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2CFCB" w14:textId="3B38AD91" w:rsidR="005753E0" w:rsidRPr="00CF3114" w:rsidRDefault="005753E0" w:rsidP="00AE6BB0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>บริษัท อี ฟอร์ แอล เอม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 xml:space="preserve">จำกัด </w:t>
      </w:r>
      <w:r w:rsidRPr="00CF3114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CF3114">
        <w:rPr>
          <w:rFonts w:ascii="Browallia New" w:hAnsi="Browallia New" w:cs="Browallia New"/>
          <w:b/>
          <w:bCs/>
          <w:sz w:val="28"/>
          <w:szCs w:val="28"/>
        </w:rPr>
        <w:t xml:space="preserve">) </w:t>
      </w: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CF3114" w:rsidRDefault="00EE40BF" w:rsidP="00EE40BF">
      <w:pPr>
        <w:tabs>
          <w:tab w:val="left" w:pos="720"/>
        </w:tabs>
        <w:spacing w:line="240" w:lineRule="auto"/>
        <w:ind w:right="-43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51EFFC92" w14:textId="571EE21F" w:rsidR="00EE40BF" w:rsidRPr="00CF3114" w:rsidRDefault="008556EF" w:rsidP="008556EF">
      <w:pPr>
        <w:tabs>
          <w:tab w:val="left" w:pos="720"/>
        </w:tabs>
        <w:spacing w:line="240" w:lineRule="auto"/>
        <w:ind w:right="-45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>สำหรับงวด</w:t>
      </w:r>
      <w:r w:rsidR="00752030" w:rsidRPr="00CF3114">
        <w:rPr>
          <w:rFonts w:ascii="Browallia New" w:hAnsi="Browallia New" w:cs="Browallia New"/>
          <w:b/>
          <w:bCs/>
          <w:sz w:val="28"/>
          <w:szCs w:val="28"/>
          <w:cs/>
        </w:rPr>
        <w:t>สามเดือน</w:t>
      </w:r>
      <w:r w:rsidRPr="00CF3114">
        <w:rPr>
          <w:rFonts w:ascii="Browallia New" w:hAnsi="Browallia New" w:cs="Browallia New"/>
          <w:b/>
          <w:bCs/>
          <w:sz w:val="28"/>
          <w:szCs w:val="28"/>
          <w:cs/>
        </w:rPr>
        <w:t>สิ้นสุด</w:t>
      </w:r>
      <w:r w:rsidR="00EE40BF" w:rsidRPr="00CF31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B6E21" w:rsidRPr="00CF3114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31 </w:t>
      </w:r>
      <w:r w:rsidR="001B6E21" w:rsidRPr="00CF3114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มีนาคม </w:t>
      </w:r>
      <w:r w:rsidR="001B6E21" w:rsidRPr="00CF3114">
        <w:rPr>
          <w:rFonts w:ascii="Browallia New" w:hAnsi="Browallia New" w:cs="Browallia New"/>
          <w:b/>
          <w:bCs/>
          <w:sz w:val="28"/>
          <w:szCs w:val="28"/>
        </w:rPr>
        <w:t>2563</w:t>
      </w:r>
      <w:r w:rsidR="003917AE" w:rsidRPr="00CF311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EE40BF" w:rsidRPr="00CF31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 แต่สอบทานแล้ว)</w:t>
      </w:r>
      <w:r w:rsidR="00E27FD6" w:rsidRPr="00CF3114">
        <w:rPr>
          <w:rFonts w:ascii="Browallia New" w:hAnsi="Browallia New" w:cs="Browallia New"/>
          <w:sz w:val="28"/>
          <w:szCs w:val="28"/>
          <w:cs/>
          <w:lang w:val="en-GB"/>
        </w:rPr>
        <w:tab/>
      </w:r>
    </w:p>
    <w:p w14:paraId="7EB95244" w14:textId="77777777" w:rsidR="00EE40BF" w:rsidRPr="00CF3114" w:rsidRDefault="00EE40BF" w:rsidP="00EE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695E3C1" w14:textId="77777777" w:rsidR="00EE40BF" w:rsidRPr="007B0FCE" w:rsidRDefault="00EE40BF" w:rsidP="00E71EA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7B0FC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5F4F3010" w14:textId="77777777" w:rsidR="00EE40BF" w:rsidRPr="00CF3114" w:rsidRDefault="00EE40BF" w:rsidP="00EE40B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7618847" w14:textId="7FDBF147" w:rsidR="005507B0" w:rsidRPr="007B0FCE" w:rsidRDefault="00EE40BF" w:rsidP="00A16EF2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B0FCE">
        <w:rPr>
          <w:rFonts w:ascii="Browallia New" w:hAnsi="Browallia New" w:cs="Browallia New"/>
          <w:sz w:val="28"/>
          <w:szCs w:val="28"/>
          <w:cs/>
        </w:rPr>
        <w:t xml:space="preserve">บริษัท อี ฟอร์ แอล เอม จำกัด (มหาชน) </w:t>
      </w:r>
      <w:r w:rsidR="00EB0ECA" w:rsidRPr="007B0FCE">
        <w:rPr>
          <w:rFonts w:ascii="Browallia New" w:hAnsi="Browallia New" w:cs="Browallia New"/>
          <w:sz w:val="28"/>
          <w:szCs w:val="28"/>
          <w:cs/>
        </w:rPr>
        <w:t>จ</w:t>
      </w:r>
      <w:r w:rsidRPr="007B0FCE">
        <w:rPr>
          <w:rFonts w:ascii="Browallia New" w:hAnsi="Browallia New" w:cs="Browallia New"/>
          <w:sz w:val="28"/>
          <w:szCs w:val="28"/>
          <w:cs/>
        </w:rPr>
        <w:t>ดทะเบียนในประเทศไทยและ</w:t>
      </w:r>
      <w:r w:rsidR="00124790" w:rsidRPr="007B0FCE">
        <w:rPr>
          <w:rFonts w:ascii="Browallia New" w:hAnsi="Browallia New" w:cs="Browallia New" w:hint="cs"/>
          <w:sz w:val="28"/>
          <w:szCs w:val="28"/>
          <w:cs/>
        </w:rPr>
        <w:t>หุ้น</w:t>
      </w:r>
      <w:r w:rsidR="0041603E" w:rsidRPr="007B0FCE">
        <w:rPr>
          <w:rFonts w:ascii="Browallia New" w:hAnsi="Browallia New" w:cs="Browallia New" w:hint="cs"/>
          <w:sz w:val="28"/>
          <w:szCs w:val="28"/>
          <w:cs/>
        </w:rPr>
        <w:t>ของบริษัทได้รับการ</w:t>
      </w:r>
      <w:r w:rsidRPr="007B0FCE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41603E" w:rsidRPr="007B0FCE">
        <w:rPr>
          <w:rFonts w:ascii="Browallia New" w:hAnsi="Browallia New" w:cs="Browallia New" w:hint="cs"/>
          <w:sz w:val="28"/>
          <w:szCs w:val="28"/>
          <w:cs/>
        </w:rPr>
        <w:t>ให้ซื้อขาย</w:t>
      </w:r>
      <w:r w:rsidRPr="007B0FCE">
        <w:rPr>
          <w:rFonts w:ascii="Browallia New" w:hAnsi="Browallia New" w:cs="Browallia New"/>
          <w:sz w:val="28"/>
          <w:szCs w:val="28"/>
          <w:cs/>
        </w:rPr>
        <w:t>ในตลาดหลักทรัพย์ เอ็ม เอ ไ</w:t>
      </w:r>
      <w:r w:rsidR="008B7DB8" w:rsidRPr="007B0FCE">
        <w:rPr>
          <w:rFonts w:ascii="Browallia New" w:hAnsi="Browallia New" w:cs="Browallia New"/>
          <w:sz w:val="28"/>
          <w:szCs w:val="28"/>
          <w:cs/>
        </w:rPr>
        <w:t>อ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บริษัทดำเนินธุรกิจหลักเป็นตัวแทนจำหน่ายเครื่องมือและอุปกรณ์ทางการแพทย์</w:t>
      </w:r>
      <w:r w:rsidR="003D6D00" w:rsidRPr="007B0FCE">
        <w:rPr>
          <w:rFonts w:ascii="Browallia New" w:hAnsi="Browallia New" w:cs="Browallia New"/>
          <w:sz w:val="28"/>
          <w:szCs w:val="28"/>
        </w:rPr>
        <w:t xml:space="preserve"> </w:t>
      </w:r>
      <w:r w:rsidR="0006384E" w:rsidRPr="007B0FCE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B005FA" w:rsidRPr="007B0FCE">
        <w:rPr>
          <w:rFonts w:ascii="Browallia New" w:hAnsi="Browallia New" w:cs="Browallia New"/>
          <w:sz w:val="28"/>
          <w:szCs w:val="28"/>
          <w:cs/>
        </w:rPr>
        <w:t>บริษัท</w:t>
      </w:r>
      <w:r w:rsidR="0006384E" w:rsidRPr="007B0FCE">
        <w:rPr>
          <w:rFonts w:ascii="Browallia New" w:hAnsi="Browallia New" w:cs="Browallia New" w:hint="cs"/>
          <w:sz w:val="28"/>
          <w:szCs w:val="28"/>
          <w:cs/>
        </w:rPr>
        <w:t>มีเงินลงทุน</w:t>
      </w:r>
      <w:r w:rsidR="00B864F3" w:rsidRPr="007B0FCE">
        <w:rPr>
          <w:rFonts w:ascii="Browallia New" w:hAnsi="Browallia New" w:cs="Browallia New" w:hint="cs"/>
          <w:sz w:val="28"/>
          <w:szCs w:val="28"/>
          <w:cs/>
        </w:rPr>
        <w:t>ในบริษัท</w:t>
      </w:r>
      <w:r w:rsidR="00B005FA" w:rsidRPr="007B0FCE">
        <w:rPr>
          <w:rFonts w:ascii="Browallia New" w:hAnsi="Browallia New" w:cs="Browallia New"/>
          <w:sz w:val="28"/>
          <w:szCs w:val="28"/>
          <w:cs/>
        </w:rPr>
        <w:t>ย่อย</w:t>
      </w:r>
      <w:r w:rsidR="00B864F3" w:rsidRPr="007B0FCE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="00B005FA" w:rsidRPr="007B0FCE">
        <w:rPr>
          <w:rFonts w:ascii="Browallia New" w:hAnsi="Browallia New" w:cs="Browallia New"/>
          <w:sz w:val="28"/>
          <w:szCs w:val="28"/>
          <w:cs/>
        </w:rPr>
        <w:t>ประกอบธุรกิจจำหน่ายเครื่องมือแพทย์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ให้บริการด้านความงาม</w:t>
      </w:r>
      <w:r w:rsidR="00C0223D" w:rsidRPr="007B0FCE">
        <w:rPr>
          <w:rFonts w:ascii="Browallia New" w:hAnsi="Browallia New" w:cs="Browallia New" w:hint="cs"/>
          <w:sz w:val="28"/>
          <w:szCs w:val="28"/>
          <w:cs/>
        </w:rPr>
        <w:t>ผ่าน</w:t>
      </w:r>
      <w:r w:rsidRPr="007B0FCE">
        <w:rPr>
          <w:rFonts w:ascii="Browallia New" w:hAnsi="Browallia New" w:cs="Browallia New"/>
          <w:sz w:val="28"/>
          <w:szCs w:val="28"/>
          <w:cs/>
        </w:rPr>
        <w:t>ธุรกิจ</w:t>
      </w:r>
      <w:proofErr w:type="spellStart"/>
      <w:r w:rsidRPr="007B0FCE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7B0FCE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7B0FCE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="007B0FCE" w:rsidRPr="007B0FCE">
        <w:rPr>
          <w:rFonts w:ascii="Browallia New" w:hAnsi="Browallia New" w:cs="Browallia New" w:hint="cs"/>
          <w:sz w:val="28"/>
          <w:szCs w:val="28"/>
          <w:cs/>
        </w:rPr>
        <w:t xml:space="preserve">         </w:t>
      </w:r>
      <w:r w:rsidR="00C0223D" w:rsidRPr="007B0FCE">
        <w:rPr>
          <w:rFonts w:ascii="Browallia New" w:hAnsi="Browallia New" w:cs="Browallia New" w:hint="cs"/>
          <w:sz w:val="28"/>
          <w:szCs w:val="28"/>
          <w:cs/>
        </w:rPr>
        <w:t>ทั่วประเทศ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และจำหน่ายเครื่องสำอาง</w:t>
      </w:r>
    </w:p>
    <w:p w14:paraId="5EA09ECE" w14:textId="32457789" w:rsidR="00A16EF2" w:rsidRPr="007B0FCE" w:rsidRDefault="00A16EF2" w:rsidP="00A16EF2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D853485" w14:textId="21B142C1" w:rsidR="00DF5100" w:rsidRPr="007B0FCE" w:rsidRDefault="009D3CF1" w:rsidP="00DF5100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B0FCE">
        <w:rPr>
          <w:rFonts w:ascii="Browallia New" w:hAnsi="Browallia New" w:cs="Browallia New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7B0FCE">
        <w:rPr>
          <w:rFonts w:ascii="Browallia New" w:hAnsi="Browallia New" w:cs="Browallia New"/>
          <w:sz w:val="28"/>
          <w:szCs w:val="28"/>
          <w:cs/>
        </w:rPr>
        <w:t>โร</w:t>
      </w:r>
      <w:proofErr w:type="spellEnd"/>
      <w:r w:rsidRPr="007B0FCE">
        <w:rPr>
          <w:rFonts w:ascii="Browallia New" w:hAnsi="Browallia New" w:cs="Browallia New"/>
          <w:sz w:val="28"/>
          <w:szCs w:val="28"/>
          <w:cs/>
        </w:rPr>
        <w:t xml:space="preserve">นา </w:t>
      </w:r>
      <w:r w:rsidR="004E3C7B" w:rsidRPr="007B0FCE">
        <w:rPr>
          <w:rFonts w:ascii="Browallia New" w:hAnsi="Browallia New" w:cs="Browallia New"/>
          <w:sz w:val="28"/>
          <w:szCs w:val="28"/>
        </w:rPr>
        <w:t>2019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(“</w:t>
      </w:r>
      <w:r w:rsidRPr="007B0FCE">
        <w:rPr>
          <w:rFonts w:ascii="Browallia New" w:hAnsi="Browallia New" w:cs="Browallia New"/>
          <w:sz w:val="28"/>
          <w:szCs w:val="28"/>
        </w:rPr>
        <w:t>COVID-</w:t>
      </w:r>
      <w:r w:rsidR="004E3C7B" w:rsidRPr="007B0FCE">
        <w:rPr>
          <w:rFonts w:ascii="Browallia New" w:hAnsi="Browallia New" w:cs="Browallia New"/>
          <w:sz w:val="28"/>
          <w:szCs w:val="28"/>
        </w:rPr>
        <w:t>19</w:t>
      </w:r>
      <w:r w:rsidRPr="007B0FCE">
        <w:rPr>
          <w:rFonts w:ascii="Browallia New" w:hAnsi="Browallia New" w:cs="Browallia New"/>
          <w:sz w:val="28"/>
          <w:szCs w:val="28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สถานการณ์ดังกล่าวนำมา</w:t>
      </w:r>
      <w:r w:rsidR="007B0FCE">
        <w:rPr>
          <w:rFonts w:ascii="Browallia New" w:hAnsi="Browallia New" w:cs="Browallia New"/>
          <w:sz w:val="28"/>
          <w:szCs w:val="28"/>
        </w:rPr>
        <w:t xml:space="preserve">          </w:t>
      </w:r>
      <w:r w:rsidRPr="007B0FCE">
        <w:rPr>
          <w:rFonts w:ascii="Browallia New" w:hAnsi="Browallia New" w:cs="Browallia New"/>
          <w:sz w:val="28"/>
          <w:szCs w:val="28"/>
          <w:cs/>
        </w:rPr>
        <w:t>ซึ่งความไม่แน่นอนและผลกระทบต่อสภาพแวดล้อมของการดำเนินธุรกิจ</w:t>
      </w:r>
      <w:r w:rsidR="005E6FE3" w:rsidRPr="007B0FCE">
        <w:rPr>
          <w:rFonts w:ascii="Browallia New" w:hAnsi="Browallia New" w:cs="Browallia New" w:hint="cs"/>
          <w:sz w:val="28"/>
          <w:szCs w:val="28"/>
          <w:cs/>
        </w:rPr>
        <w:t>โดยรวม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โดยสถานการณ์นี้ไม่ได้กระทบต่อบริษัทอย่างเป็นสาระสำคัญ อย่างไรก็ตาม บริษัท วุฒิศักดิ์ คลินิก อินเตอร์กรุ๊ป จำกัด (“</w:t>
      </w:r>
      <w:r w:rsidRPr="007B0FCE">
        <w:rPr>
          <w:rFonts w:ascii="Browallia New" w:hAnsi="Browallia New" w:cs="Browallia New"/>
          <w:sz w:val="28"/>
          <w:szCs w:val="28"/>
        </w:rPr>
        <w:t xml:space="preserve">WCIG”) </w:t>
      </w:r>
      <w:r w:rsidRPr="007B0FCE">
        <w:rPr>
          <w:rFonts w:ascii="Browallia New" w:hAnsi="Browallia New" w:cs="Browallia New"/>
          <w:sz w:val="28"/>
          <w:szCs w:val="28"/>
          <w:cs/>
        </w:rPr>
        <w:t>ซึ่งเป็นบริษัทย่อยทางอ้อม</w:t>
      </w:r>
      <w:r w:rsidR="002E421B" w:rsidRPr="007B0FCE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ที่ประกอบธุรกิจด้านคลินิกเสริมความงาม ได้รับผลกระทบอย่างรุนแรงจากสถานการณ์การแพร่ระบาดของ </w:t>
      </w:r>
      <w:r w:rsidRPr="007B0FCE">
        <w:rPr>
          <w:rFonts w:ascii="Browallia New" w:hAnsi="Browallia New" w:cs="Browallia New"/>
          <w:sz w:val="28"/>
          <w:szCs w:val="28"/>
        </w:rPr>
        <w:t>COVID-</w:t>
      </w:r>
      <w:r w:rsidR="004E3C7B" w:rsidRPr="007B0FCE">
        <w:rPr>
          <w:rFonts w:ascii="Browallia New" w:hAnsi="Browallia New" w:cs="Browallia New"/>
          <w:sz w:val="28"/>
          <w:szCs w:val="28"/>
        </w:rPr>
        <w:t>19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โดยถูกสั่งปิดคลินิกเป็นการชั่วคราวตั้งแต่ช่วงปลายเดือนมีนาคม ตามประกาศของร</w:t>
      </w:r>
      <w:r w:rsidR="007D5B95" w:rsidRPr="007B0FCE">
        <w:rPr>
          <w:rFonts w:ascii="Browallia New" w:hAnsi="Browallia New" w:cs="Browallia New" w:hint="cs"/>
          <w:sz w:val="28"/>
          <w:szCs w:val="28"/>
          <w:cs/>
        </w:rPr>
        <w:t>ัฐบาล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การปิดคลินิกทุกสาขาเป็นเวลานานทำให้ขาดรายได้จากการให้บริการ การขาดสภาพคล่องทางการเงินอย่างรุนแรง และปัญหาการขาดแคลนบุคลากร ซึ่งส่งผลกระทบในเชิงลบต่อการดำเนินธุรกิจของ </w:t>
      </w:r>
      <w:r w:rsidRPr="007B0FCE">
        <w:rPr>
          <w:rFonts w:ascii="Browallia New" w:hAnsi="Browallia New" w:cs="Browallia New"/>
          <w:sz w:val="28"/>
          <w:szCs w:val="28"/>
        </w:rPr>
        <w:t xml:space="preserve">WCIG 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อย่างเป็นสาระสำคัญ หลังจากได้มีการประเมินสถานะของกิจการแล้ว คณะกรรมการชุดปัจจุบันจึงยื่นฟื้นฟูกิจการของ </w:t>
      </w:r>
      <w:r w:rsidR="004E3C7B" w:rsidRPr="007B0FCE">
        <w:rPr>
          <w:rFonts w:ascii="Browallia New" w:hAnsi="Browallia New" w:cs="Browallia New"/>
          <w:sz w:val="28"/>
          <w:szCs w:val="28"/>
        </w:rPr>
        <w:t>WCIG</w:t>
      </w:r>
      <w:r w:rsidRPr="007B0FCE">
        <w:rPr>
          <w:rFonts w:ascii="Browallia New" w:hAnsi="Browallia New" w:cs="Browallia New"/>
          <w:sz w:val="28"/>
          <w:szCs w:val="28"/>
        </w:rPr>
        <w:t xml:space="preserve"> </w:t>
      </w:r>
      <w:r w:rsidRPr="007B0FCE">
        <w:rPr>
          <w:rFonts w:ascii="Browallia New" w:hAnsi="Browallia New" w:cs="Browallia New"/>
          <w:sz w:val="28"/>
          <w:szCs w:val="28"/>
          <w:cs/>
        </w:rPr>
        <w:t>ต่อศาลล้มละลายกลาง เมื่อวันที่</w:t>
      </w:r>
      <w:r w:rsidRPr="007B0FCE">
        <w:rPr>
          <w:rFonts w:ascii="Browallia New" w:hAnsi="Browallia New" w:cs="Browallia New"/>
          <w:sz w:val="28"/>
          <w:szCs w:val="28"/>
        </w:rPr>
        <w:t xml:space="preserve"> </w:t>
      </w:r>
      <w:r w:rsidR="004E3C7B" w:rsidRPr="007B0FCE">
        <w:rPr>
          <w:rFonts w:ascii="Browallia New" w:hAnsi="Browallia New" w:cs="Browallia New"/>
          <w:sz w:val="28"/>
          <w:szCs w:val="28"/>
        </w:rPr>
        <w:t>24</w:t>
      </w:r>
      <w:r w:rsidRPr="007B0FCE">
        <w:rPr>
          <w:rFonts w:ascii="Browallia New" w:hAnsi="Browallia New" w:cs="Browallia New"/>
          <w:sz w:val="28"/>
          <w:szCs w:val="28"/>
          <w:cs/>
        </w:rPr>
        <w:t xml:space="preserve"> เมษายน</w:t>
      </w:r>
      <w:r w:rsidRPr="007B0FCE">
        <w:rPr>
          <w:rFonts w:ascii="Browallia New" w:hAnsi="Browallia New" w:cs="Browallia New"/>
          <w:sz w:val="28"/>
          <w:szCs w:val="28"/>
        </w:rPr>
        <w:t xml:space="preserve"> 2563</w:t>
      </w:r>
    </w:p>
    <w:p w14:paraId="2B388EFB" w14:textId="77777777" w:rsidR="009D3CF1" w:rsidRPr="007B0FCE" w:rsidRDefault="009D3CF1" w:rsidP="00DF5100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8A03414" w14:textId="1DE3352A" w:rsidR="00DF5100" w:rsidRPr="007B0FCE" w:rsidRDefault="008F1957" w:rsidP="00DF5100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  <w:r w:rsidRPr="007B0FCE">
        <w:rPr>
          <w:rFonts w:ascii="Browallia New" w:hAnsi="Browallia New" w:cs="Browallia New"/>
          <w:sz w:val="28"/>
          <w:szCs w:val="28"/>
          <w:cs/>
        </w:rPr>
        <w:t>ทั้งนี้ ฝ่ายบริหารของบริษัทและบริษัทย่อย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โดยฝ่ายบริหารจะใช้ดุลยพินิจในประเด็นต่าง ๆ เมื่อสถานการณ์มีการเปลี่ยนแปลง</w:t>
      </w:r>
    </w:p>
    <w:p w14:paraId="307B3ED6" w14:textId="77777777" w:rsidR="008F1957" w:rsidRPr="00CF3114" w:rsidRDefault="008F1957" w:rsidP="00DF5100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4B8415BA" w14:textId="5F628322" w:rsidR="00551B89" w:rsidRPr="00CF3114" w:rsidRDefault="006727FA" w:rsidP="006727FA">
      <w:pPr>
        <w:tabs>
          <w:tab w:val="clear" w:pos="227"/>
          <w:tab w:val="clear" w:pos="454"/>
        </w:tabs>
        <w:spacing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B6E21" w:rsidRPr="00CF3114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1B6E21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="001B6E21" w:rsidRPr="00CF3114">
        <w:rPr>
          <w:rFonts w:ascii="Browallia New" w:hAnsi="Browallia New" w:cs="Browallia New"/>
          <w:sz w:val="28"/>
          <w:szCs w:val="28"/>
        </w:rPr>
        <w:t>2563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51B89" w:rsidRPr="00CF3114">
        <w:rPr>
          <w:rFonts w:ascii="Browallia New" w:hAnsi="Browallia New" w:cs="Browallia New"/>
          <w:sz w:val="28"/>
          <w:szCs w:val="28"/>
          <w:cs/>
        </w:rPr>
        <w:t>กลุ่มบริษัทและบริษัท</w:t>
      </w:r>
      <w:r w:rsidRPr="00CF3114">
        <w:rPr>
          <w:rFonts w:ascii="Browallia New" w:hAnsi="Browallia New" w:cs="Browallia New"/>
          <w:sz w:val="28"/>
          <w:szCs w:val="28"/>
          <w:cs/>
        </w:rPr>
        <w:t>มีหนี้สินหมุนเวียน</w:t>
      </w:r>
      <w:r w:rsidR="00A9133F" w:rsidRPr="00CF3114">
        <w:rPr>
          <w:rFonts w:ascii="Browallia New" w:hAnsi="Browallia New" w:cs="Browallia New" w:hint="cs"/>
          <w:sz w:val="28"/>
          <w:szCs w:val="28"/>
          <w:cs/>
        </w:rPr>
        <w:t>มากกว่า</w:t>
      </w:r>
      <w:r w:rsidR="004366CE" w:rsidRPr="00CF3114">
        <w:rPr>
          <w:rFonts w:ascii="Browallia New" w:hAnsi="Browallia New" w:cs="Browallia New" w:hint="cs"/>
          <w:sz w:val="28"/>
          <w:szCs w:val="28"/>
          <w:cs/>
        </w:rPr>
        <w:t>สินทรัพย์หมุนเวียน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bookmarkStart w:id="0" w:name="_Hlk16330537"/>
      <w:r w:rsidR="005C73EE" w:rsidRPr="00CF3114">
        <w:rPr>
          <w:rFonts w:ascii="Browallia New" w:hAnsi="Browallia New" w:cs="Browallia New"/>
          <w:sz w:val="28"/>
          <w:szCs w:val="28"/>
        </w:rPr>
        <w:t>1,006.22</w:t>
      </w:r>
      <w:r w:rsidR="00603EFB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End w:id="0"/>
      <w:r w:rsidR="007B0FCE">
        <w:rPr>
          <w:rFonts w:ascii="Browallia New" w:hAnsi="Browallia New" w:cs="Browallia New"/>
          <w:sz w:val="28"/>
          <w:szCs w:val="28"/>
          <w:lang w:val="en-GB"/>
        </w:rPr>
        <w:t xml:space="preserve">        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 </w:t>
      </w:r>
      <w:bookmarkStart w:id="1" w:name="_Hlk16330548"/>
      <w:r w:rsidR="00CC3FD1" w:rsidRPr="00CF3114">
        <w:rPr>
          <w:rFonts w:ascii="Browallia New" w:hAnsi="Browallia New" w:cs="Browallia New"/>
          <w:sz w:val="28"/>
          <w:szCs w:val="28"/>
          <w:lang w:val="en-GB"/>
        </w:rPr>
        <w:t>652.16</w:t>
      </w:r>
      <w:r w:rsidR="00603EFB"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bookmarkEnd w:id="1"/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ล้านบาท และ</w:t>
      </w:r>
      <w:r w:rsidR="00551B89" w:rsidRPr="00CF3114">
        <w:rPr>
          <w:rFonts w:ascii="Browallia New" w:hAnsi="Browallia New" w:cs="Browallia New"/>
          <w:sz w:val="28"/>
          <w:szCs w:val="28"/>
          <w:cs/>
        </w:rPr>
        <w:t>มีขาดทุนสะสมเป็นจำนวนมาก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โดยมีสาเหตุหลักมาจากผล</w:t>
      </w:r>
      <w:r w:rsidR="00F63ABF" w:rsidRPr="00CF3114">
        <w:rPr>
          <w:rFonts w:ascii="Browallia New" w:hAnsi="Browallia New" w:cs="Browallia New"/>
          <w:sz w:val="28"/>
          <w:szCs w:val="28"/>
          <w:cs/>
        </w:rPr>
        <w:t>ขาดทุนจากการดำเนินงาน</w:t>
      </w:r>
      <w:r w:rsidRPr="00CF3114">
        <w:rPr>
          <w:rFonts w:ascii="Browallia New" w:hAnsi="Browallia New" w:cs="Browallia New"/>
          <w:sz w:val="28"/>
          <w:szCs w:val="28"/>
          <w:cs/>
        </w:rPr>
        <w:t>และ</w:t>
      </w:r>
      <w:r w:rsidR="00551B89" w:rsidRPr="00CF3114">
        <w:rPr>
          <w:rFonts w:ascii="Browallia New" w:hAnsi="Browallia New" w:cs="Browallia New"/>
          <w:sz w:val="28"/>
          <w:szCs w:val="28"/>
          <w:cs/>
        </w:rPr>
        <w:t>การด้อยค่า</w:t>
      </w:r>
      <w:r w:rsidR="007E0ABB" w:rsidRPr="00CF3114">
        <w:rPr>
          <w:rFonts w:ascii="Browallia New" w:hAnsi="Browallia New" w:cs="Browallia New"/>
          <w:sz w:val="28"/>
          <w:szCs w:val="28"/>
          <w:cs/>
        </w:rPr>
        <w:t>ที่เกิดขึ้นจาก</w:t>
      </w:r>
      <w:r w:rsidR="00551B89" w:rsidRPr="00CF3114">
        <w:rPr>
          <w:rFonts w:ascii="Browallia New" w:hAnsi="Browallia New" w:cs="Browallia New"/>
          <w:sz w:val="28"/>
          <w:szCs w:val="28"/>
          <w:cs/>
        </w:rPr>
        <w:t>เงินลงทุนในบริษัทย่อยทางอ้อมที่ประกอบธุรกิจให้บริการด้านความงาม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C2005" w:rsidRPr="00CF3114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3A4798" w:rsidRPr="00CF3114">
        <w:rPr>
          <w:rFonts w:ascii="Browallia New" w:hAnsi="Browallia New" w:cs="Browallia New" w:hint="cs"/>
          <w:sz w:val="28"/>
          <w:szCs w:val="28"/>
          <w:cs/>
        </w:rPr>
        <w:t>ปัจจุบันอยู่ระหว่างการยื่นคำร้องขอฟื้นฟูกิจการ</w:t>
      </w:r>
    </w:p>
    <w:p w14:paraId="67710EC1" w14:textId="53DD56CD" w:rsidR="007E0ABB" w:rsidRPr="00CF3114" w:rsidRDefault="00EE40BF" w:rsidP="007E0ABB">
      <w:pPr>
        <w:spacing w:line="240" w:lineRule="auto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74DCCDEA" w14:textId="279FDDE4" w:rsidR="00AF6707" w:rsidRPr="007B0FCE" w:rsidRDefault="00EE40BF" w:rsidP="00AF670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B0FC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7CD4B043" w14:textId="77777777" w:rsidR="00D2198D" w:rsidRPr="007B0FCE" w:rsidRDefault="00D2198D" w:rsidP="00D2198D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th-TH"/>
        </w:rPr>
      </w:pPr>
    </w:p>
    <w:p w14:paraId="2CCA7833" w14:textId="231E6A95" w:rsidR="00D2198D" w:rsidRPr="00CF3114" w:rsidRDefault="00D2198D" w:rsidP="003C666D">
      <w:pPr>
        <w:pStyle w:val="CordiaNew"/>
        <w:numPr>
          <w:ilvl w:val="0"/>
          <w:numId w:val="22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CF3114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th-TH"/>
        </w:rPr>
      </w:pPr>
    </w:p>
    <w:p w14:paraId="75E408E0" w14:textId="263B33C3" w:rsidR="00EE40BF" w:rsidRPr="00CF3114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งบการเงินระหว่างกาลแบบย่อจัดทำขึ้นสำหรับงวดสามเดือนสิ้นสุดวันที่ </w:t>
      </w:r>
      <w:r w:rsidR="001B6E21" w:rsidRPr="00CF3114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="001B6E21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</w:t>
      </w:r>
      <w:r w:rsidR="001B6E21" w:rsidRPr="00CF3114">
        <w:rPr>
          <w:rFonts w:ascii="Browallia New" w:hAnsi="Browallia New" w:cs="Browallia New"/>
          <w:sz w:val="28"/>
          <w:szCs w:val="28"/>
        </w:rPr>
        <w:t>2563</w:t>
      </w:r>
      <w:r w:rsidR="001B6E21"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ตามมาตรฐานการบัญชี</w:t>
      </w:r>
      <w:r w:rsidR="00656C14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1B6E21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ฉบับที่ </w:t>
      </w:r>
      <w:r w:rsidR="00D57D8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34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(ปรับปรุง </w:t>
      </w:r>
      <w:r w:rsidR="00091329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1B6E21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) เรื่อง</w:t>
      </w:r>
      <w:r w:rsidR="00DE422B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  <w:r w:rsidR="00FA201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“</w:t>
      </w:r>
      <w:r w:rsidR="00403F35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การรายงานทางการเงินระหว่างกาล</w:t>
      </w:r>
      <w:r w:rsidR="00FA201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”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และได้นำเสนอในสกุลเงินบาท</w:t>
      </w:r>
      <w:r w:rsidR="00A378F5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</w:t>
      </w:r>
      <w:r w:rsidR="00C641B3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ของ</w:t>
      </w:r>
      <w:r w:rsidR="006B7821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ไทย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ผู้ใช้งบการเงิน</w:t>
      </w:r>
      <w:r w:rsidR="00C641B3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จึง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D57D8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D57D8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1B6E21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</w:t>
      </w:r>
    </w:p>
    <w:p w14:paraId="483571B6" w14:textId="77777777" w:rsidR="00EE40BF" w:rsidRPr="00CF3114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US"/>
        </w:rPr>
      </w:pPr>
    </w:p>
    <w:p w14:paraId="5376ADC4" w14:textId="19404D6A" w:rsidR="006B7821" w:rsidRPr="00CF3114" w:rsidRDefault="00B8129D" w:rsidP="007F4327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lastRenderedPageBreak/>
        <w:t>บริษัทจัดทำ</w:t>
      </w:r>
      <w:r w:rsidR="00EE40BF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งบการเงินระหว่างกาลนี้เป็นภาษาไทย </w:t>
      </w:r>
      <w:r w:rsidR="006B7821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การแปลงบการเงินฉบับนี้เป็นภาษาอื่น ให้ยึดถืองบการเงินที่จัดทำขึ้นเป็นภาษาไทยเป็นเกณฑ์</w:t>
      </w:r>
    </w:p>
    <w:p w14:paraId="52E68FF5" w14:textId="77777777" w:rsidR="00AA5D50" w:rsidRPr="00CF3114" w:rsidRDefault="00AA5D50" w:rsidP="007F4327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27EEC4FB" w14:textId="237676D4" w:rsidR="00A4477D" w:rsidRPr="00CF3114" w:rsidRDefault="006B7821" w:rsidP="00A16EF2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งบการเงินระหว่างกาลนี้ได้รับอนุมัติจากคณะกรรมการบริษัทแล้วเมื่อวันที่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3A59B6" w:rsidRPr="00900AE8">
        <w:rPr>
          <w:rFonts w:ascii="Browallia New" w:hAnsi="Browallia New" w:cs="Browallia New"/>
          <w:sz w:val="28"/>
          <w:szCs w:val="28"/>
        </w:rPr>
        <w:t>11</w:t>
      </w:r>
      <w:r w:rsidRPr="00900AE8">
        <w:rPr>
          <w:rFonts w:ascii="Browallia New" w:hAnsi="Browallia New" w:cs="Browallia New"/>
          <w:sz w:val="28"/>
          <w:szCs w:val="28"/>
        </w:rPr>
        <w:t xml:space="preserve"> </w:t>
      </w:r>
      <w:r w:rsidR="009F4A88" w:rsidRPr="00900AE8">
        <w:rPr>
          <w:rFonts w:ascii="Browallia New" w:hAnsi="Browallia New" w:cs="Browallia New" w:hint="cs"/>
          <w:sz w:val="28"/>
          <w:szCs w:val="28"/>
          <w:cs/>
        </w:rPr>
        <w:t>สิงหาคม</w:t>
      </w:r>
      <w:r w:rsidRPr="00900AE8">
        <w:rPr>
          <w:rFonts w:ascii="Browallia New" w:hAnsi="Browallia New" w:cs="Browallia New"/>
          <w:sz w:val="28"/>
          <w:szCs w:val="28"/>
        </w:rPr>
        <w:t xml:space="preserve"> 2563</w:t>
      </w:r>
    </w:p>
    <w:p w14:paraId="14A92988" w14:textId="77777777" w:rsidR="006C1F99" w:rsidRPr="00CF3114" w:rsidRDefault="006C1F99" w:rsidP="006C1F99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15DAF769" w14:textId="3A456E67" w:rsidR="00A4477D" w:rsidRPr="00CF3114" w:rsidRDefault="00A4477D" w:rsidP="008A37C4">
      <w:pPr>
        <w:pStyle w:val="CordiaNew"/>
        <w:numPr>
          <w:ilvl w:val="0"/>
          <w:numId w:val="22"/>
        </w:numPr>
        <w:tabs>
          <w:tab w:val="clear" w:pos="4153"/>
        </w:tabs>
        <w:ind w:left="851" w:hanging="425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CF3114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EAAC1D6" w14:textId="22B7D004" w:rsidR="00F263C3" w:rsidRPr="00CF3114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งบการเงินรวมระหว่างกาลได้</w:t>
      </w:r>
      <w:r w:rsidR="00F10FD6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มีการ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จัดทำขึ้นโดยรวมงบการเงินของบริษัท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 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อี ฟอร์ แอล เอม จำกัด (มหาชน) และ</w:t>
      </w:r>
      <w:r w:rsidR="00D30E8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ของ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บริษัทย่อย และได้จัดทำขึ้นโดยใช้หลักเกณฑ์</w:t>
      </w:r>
      <w:r w:rsidR="00D30E8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เช่น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เดียวกับ</w:t>
      </w:r>
      <w:r w:rsidR="00D30E8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ที่ใช้ในการจัด</w:t>
      </w:r>
      <w:r w:rsidR="00ED3763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ทำ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งบการเงินรวมสำหรับปีสิ้นสุดวันที่</w:t>
      </w:r>
      <w:r w:rsidR="00962F15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D57D8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962F15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ธันวาคม</w:t>
      </w:r>
      <w:r w:rsidR="00962F15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D57D8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1B6E21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</w:t>
      </w:r>
      <w:r w:rsidR="00962F15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F263C3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โดยไม่มีการเปลี่ยนแปลงในบริษัทย่อยในระหว่างงวด</w:t>
      </w:r>
    </w:p>
    <w:p w14:paraId="00B3E16E" w14:textId="0FDBE060" w:rsidR="0078447D" w:rsidRPr="00CF3114" w:rsidRDefault="0078447D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013B8B30" w14:textId="47FA3F8E" w:rsidR="0078447D" w:rsidRPr="00CF3114" w:rsidRDefault="0078447D" w:rsidP="00A4477D">
      <w:pPr>
        <w:pStyle w:val="CordiaNew"/>
        <w:tabs>
          <w:tab w:val="clear" w:pos="4153"/>
        </w:tabs>
        <w:ind w:left="85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งบการเงินรวมสำหรับงวดไตรมาสสิ้นสุดวันที่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มีนาคม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ต้องล่าช้าไป เนื่องจากบริษัทย่อยไม่สามารถจัดทำงบการเงินเพื่อการจัดทำงบการเงินรวมได้ภายในระยะเวลาที่กำหนด จากเหตุที่ขาดแคลนบุคลาการ</w:t>
      </w:r>
      <w:r w:rsidR="007B0FCE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ทางบัญชีที่จะรวบรวมข้อมูลทางการเงินจากส่วนดำเนินงาน</w:t>
      </w:r>
      <w:proofErr w:type="spellStart"/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ต่างๆ</w:t>
      </w:r>
      <w:proofErr w:type="spellEnd"/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ในช่วงที่ถูกสั่งปิดกิจการ</w:t>
      </w:r>
    </w:p>
    <w:p w14:paraId="164D2733" w14:textId="77777777" w:rsidR="00687014" w:rsidRPr="00CF3114" w:rsidRDefault="00687014" w:rsidP="00F0191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85A4997" w14:textId="77777777" w:rsidR="006C2C87" w:rsidRPr="007B0FCE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  <w:r w:rsidRPr="007B0FC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3C6FD904" w14:textId="77777777" w:rsidR="006C2C87" w:rsidRPr="00CF3114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</w:p>
    <w:p w14:paraId="2A79A183" w14:textId="3FEEB3B0" w:rsidR="006C2C87" w:rsidRPr="00CF3114" w:rsidRDefault="006C2C87" w:rsidP="006C2C87">
      <w:pPr>
        <w:pStyle w:val="CordiaNew"/>
        <w:tabs>
          <w:tab w:val="clear" w:pos="4153"/>
        </w:tabs>
        <w:ind w:left="36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bookmarkStart w:id="2" w:name="_Hlk37978041"/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</w:t>
      </w:r>
      <w:r w:rsidR="006B7821"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บริษัทและบริษัทย่อย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สำหรับปีสิ้นสุดวันที่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2562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ยกเว้นการปฏิบัติตามมาตรฐานการรายงานทางการเงินที่ออกและปรับปรุงใหม่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</w:t>
      </w:r>
      <w:r w:rsidR="007B0FCE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>เริ่ม</w:t>
      </w:r>
      <w:r w:rsidR="0045729C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ตั้งแต่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วันที่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มกราคม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2563</w:t>
      </w:r>
    </w:p>
    <w:p w14:paraId="52D9DD18" w14:textId="77777777" w:rsidR="008448B4" w:rsidRPr="00CF3114" w:rsidRDefault="008448B4" w:rsidP="008448B4">
      <w:pPr>
        <w:pStyle w:val="CordiaNew"/>
        <w:tabs>
          <w:tab w:val="clear" w:pos="4153"/>
          <w:tab w:val="left" w:pos="36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0B03C9A6" w14:textId="089D9C25" w:rsidR="008448B4" w:rsidRPr="00CF3114" w:rsidRDefault="008448B4" w:rsidP="004D694B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51" w:hanging="482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มาตรฐานการรายงานทางการเงินที่เกี่ยวข้องกับ</w:t>
      </w:r>
      <w:r w:rsidR="00A94DA4" w:rsidRPr="00CF3114">
        <w:rPr>
          <w:rFonts w:ascii="Browallia New" w:hAnsi="Browallia New" w:cs="Browallia New" w:hint="cs"/>
          <w:color w:val="auto"/>
          <w:sz w:val="28"/>
          <w:szCs w:val="28"/>
          <w:u w:val="single"/>
          <w:cs/>
        </w:rPr>
        <w:t xml:space="preserve"> </w:t>
      </w:r>
      <w:r w:rsidR="00A94DA4" w:rsidRPr="00CF3114">
        <w:rPr>
          <w:rFonts w:ascii="Browallia New" w:hAnsi="Browallia New" w:cs="Browallia New"/>
          <w:sz w:val="28"/>
          <w:szCs w:val="28"/>
          <w:u w:val="single"/>
        </w:rPr>
        <w:t>“</w:t>
      </w:r>
      <w:r w:rsidR="00252853" w:rsidRPr="00CF3114">
        <w:rPr>
          <w:rFonts w:ascii="Browallia New" w:hAnsi="Browallia New" w:cs="Browallia New" w:hint="cs"/>
          <w:sz w:val="28"/>
          <w:szCs w:val="28"/>
          <w:u w:val="single"/>
          <w:cs/>
        </w:rPr>
        <w:t>กลุ่ม</w:t>
      </w:r>
      <w:r w:rsidR="00A94DA4" w:rsidRPr="00CF3114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เครื่องมือทางการเงิน</w:t>
      </w:r>
      <w:r w:rsidR="00A94DA4" w:rsidRPr="00CF3114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t>”</w:t>
      </w:r>
    </w:p>
    <w:p w14:paraId="2B5B964F" w14:textId="77777777" w:rsidR="008448B4" w:rsidRPr="00CF3114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Style w:val="TableGrid"/>
        <w:tblW w:w="8962" w:type="dxa"/>
        <w:tblInd w:w="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  <w:gridCol w:w="4252"/>
      </w:tblGrid>
      <w:tr w:rsidR="008448B4" w:rsidRPr="00CF3114" w14:paraId="1E5520D1" w14:textId="77777777" w:rsidTr="00D6449E">
        <w:tc>
          <w:tcPr>
            <w:tcW w:w="4710" w:type="dxa"/>
          </w:tcPr>
          <w:p w14:paraId="73A22698" w14:textId="77777777" w:rsidR="008448B4" w:rsidRPr="00CF3114" w:rsidRDefault="008448B4" w:rsidP="00D6449E">
            <w:pPr>
              <w:ind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th-TH"/>
              </w:rPr>
              <w:t>9</w:t>
            </w:r>
          </w:p>
        </w:tc>
        <w:tc>
          <w:tcPr>
            <w:tcW w:w="4252" w:type="dxa"/>
          </w:tcPr>
          <w:p w14:paraId="2EAF8384" w14:textId="77777777" w:rsidR="008448B4" w:rsidRPr="00CF3114" w:rsidRDefault="008448B4" w:rsidP="009041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8448B4" w:rsidRPr="00CF3114" w14:paraId="3622AEAE" w14:textId="77777777" w:rsidTr="00D6449E">
        <w:tc>
          <w:tcPr>
            <w:tcW w:w="4710" w:type="dxa"/>
          </w:tcPr>
          <w:p w14:paraId="42D8BECD" w14:textId="77777777" w:rsidR="008448B4" w:rsidRPr="00CF3114" w:rsidRDefault="008448B4" w:rsidP="00D6449E">
            <w:pPr>
              <w:ind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4252" w:type="dxa"/>
          </w:tcPr>
          <w:p w14:paraId="101CA640" w14:textId="77777777" w:rsidR="008448B4" w:rsidRPr="00CF3114" w:rsidRDefault="008448B4" w:rsidP="009041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448B4" w:rsidRPr="00CF3114" w14:paraId="4BD152CB" w14:textId="77777777" w:rsidTr="00D6449E">
        <w:tc>
          <w:tcPr>
            <w:tcW w:w="4710" w:type="dxa"/>
          </w:tcPr>
          <w:p w14:paraId="6B942359" w14:textId="65A22510" w:rsidR="008448B4" w:rsidRPr="00CF3114" w:rsidRDefault="00304F6E" w:rsidP="00D6449E">
            <w:pPr>
              <w:ind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="004F4D90" w:rsidRPr="00CF3114">
              <w:rPr>
                <w:rFonts w:ascii="Browallia New" w:hAnsi="Browallia New" w:cs="Browallia New"/>
                <w:sz w:val="28"/>
                <w:szCs w:val="28"/>
              </w:rPr>
              <w:t>32</w:t>
            </w:r>
          </w:p>
        </w:tc>
        <w:tc>
          <w:tcPr>
            <w:tcW w:w="4252" w:type="dxa"/>
          </w:tcPr>
          <w:p w14:paraId="2D1CFAE1" w14:textId="001A2BE6" w:rsidR="008448B4" w:rsidRPr="00CF3114" w:rsidRDefault="004F4D90" w:rsidP="009041C2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448B4" w:rsidRPr="00CF3114" w14:paraId="0745A013" w14:textId="77777777" w:rsidTr="00D6449E">
        <w:tc>
          <w:tcPr>
            <w:tcW w:w="4710" w:type="dxa"/>
          </w:tcPr>
          <w:p w14:paraId="65DB0737" w14:textId="77777777" w:rsidR="008448B4" w:rsidRPr="00CF3114" w:rsidRDefault="008448B4" w:rsidP="00D6449E">
            <w:pPr>
              <w:ind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38621368" w14:textId="1EB0C729" w:rsidR="009F150A" w:rsidRPr="00CF3114" w:rsidRDefault="009F150A" w:rsidP="00D6449E">
            <w:pPr>
              <w:tabs>
                <w:tab w:val="clear" w:pos="227"/>
                <w:tab w:val="left" w:pos="0"/>
              </w:tabs>
              <w:ind w:left="300"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ฉบับที่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4252" w:type="dxa"/>
          </w:tcPr>
          <w:p w14:paraId="258F5892" w14:textId="77777777" w:rsidR="008448B4" w:rsidRPr="00CF3114" w:rsidRDefault="008448B4" w:rsidP="00E8790A">
            <w:pPr>
              <w:tabs>
                <w:tab w:val="clear" w:pos="227"/>
                <w:tab w:val="left" w:pos="602"/>
              </w:tabs>
              <w:ind w:left="176" w:hanging="176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การป้องกันความเสี่ยงของเงินลงทุนสุทธิใหน่วยงานต่างประเทศ</w:t>
            </w:r>
          </w:p>
        </w:tc>
      </w:tr>
      <w:tr w:rsidR="008448B4" w:rsidRPr="00CF3114" w14:paraId="2DE9DF1A" w14:textId="77777777" w:rsidTr="00D6449E">
        <w:tc>
          <w:tcPr>
            <w:tcW w:w="4710" w:type="dxa"/>
          </w:tcPr>
          <w:p w14:paraId="017A7ED4" w14:textId="77777777" w:rsidR="008448B4" w:rsidRPr="00CF3114" w:rsidRDefault="008448B4" w:rsidP="00D6449E">
            <w:pPr>
              <w:ind w:firstLine="71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</w:p>
          <w:p w14:paraId="151AB3E0" w14:textId="255496C1" w:rsidR="009F150A" w:rsidRPr="00CF3114" w:rsidRDefault="009F150A" w:rsidP="00D6449E">
            <w:pPr>
              <w:ind w:left="496" w:hanging="142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ฉบับที</w:t>
            </w:r>
            <w:r w:rsidR="00E166A5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่ </w:t>
            </w:r>
            <w:r w:rsidR="00E166A5" w:rsidRPr="00CF3114">
              <w:rPr>
                <w:rFonts w:ascii="Browallia New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4252" w:type="dxa"/>
          </w:tcPr>
          <w:p w14:paraId="3C7349FA" w14:textId="77777777" w:rsidR="008448B4" w:rsidRPr="00CF3114" w:rsidRDefault="008448B4" w:rsidP="009041C2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020B5C7" w14:textId="77777777" w:rsidR="008448B4" w:rsidRPr="00CF3114" w:rsidRDefault="008448B4" w:rsidP="008448B4">
      <w:pPr>
        <w:pStyle w:val="CordiaNew"/>
        <w:tabs>
          <w:tab w:val="left" w:pos="1080"/>
        </w:tabs>
        <w:ind w:left="81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</w:pPr>
    </w:p>
    <w:p w14:paraId="01EA31CB" w14:textId="7E604EEE" w:rsidR="008448B4" w:rsidRPr="00CF3114" w:rsidRDefault="00607E42" w:rsidP="00D6449E">
      <w:pPr>
        <w:tabs>
          <w:tab w:val="clear" w:pos="680"/>
          <w:tab w:val="left" w:pos="1701"/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กลุ่มมาตร</w:t>
      </w:r>
      <w:r w:rsidR="00407ED7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ฐานการรายงานทางการเงินเหล่านี้ ได้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กำหนด</w:t>
      </w:r>
      <w:r w:rsidR="00FB36F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นิยาม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ใหม่เกี่ยวกับ</w:t>
      </w:r>
      <w:r w:rsidR="008448B4" w:rsidRPr="00CF3114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การจัดประเภทรายการ</w:t>
      </w:r>
      <w:r w:rsidR="008448B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และการวัด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มูลค่าของสินทรัพย์</w:t>
      </w:r>
      <w:r w:rsidR="008448B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ทางการเงิน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และหนี้สินทางการเงิน</w:t>
      </w:r>
      <w:r w:rsidR="008448B4" w:rsidRPr="00CF3114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="008448B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วิธีการคำนวณ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การด้อยค่าของ</w:t>
      </w:r>
      <w:r w:rsidR="008448B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เครื่องมือ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 xml:space="preserve">ทางการเงิน </w:t>
      </w:r>
      <w:r w:rsidR="008448B4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และ</w:t>
      </w:r>
      <w:r w:rsidR="007B0FCE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</w:t>
      </w:r>
      <w:r w:rsidR="007B0FCE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การบัญชีที่เกี่ยวข้องกับเครื่องมือทางการเงินที่</w:t>
      </w:r>
      <w:r w:rsidR="007964ED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เคย</w:t>
      </w:r>
      <w:r w:rsidR="008448B4" w:rsidRPr="00CF3114">
        <w:rPr>
          <w:rFonts w:ascii="Browallia New" w:hAnsi="Browallia New" w:cs="Browallia New"/>
          <w:sz w:val="28"/>
          <w:szCs w:val="28"/>
          <w:cs/>
          <w:lang w:val="th-TH"/>
        </w:rPr>
        <w:t>บังคับใช</w:t>
      </w:r>
      <w:r w:rsidR="007964ED"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>้</w:t>
      </w:r>
    </w:p>
    <w:p w14:paraId="31EF76D5" w14:textId="20A1DB7B" w:rsidR="007F4327" w:rsidRPr="00CF3114" w:rsidRDefault="007F4327" w:rsidP="0093463C">
      <w:pPr>
        <w:tabs>
          <w:tab w:val="clear" w:pos="680"/>
          <w:tab w:val="left" w:pos="1134"/>
          <w:tab w:val="left" w:pos="1418"/>
          <w:tab w:val="left" w:pos="2160"/>
          <w:tab w:val="right" w:pos="7280"/>
          <w:tab w:val="right" w:pos="8540"/>
        </w:tabs>
        <w:ind w:left="709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7C6DC5D6" w14:textId="1A4B9FE0" w:rsidR="00DC7C82" w:rsidRPr="00CF3114" w:rsidRDefault="00DC7C82" w:rsidP="0093463C">
      <w:pPr>
        <w:tabs>
          <w:tab w:val="clear" w:pos="680"/>
          <w:tab w:val="left" w:pos="1134"/>
          <w:tab w:val="left" w:pos="1418"/>
          <w:tab w:val="left" w:pos="2160"/>
          <w:tab w:val="right" w:pos="7280"/>
          <w:tab w:val="right" w:pos="8540"/>
        </w:tabs>
        <w:ind w:left="709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2411509" w14:textId="75D0F11A" w:rsidR="00DC7C82" w:rsidRPr="00CF3114" w:rsidRDefault="00DC7C82" w:rsidP="0093463C">
      <w:pPr>
        <w:tabs>
          <w:tab w:val="clear" w:pos="680"/>
          <w:tab w:val="left" w:pos="1134"/>
          <w:tab w:val="left" w:pos="1418"/>
          <w:tab w:val="left" w:pos="2160"/>
          <w:tab w:val="right" w:pos="7280"/>
          <w:tab w:val="right" w:pos="8540"/>
        </w:tabs>
        <w:ind w:left="709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6BBE75CB" w14:textId="77777777" w:rsidR="00DC7C82" w:rsidRPr="00CF3114" w:rsidRDefault="00DC7C82" w:rsidP="0093463C">
      <w:pPr>
        <w:tabs>
          <w:tab w:val="clear" w:pos="680"/>
          <w:tab w:val="left" w:pos="1134"/>
          <w:tab w:val="left" w:pos="1418"/>
          <w:tab w:val="left" w:pos="2160"/>
          <w:tab w:val="right" w:pos="7280"/>
          <w:tab w:val="right" w:pos="8540"/>
        </w:tabs>
        <w:ind w:left="709" w:right="-45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55FCCB8A" w14:textId="51CFBDF6" w:rsidR="008448B4" w:rsidRPr="00CF3114" w:rsidRDefault="008448B4" w:rsidP="008448B4">
      <w:pPr>
        <w:tabs>
          <w:tab w:val="left" w:pos="709"/>
          <w:tab w:val="left" w:pos="2160"/>
          <w:tab w:val="right" w:pos="7280"/>
          <w:tab w:val="right" w:pos="8540"/>
        </w:tabs>
        <w:ind w:left="709" w:right="-4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F3114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>ผู้บริหารของ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CF3114">
        <w:rPr>
          <w:rFonts w:ascii="Browallia New" w:hAnsi="Browallia New" w:cs="Browallia New"/>
          <w:sz w:val="28"/>
          <w:szCs w:val="28"/>
          <w:cs/>
          <w:lang w:val="th-TH"/>
        </w:rPr>
        <w:t>ได้ประเมินผลกระทบของมาตรฐานการรายงานทางการเงินที่เกี่ยวข้องกับ</w:t>
      </w:r>
      <w:r w:rsidR="007B0FCE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  </w:t>
      </w:r>
      <w:r w:rsidRPr="00CF3114">
        <w:rPr>
          <w:rFonts w:ascii="Browallia New" w:hAnsi="Browallia New" w:cs="Browallia New"/>
          <w:sz w:val="28"/>
          <w:szCs w:val="28"/>
          <w:cs/>
          <w:lang w:val="th-TH"/>
        </w:rPr>
        <w:t>กลุ่มเครื่องมือทางการเงินต่องบการเงิน ดังนี้</w:t>
      </w:r>
    </w:p>
    <w:p w14:paraId="414720BA" w14:textId="77777777" w:rsidR="00DC7C82" w:rsidRPr="00CF3114" w:rsidRDefault="00DC7C82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09DA4AA3" w14:textId="77777777" w:rsidR="008448B4" w:rsidRPr="003A3BBA" w:rsidRDefault="008448B4" w:rsidP="0093463C">
      <w:pPr>
        <w:pStyle w:val="ListParagraph"/>
        <w:numPr>
          <w:ilvl w:val="0"/>
          <w:numId w:val="23"/>
        </w:numPr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701" w:hanging="992"/>
        <w:rPr>
          <w:rFonts w:ascii="Browallia New" w:eastAsia="Cordia New" w:hAnsi="Browallia New" w:cs="Browallia New"/>
          <w:color w:val="000000"/>
          <w:sz w:val="28"/>
          <w:szCs w:val="28"/>
          <w:lang w:val="th-TH" w:eastAsia="th-TH"/>
        </w:rPr>
      </w:pPr>
      <w:r w:rsidRPr="003A3BBA">
        <w:rPr>
          <w:rFonts w:ascii="Browallia New" w:eastAsia="Cordia New" w:hAnsi="Browallia New" w:cs="Browallia New"/>
          <w:color w:val="000000"/>
          <w:sz w:val="28"/>
          <w:szCs w:val="28"/>
          <w:cs/>
          <w:lang w:val="th-TH" w:eastAsia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166DF55B" w14:textId="77777777" w:rsidR="008448B4" w:rsidRPr="003A3BBA" w:rsidRDefault="008448B4" w:rsidP="008448B4">
      <w:pPr>
        <w:pStyle w:val="ListParagraph"/>
        <w:ind w:left="1410"/>
        <w:rPr>
          <w:rFonts w:ascii="Browallia New" w:eastAsia="Cordia New" w:hAnsi="Browallia New" w:cs="Browallia New"/>
          <w:color w:val="000000"/>
          <w:sz w:val="28"/>
          <w:szCs w:val="28"/>
          <w:lang w:val="th-TH" w:eastAsia="th-TH"/>
        </w:rPr>
      </w:pPr>
    </w:p>
    <w:p w14:paraId="136A68FF" w14:textId="77777777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3A3BBA">
        <w:rPr>
          <w:rFonts w:ascii="Browallia New" w:hAnsi="Browallia New" w:cs="Browallia New"/>
          <w:sz w:val="28"/>
          <w:szCs w:val="28"/>
          <w:u w:val="single"/>
          <w:cs/>
        </w:rPr>
        <w:t>สินทรัพย์ทางการเงิน</w:t>
      </w:r>
      <w:r w:rsidRPr="003A3BBA">
        <w:rPr>
          <w:rFonts w:ascii="Browallia New" w:hAnsi="Browallia New" w:cs="Browallia New"/>
          <w:sz w:val="28"/>
          <w:szCs w:val="28"/>
        </w:rPr>
        <w:t xml:space="preserve"> </w:t>
      </w:r>
    </w:p>
    <w:p w14:paraId="744AB64E" w14:textId="77777777" w:rsidR="008448B4" w:rsidRPr="003A3BBA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color w:val="7030A0"/>
          <w:sz w:val="28"/>
          <w:szCs w:val="28"/>
          <w:cs/>
        </w:rPr>
      </w:pPr>
    </w:p>
    <w:p w14:paraId="7140CCF6" w14:textId="2A1AF842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สินทรัพย์ทางการเงินประเภทตราสารหนี้แบ่งการจัดประเภทรายการและวัดมูลค่าเป็น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3 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วิธี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ได้แก่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วิธีราคาทุนตัดจำหน่าย วิธีมูลค่ายุติธรรมผ่านกำไรหรือขาดทุน และวิธีมูลค่ายุติธรรมผ่านกำไรขาดทุนเบ็ดเสร็จอื่น </w:t>
      </w:r>
      <w:r w:rsidR="007B0FCE"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       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ตามลักษณะโมเดลธุรกิจของ</w:t>
      </w:r>
      <w:r w:rsidR="007A4B2C" w:rsidRPr="003A3BBA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ในการบริหารจัดการสินทรัพย์ทางการเงิน และตามลักษณะของกระแสเงินสดตามสัญญาของสินทรัพย์ทางการเงินนั้น</w:t>
      </w:r>
      <w:r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ๆ</w:t>
      </w:r>
      <w:r w:rsidRPr="003A3BBA"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</w:p>
    <w:p w14:paraId="5E03F8AB" w14:textId="77777777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78D833B0" w14:textId="504EE46E" w:rsidR="008448B4" w:rsidRPr="003A3BBA" w:rsidRDefault="008448B4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สิ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นทรัพย์ทางการเงินวัดมูลค่าด้วยวิธีราคาทุนตัดจำหน่าย</w:t>
      </w:r>
      <w:r w:rsidR="0073218F"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: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 xml:space="preserve"> </w:t>
      </w:r>
      <w:r w:rsidR="00FF44AB"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การ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รับรู้ดอกเบี้ยรับ</w:t>
      </w:r>
      <w:r w:rsidR="00FF44AB"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คำนวณโดยใช้วิธีอัตราดอกเบี้ยที่แท้จริงในงบกำไรขาดทุน</w:t>
      </w:r>
    </w:p>
    <w:p w14:paraId="7D9E4046" w14:textId="77777777" w:rsidR="00FF44AB" w:rsidRPr="003A3BBA" w:rsidRDefault="00FF44AB" w:rsidP="002118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1943D2E9" w14:textId="1E84F363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</w:t>
      </w:r>
      <w:r w:rsidR="00FF44AB"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 xml:space="preserve">: 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กลุ่ม</w:t>
      </w:r>
      <w:r w:rsidR="007A4B2C" w:rsidRPr="003A3BBA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ด้วยวิธีมูลค่ายุติธรรมผ่านกำไรขาดทุนเบ็ดเสร็จอื่นได้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โดยไม่สามารถโอนไปเป็นกำไรหรือขาดทุนในภายหลัง</w:t>
      </w:r>
      <w:r w:rsidRPr="003A3BBA"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</w:p>
    <w:p w14:paraId="2765CD88" w14:textId="77777777" w:rsidR="008448B4" w:rsidRPr="003A3BBA" w:rsidRDefault="008448B4" w:rsidP="00D8156C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ECA9A9" w14:textId="204FA3F1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3A3BBA">
        <w:rPr>
          <w:rFonts w:ascii="Browallia New" w:hAnsi="Browallia New" w:cs="Browallia New"/>
          <w:sz w:val="28"/>
          <w:szCs w:val="28"/>
          <w:u w:val="single"/>
          <w:cs/>
        </w:rPr>
        <w:t>หนี้สินทางการเงิน</w:t>
      </w:r>
    </w:p>
    <w:p w14:paraId="0835A7F7" w14:textId="77777777" w:rsidR="008448B4" w:rsidRPr="003A3BBA" w:rsidRDefault="008448B4" w:rsidP="0093463C">
      <w:pPr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  <w:cs/>
        </w:rPr>
      </w:pPr>
    </w:p>
    <w:p w14:paraId="0D79740B" w14:textId="66EC9B7C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A3BBA">
        <w:rPr>
          <w:rFonts w:ascii="Browallia New" w:eastAsia="Calibri" w:hAnsi="Browallia New" w:cs="Browallia New"/>
          <w:sz w:val="28"/>
          <w:szCs w:val="28"/>
          <w:cs/>
        </w:rPr>
        <w:t>หนี้สินทางการเงิน</w:t>
      </w:r>
      <w:r w:rsidR="00B018B5" w:rsidRPr="003A3BBA">
        <w:rPr>
          <w:rFonts w:ascii="Browallia New" w:eastAsia="Calibri" w:hAnsi="Browallia New" w:cs="Browallia New" w:hint="cs"/>
          <w:sz w:val="28"/>
          <w:szCs w:val="28"/>
          <w:cs/>
        </w:rPr>
        <w:t>ที่</w:t>
      </w:r>
      <w:r w:rsidRPr="003A3BBA">
        <w:rPr>
          <w:rFonts w:ascii="Browallia New" w:eastAsia="Calibri" w:hAnsi="Browallia New" w:cs="Browallia New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  <w:r w:rsidR="00B018B5" w:rsidRPr="003A3BBA">
        <w:rPr>
          <w:rFonts w:ascii="Browallia New" w:eastAsia="Calibri" w:hAnsi="Browallia New" w:cs="Browallia New"/>
          <w:sz w:val="28"/>
          <w:szCs w:val="28"/>
        </w:rPr>
        <w:t xml:space="preserve">: </w:t>
      </w:r>
      <w:r w:rsidR="00B018B5" w:rsidRPr="003A3BBA">
        <w:rPr>
          <w:rFonts w:ascii="Browallia New" w:eastAsia="Calibri" w:hAnsi="Browallia New" w:cs="Browallia New" w:hint="cs"/>
          <w:sz w:val="28"/>
          <w:szCs w:val="28"/>
          <w:cs/>
        </w:rPr>
        <w:t>การ</w:t>
      </w:r>
      <w:r w:rsidRPr="003A3BBA">
        <w:rPr>
          <w:rFonts w:ascii="Browallia New" w:eastAsia="Calibri" w:hAnsi="Browallia New" w:cs="Browallia New"/>
          <w:sz w:val="28"/>
          <w:szCs w:val="28"/>
          <w:cs/>
        </w:rPr>
        <w:t>รับรู้ดอกเบี้ยจ่าย</w:t>
      </w:r>
      <w:r w:rsidR="00C172A7" w:rsidRPr="003A3BBA">
        <w:rPr>
          <w:rFonts w:ascii="Browallia New" w:eastAsia="Calibri" w:hAnsi="Browallia New" w:cs="Browallia New" w:hint="cs"/>
          <w:sz w:val="28"/>
          <w:szCs w:val="28"/>
          <w:cs/>
        </w:rPr>
        <w:t xml:space="preserve"> </w:t>
      </w:r>
      <w:r w:rsidRPr="003A3BBA">
        <w:rPr>
          <w:rFonts w:ascii="Browallia New" w:eastAsia="Calibri" w:hAnsi="Browallia New" w:cs="Browallia New"/>
          <w:sz w:val="28"/>
          <w:szCs w:val="28"/>
          <w:cs/>
        </w:rPr>
        <w:t>คำนวณโดยใช้วิธีอัตราดอกเบี้ยที่แท้จริงในงบกำไรขาดทุน</w:t>
      </w:r>
    </w:p>
    <w:p w14:paraId="07657E26" w14:textId="77777777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A53B77" w14:textId="03218F90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  <w:r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 xml:space="preserve">ยกเว้น 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หนี้สินอนุพันธ์</w:t>
      </w:r>
      <w:r w:rsidR="002C17BC"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ที่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จัดประเภทและวัดมูลค่าด้วยวิธีมูลค่ายุติธรรมผ่านกำไรหรือขาดทุน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  <w:r w:rsidR="002C17BC" w:rsidRPr="003A3BBA">
        <w:rPr>
          <w:rStyle w:val="normaltextrun"/>
          <w:rFonts w:ascii="Browallia New" w:hAnsi="Browallia New" w:cs="Browallia New" w:hint="cs"/>
          <w:color w:val="000000"/>
          <w:sz w:val="28"/>
          <w:szCs w:val="28"/>
          <w:shd w:val="clear" w:color="auto" w:fill="FFFFFF"/>
          <w:cs/>
        </w:rPr>
        <w:t>นอกจาก</w:t>
      </w:r>
      <w:r w:rsidRPr="003A3BBA">
        <w:rPr>
          <w:rStyle w:val="normaltextrun"/>
          <w:rFonts w:ascii="Browallia New" w:hAnsi="Browallia New" w:cs="Browallia New"/>
          <w:color w:val="000000"/>
          <w:sz w:val="28"/>
          <w:szCs w:val="28"/>
          <w:shd w:val="clear" w:color="auto" w:fill="FFFFFF"/>
          <w:cs/>
        </w:rPr>
        <w:t>สัญญาอนุพันธ์ที่ใช้สำหรับการบัญชีป้องกันความเสี่ยง</w:t>
      </w:r>
      <w:r w:rsidRPr="003A3BBA"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  <w:t> </w:t>
      </w:r>
    </w:p>
    <w:p w14:paraId="6CE71EE4" w14:textId="77777777" w:rsidR="008448B4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 New" w:hAnsi="Browallia New" w:cs="Browallia New"/>
          <w:color w:val="000000"/>
          <w:sz w:val="28"/>
          <w:szCs w:val="28"/>
          <w:shd w:val="clear" w:color="auto" w:fill="FFFFFF"/>
        </w:rPr>
      </w:pPr>
    </w:p>
    <w:p w14:paraId="10B9EB28" w14:textId="3DD955D1" w:rsidR="00C315A8" w:rsidRPr="003A3BBA" w:rsidRDefault="008448B4" w:rsidP="0093463C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3A3BBA">
        <w:rPr>
          <w:rFonts w:ascii="Browallia New" w:hAnsi="Browallia New" w:cs="Browallia New"/>
          <w:sz w:val="28"/>
          <w:szCs w:val="28"/>
          <w:cs/>
          <w:lang w:val="th-TH"/>
        </w:rPr>
        <w:t>การจัดประเภทการวัดมูลค่าภายใต้มาตรฐานเดิมและ</w:t>
      </w:r>
      <w:r w:rsidRPr="003A3BBA">
        <w:rPr>
          <w:rFonts w:ascii="Browallia New" w:hAnsi="Browallia New" w:cs="Browallia New" w:hint="cs"/>
          <w:sz w:val="28"/>
          <w:szCs w:val="28"/>
          <w:cs/>
          <w:lang w:val="th-TH"/>
        </w:rPr>
        <w:t>มาตรฐานการรายงานทางการเงิน ฉบับที่</w:t>
      </w:r>
      <w:r w:rsidR="007A4B2C" w:rsidRPr="003A3BB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7A4B2C" w:rsidRPr="003A3BBA">
        <w:rPr>
          <w:rFonts w:ascii="Browallia New" w:hAnsi="Browallia New" w:cs="Browallia New"/>
          <w:sz w:val="28"/>
          <w:szCs w:val="28"/>
        </w:rPr>
        <w:t>9</w:t>
      </w:r>
      <w:r w:rsidRPr="003A3BBA">
        <w:rPr>
          <w:rFonts w:ascii="Browallia New" w:hAnsi="Browallia New" w:cs="Browallia New"/>
          <w:sz w:val="28"/>
          <w:szCs w:val="28"/>
          <w:cs/>
          <w:lang w:val="th-TH"/>
        </w:rPr>
        <w:t xml:space="preserve"> รวมถึง</w:t>
      </w:r>
      <w:r w:rsidR="003A3BB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     </w:t>
      </w:r>
      <w:r w:rsidRPr="003A3BBA">
        <w:rPr>
          <w:rFonts w:ascii="Browallia New" w:hAnsi="Browallia New" w:cs="Browallia New"/>
          <w:sz w:val="28"/>
          <w:szCs w:val="28"/>
          <w:cs/>
          <w:lang w:val="th-TH"/>
        </w:rPr>
        <w:t>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7A4B2C" w:rsidRPr="003A3BBA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3A3BBA">
        <w:rPr>
          <w:rFonts w:ascii="Browallia New" w:hAnsi="Browallia New" w:cs="Browallia New"/>
          <w:sz w:val="28"/>
          <w:szCs w:val="28"/>
          <w:cs/>
          <w:lang w:val="th-TH"/>
        </w:rPr>
        <w:t xml:space="preserve"> ณ วันที</w:t>
      </w:r>
      <w:r w:rsidR="00E166A5" w:rsidRPr="003A3BB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่ </w:t>
      </w:r>
      <w:r w:rsidR="00E166A5" w:rsidRPr="003A3BBA">
        <w:rPr>
          <w:rFonts w:ascii="Browallia New" w:hAnsi="Browallia New" w:cs="Browallia New"/>
          <w:sz w:val="28"/>
          <w:szCs w:val="28"/>
        </w:rPr>
        <w:t xml:space="preserve">1 </w:t>
      </w:r>
      <w:r w:rsidRPr="003A3BBA">
        <w:rPr>
          <w:rFonts w:ascii="Browallia New" w:hAnsi="Browallia New" w:cs="Browallia New"/>
          <w:sz w:val="28"/>
          <w:szCs w:val="28"/>
          <w:cs/>
          <w:lang w:val="th-TH"/>
        </w:rPr>
        <w:t>มกราค</w:t>
      </w:r>
      <w:r w:rsidR="00E166A5" w:rsidRPr="003A3BBA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ม </w:t>
      </w:r>
      <w:r w:rsidR="00E166A5" w:rsidRPr="003A3BBA">
        <w:rPr>
          <w:rFonts w:ascii="Browallia New" w:hAnsi="Browallia New" w:cs="Browallia New"/>
          <w:sz w:val="28"/>
          <w:szCs w:val="28"/>
        </w:rPr>
        <w:t xml:space="preserve">2563 </w:t>
      </w:r>
      <w:r w:rsidRPr="003A3BBA">
        <w:rPr>
          <w:rFonts w:ascii="Browallia New" w:hAnsi="Browallia New" w:cs="Browallia New" w:hint="cs"/>
          <w:sz w:val="28"/>
          <w:szCs w:val="28"/>
          <w:cs/>
          <w:lang w:val="th-TH"/>
        </w:rPr>
        <w:t>มีดังต่อไปนี้</w:t>
      </w:r>
    </w:p>
    <w:p w14:paraId="7437634E" w14:textId="58BD719E" w:rsidR="00C315A8" w:rsidRPr="003A3BBA" w:rsidRDefault="00C315A8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76BC9176" w14:textId="3B255E9E" w:rsidR="00486272" w:rsidRPr="003A3BBA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23ABABE4" w14:textId="0BEE112A" w:rsidR="00486272" w:rsidRPr="003A3BBA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471528BC" w14:textId="11C8A225" w:rsidR="00486272" w:rsidRPr="003A3BBA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590123DB" w14:textId="1BC96E2A" w:rsidR="00486272" w:rsidRPr="00CF3114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2919FDBF" w14:textId="4A6F518E" w:rsidR="00486272" w:rsidRPr="00CF3114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2B988223" w14:textId="4B8B5695" w:rsidR="00486272" w:rsidRPr="00CF3114" w:rsidRDefault="00486272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3B857D0D" w14:textId="498185AD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08F20C4D" w14:textId="48CEA044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39E736AE" w14:textId="76299337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3401954D" w14:textId="3BC9693D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38D720D4" w14:textId="30132C6C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6A9C090B" w14:textId="7F13D4B7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p w14:paraId="36D47BFF" w14:textId="10A5C7DF" w:rsidR="006A024E" w:rsidRPr="00CF3114" w:rsidRDefault="006A024E" w:rsidP="00C315A8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9674F5" w:rsidRPr="00CF3114" w14:paraId="2020AE76" w14:textId="77777777" w:rsidTr="006A024E">
        <w:tc>
          <w:tcPr>
            <w:tcW w:w="8364" w:type="dxa"/>
            <w:gridSpan w:val="4"/>
          </w:tcPr>
          <w:p w14:paraId="7CB3FDE8" w14:textId="6C7C017B" w:rsidR="009674F5" w:rsidRPr="00CF3114" w:rsidRDefault="00AE4C69" w:rsidP="00AE4C69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lastRenderedPageBreak/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D516EB" w:rsidRPr="00CF3114" w14:paraId="168FFFC9" w14:textId="77777777" w:rsidTr="006A024E">
        <w:tc>
          <w:tcPr>
            <w:tcW w:w="8364" w:type="dxa"/>
            <w:gridSpan w:val="4"/>
          </w:tcPr>
          <w:p w14:paraId="204F201F" w14:textId="016BDD2F" w:rsidR="00D516EB" w:rsidRPr="00CF3114" w:rsidRDefault="00AE4C69" w:rsidP="00AE4C6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674F5" w:rsidRPr="00CF3114" w14:paraId="2E7D0696" w14:textId="77777777" w:rsidTr="006A024E">
        <w:tc>
          <w:tcPr>
            <w:tcW w:w="5387" w:type="dxa"/>
            <w:gridSpan w:val="2"/>
            <w:vAlign w:val="bottom"/>
          </w:tcPr>
          <w:p w14:paraId="20D19E0A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24A8AFD0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766D91A8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9 </w:t>
            </w:r>
          </w:p>
          <w:p w14:paraId="6479C4BA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9674F5" w:rsidRPr="00CF3114" w14:paraId="4186042F" w14:textId="77777777" w:rsidTr="006A024E">
        <w:tc>
          <w:tcPr>
            <w:tcW w:w="3828" w:type="dxa"/>
            <w:vAlign w:val="bottom"/>
          </w:tcPr>
          <w:p w14:paraId="0D727B5E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BF37493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45CC2AC8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31F2ABC7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ราคาทุน</w:t>
            </w:r>
          </w:p>
          <w:p w14:paraId="45B4BB66" w14:textId="77777777" w:rsidR="009674F5" w:rsidRPr="00CF3114" w:rsidRDefault="009674F5" w:rsidP="0089770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ตัดจำหน่าย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สุทธิ</w:t>
            </w:r>
          </w:p>
        </w:tc>
      </w:tr>
      <w:tr w:rsidR="009674F5" w:rsidRPr="00CF3114" w14:paraId="092ADE22" w14:textId="77777777" w:rsidTr="006A024E">
        <w:tc>
          <w:tcPr>
            <w:tcW w:w="3828" w:type="dxa"/>
            <w:vAlign w:val="bottom"/>
          </w:tcPr>
          <w:p w14:paraId="4D5B4788" w14:textId="77777777" w:rsidR="009674F5" w:rsidRPr="00CF3114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41D3F8AF" w14:textId="77777777" w:rsidR="009674F5" w:rsidRPr="00CF3114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BF827F7" w14:textId="77777777" w:rsidR="009674F5" w:rsidRPr="00CF3114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7A221920" w14:textId="77777777" w:rsidR="009674F5" w:rsidRPr="00CF3114" w:rsidRDefault="009674F5" w:rsidP="0089770F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024E" w:rsidRPr="00CF3114" w14:paraId="3AAD752A" w14:textId="77777777" w:rsidTr="006A024E">
        <w:tc>
          <w:tcPr>
            <w:tcW w:w="3828" w:type="dxa"/>
          </w:tcPr>
          <w:p w14:paraId="5EC294DC" w14:textId="071882E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vAlign w:val="bottom"/>
          </w:tcPr>
          <w:p w14:paraId="69D5B514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690B574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388E0047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024E" w:rsidRPr="00CF3114" w14:paraId="66D79EF7" w14:textId="77777777" w:rsidTr="006A024E">
        <w:tc>
          <w:tcPr>
            <w:tcW w:w="3828" w:type="dxa"/>
          </w:tcPr>
          <w:p w14:paraId="42736B77" w14:textId="52628F9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60EE9EB4" w14:textId="07EDEF0B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34,388</w:t>
            </w:r>
          </w:p>
        </w:tc>
        <w:tc>
          <w:tcPr>
            <w:tcW w:w="1417" w:type="dxa"/>
          </w:tcPr>
          <w:p w14:paraId="3D4B3D80" w14:textId="4DF839C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A8336BD" w14:textId="46CE989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34,388</w:t>
            </w:r>
          </w:p>
        </w:tc>
      </w:tr>
      <w:tr w:rsidR="006A024E" w:rsidRPr="00CF3114" w14:paraId="6C288EE1" w14:textId="77777777" w:rsidTr="006A024E">
        <w:trPr>
          <w:trHeight w:val="68"/>
        </w:trPr>
        <w:tc>
          <w:tcPr>
            <w:tcW w:w="3828" w:type="dxa"/>
          </w:tcPr>
          <w:p w14:paraId="7253374E" w14:textId="5EDFBA0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559" w:type="dxa"/>
          </w:tcPr>
          <w:p w14:paraId="7D7DA936" w14:textId="5D8F660E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14:paraId="58D182D0" w14:textId="614B0C50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78944BB0" w14:textId="1724421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A024E" w:rsidRPr="00CF3114" w14:paraId="55F92EB2" w14:textId="77777777" w:rsidTr="006A024E">
        <w:tc>
          <w:tcPr>
            <w:tcW w:w="3828" w:type="dxa"/>
          </w:tcPr>
          <w:p w14:paraId="1F4AC401" w14:textId="02F1AA8E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559" w:type="dxa"/>
          </w:tcPr>
          <w:p w14:paraId="4C987B6B" w14:textId="51B885F8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461,589</w:t>
            </w:r>
          </w:p>
        </w:tc>
        <w:tc>
          <w:tcPr>
            <w:tcW w:w="1417" w:type="dxa"/>
          </w:tcPr>
          <w:p w14:paraId="10C39323" w14:textId="2EF84FF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9F06255" w14:textId="07216F0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461,589</w:t>
            </w:r>
          </w:p>
        </w:tc>
      </w:tr>
      <w:tr w:rsidR="006A024E" w:rsidRPr="00CF3114" w14:paraId="271C20E0" w14:textId="77777777" w:rsidTr="006A024E">
        <w:tc>
          <w:tcPr>
            <w:tcW w:w="3828" w:type="dxa"/>
          </w:tcPr>
          <w:p w14:paraId="53813802" w14:textId="10C7990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1F4E7A4C" w14:textId="1EB1EEE3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377</w:t>
            </w:r>
          </w:p>
        </w:tc>
        <w:tc>
          <w:tcPr>
            <w:tcW w:w="1417" w:type="dxa"/>
          </w:tcPr>
          <w:p w14:paraId="20B679B9" w14:textId="76B6DA70" w:rsidR="006A024E" w:rsidRPr="00CF3114" w:rsidRDefault="006A024E" w:rsidP="000D04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36865F5" w14:textId="3AFA512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377</w:t>
            </w:r>
          </w:p>
        </w:tc>
      </w:tr>
      <w:tr w:rsidR="006A024E" w:rsidRPr="00CF3114" w14:paraId="6A32F507" w14:textId="77777777" w:rsidTr="006A024E">
        <w:tc>
          <w:tcPr>
            <w:tcW w:w="3828" w:type="dxa"/>
          </w:tcPr>
          <w:p w14:paraId="7D26060A" w14:textId="49882A54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ลูกหนี้อื่น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ลูกหนี้ทั่วไป</w:t>
            </w:r>
          </w:p>
        </w:tc>
        <w:tc>
          <w:tcPr>
            <w:tcW w:w="1559" w:type="dxa"/>
          </w:tcPr>
          <w:p w14:paraId="36C2B794" w14:textId="4FEE67E3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91,819</w:t>
            </w:r>
          </w:p>
        </w:tc>
        <w:tc>
          <w:tcPr>
            <w:tcW w:w="1417" w:type="dxa"/>
          </w:tcPr>
          <w:p w14:paraId="67096BAD" w14:textId="100D4754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F74AD8D" w14:textId="132A5BCE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91,819</w:t>
            </w:r>
          </w:p>
        </w:tc>
      </w:tr>
      <w:tr w:rsidR="006A024E" w:rsidRPr="00CF3114" w14:paraId="2B69DE06" w14:textId="77777777" w:rsidTr="006A024E">
        <w:tc>
          <w:tcPr>
            <w:tcW w:w="3828" w:type="dxa"/>
            <w:shd w:val="clear" w:color="auto" w:fill="FFFFFF" w:themeFill="background1"/>
          </w:tcPr>
          <w:p w14:paraId="3FEF02A8" w14:textId="520008F2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ลูกหนี้อื่น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4F45BD33" w14:textId="28DB224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14:paraId="41782305" w14:textId="4139C0F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</w:tcPr>
          <w:p w14:paraId="38E45A52" w14:textId="7BC4001B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</w:tr>
      <w:tr w:rsidR="006A024E" w:rsidRPr="00CF3114" w14:paraId="08643CA8" w14:textId="77777777" w:rsidTr="006A024E">
        <w:tc>
          <w:tcPr>
            <w:tcW w:w="3828" w:type="dxa"/>
          </w:tcPr>
          <w:p w14:paraId="177744AE" w14:textId="28F80F5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เงินให้กู้ยืม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–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5592790A" w14:textId="56D9B8A2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1417" w:type="dxa"/>
          </w:tcPr>
          <w:p w14:paraId="6F3A4674" w14:textId="2FCE943E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9ADB778" w14:textId="3147E83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</w:tr>
      <w:tr w:rsidR="006A024E" w:rsidRPr="00CF3114" w14:paraId="3E635084" w14:textId="77777777" w:rsidTr="006A024E">
        <w:tc>
          <w:tcPr>
            <w:tcW w:w="3828" w:type="dxa"/>
          </w:tcPr>
          <w:p w14:paraId="712D73E3" w14:textId="662341A4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E1888E8" w14:textId="12EBDD2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4F40CA2E" w14:textId="20202B5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41B178D" w14:textId="04B22C5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11,824</w:t>
            </w:r>
          </w:p>
        </w:tc>
      </w:tr>
      <w:tr w:rsidR="006A024E" w:rsidRPr="00CF3114" w14:paraId="3749830A" w14:textId="77777777" w:rsidTr="006A024E">
        <w:tc>
          <w:tcPr>
            <w:tcW w:w="3828" w:type="dxa"/>
          </w:tcPr>
          <w:p w14:paraId="0314BF0F" w14:textId="3F6E86F2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4DF25387" w14:textId="5422E8F0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23,256</w:t>
            </w:r>
          </w:p>
        </w:tc>
        <w:tc>
          <w:tcPr>
            <w:tcW w:w="1417" w:type="dxa"/>
          </w:tcPr>
          <w:p w14:paraId="647B3AE9" w14:textId="289F664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68FD775" w14:textId="23DA8504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23,256</w:t>
            </w:r>
          </w:p>
        </w:tc>
      </w:tr>
      <w:tr w:rsidR="006A024E" w:rsidRPr="00CF3114" w14:paraId="0C9D7C5E" w14:textId="77777777" w:rsidTr="006A024E">
        <w:tc>
          <w:tcPr>
            <w:tcW w:w="3828" w:type="dxa"/>
          </w:tcPr>
          <w:p w14:paraId="1A34E0D1" w14:textId="274F396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79A15EA8" w14:textId="20AB6722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EB93DBB" w14:textId="1FC5F04B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381FB95" w14:textId="270294A3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15,745</w:t>
            </w:r>
          </w:p>
        </w:tc>
      </w:tr>
      <w:tr w:rsidR="006A024E" w:rsidRPr="00CF3114" w14:paraId="4340A866" w14:textId="77777777" w:rsidTr="006A024E">
        <w:tc>
          <w:tcPr>
            <w:tcW w:w="3828" w:type="dxa"/>
          </w:tcPr>
          <w:p w14:paraId="10B8D195" w14:textId="265A23A5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559" w:type="dxa"/>
          </w:tcPr>
          <w:p w14:paraId="1D4CF3C8" w14:textId="719F4A16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24,918</w:t>
            </w:r>
          </w:p>
        </w:tc>
        <w:tc>
          <w:tcPr>
            <w:tcW w:w="1417" w:type="dxa"/>
          </w:tcPr>
          <w:p w14:paraId="2C311168" w14:textId="60151041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757CC6" w14:textId="3E7A8C3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24,918</w:t>
            </w:r>
          </w:p>
        </w:tc>
      </w:tr>
      <w:tr w:rsidR="006A024E" w:rsidRPr="00CF3114" w14:paraId="135964F7" w14:textId="77777777" w:rsidTr="006A024E">
        <w:tc>
          <w:tcPr>
            <w:tcW w:w="3828" w:type="dxa"/>
          </w:tcPr>
          <w:p w14:paraId="22891D42" w14:textId="4CEA1E3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01343C68" w14:textId="3CBD6026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1,419</w:t>
            </w:r>
          </w:p>
        </w:tc>
        <w:tc>
          <w:tcPr>
            <w:tcW w:w="1417" w:type="dxa"/>
          </w:tcPr>
          <w:p w14:paraId="4BFE0393" w14:textId="5098FBA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ADBF52B" w14:textId="4483E30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1,419</w:t>
            </w:r>
          </w:p>
        </w:tc>
      </w:tr>
      <w:tr w:rsidR="006A024E" w:rsidRPr="00CF3114" w14:paraId="51438B64" w14:textId="77777777" w:rsidTr="006A024E">
        <w:tc>
          <w:tcPr>
            <w:tcW w:w="3828" w:type="dxa"/>
          </w:tcPr>
          <w:p w14:paraId="67831266" w14:textId="61D0033D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2A65B583" w14:textId="32FE491C" w:rsidR="006A024E" w:rsidRPr="00CF3114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765,683</w:t>
            </w:r>
          </w:p>
        </w:tc>
        <w:tc>
          <w:tcPr>
            <w:tcW w:w="1417" w:type="dxa"/>
          </w:tcPr>
          <w:p w14:paraId="1AF12FFE" w14:textId="3311C318" w:rsidR="006A024E" w:rsidRPr="00CF3114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148</w:t>
            </w:r>
          </w:p>
        </w:tc>
        <w:tc>
          <w:tcPr>
            <w:tcW w:w="1560" w:type="dxa"/>
          </w:tcPr>
          <w:p w14:paraId="31CAEF1A" w14:textId="10646D7E" w:rsidR="006A024E" w:rsidRPr="00CF3114" w:rsidRDefault="006A024E" w:rsidP="006A024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765,535</w:t>
            </w:r>
          </w:p>
        </w:tc>
      </w:tr>
      <w:tr w:rsidR="006A024E" w:rsidRPr="00CF3114" w14:paraId="2A35F332" w14:textId="77777777" w:rsidTr="006A024E">
        <w:tc>
          <w:tcPr>
            <w:tcW w:w="3828" w:type="dxa"/>
          </w:tcPr>
          <w:p w14:paraId="27475817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70B3F3F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864C60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C2CB55A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024E" w:rsidRPr="00CF3114" w14:paraId="58DD9E95" w14:textId="77777777" w:rsidTr="006A024E">
        <w:tc>
          <w:tcPr>
            <w:tcW w:w="5387" w:type="dxa"/>
            <w:gridSpan w:val="2"/>
          </w:tcPr>
          <w:p w14:paraId="72BF9329" w14:textId="77EF582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3A7D8F78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DF5C6EE" w14:textId="7777777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024E" w:rsidRPr="00CF3114" w14:paraId="30FE569B" w14:textId="77777777" w:rsidTr="006A024E">
        <w:tc>
          <w:tcPr>
            <w:tcW w:w="3828" w:type="dxa"/>
          </w:tcPr>
          <w:p w14:paraId="4919995D" w14:textId="72BD22EA" w:rsidR="006A024E" w:rsidRPr="00CF3114" w:rsidRDefault="006A024E" w:rsidP="006A02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</w:tcPr>
          <w:p w14:paraId="761D5973" w14:textId="70788271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821,026</w:t>
            </w:r>
          </w:p>
        </w:tc>
        <w:tc>
          <w:tcPr>
            <w:tcW w:w="1417" w:type="dxa"/>
          </w:tcPr>
          <w:p w14:paraId="5EFD9AB8" w14:textId="2BDA4AD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2256E1E" w14:textId="7EB3B0AB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821,026</w:t>
            </w:r>
          </w:p>
        </w:tc>
      </w:tr>
      <w:tr w:rsidR="006A024E" w:rsidRPr="00CF3114" w14:paraId="2E051728" w14:textId="77777777" w:rsidTr="006A024E">
        <w:tc>
          <w:tcPr>
            <w:tcW w:w="3828" w:type="dxa"/>
          </w:tcPr>
          <w:p w14:paraId="284D4CC1" w14:textId="309D1720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เจ้าหนี้การค้า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388656CA" w14:textId="2784D64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455,551</w:t>
            </w:r>
          </w:p>
        </w:tc>
        <w:tc>
          <w:tcPr>
            <w:tcW w:w="1417" w:type="dxa"/>
          </w:tcPr>
          <w:p w14:paraId="14BC5296" w14:textId="4E3EA838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B8F7BF" w14:textId="20DD7A66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455,551</w:t>
            </w:r>
          </w:p>
        </w:tc>
      </w:tr>
      <w:tr w:rsidR="006A024E" w:rsidRPr="00CF3114" w14:paraId="48F67F00" w14:textId="77777777" w:rsidTr="006A024E">
        <w:tc>
          <w:tcPr>
            <w:tcW w:w="3828" w:type="dxa"/>
          </w:tcPr>
          <w:p w14:paraId="145618EC" w14:textId="5E183E3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เจ้าหนี้การค้า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606E2D6" w14:textId="729669FB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74,569</w:t>
            </w:r>
          </w:p>
        </w:tc>
        <w:tc>
          <w:tcPr>
            <w:tcW w:w="1417" w:type="dxa"/>
          </w:tcPr>
          <w:p w14:paraId="11390210" w14:textId="58EEB2C8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310DCE1" w14:textId="31B06EA9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74,569</w:t>
            </w:r>
          </w:p>
        </w:tc>
      </w:tr>
      <w:tr w:rsidR="006A024E" w:rsidRPr="00CF3114" w14:paraId="3BF5DE3E" w14:textId="77777777" w:rsidTr="006A024E">
        <w:tc>
          <w:tcPr>
            <w:tcW w:w="3828" w:type="dxa"/>
          </w:tcPr>
          <w:p w14:paraId="337305FB" w14:textId="3D593383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5EB945FF" w14:textId="77FCF65F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4,914</w:t>
            </w:r>
          </w:p>
        </w:tc>
        <w:tc>
          <w:tcPr>
            <w:tcW w:w="1417" w:type="dxa"/>
          </w:tcPr>
          <w:p w14:paraId="04BF4359" w14:textId="015842FC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8875C8A" w14:textId="70B951D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4,914</w:t>
            </w:r>
          </w:p>
        </w:tc>
      </w:tr>
      <w:tr w:rsidR="006A024E" w:rsidRPr="00CF3114" w14:paraId="1629A964" w14:textId="77777777" w:rsidTr="006A024E">
        <w:tc>
          <w:tcPr>
            <w:tcW w:w="3828" w:type="dxa"/>
          </w:tcPr>
          <w:p w14:paraId="625BCEA2" w14:textId="57E249E7" w:rsidR="006A024E" w:rsidRPr="00CF3114" w:rsidRDefault="006A024E" w:rsidP="006A024E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เจ้าหนี้อื่น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E5DACAA" w14:textId="6F3F6AB5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119,653</w:t>
            </w:r>
          </w:p>
        </w:tc>
        <w:tc>
          <w:tcPr>
            <w:tcW w:w="1417" w:type="dxa"/>
          </w:tcPr>
          <w:p w14:paraId="07A5A367" w14:textId="2BECB707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7BDC48A" w14:textId="4631D612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119,653</w:t>
            </w:r>
          </w:p>
        </w:tc>
      </w:tr>
      <w:tr w:rsidR="006A024E" w:rsidRPr="00CF3114" w14:paraId="613705BA" w14:textId="77777777" w:rsidTr="006A024E">
        <w:tc>
          <w:tcPr>
            <w:tcW w:w="3828" w:type="dxa"/>
          </w:tcPr>
          <w:p w14:paraId="57543133" w14:textId="11403205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559" w:type="dxa"/>
          </w:tcPr>
          <w:p w14:paraId="53F0637E" w14:textId="00EE40F1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25BD2D" w14:textId="4F3E0D34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AD75078" w14:textId="1A8D71D0" w:rsidR="006A024E" w:rsidRPr="00CF3114" w:rsidRDefault="006A024E" w:rsidP="006A024E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F7145" w:rsidRPr="00CF3114" w14:paraId="6B65DBFD" w14:textId="77777777" w:rsidTr="006A024E">
        <w:tc>
          <w:tcPr>
            <w:tcW w:w="3828" w:type="dxa"/>
          </w:tcPr>
          <w:p w14:paraId="2CBC3A2B" w14:textId="73D916DE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</w:t>
            </w:r>
            <w:proofErr w:type="spellStart"/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1559" w:type="dxa"/>
          </w:tcPr>
          <w:p w14:paraId="4C1044BC" w14:textId="3F540969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16,172</w:t>
            </w:r>
          </w:p>
        </w:tc>
        <w:tc>
          <w:tcPr>
            <w:tcW w:w="1417" w:type="dxa"/>
          </w:tcPr>
          <w:p w14:paraId="2729B438" w14:textId="15F9DA9D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5F38C9B" w14:textId="2D4467DE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16,172</w:t>
            </w:r>
          </w:p>
        </w:tc>
      </w:tr>
      <w:tr w:rsidR="005F7145" w:rsidRPr="00CF3114" w14:paraId="1B3979D5" w14:textId="77777777" w:rsidTr="006A024E">
        <w:tc>
          <w:tcPr>
            <w:tcW w:w="3828" w:type="dxa"/>
          </w:tcPr>
          <w:p w14:paraId="5D69618B" w14:textId="6A4F4ADE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บุคคลและบริษัทอื่นและบริษัทที่เกี่ยวข้อง</w:t>
            </w:r>
          </w:p>
        </w:tc>
        <w:tc>
          <w:tcPr>
            <w:tcW w:w="1559" w:type="dxa"/>
          </w:tcPr>
          <w:p w14:paraId="2ED00509" w14:textId="34517748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38,763</w:t>
            </w:r>
          </w:p>
        </w:tc>
        <w:tc>
          <w:tcPr>
            <w:tcW w:w="1417" w:type="dxa"/>
          </w:tcPr>
          <w:p w14:paraId="7D5E078D" w14:textId="3459D182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B54B1E6" w14:textId="74C74596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38,763</w:t>
            </w:r>
          </w:p>
        </w:tc>
      </w:tr>
      <w:tr w:rsidR="005F7145" w:rsidRPr="00CF3114" w14:paraId="3C376E61" w14:textId="77777777" w:rsidTr="006A024E">
        <w:tc>
          <w:tcPr>
            <w:tcW w:w="3828" w:type="dxa"/>
          </w:tcPr>
          <w:p w14:paraId="118F55D4" w14:textId="2F8070AB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2DC725E" w14:textId="7227DD9D" w:rsidR="005F7145" w:rsidRPr="00CF3114" w:rsidRDefault="00684E6F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8679D">
              <w:rPr>
                <w:rFonts w:ascii="Browallia New" w:hAnsi="Browallia New" w:cs="Browallia New"/>
                <w:sz w:val="24"/>
                <w:szCs w:val="24"/>
              </w:rPr>
              <w:t>,089</w:t>
            </w:r>
          </w:p>
        </w:tc>
        <w:tc>
          <w:tcPr>
            <w:tcW w:w="1417" w:type="dxa"/>
          </w:tcPr>
          <w:p w14:paraId="1E1C5D83" w14:textId="00AA6A29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13C2A81" w14:textId="39067A8D" w:rsidR="005F7145" w:rsidRPr="00CF3114" w:rsidRDefault="00F8679D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15,089</w:t>
            </w:r>
          </w:p>
        </w:tc>
      </w:tr>
      <w:tr w:rsidR="005F7145" w:rsidRPr="00CF3114" w14:paraId="3F8A342E" w14:textId="77777777" w:rsidTr="006A024E">
        <w:trPr>
          <w:trHeight w:val="68"/>
        </w:trPr>
        <w:tc>
          <w:tcPr>
            <w:tcW w:w="3828" w:type="dxa"/>
          </w:tcPr>
          <w:p w14:paraId="16E38D69" w14:textId="6D6F1F9E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32B4AAA5" w14:textId="54F93F0D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580349F1" w14:textId="5CAB5858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1387FC4" w14:textId="4022FE12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</w:tr>
      <w:tr w:rsidR="005F7145" w:rsidRPr="00CF3114" w14:paraId="320234F7" w14:textId="77777777" w:rsidTr="006A024E">
        <w:trPr>
          <w:trHeight w:val="68"/>
        </w:trPr>
        <w:tc>
          <w:tcPr>
            <w:tcW w:w="3828" w:type="dxa"/>
          </w:tcPr>
          <w:p w14:paraId="3400A878" w14:textId="26457D7F" w:rsidR="005F7145" w:rsidRPr="00CF3114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184BE2AE" w14:textId="734350FE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243F3F2" w14:textId="6FC55ECB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73F2505F" w14:textId="045E7E3D" w:rsidR="005F7145" w:rsidRPr="00CF3114" w:rsidRDefault="005F7145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F7145" w:rsidRPr="00CF3114" w14:paraId="5BD633D1" w14:textId="77777777" w:rsidTr="006A024E">
        <w:tc>
          <w:tcPr>
            <w:tcW w:w="3828" w:type="dxa"/>
          </w:tcPr>
          <w:p w14:paraId="19B6A34D" w14:textId="030D898E" w:rsidR="005F7145" w:rsidRPr="00CF3114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0EA383F6" w14:textId="61FC0CFA" w:rsidR="005F7145" w:rsidRPr="00CF3114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3,865</w:t>
            </w:r>
          </w:p>
        </w:tc>
        <w:tc>
          <w:tcPr>
            <w:tcW w:w="1417" w:type="dxa"/>
          </w:tcPr>
          <w:p w14:paraId="320A36AE" w14:textId="6C6A9CED" w:rsidR="005F7145" w:rsidRPr="00CF3114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CE08189" w14:textId="659BA976" w:rsidR="005F7145" w:rsidRPr="00CF3114" w:rsidRDefault="005F7145" w:rsidP="005F7145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3,865</w:t>
            </w:r>
          </w:p>
        </w:tc>
      </w:tr>
      <w:tr w:rsidR="005F7145" w:rsidRPr="00CF3114" w14:paraId="2930D8E7" w14:textId="77777777" w:rsidTr="006A024E">
        <w:tc>
          <w:tcPr>
            <w:tcW w:w="3828" w:type="dxa"/>
          </w:tcPr>
          <w:p w14:paraId="438ECAF7" w14:textId="4835A222" w:rsidR="005F7145" w:rsidRPr="00CF3114" w:rsidRDefault="00D516EB" w:rsidP="005F714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80D511A" w14:textId="6BEA5EC0" w:rsidR="005F7145" w:rsidRPr="00CF3114" w:rsidRDefault="00AD1EBB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1,960,012</w:t>
            </w:r>
          </w:p>
        </w:tc>
        <w:tc>
          <w:tcPr>
            <w:tcW w:w="1417" w:type="dxa"/>
          </w:tcPr>
          <w:p w14:paraId="11ED3774" w14:textId="5FAEF32D" w:rsidR="005F7145" w:rsidRPr="00CF3114" w:rsidRDefault="005F7145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54750AEC" w14:textId="10D1A46F" w:rsidR="005F7145" w:rsidRPr="00CF3114" w:rsidRDefault="00FC5207" w:rsidP="005F7145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1,959,598</w:t>
            </w:r>
          </w:p>
        </w:tc>
      </w:tr>
    </w:tbl>
    <w:p w14:paraId="6F0C1B85" w14:textId="1B8290FE" w:rsidR="00B273C3" w:rsidRPr="00CF3114" w:rsidRDefault="00B273C3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7B013131" w14:textId="2CC8C12F" w:rsidR="00B273C3" w:rsidRPr="00CF3114" w:rsidRDefault="00B273C3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2CA80057" w14:textId="4421E265" w:rsidR="006A024E" w:rsidRPr="00CF3114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62F71FE5" w14:textId="3D8F80EA" w:rsidR="006A024E" w:rsidRPr="00CF3114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4DF993C3" w14:textId="7AA677E1" w:rsidR="006A024E" w:rsidRPr="00CF3114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p w14:paraId="5F51DCFC" w14:textId="77777777" w:rsidR="006A024E" w:rsidRPr="00CF3114" w:rsidRDefault="006A024E" w:rsidP="00622ADE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u w:val="single"/>
        </w:rPr>
      </w:pP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559"/>
        <w:gridCol w:w="1417"/>
        <w:gridCol w:w="1560"/>
      </w:tblGrid>
      <w:tr w:rsidR="00C315A8" w:rsidRPr="00CF3114" w14:paraId="6F81B09B" w14:textId="77777777" w:rsidTr="002957D1">
        <w:trPr>
          <w:tblHeader/>
        </w:trPr>
        <w:tc>
          <w:tcPr>
            <w:tcW w:w="8364" w:type="dxa"/>
            <w:gridSpan w:val="4"/>
          </w:tcPr>
          <w:p w14:paraId="12A56E35" w14:textId="7F1A2B99" w:rsidR="00C315A8" w:rsidRPr="00CF3114" w:rsidRDefault="00C315A8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lastRenderedPageBreak/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="00DB6FBE"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บาท)</w:t>
            </w:r>
          </w:p>
        </w:tc>
      </w:tr>
      <w:tr w:rsidR="00C315A8" w:rsidRPr="00CF3114" w14:paraId="72A8E0EB" w14:textId="77777777" w:rsidTr="002957D1">
        <w:trPr>
          <w:tblHeader/>
        </w:trPr>
        <w:tc>
          <w:tcPr>
            <w:tcW w:w="8364" w:type="dxa"/>
            <w:gridSpan w:val="4"/>
          </w:tcPr>
          <w:p w14:paraId="5D6123D7" w14:textId="77777777" w:rsidR="00C315A8" w:rsidRPr="00CF3114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315A8" w:rsidRPr="00CF3114" w14:paraId="041DB741" w14:textId="77777777" w:rsidTr="002957D1">
        <w:trPr>
          <w:tblHeader/>
        </w:trPr>
        <w:tc>
          <w:tcPr>
            <w:tcW w:w="5387" w:type="dxa"/>
            <w:gridSpan w:val="2"/>
            <w:vAlign w:val="bottom"/>
          </w:tcPr>
          <w:p w14:paraId="53C99433" w14:textId="77777777" w:rsidR="00C315A8" w:rsidRPr="00CF3114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77475A0A" w14:textId="77777777" w:rsidR="00C315A8" w:rsidRPr="00CF3114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2977" w:type="dxa"/>
            <w:gridSpan w:val="2"/>
            <w:vAlign w:val="bottom"/>
          </w:tcPr>
          <w:p w14:paraId="075638F5" w14:textId="77777777" w:rsidR="00C315A8" w:rsidRPr="00CF3114" w:rsidRDefault="00C315A8" w:rsidP="0089032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9 </w:t>
            </w:r>
          </w:p>
          <w:p w14:paraId="11D3C448" w14:textId="77777777" w:rsidR="00C315A8" w:rsidRPr="00CF3114" w:rsidRDefault="00C315A8" w:rsidP="00E205E1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9A2BAB" w:rsidRPr="00CF3114" w14:paraId="139364B7" w14:textId="77777777" w:rsidTr="00FB1195">
        <w:trPr>
          <w:tblHeader/>
        </w:trPr>
        <w:tc>
          <w:tcPr>
            <w:tcW w:w="3828" w:type="dxa"/>
            <w:vAlign w:val="bottom"/>
          </w:tcPr>
          <w:p w14:paraId="030BFBD4" w14:textId="77777777" w:rsidR="009A2BAB" w:rsidRPr="00CF3114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1559" w:type="dxa"/>
            <w:vAlign w:val="bottom"/>
          </w:tcPr>
          <w:p w14:paraId="7DC8A4DE" w14:textId="77777777" w:rsidR="009A2BAB" w:rsidRPr="00CF3114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1569C2FA" w14:textId="77777777" w:rsidR="009A2BAB" w:rsidRPr="00CF3114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60" w:type="dxa"/>
            <w:vAlign w:val="bottom"/>
          </w:tcPr>
          <w:p w14:paraId="0F4C952E" w14:textId="77777777" w:rsidR="009A2BAB" w:rsidRPr="00CF3114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ราคาทุน</w:t>
            </w:r>
          </w:p>
          <w:p w14:paraId="0803C46E" w14:textId="77777777" w:rsidR="009A2BAB" w:rsidRPr="00CF3114" w:rsidRDefault="009A2BAB" w:rsidP="00E6566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ตัดจำหน่าย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สุทธิ</w:t>
            </w:r>
          </w:p>
        </w:tc>
      </w:tr>
      <w:tr w:rsidR="009A2BAB" w:rsidRPr="00CF3114" w14:paraId="5CD14FBB" w14:textId="77777777" w:rsidTr="00FB1195">
        <w:tc>
          <w:tcPr>
            <w:tcW w:w="3828" w:type="dxa"/>
            <w:vAlign w:val="bottom"/>
          </w:tcPr>
          <w:p w14:paraId="35CC3D53" w14:textId="77777777" w:rsidR="009A2BAB" w:rsidRPr="00CF3114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bottom"/>
          </w:tcPr>
          <w:p w14:paraId="77595FF5" w14:textId="77777777" w:rsidR="009A2BAB" w:rsidRPr="00CF3114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AC32CCB" w14:textId="77777777" w:rsidR="009A2BAB" w:rsidRPr="00CF3114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28C9B27E" w14:textId="77777777" w:rsidR="009A2BAB" w:rsidRPr="00CF3114" w:rsidRDefault="009A2BAB" w:rsidP="00047A46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2BAB" w:rsidRPr="00CF3114" w14:paraId="6B9380E2" w14:textId="77777777" w:rsidTr="002957D1">
        <w:tc>
          <w:tcPr>
            <w:tcW w:w="5387" w:type="dxa"/>
            <w:gridSpan w:val="2"/>
          </w:tcPr>
          <w:p w14:paraId="188B6F2A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83457F4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EBFB51B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2BAB" w:rsidRPr="00CF3114" w14:paraId="6FFBED24" w14:textId="77777777" w:rsidTr="00FB1195">
        <w:tc>
          <w:tcPr>
            <w:tcW w:w="3828" w:type="dxa"/>
          </w:tcPr>
          <w:p w14:paraId="14C44129" w14:textId="4AAA9421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</w:tcPr>
          <w:p w14:paraId="6EDB0663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24,111</w:t>
            </w:r>
          </w:p>
        </w:tc>
        <w:tc>
          <w:tcPr>
            <w:tcW w:w="1417" w:type="dxa"/>
          </w:tcPr>
          <w:p w14:paraId="4B880C51" w14:textId="77777777" w:rsidR="009A2BAB" w:rsidRPr="00CF3114" w:rsidRDefault="009A2BAB" w:rsidP="000D040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 </w:t>
            </w:r>
          </w:p>
        </w:tc>
        <w:tc>
          <w:tcPr>
            <w:tcW w:w="1560" w:type="dxa"/>
          </w:tcPr>
          <w:p w14:paraId="38C81C8C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24,111</w:t>
            </w:r>
          </w:p>
        </w:tc>
      </w:tr>
      <w:tr w:rsidR="009A2BAB" w:rsidRPr="00CF3114" w14:paraId="15763B48" w14:textId="77777777" w:rsidTr="00FB1195">
        <w:tc>
          <w:tcPr>
            <w:tcW w:w="3828" w:type="dxa"/>
          </w:tcPr>
          <w:p w14:paraId="2EC56674" w14:textId="0DCF74B3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</w:t>
            </w:r>
            <w:r w:rsidR="00563CDA"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ค้า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ทั่วไป</w:t>
            </w:r>
          </w:p>
        </w:tc>
        <w:tc>
          <w:tcPr>
            <w:tcW w:w="1559" w:type="dxa"/>
          </w:tcPr>
          <w:p w14:paraId="65F84B07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407,343</w:t>
            </w:r>
          </w:p>
        </w:tc>
        <w:tc>
          <w:tcPr>
            <w:tcW w:w="1417" w:type="dxa"/>
          </w:tcPr>
          <w:p w14:paraId="0163320D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</w:tcPr>
          <w:p w14:paraId="6778843E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407,343</w:t>
            </w:r>
          </w:p>
        </w:tc>
      </w:tr>
      <w:tr w:rsidR="009A2BAB" w:rsidRPr="00CF3114" w14:paraId="0B0AF03F" w14:textId="77777777" w:rsidTr="00FB1195">
        <w:tc>
          <w:tcPr>
            <w:tcW w:w="3828" w:type="dxa"/>
            <w:shd w:val="clear" w:color="auto" w:fill="FFFFFF" w:themeFill="background1"/>
          </w:tcPr>
          <w:p w14:paraId="73CCFD30" w14:textId="6ABCBECE" w:rsidR="009A2BAB" w:rsidRPr="00CF3114" w:rsidRDefault="009A2BAB" w:rsidP="00B4470E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  <w:shd w:val="clear" w:color="auto" w:fill="FFFFFF" w:themeFill="background1"/>
          </w:tcPr>
          <w:p w14:paraId="76155BFA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263</w:t>
            </w:r>
          </w:p>
        </w:tc>
        <w:tc>
          <w:tcPr>
            <w:tcW w:w="1417" w:type="dxa"/>
            <w:shd w:val="clear" w:color="auto" w:fill="FFFFFF" w:themeFill="background1"/>
          </w:tcPr>
          <w:p w14:paraId="5A37038B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      -</w:t>
            </w:r>
          </w:p>
        </w:tc>
        <w:tc>
          <w:tcPr>
            <w:tcW w:w="1560" w:type="dxa"/>
            <w:shd w:val="clear" w:color="auto" w:fill="FFFFFF" w:themeFill="background1"/>
          </w:tcPr>
          <w:p w14:paraId="145B3B9F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263</w:t>
            </w:r>
          </w:p>
        </w:tc>
      </w:tr>
      <w:tr w:rsidR="009A2BAB" w:rsidRPr="00CF3114" w14:paraId="126D2991" w14:textId="77777777" w:rsidTr="00FB1195">
        <w:tc>
          <w:tcPr>
            <w:tcW w:w="3828" w:type="dxa"/>
          </w:tcPr>
          <w:p w14:paraId="3DAF5E2E" w14:textId="65F0E57C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ลูกหนี้อื่น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BBCD485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14:paraId="6631A291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-</w:t>
            </w:r>
          </w:p>
        </w:tc>
        <w:tc>
          <w:tcPr>
            <w:tcW w:w="1560" w:type="dxa"/>
          </w:tcPr>
          <w:p w14:paraId="3B2B97D9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</w:tr>
      <w:tr w:rsidR="009A2BAB" w:rsidRPr="00CF3114" w14:paraId="70D27B3B" w14:textId="77777777" w:rsidTr="00FB1195">
        <w:tc>
          <w:tcPr>
            <w:tcW w:w="3828" w:type="dxa"/>
          </w:tcPr>
          <w:p w14:paraId="00E048F7" w14:textId="7BCB9020" w:rsidR="009A2BAB" w:rsidRPr="00CF3114" w:rsidRDefault="009A2BAB" w:rsidP="009D7A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เงินให้กู้ยืมระยะสั้นและดอกเบี้ยค้างรับ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5B0A605D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3,045</w:t>
            </w:r>
          </w:p>
        </w:tc>
        <w:tc>
          <w:tcPr>
            <w:tcW w:w="1417" w:type="dxa"/>
          </w:tcPr>
          <w:p w14:paraId="35924491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6E954DB1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3,045</w:t>
            </w:r>
          </w:p>
        </w:tc>
      </w:tr>
      <w:tr w:rsidR="009A2BAB" w:rsidRPr="00CF3114" w14:paraId="08B854FF" w14:textId="77777777" w:rsidTr="00FB1195">
        <w:tc>
          <w:tcPr>
            <w:tcW w:w="3828" w:type="dxa"/>
          </w:tcPr>
          <w:p w14:paraId="55CE710E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เงินให้กู้ยืม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BD41235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368,000</w:t>
            </w:r>
          </w:p>
        </w:tc>
        <w:tc>
          <w:tcPr>
            <w:tcW w:w="1417" w:type="dxa"/>
          </w:tcPr>
          <w:p w14:paraId="41CB5937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4E5AB400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368,000</w:t>
            </w:r>
          </w:p>
        </w:tc>
      </w:tr>
      <w:tr w:rsidR="009A2BAB" w:rsidRPr="00CF3114" w14:paraId="608E5248" w14:textId="77777777" w:rsidTr="00FB1195">
        <w:tc>
          <w:tcPr>
            <w:tcW w:w="3828" w:type="dxa"/>
          </w:tcPr>
          <w:p w14:paraId="22A16AD1" w14:textId="23F934D2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559" w:type="dxa"/>
          </w:tcPr>
          <w:p w14:paraId="258BA5E6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79683773" w14:textId="77777777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CCEB1F8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11,824</w:t>
            </w:r>
          </w:p>
        </w:tc>
      </w:tr>
      <w:tr w:rsidR="009A2BAB" w:rsidRPr="00CF3114" w14:paraId="423858EC" w14:textId="77777777" w:rsidTr="00FB1195">
        <w:tc>
          <w:tcPr>
            <w:tcW w:w="3828" w:type="dxa"/>
          </w:tcPr>
          <w:p w14:paraId="06747B19" w14:textId="61035D99" w:rsidR="009A2BAB" w:rsidRPr="00CF3114" w:rsidRDefault="009A2BAB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</w:tcPr>
          <w:p w14:paraId="3DA321EF" w14:textId="1747FED3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6599BFA" w14:textId="01F332AB" w:rsidR="009A2BAB" w:rsidRPr="00CF3114" w:rsidRDefault="009A2BAB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787724B" w14:textId="6437A9BC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15,745</w:t>
            </w:r>
          </w:p>
        </w:tc>
      </w:tr>
      <w:tr w:rsidR="002D7868" w:rsidRPr="00CF3114" w14:paraId="65BB1DAF" w14:textId="77777777" w:rsidTr="00FB1195">
        <w:tc>
          <w:tcPr>
            <w:tcW w:w="3828" w:type="dxa"/>
          </w:tcPr>
          <w:p w14:paraId="6188B337" w14:textId="60090CF5" w:rsidR="002D7868" w:rsidRPr="00CF3114" w:rsidRDefault="002D7868" w:rsidP="00B35D1B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</w:tcPr>
          <w:p w14:paraId="5450396B" w14:textId="2542F888" w:rsidR="002D7868" w:rsidRPr="00CF3114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1,006</w:t>
            </w:r>
          </w:p>
        </w:tc>
        <w:tc>
          <w:tcPr>
            <w:tcW w:w="1417" w:type="dxa"/>
          </w:tcPr>
          <w:p w14:paraId="24B7A20D" w14:textId="15454C48" w:rsidR="002D7868" w:rsidRPr="00CF3114" w:rsidRDefault="00390807" w:rsidP="00950A6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33D0A0F1" w14:textId="3E5ADBE7" w:rsidR="002D7868" w:rsidRPr="00CF3114" w:rsidRDefault="00390807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1,006</w:t>
            </w:r>
          </w:p>
        </w:tc>
      </w:tr>
      <w:tr w:rsidR="009A2BAB" w:rsidRPr="00CF3114" w14:paraId="20967F6E" w14:textId="77777777" w:rsidTr="00FB1195">
        <w:tc>
          <w:tcPr>
            <w:tcW w:w="3828" w:type="dxa"/>
          </w:tcPr>
          <w:p w14:paraId="06B83FFD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57B6FC0" w14:textId="2CCA82B3" w:rsidR="009A2BAB" w:rsidRPr="00CF3114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8F61C7" w:rsidRPr="00CF311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,37</w:t>
            </w:r>
            <w:r w:rsidR="00777570" w:rsidRPr="00CF3114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4B7B0459" w14:textId="77777777" w:rsidR="009A2BAB" w:rsidRPr="00CF3114" w:rsidRDefault="009A2BAB" w:rsidP="00950A6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135309A" w14:textId="2686972E" w:rsidR="009A2BAB" w:rsidRPr="00CF3114" w:rsidRDefault="009A2BAB" w:rsidP="005B137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E82BAC" w:rsidRPr="00CF311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,37</w:t>
            </w:r>
            <w:r w:rsidR="00E82BAC" w:rsidRPr="00CF3114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9A2BAB" w:rsidRPr="00CF3114" w14:paraId="2935305F" w14:textId="77777777" w:rsidTr="00FB1195">
        <w:tc>
          <w:tcPr>
            <w:tcW w:w="3828" w:type="dxa"/>
          </w:tcPr>
          <w:p w14:paraId="48A35FA0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E984D99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5C391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B87863A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A2BAB" w:rsidRPr="00CF3114" w14:paraId="615EA598" w14:textId="77777777" w:rsidTr="002957D1">
        <w:tc>
          <w:tcPr>
            <w:tcW w:w="5387" w:type="dxa"/>
            <w:gridSpan w:val="2"/>
          </w:tcPr>
          <w:p w14:paraId="788D630E" w14:textId="551C9616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631E1947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875F45" w14:textId="77777777" w:rsidR="009A2BAB" w:rsidRPr="00CF3114" w:rsidRDefault="009A2BAB" w:rsidP="0089032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7193" w:rsidRPr="00CF3114" w14:paraId="2B8A62FF" w14:textId="77777777" w:rsidTr="00FB1195">
        <w:tc>
          <w:tcPr>
            <w:tcW w:w="3828" w:type="dxa"/>
          </w:tcPr>
          <w:p w14:paraId="070395A8" w14:textId="737FA734" w:rsidR="009B7193" w:rsidRPr="00CF3114" w:rsidRDefault="009B7193" w:rsidP="004F53E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4F53ED" w:rsidRPr="00CF3114">
              <w:rPr>
                <w:rFonts w:ascii="Browallia New" w:hAnsi="Browallia New" w:cs="Browallia New"/>
                <w:sz w:val="24"/>
                <w:szCs w:val="24"/>
                <w:cs/>
              </w:rPr>
              <w:tab/>
            </w:r>
          </w:p>
        </w:tc>
        <w:tc>
          <w:tcPr>
            <w:tcW w:w="1559" w:type="dxa"/>
          </w:tcPr>
          <w:p w14:paraId="2F9114EA" w14:textId="3581F6C2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413,103</w:t>
            </w:r>
          </w:p>
        </w:tc>
        <w:tc>
          <w:tcPr>
            <w:tcW w:w="1417" w:type="dxa"/>
          </w:tcPr>
          <w:p w14:paraId="6BDC2867" w14:textId="09153C90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34BBC7A" w14:textId="37E3A2DC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413,103</w:t>
            </w:r>
          </w:p>
        </w:tc>
      </w:tr>
      <w:tr w:rsidR="009B7193" w:rsidRPr="00CF3114" w14:paraId="19AA383B" w14:textId="77777777" w:rsidTr="00FB1195">
        <w:tc>
          <w:tcPr>
            <w:tcW w:w="3828" w:type="dxa"/>
          </w:tcPr>
          <w:p w14:paraId="77049FD5" w14:textId="702D689E" w:rsidR="009B7193" w:rsidRPr="00CF3114" w:rsidRDefault="009B7193" w:rsidP="005B137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559" w:type="dxa"/>
          </w:tcPr>
          <w:p w14:paraId="0774AE5C" w14:textId="27277A1F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245,854</w:t>
            </w:r>
          </w:p>
        </w:tc>
        <w:tc>
          <w:tcPr>
            <w:tcW w:w="1417" w:type="dxa"/>
          </w:tcPr>
          <w:p w14:paraId="2251BC31" w14:textId="602BBD57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2A12433D" w14:textId="6016D9B3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245,854</w:t>
            </w:r>
          </w:p>
        </w:tc>
      </w:tr>
      <w:tr w:rsidR="009B7193" w:rsidRPr="00CF3114" w14:paraId="67032C7E" w14:textId="77777777" w:rsidTr="00FB1195">
        <w:tc>
          <w:tcPr>
            <w:tcW w:w="3828" w:type="dxa"/>
          </w:tcPr>
          <w:p w14:paraId="7536838D" w14:textId="0DB69AAA" w:rsidR="009B7193" w:rsidRPr="00CF3114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เจ้าหนี้การค้า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4761B940" w14:textId="52FAC367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76,343</w:t>
            </w:r>
          </w:p>
        </w:tc>
        <w:tc>
          <w:tcPr>
            <w:tcW w:w="1417" w:type="dxa"/>
          </w:tcPr>
          <w:p w14:paraId="0B0C9E00" w14:textId="63DD0161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3F19C3B" w14:textId="4DEB0E83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76,343</w:t>
            </w:r>
          </w:p>
        </w:tc>
      </w:tr>
      <w:tr w:rsidR="009B7193" w:rsidRPr="00CF3114" w14:paraId="6E269FF6" w14:textId="77777777" w:rsidTr="00FB1195">
        <w:tc>
          <w:tcPr>
            <w:tcW w:w="3828" w:type="dxa"/>
          </w:tcPr>
          <w:p w14:paraId="740FEBB0" w14:textId="3337617E" w:rsidR="009B7193" w:rsidRPr="00CF3114" w:rsidRDefault="009B7193" w:rsidP="009521ED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เจ้าหนี้อื่น</w:t>
            </w:r>
            <w:r w:rsidR="00B44F5E" w:rsidRPr="00CF3114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559" w:type="dxa"/>
          </w:tcPr>
          <w:p w14:paraId="21D1AAE9" w14:textId="360335F0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114,934</w:t>
            </w:r>
          </w:p>
        </w:tc>
        <w:tc>
          <w:tcPr>
            <w:tcW w:w="1417" w:type="dxa"/>
          </w:tcPr>
          <w:p w14:paraId="03967CBF" w14:textId="0D9A9B07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CA201A9" w14:textId="3ECCC195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114,934</w:t>
            </w:r>
          </w:p>
        </w:tc>
      </w:tr>
      <w:tr w:rsidR="009B7193" w:rsidRPr="00CF3114" w14:paraId="760F1F31" w14:textId="77777777" w:rsidTr="00FB1195">
        <w:tc>
          <w:tcPr>
            <w:tcW w:w="3828" w:type="dxa"/>
          </w:tcPr>
          <w:p w14:paraId="323BE456" w14:textId="398E9FBE" w:rsidR="009B7193" w:rsidRPr="00CF3114" w:rsidRDefault="009B7193" w:rsidP="00246E73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เงินกู้ยืมระยะสั้นและดอกเบี้ยค้างจ่ายบุคคลและ</w:t>
            </w:r>
            <w:r w:rsidR="00950A64" w:rsidRPr="00CF3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46E73" w:rsidRPr="00CF3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60804" w:rsidRPr="00CF311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559" w:type="dxa"/>
          </w:tcPr>
          <w:p w14:paraId="0D4D92D8" w14:textId="77777777" w:rsidR="00950A64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057096BE" w14:textId="2BAC5535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45,926</w:t>
            </w:r>
          </w:p>
        </w:tc>
        <w:tc>
          <w:tcPr>
            <w:tcW w:w="1417" w:type="dxa"/>
          </w:tcPr>
          <w:p w14:paraId="5314FE90" w14:textId="77777777" w:rsidR="00950A64" w:rsidRPr="00CF3114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53A601" w14:textId="740731F8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523FF2F0" w14:textId="77777777" w:rsidR="00950A64" w:rsidRPr="00CF3114" w:rsidRDefault="00950A64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89870F" w14:textId="6776C3BC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45,926</w:t>
            </w:r>
          </w:p>
        </w:tc>
      </w:tr>
      <w:tr w:rsidR="009B7193" w:rsidRPr="00CF3114" w14:paraId="49E29ED0" w14:textId="77777777" w:rsidTr="00FB1195">
        <w:tc>
          <w:tcPr>
            <w:tcW w:w="3828" w:type="dxa"/>
          </w:tcPr>
          <w:p w14:paraId="3D2C8559" w14:textId="023B8D02" w:rsidR="009B7193" w:rsidRPr="00CF3114" w:rsidRDefault="009B7193" w:rsidP="007466A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0048C8F" w14:textId="65433047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8,088</w:t>
            </w:r>
          </w:p>
        </w:tc>
        <w:tc>
          <w:tcPr>
            <w:tcW w:w="1417" w:type="dxa"/>
          </w:tcPr>
          <w:p w14:paraId="799132FF" w14:textId="77777777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0B8A0B5D" w14:textId="7F728953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8,088</w:t>
            </w:r>
          </w:p>
        </w:tc>
      </w:tr>
      <w:tr w:rsidR="009B7193" w:rsidRPr="00CF3114" w14:paraId="2F40652F" w14:textId="77777777" w:rsidTr="00FB1195">
        <w:trPr>
          <w:trHeight w:val="68"/>
        </w:trPr>
        <w:tc>
          <w:tcPr>
            <w:tcW w:w="3828" w:type="dxa"/>
          </w:tcPr>
          <w:p w14:paraId="49653156" w14:textId="2C362E52" w:rsidR="009B7193" w:rsidRPr="00CF3114" w:rsidRDefault="009B7193" w:rsidP="00043FC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559" w:type="dxa"/>
          </w:tcPr>
          <w:p w14:paraId="4A2284B0" w14:textId="113701D2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2949229D" w14:textId="7C7B77A8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73F8EA46" w14:textId="05FEC426" w:rsidR="009B7193" w:rsidRPr="00CF3114" w:rsidRDefault="009B7193" w:rsidP="00BE7C1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</w:tr>
      <w:tr w:rsidR="00634DED" w:rsidRPr="00CF3114" w14:paraId="2CBF1862" w14:textId="77777777" w:rsidTr="00FB1195">
        <w:trPr>
          <w:trHeight w:val="68"/>
        </w:trPr>
        <w:tc>
          <w:tcPr>
            <w:tcW w:w="3828" w:type="dxa"/>
          </w:tcPr>
          <w:p w14:paraId="1373743C" w14:textId="27F74C14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59" w:type="dxa"/>
          </w:tcPr>
          <w:p w14:paraId="4F3ED040" w14:textId="561DACD9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7C818C4" w14:textId="4B7CF6EB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126AF82A" w14:textId="14197967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4DED" w:rsidRPr="00CF3114" w14:paraId="39491784" w14:textId="77777777" w:rsidTr="00FB1195">
        <w:tc>
          <w:tcPr>
            <w:tcW w:w="3828" w:type="dxa"/>
          </w:tcPr>
          <w:p w14:paraId="15F37BF7" w14:textId="7C1F8000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59" w:type="dxa"/>
          </w:tcPr>
          <w:p w14:paraId="38E76382" w14:textId="6C2F60B1" w:rsidR="00634DED" w:rsidRPr="00CF3114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417" w:type="dxa"/>
          </w:tcPr>
          <w:p w14:paraId="1FE15595" w14:textId="39E32737" w:rsidR="00634DED" w:rsidRPr="00CF3114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14:paraId="19DFC9B0" w14:textId="628619BD" w:rsidR="00634DED" w:rsidRPr="00CF3114" w:rsidRDefault="00634DED" w:rsidP="00634DE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</w:tr>
      <w:tr w:rsidR="00634DED" w:rsidRPr="00CF3114" w14:paraId="5138753D" w14:textId="77777777" w:rsidTr="00FB1195">
        <w:tc>
          <w:tcPr>
            <w:tcW w:w="3828" w:type="dxa"/>
          </w:tcPr>
          <w:p w14:paraId="536819B7" w14:textId="77777777" w:rsidR="00634DED" w:rsidRPr="00CF3114" w:rsidRDefault="00634DED" w:rsidP="00634D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5BAF7219" w14:textId="536FFFC9" w:rsidR="00634DED" w:rsidRPr="00CF3114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1,314,</w:t>
            </w:r>
            <w:r w:rsidR="00CF1375" w:rsidRPr="00CF3114">
              <w:rPr>
                <w:rFonts w:ascii="Browallia New" w:hAnsi="Browallia New" w:cs="Browallia New"/>
                <w:sz w:val="24"/>
                <w:szCs w:val="24"/>
              </w:rPr>
              <w:t>927</w:t>
            </w:r>
          </w:p>
        </w:tc>
        <w:tc>
          <w:tcPr>
            <w:tcW w:w="1417" w:type="dxa"/>
          </w:tcPr>
          <w:p w14:paraId="74B90325" w14:textId="651E12FB" w:rsidR="00634DED" w:rsidRPr="00CF3114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560" w:type="dxa"/>
          </w:tcPr>
          <w:p w14:paraId="2A7E7AC4" w14:textId="17366AFD" w:rsidR="00634DED" w:rsidRPr="00CF3114" w:rsidRDefault="00634DED" w:rsidP="00634DED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1,314,</w:t>
            </w:r>
            <w:r w:rsidR="002112FC" w:rsidRPr="00CF3114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</w:tr>
    </w:tbl>
    <w:p w14:paraId="1E35926C" w14:textId="77777777" w:rsidR="006461AA" w:rsidRPr="00CF3114" w:rsidRDefault="006461AA" w:rsidP="008448B4">
      <w:pPr>
        <w:tabs>
          <w:tab w:val="left" w:pos="2160"/>
          <w:tab w:val="right" w:pos="7280"/>
          <w:tab w:val="right" w:pos="8540"/>
        </w:tabs>
        <w:ind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7A516F9A" w14:textId="77777777" w:rsidR="008448B4" w:rsidRPr="00CF3114" w:rsidRDefault="008448B4" w:rsidP="00FB1195">
      <w:pPr>
        <w:pStyle w:val="CordiaNew"/>
        <w:numPr>
          <w:ilvl w:val="0"/>
          <w:numId w:val="23"/>
        </w:numPr>
        <w:tabs>
          <w:tab w:val="clear" w:pos="4153"/>
          <w:tab w:val="clear" w:pos="8306"/>
        </w:tabs>
        <w:ind w:left="1134" w:hanging="425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213364E7" w14:textId="77777777" w:rsidR="008448B4" w:rsidRPr="00CF3114" w:rsidRDefault="008448B4" w:rsidP="008448B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left" w:pos="1440"/>
          <w:tab w:val="left" w:pos="1890"/>
        </w:tabs>
        <w:spacing w:line="240" w:lineRule="auto"/>
        <w:ind w:left="1278" w:hanging="468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4BB2B26E" w14:textId="6AB62A79" w:rsidR="008448B4" w:rsidRPr="00CF3114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บริษัทและบริษัทย่อยต้องประเมินการด้อยค่าของสินทรัพย์ทางการเงินและสินทรัพย์ที่เกิดจากสัญญา </w:t>
      </w:r>
      <w:r w:rsidR="003A3BBA">
        <w:rPr>
          <w:rFonts w:ascii="Browallia New" w:hAnsi="Browallia New" w:cs="Browallia New"/>
          <w:sz w:val="28"/>
          <w:szCs w:val="28"/>
        </w:rPr>
        <w:t xml:space="preserve">          </w:t>
      </w:r>
      <w:r w:rsidRPr="00CF3114">
        <w:rPr>
          <w:rFonts w:ascii="Browallia New" w:hAnsi="Browallia New" w:cs="Browallia New"/>
          <w:sz w:val="28"/>
          <w:szCs w:val="28"/>
          <w:cs/>
        </w:rPr>
        <w:t>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และกำหนดให้</w:t>
      </w:r>
      <w:r w:rsidR="0069756F" w:rsidRPr="00CF3114">
        <w:rPr>
          <w:rFonts w:ascii="Browallia New" w:hAnsi="Browallia New" w:cs="Browallia New" w:hint="cs"/>
          <w:sz w:val="28"/>
          <w:szCs w:val="28"/>
          <w:cs/>
        </w:rPr>
        <w:t>ผู้บริหาร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ใช้ดุลยพินิจ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3A3BBA">
        <w:rPr>
          <w:rFonts w:ascii="Browallia New" w:hAnsi="Browallia New" w:cs="Browallia New"/>
          <w:sz w:val="28"/>
          <w:szCs w:val="28"/>
        </w:rPr>
        <w:t xml:space="preserve">           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26733C0A" w14:textId="37995895" w:rsidR="00513DA0" w:rsidRDefault="00513DA0" w:rsidP="00C86532">
      <w:pPr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E82C7D" w14:textId="77777777" w:rsidR="002E72DA" w:rsidRPr="00CF3114" w:rsidRDefault="002E72DA" w:rsidP="00C86532">
      <w:pPr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6AF326" w14:textId="5D1D9D15" w:rsidR="008448B4" w:rsidRPr="00CF3114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Hlk37982825"/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>บริษัทและบริษัทย่อย</w:t>
      </w:r>
      <w:r w:rsidRPr="00CF3114">
        <w:rPr>
          <w:rFonts w:ascii="Browallia New" w:eastAsia="Calibri" w:hAnsi="Browallia New" w:cs="Browallia New"/>
          <w:sz w:val="28"/>
          <w:szCs w:val="28"/>
          <w:cs/>
        </w:rPr>
        <w:t>ได้</w:t>
      </w:r>
      <w:r w:rsidRPr="00CF3114">
        <w:rPr>
          <w:rFonts w:ascii="Browallia New" w:hAnsi="Browallia New" w:cs="Browallia New"/>
          <w:sz w:val="28"/>
          <w:szCs w:val="28"/>
          <w:cs/>
        </w:rPr>
        <w:t>ประเมินการด้อยค่าตามมาตรฐานการรายงานทางการเงิน ฉบับที่</w:t>
      </w:r>
      <w:r w:rsidR="00C81C2B" w:rsidRPr="00CF3114">
        <w:rPr>
          <w:rFonts w:ascii="Browallia New" w:hAnsi="Browallia New" w:cs="Browallia New"/>
          <w:sz w:val="28"/>
          <w:szCs w:val="28"/>
        </w:rPr>
        <w:t xml:space="preserve"> 9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โดยพิจารณาตามรายละเอียดดังนี้ </w:t>
      </w:r>
    </w:p>
    <w:p w14:paraId="2DFEE1DB" w14:textId="77777777" w:rsidR="008448B4" w:rsidRPr="00965C9B" w:rsidRDefault="008448B4" w:rsidP="00FB119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0"/>
          <w:szCs w:val="20"/>
        </w:rPr>
      </w:pPr>
    </w:p>
    <w:p w14:paraId="083199C5" w14:textId="7060E724" w:rsidR="009D5F4F" w:rsidRPr="00CF3114" w:rsidRDefault="008448B4" w:rsidP="0064708E">
      <w:pPr>
        <w:pStyle w:val="ListParagraph"/>
        <w:numPr>
          <w:ilvl w:val="0"/>
          <w:numId w:val="25"/>
        </w:numPr>
        <w:tabs>
          <w:tab w:val="clear" w:pos="680"/>
          <w:tab w:val="clear" w:pos="907"/>
          <w:tab w:val="left" w:pos="1560"/>
          <w:tab w:val="left" w:pos="1710"/>
        </w:tabs>
        <w:spacing w:line="240" w:lineRule="auto"/>
        <w:ind w:left="1560" w:hanging="426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ลูกหนี้การค้</w:t>
      </w:r>
      <w:r w:rsidR="008B24BD" w:rsidRPr="00CF3114">
        <w:rPr>
          <w:rFonts w:ascii="Browallia New" w:hAnsi="Browallia New" w:cs="Browallia New" w:hint="cs"/>
          <w:sz w:val="28"/>
          <w:szCs w:val="28"/>
          <w:cs/>
        </w:rPr>
        <w:t>า</w:t>
      </w:r>
      <w:r w:rsidR="00387B08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ลูกหนี้อื่น</w:t>
      </w:r>
      <w:r w:rsidR="005B1D2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B24BD" w:rsidRPr="00CF3114">
        <w:rPr>
          <w:rFonts w:ascii="Browallia New" w:hAnsi="Browallia New" w:cs="Browallia New" w:hint="cs"/>
          <w:sz w:val="28"/>
          <w:szCs w:val="28"/>
          <w:cs/>
        </w:rPr>
        <w:t>และลูกหนี้ตามสัญญาเช่า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7738" w:rsidRPr="00CF3114">
        <w:rPr>
          <w:rFonts w:ascii="Browallia New" w:hAnsi="Browallia New" w:cs="Browallia New"/>
          <w:sz w:val="28"/>
          <w:szCs w:val="28"/>
        </w:rPr>
        <w:t xml:space="preserve">- </w:t>
      </w:r>
      <w:r w:rsidR="00407738" w:rsidRPr="00CF3114">
        <w:rPr>
          <w:rFonts w:ascii="Browallia New" w:hAnsi="Browallia New" w:cs="Browallia New" w:hint="cs"/>
          <w:sz w:val="28"/>
          <w:szCs w:val="28"/>
          <w:cs/>
        </w:rPr>
        <w:t>ถือ</w:t>
      </w:r>
      <w:r w:rsidRPr="00CF3114">
        <w:rPr>
          <w:rFonts w:ascii="Browallia New" w:eastAsia="Calibri" w:hAnsi="Browallia New" w:cs="Browallia New"/>
          <w:sz w:val="28"/>
          <w:szCs w:val="28"/>
          <w:cs/>
        </w:rPr>
        <w:t>ปฏิบัติตามวิธีอย่างง่าย</w:t>
      </w:r>
      <w:r w:rsidRPr="00CF3114">
        <w:rPr>
          <w:rFonts w:ascii="Browallia New" w:eastAsia="Calibri" w:hAnsi="Browallia New" w:cs="Browallia New"/>
          <w:sz w:val="28"/>
          <w:szCs w:val="28"/>
        </w:rPr>
        <w:t xml:space="preserve"> (Simplified approach</w:t>
      </w:r>
      <w:r w:rsidRPr="00CF3114">
        <w:rPr>
          <w:rFonts w:ascii="Browallia New" w:eastAsiaTheme="minorHAnsi" w:hAnsi="Browallia New" w:cs="Browallia New"/>
          <w:sz w:val="28"/>
          <w:szCs w:val="28"/>
        </w:rPr>
        <w:t>)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eastAsiaTheme="minorHAnsi" w:hAnsi="Browallia New" w:cs="Browallia New"/>
          <w:sz w:val="28"/>
          <w:szCs w:val="28"/>
          <w:cs/>
        </w:rPr>
        <w:t>ในการวัดมูลค่าของผล</w:t>
      </w:r>
      <w:r w:rsidR="00006164" w:rsidRPr="00CF3114">
        <w:rPr>
          <w:rFonts w:ascii="Browallia New" w:eastAsiaTheme="minorHAnsi" w:hAnsi="Browallia New" w:cs="Browallia New" w:hint="cs"/>
          <w:sz w:val="28"/>
          <w:szCs w:val="28"/>
          <w:cs/>
        </w:rPr>
        <w:t>ขาดทุน</w:t>
      </w:r>
      <w:r w:rsidR="00C54FE4" w:rsidRPr="00CF3114">
        <w:rPr>
          <w:rFonts w:ascii="Browallia New" w:eastAsiaTheme="minorHAnsi" w:hAnsi="Browallia New" w:cs="Browallia New"/>
          <w:sz w:val="28"/>
          <w:szCs w:val="28"/>
          <w:cs/>
        </w:rPr>
        <w:t>ด้านเครดิตท</w:t>
      </w:r>
      <w:r w:rsidR="004F6227" w:rsidRPr="00CF3114">
        <w:rPr>
          <w:rFonts w:ascii="Browallia New" w:eastAsiaTheme="minorHAnsi" w:hAnsi="Browallia New" w:cs="Browallia New" w:hint="cs"/>
          <w:sz w:val="28"/>
          <w:szCs w:val="28"/>
          <w:cs/>
        </w:rPr>
        <w:t>ี่</w:t>
      </w:r>
      <w:r w:rsidR="00C54FE4" w:rsidRPr="00CF3114">
        <w:rPr>
          <w:rFonts w:ascii="Browallia New" w:eastAsiaTheme="minorHAnsi" w:hAnsi="Browallia New" w:cs="Browallia New"/>
          <w:sz w:val="28"/>
          <w:szCs w:val="28"/>
          <w:cs/>
        </w:rPr>
        <w:t>คาดว่าจะเกิดขึ้นตลอดอายุสำหรับลูกหนี้ทั้งหมด</w:t>
      </w:r>
    </w:p>
    <w:p w14:paraId="686278F8" w14:textId="77777777" w:rsidR="008448B4" w:rsidRPr="00CF3114" w:rsidRDefault="008448B4" w:rsidP="00FB1195">
      <w:pPr>
        <w:tabs>
          <w:tab w:val="left" w:pos="1560"/>
        </w:tabs>
        <w:spacing w:line="240" w:lineRule="auto"/>
        <w:ind w:left="1134"/>
        <w:jc w:val="thaiDistribute"/>
        <w:rPr>
          <w:rFonts w:ascii="Browallia New" w:hAnsi="Browallia New" w:cs="Browallia New"/>
          <w:sz w:val="20"/>
          <w:szCs w:val="20"/>
        </w:rPr>
      </w:pPr>
    </w:p>
    <w:p w14:paraId="257A6DAF" w14:textId="1E2B9CAD" w:rsidR="0088354C" w:rsidRPr="00CF3114" w:rsidRDefault="008448B4" w:rsidP="0064708E">
      <w:pPr>
        <w:pStyle w:val="ListParagraph"/>
        <w:numPr>
          <w:ilvl w:val="0"/>
          <w:numId w:val="25"/>
        </w:numPr>
        <w:tabs>
          <w:tab w:val="clear" w:pos="907"/>
          <w:tab w:val="left" w:pos="1560"/>
          <w:tab w:val="left" w:pos="1985"/>
        </w:tabs>
        <w:spacing w:line="240" w:lineRule="auto"/>
        <w:ind w:left="1560" w:hanging="426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เงินให้กู้ยืมแก่</w:t>
      </w:r>
      <w:r w:rsidR="00805166" w:rsidRPr="00CF3114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ที่เกี่ยวข้องกัน </w:t>
      </w:r>
      <w:r w:rsidR="00C53A4F" w:rsidRPr="00CF3114">
        <w:rPr>
          <w:rFonts w:ascii="Browallia New" w:hAnsi="Browallia New" w:cs="Browallia New"/>
          <w:sz w:val="28"/>
          <w:szCs w:val="28"/>
        </w:rPr>
        <w:t xml:space="preserve">- </w:t>
      </w:r>
      <w:r w:rsidR="00C53A4F" w:rsidRPr="00CF3114">
        <w:rPr>
          <w:rFonts w:ascii="Browallia New" w:hAnsi="Browallia New" w:cs="Browallia New" w:hint="cs"/>
          <w:sz w:val="28"/>
          <w:szCs w:val="28"/>
          <w:cs/>
        </w:rPr>
        <w:t>ถือ</w:t>
      </w:r>
      <w:r w:rsidRPr="00CF3114">
        <w:rPr>
          <w:rFonts w:ascii="Browallia New" w:hAnsi="Browallia New" w:cs="Browallia New"/>
          <w:sz w:val="28"/>
          <w:szCs w:val="28"/>
          <w:cs/>
        </w:rPr>
        <w:t>ปฏิบัติตามวิธีทั่วไป (</w:t>
      </w:r>
      <w:r w:rsidRPr="00CF3114">
        <w:rPr>
          <w:rFonts w:ascii="Browallia New" w:hAnsi="Browallia New" w:cs="Browallia New"/>
          <w:sz w:val="28"/>
          <w:szCs w:val="28"/>
        </w:rPr>
        <w:t xml:space="preserve">General approach) </w:t>
      </w:r>
      <w:r w:rsidRPr="00CF3114">
        <w:rPr>
          <w:rFonts w:ascii="Browallia New" w:hAnsi="Browallia New" w:cs="Browallia New"/>
          <w:sz w:val="28"/>
          <w:szCs w:val="28"/>
          <w:cs/>
        </w:rPr>
        <w:t>โดยค่าเผื่อผลขาดทุน</w:t>
      </w:r>
      <w:r w:rsidR="00C54FE4" w:rsidRPr="00CF3114">
        <w:rPr>
          <w:rFonts w:ascii="Browallia New" w:hAnsi="Browallia New" w:cs="Browallia New" w:hint="cs"/>
          <w:sz w:val="28"/>
          <w:szCs w:val="28"/>
          <w:cs/>
        </w:rPr>
        <w:t>ถูกจำกัดที่</w:t>
      </w:r>
      <w:r w:rsidR="00C54FE4" w:rsidRPr="00CF3114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 </w:t>
      </w:r>
      <w:r w:rsidR="00C54FE4" w:rsidRPr="00CF3114">
        <w:rPr>
          <w:rFonts w:ascii="Browallia New" w:hAnsi="Browallia New" w:cs="Browallia New"/>
          <w:sz w:val="28"/>
          <w:szCs w:val="28"/>
        </w:rPr>
        <w:t xml:space="preserve">12 </w:t>
      </w:r>
      <w:r w:rsidR="00C54FE4" w:rsidRPr="00CF3114">
        <w:rPr>
          <w:rFonts w:ascii="Browallia New" w:hAnsi="Browallia New" w:cs="Browallia New"/>
          <w:sz w:val="28"/>
          <w:szCs w:val="28"/>
          <w:cs/>
        </w:rPr>
        <w:t>เดือนข้างหน้า</w:t>
      </w:r>
      <w:r w:rsidR="00C54FE4" w:rsidRPr="00CF3114">
        <w:rPr>
          <w:rFonts w:ascii="Browallia New" w:hAnsi="Browallia New" w:cs="Browallia New"/>
          <w:sz w:val="28"/>
          <w:szCs w:val="28"/>
        </w:rPr>
        <w:t>/</w:t>
      </w:r>
      <w:r w:rsidR="00C54FE4" w:rsidRPr="00CF3114">
        <w:rPr>
          <w:rFonts w:ascii="Browallia New" w:hAnsi="Browallia New" w:cs="Browallia New"/>
          <w:sz w:val="28"/>
          <w:szCs w:val="28"/>
          <w:cs/>
        </w:rPr>
        <w:t>ตลอด</w:t>
      </w:r>
      <w:r w:rsidR="00C54FE4" w:rsidRPr="00CF3114">
        <w:rPr>
          <w:rFonts w:ascii="Browallia New" w:hAnsi="Browallia New" w:cs="Browallia New" w:hint="cs"/>
          <w:sz w:val="28"/>
          <w:szCs w:val="28"/>
          <w:cs/>
        </w:rPr>
        <w:t>อายุ</w:t>
      </w:r>
    </w:p>
    <w:p w14:paraId="7955B380" w14:textId="77777777" w:rsidR="00AA7A32" w:rsidRPr="00965C9B" w:rsidRDefault="00AA7A32" w:rsidP="0082781B">
      <w:pPr>
        <w:tabs>
          <w:tab w:val="clear" w:pos="907"/>
          <w:tab w:val="left" w:pos="1985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8CBDDD2" w14:textId="36125629" w:rsidR="00732D18" w:rsidRPr="00CF3114" w:rsidRDefault="008448B4" w:rsidP="00006164">
      <w:pPr>
        <w:tabs>
          <w:tab w:val="clear" w:pos="680"/>
        </w:tabs>
        <w:ind w:left="1134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ผล</w:t>
      </w:r>
      <w:r w:rsidR="0082781B" w:rsidRPr="00CF3114">
        <w:rPr>
          <w:rFonts w:ascii="Browallia New" w:hAnsi="Browallia New" w:cs="Browallia New" w:hint="cs"/>
          <w:sz w:val="28"/>
          <w:szCs w:val="28"/>
          <w:cs/>
        </w:rPr>
        <w:t>กระทบ</w:t>
      </w:r>
      <w:r w:rsidR="00402E1E" w:rsidRPr="00CF3114">
        <w:rPr>
          <w:rFonts w:ascii="Browallia New" w:hAnsi="Browallia New" w:cs="Browallia New" w:hint="cs"/>
          <w:sz w:val="28"/>
          <w:szCs w:val="28"/>
          <w:cs/>
        </w:rPr>
        <w:t>ต่อ</w:t>
      </w:r>
      <w:r w:rsidRPr="00CF3114">
        <w:rPr>
          <w:rFonts w:ascii="Browallia New" w:hAnsi="Browallia New" w:cs="Browallia New"/>
          <w:sz w:val="28"/>
          <w:szCs w:val="28"/>
          <w:cs/>
        </w:rPr>
        <w:t>ค่าเผื่อผลขาดทุนจากการด้อยค่า</w:t>
      </w:r>
      <w:r w:rsidR="00402E1E" w:rsidRPr="00CF3114">
        <w:rPr>
          <w:rFonts w:ascii="Browallia New" w:hAnsi="Browallia New" w:cs="Browallia New" w:hint="cs"/>
          <w:sz w:val="28"/>
          <w:szCs w:val="28"/>
          <w:cs/>
        </w:rPr>
        <w:t>ของบริษัทและบริษัทย่อย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="003F6AAD" w:rsidRPr="00CF3114">
        <w:rPr>
          <w:rFonts w:ascii="Browallia New" w:hAnsi="Browallia New" w:cs="Browallia New" w:hint="cs"/>
          <w:sz w:val="28"/>
          <w:szCs w:val="28"/>
          <w:cs/>
        </w:rPr>
        <w:t>มี</w:t>
      </w:r>
      <w:r w:rsidRPr="00CF3114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61D342E" w14:textId="77777777" w:rsidR="007C48EB" w:rsidRPr="003A3BBA" w:rsidRDefault="007C48EB" w:rsidP="003A3BBA">
      <w:pPr>
        <w:tabs>
          <w:tab w:val="clear" w:pos="680"/>
        </w:tabs>
        <w:spacing w:line="240" w:lineRule="auto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Style w:val="TableGrid"/>
        <w:tblpPr w:leftFromText="180" w:rightFromText="180" w:vertAnchor="text" w:horzAnchor="page" w:tblpX="2438" w:tblpY="174"/>
        <w:tblOverlap w:val="never"/>
        <w:tblW w:w="8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  <w:gridCol w:w="1908"/>
        <w:gridCol w:w="284"/>
        <w:gridCol w:w="2230"/>
      </w:tblGrid>
      <w:tr w:rsidR="008448B4" w:rsidRPr="00CF3114" w14:paraId="489D017D" w14:textId="77777777" w:rsidTr="002E165E">
        <w:tc>
          <w:tcPr>
            <w:tcW w:w="8526" w:type="dxa"/>
            <w:gridSpan w:val="4"/>
          </w:tcPr>
          <w:p w14:paraId="7E817CC8" w14:textId="774F8268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4" w:name="_Hlk38370928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="0023348D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448B4" w:rsidRPr="00CF3114" w14:paraId="1B8E0098" w14:textId="77777777" w:rsidTr="002E165E">
        <w:tc>
          <w:tcPr>
            <w:tcW w:w="4104" w:type="dxa"/>
            <w:vAlign w:val="bottom"/>
          </w:tcPr>
          <w:p w14:paraId="4A4EE390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4F7CEC45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680EE8F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bottom"/>
          </w:tcPr>
          <w:p w14:paraId="631AF09F" w14:textId="54A74644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48B4" w:rsidRPr="00CF3114" w14:paraId="59A741E2" w14:textId="77777777" w:rsidTr="002E165E">
        <w:trPr>
          <w:trHeight w:hRule="exact" w:val="216"/>
        </w:trPr>
        <w:tc>
          <w:tcPr>
            <w:tcW w:w="4104" w:type="dxa"/>
          </w:tcPr>
          <w:p w14:paraId="31B99239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8" w:type="dxa"/>
          </w:tcPr>
          <w:p w14:paraId="372B67BA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7372E4D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3AF810BF" w14:textId="77777777" w:rsidR="008448B4" w:rsidRPr="00CF3114" w:rsidRDefault="008448B4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17B75" w:rsidRPr="00CF3114" w14:paraId="00FF8716" w14:textId="77777777" w:rsidTr="002E165E">
        <w:tc>
          <w:tcPr>
            <w:tcW w:w="6012" w:type="dxa"/>
            <w:gridSpan w:val="2"/>
          </w:tcPr>
          <w:p w14:paraId="2AA26F4A" w14:textId="77777777" w:rsidR="00E525D1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7" w:hanging="1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  <w:p w14:paraId="488E5421" w14:textId="76EE2F88" w:rsidR="00817B75" w:rsidRPr="00CF3114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left" w:pos="144"/>
              </w:tabs>
              <w:spacing w:line="240" w:lineRule="auto"/>
              <w:ind w:left="318" w:hanging="17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173E45DE" w14:textId="77777777" w:rsidR="00817B75" w:rsidRPr="00CF3114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4B0B065A" w14:textId="77777777" w:rsidR="00817B75" w:rsidRPr="00CF3114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80BEF" w:rsidRPr="00CF3114" w14:paraId="53094FCC" w14:textId="77777777" w:rsidTr="002E165E">
        <w:tc>
          <w:tcPr>
            <w:tcW w:w="4104" w:type="dxa"/>
          </w:tcPr>
          <w:p w14:paraId="339ED420" w14:textId="69E4BDBA" w:rsidR="00817B75" w:rsidRDefault="00880BEF" w:rsidP="002E165E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B1DAF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  <w:p w14:paraId="65EE090B" w14:textId="0CD6A945" w:rsidR="00880BEF" w:rsidRPr="00CF3114" w:rsidRDefault="00880BEF" w:rsidP="002E16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908" w:type="dxa"/>
          </w:tcPr>
          <w:p w14:paraId="03660385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DDD1B9" w14:textId="2228698D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3C38CA3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03D3F119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FF70861" w14:textId="7BA1A8C1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91,551</w:t>
            </w:r>
          </w:p>
        </w:tc>
      </w:tr>
      <w:tr w:rsidR="00880BEF" w:rsidRPr="00CF3114" w14:paraId="7CDE7D7E" w14:textId="77777777" w:rsidTr="002E165E">
        <w:tc>
          <w:tcPr>
            <w:tcW w:w="4104" w:type="dxa"/>
          </w:tcPr>
          <w:p w14:paraId="274727CB" w14:textId="56A869F2" w:rsidR="00880BEF" w:rsidRPr="00CF3114" w:rsidRDefault="00880BEF" w:rsidP="002E165E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F064D6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เงินให้กู้ยืมบริษัทย่อย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A3A642D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FCE52B0" w14:textId="74D4FEA8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470FC4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54CEEB4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634A65A" w14:textId="1D21D09E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614,949</w:t>
            </w:r>
          </w:p>
        </w:tc>
      </w:tr>
      <w:tr w:rsidR="00880BEF" w:rsidRPr="00CF3114" w14:paraId="2FE173AD" w14:textId="77777777" w:rsidTr="002E165E">
        <w:tc>
          <w:tcPr>
            <w:tcW w:w="4104" w:type="dxa"/>
          </w:tcPr>
          <w:p w14:paraId="7E8150D1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12" w:space="0" w:color="auto"/>
            </w:tcBorders>
          </w:tcPr>
          <w:p w14:paraId="4206607B" w14:textId="03A86E82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9B02095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12" w:space="0" w:color="auto"/>
            </w:tcBorders>
          </w:tcPr>
          <w:p w14:paraId="44DEBC0F" w14:textId="56C80FAC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706,500</w:t>
            </w:r>
          </w:p>
        </w:tc>
      </w:tr>
      <w:tr w:rsidR="00880BEF" w:rsidRPr="00CF3114" w14:paraId="14ADAA71" w14:textId="77777777" w:rsidTr="002E165E">
        <w:trPr>
          <w:trHeight w:val="285"/>
        </w:trPr>
        <w:tc>
          <w:tcPr>
            <w:tcW w:w="4104" w:type="dxa"/>
          </w:tcPr>
          <w:p w14:paraId="771F80B9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08" w:type="dxa"/>
            <w:tcBorders>
              <w:top w:val="single" w:sz="12" w:space="0" w:color="auto"/>
            </w:tcBorders>
          </w:tcPr>
          <w:p w14:paraId="0E9A20FC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F02D0D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12" w:space="0" w:color="auto"/>
            </w:tcBorders>
          </w:tcPr>
          <w:p w14:paraId="1DFD2CD5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880BEF" w:rsidRPr="00CF3114" w14:paraId="2EBD825E" w14:textId="77777777" w:rsidTr="002E165E">
        <w:tc>
          <w:tcPr>
            <w:tcW w:w="4104" w:type="dxa"/>
          </w:tcPr>
          <w:p w14:paraId="65707A54" w14:textId="11396DEC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175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</w:t>
            </w:r>
            <w:r w:rsidR="001C10A0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                         ณ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วันที่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2563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908" w:type="dxa"/>
          </w:tcPr>
          <w:p w14:paraId="2711DB15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30E840D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0EECD53F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880BEF" w:rsidRPr="00CF3114" w14:paraId="42FC43D8" w14:textId="77777777" w:rsidTr="002E165E">
        <w:tc>
          <w:tcPr>
            <w:tcW w:w="4104" w:type="dxa"/>
          </w:tcPr>
          <w:p w14:paraId="373F17A2" w14:textId="76A12AC4" w:rsidR="00880BEF" w:rsidRPr="00CF3114" w:rsidRDefault="00880BEF" w:rsidP="002E165E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908" w:type="dxa"/>
          </w:tcPr>
          <w:p w14:paraId="0A7A6045" w14:textId="58552447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3CBF64F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12B4F3DE" w14:textId="000052B2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80BEF" w:rsidRPr="00CF3114" w14:paraId="34EE04D0" w14:textId="77777777" w:rsidTr="002E165E">
        <w:tc>
          <w:tcPr>
            <w:tcW w:w="4104" w:type="dxa"/>
          </w:tcPr>
          <w:p w14:paraId="04B0CC1D" w14:textId="72F84912" w:rsidR="00880BEF" w:rsidRPr="00CF3114" w:rsidRDefault="00880BEF" w:rsidP="002E165E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เงินให้กู้ยืมแก่บริษัทที่เกี่ยวข้อง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33EB811" w14:textId="555D9EF8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8285CBB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58F7C92F" w14:textId="1C5F2CD4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3,045</w:t>
            </w:r>
          </w:p>
        </w:tc>
      </w:tr>
      <w:tr w:rsidR="00880BEF" w:rsidRPr="00CF3114" w14:paraId="03D92E0E" w14:textId="77777777" w:rsidTr="002E165E">
        <w:tc>
          <w:tcPr>
            <w:tcW w:w="4104" w:type="dxa"/>
          </w:tcPr>
          <w:p w14:paraId="2A3B7941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jc w:val="thaiDistribute"/>
              <w:rPr>
                <w:rFonts w:ascii="Browallia New" w:hAnsi="Browallia New" w:cs="Browallia New"/>
                <w:sz w:val="22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46A77659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2"/>
              </w:rPr>
            </w:pPr>
          </w:p>
        </w:tc>
        <w:tc>
          <w:tcPr>
            <w:tcW w:w="284" w:type="dxa"/>
          </w:tcPr>
          <w:p w14:paraId="217415F7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2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14:paraId="7D7B7234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2"/>
              </w:rPr>
            </w:pPr>
          </w:p>
        </w:tc>
      </w:tr>
      <w:tr w:rsidR="00880BEF" w:rsidRPr="00CF3114" w14:paraId="0FD40264" w14:textId="77777777" w:rsidTr="002E165E">
        <w:tc>
          <w:tcPr>
            <w:tcW w:w="4104" w:type="dxa"/>
          </w:tcPr>
          <w:p w14:paraId="101589BD" w14:textId="77777777" w:rsidR="00923DA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  <w:p w14:paraId="3DC8779F" w14:textId="66EC12E3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908" w:type="dxa"/>
            <w:tcBorders>
              <w:bottom w:val="single" w:sz="12" w:space="0" w:color="auto"/>
            </w:tcBorders>
          </w:tcPr>
          <w:p w14:paraId="7A053929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A1F2DE" w14:textId="46CE7903" w:rsidR="00880BEF" w:rsidRPr="00CF3114" w:rsidRDefault="00AF1279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5EEFBE7" w14:textId="77777777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0" w:type="dxa"/>
            <w:tcBorders>
              <w:bottom w:val="single" w:sz="12" w:space="0" w:color="auto"/>
            </w:tcBorders>
          </w:tcPr>
          <w:p w14:paraId="7605A19B" w14:textId="77777777" w:rsidR="00817B75" w:rsidRDefault="00817B75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C428ACF" w14:textId="356EC844" w:rsidR="00880BEF" w:rsidRPr="00CF3114" w:rsidRDefault="00880BEF" w:rsidP="002E165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709,545</w:t>
            </w:r>
          </w:p>
        </w:tc>
      </w:tr>
      <w:bookmarkEnd w:id="4"/>
    </w:tbl>
    <w:p w14:paraId="536C6BFA" w14:textId="77777777" w:rsidR="008448B4" w:rsidRPr="00CF3114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017731C3" w14:textId="77777777" w:rsidR="008448B4" w:rsidRPr="00CF3114" w:rsidRDefault="008448B4" w:rsidP="008448B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4BCB472" w14:textId="2304B89D" w:rsidR="008448B4" w:rsidRPr="00CF3114" w:rsidRDefault="008448B4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2B2ED6" w14:textId="65225CCD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4F2246" w14:textId="60E2D6A8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951D55A" w14:textId="5372D43B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44C30E" w14:textId="23FBF84F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71AADF" w14:textId="67B4DB04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0431686" w14:textId="48C3E600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5B673E" w14:textId="339475D0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78808E" w14:textId="66E8B92D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914DB47" w14:textId="002CE3CD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2BDB01" w14:textId="0E7DA3AA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FC5AA6" w14:textId="602E3405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E99FA" w14:textId="64B5F6D1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DB81BA" w14:textId="2A11CCB7" w:rsidR="00296465" w:rsidRPr="00CF3114" w:rsidRDefault="00296465" w:rsidP="008448B4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E92EE11" w14:textId="77777777" w:rsidR="006E3954" w:rsidRPr="00CF3114" w:rsidRDefault="006E3954" w:rsidP="004C48A9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7A9DFB8" w14:textId="77777777" w:rsidR="00817B75" w:rsidRDefault="00817B75" w:rsidP="0000616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hAnsi="Browallia New" w:cs="Browallia New"/>
          <w:sz w:val="28"/>
          <w:szCs w:val="28"/>
        </w:rPr>
      </w:pPr>
    </w:p>
    <w:p w14:paraId="60D5CB1D" w14:textId="3D15B0B7" w:rsidR="008448B4" w:rsidRPr="00CF3114" w:rsidRDefault="008448B4" w:rsidP="00006164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CF3114">
        <w:rPr>
          <w:rFonts w:ascii="Browallia New" w:eastAsia="Calibri" w:hAnsi="Browallia New" w:cs="Browallia New"/>
          <w:sz w:val="28"/>
          <w:szCs w:val="28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CF3114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="00817B75">
        <w:rPr>
          <w:rFonts w:ascii="Browallia New" w:eastAsia="Calibri" w:hAnsi="Browallia New" w:cs="Browallia New" w:hint="cs"/>
          <w:sz w:val="28"/>
          <w:szCs w:val="28"/>
          <w:cs/>
        </w:rPr>
        <w:t xml:space="preserve">                </w:t>
      </w:r>
      <w:r w:rsidRPr="00CF3114">
        <w:rPr>
          <w:rFonts w:ascii="Browallia New" w:eastAsia="Calibri" w:hAnsi="Browallia New" w:cs="Browallia New"/>
          <w:sz w:val="28"/>
          <w:szCs w:val="28"/>
          <w:cs/>
        </w:rPr>
        <w:t xml:space="preserve">ณ วันที่ </w:t>
      </w:r>
      <w:r w:rsidRPr="00CF3114">
        <w:rPr>
          <w:rFonts w:ascii="Browallia New" w:eastAsia="Calibri" w:hAnsi="Browallia New" w:cs="Browallia New"/>
          <w:sz w:val="28"/>
          <w:szCs w:val="28"/>
        </w:rPr>
        <w:t xml:space="preserve">1 </w:t>
      </w:r>
      <w:r w:rsidRPr="00CF3114">
        <w:rPr>
          <w:rFonts w:ascii="Browallia New" w:eastAsia="Calibri" w:hAnsi="Browallia New" w:cs="Browallia New"/>
          <w:sz w:val="28"/>
          <w:szCs w:val="28"/>
          <w:cs/>
        </w:rPr>
        <w:t xml:space="preserve">มกราคม </w:t>
      </w:r>
      <w:r w:rsidRPr="00CF3114">
        <w:rPr>
          <w:rFonts w:ascii="Browallia New" w:eastAsia="Calibri" w:hAnsi="Browallia New" w:cs="Browallia New"/>
          <w:sz w:val="28"/>
          <w:szCs w:val="28"/>
        </w:rPr>
        <w:t>2563</w:t>
      </w:r>
    </w:p>
    <w:p w14:paraId="04DDF31A" w14:textId="77777777" w:rsidR="008448B4" w:rsidRPr="00965C9B" w:rsidRDefault="008448B4" w:rsidP="006461AA">
      <w:pPr>
        <w:tabs>
          <w:tab w:val="clear" w:pos="227"/>
          <w:tab w:val="clear" w:pos="680"/>
          <w:tab w:val="clear" w:pos="907"/>
        </w:tabs>
        <w:spacing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bookmarkEnd w:id="3"/>
    <w:p w14:paraId="78717C52" w14:textId="77777777" w:rsidR="008448B4" w:rsidRPr="00CF3114" w:rsidRDefault="008448B4" w:rsidP="008448B4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</w:rPr>
        <w:t xml:space="preserve">16 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 xml:space="preserve">เรื่อง 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</w:rPr>
        <w:t>“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>สัญญาเช่า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</w:rPr>
        <w:t>”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  <w:cs/>
        </w:rPr>
        <w:t xml:space="preserve"> </w:t>
      </w:r>
      <w:r w:rsidRPr="00CF3114">
        <w:rPr>
          <w:rFonts w:ascii="Browallia New" w:hAnsi="Browallia New" w:cs="Browallia New"/>
          <w:color w:val="auto"/>
          <w:sz w:val="28"/>
          <w:szCs w:val="28"/>
          <w:u w:val="single"/>
        </w:rPr>
        <w:t>(TFRS 16)</w:t>
      </w:r>
    </w:p>
    <w:p w14:paraId="34BB4489" w14:textId="77777777" w:rsidR="008448B4" w:rsidRPr="00CF3114" w:rsidRDefault="008448B4" w:rsidP="008448B4">
      <w:pPr>
        <w:pStyle w:val="CordiaNew"/>
        <w:tabs>
          <w:tab w:val="clear" w:pos="4153"/>
          <w:tab w:val="clear" w:pos="8306"/>
          <w:tab w:val="left" w:pos="851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F41013B" w14:textId="49565E16" w:rsidR="008448B4" w:rsidRPr="00CF3114" w:rsidRDefault="008448B4" w:rsidP="008448B4">
      <w:pPr>
        <w:pStyle w:val="CordiaNew"/>
        <w:tabs>
          <w:tab w:val="left" w:pos="1080"/>
        </w:tabs>
        <w:ind w:left="828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มาตรฐานการรายงานทางการเงิน ฉบับที่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 16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กำหนดหลักเกณฑ์ในการรับรู้สัญญาเช่า แทนมาตรฐานการบัญชี ฉบับที่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 17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เรื่อง “สัญญาเช่า” รวมถึงการตีความมาตรฐานที่เกี่ยวข้องกับสัญญาเช่าอีกหลายฉบับ มาตรฐาน</w:t>
      </w:r>
      <w:r w:rsidR="002E165E">
        <w:rPr>
          <w:rFonts w:ascii="Browallia New" w:hAnsi="Browallia New" w:cs="Browallia New"/>
          <w:color w:val="auto"/>
          <w:sz w:val="28"/>
          <w:szCs w:val="28"/>
        </w:rPr>
        <w:t xml:space="preserve">          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ฉบับใหม่ได้มีการกำหนดหลักเกณฑ์ในการรับรู้</w:t>
      </w:r>
      <w:r w:rsidR="006348D7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สินทรัพย์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สิทธิการใช้และหนี้สินตามสัญญาเช่าสำหรับสัญญาเช่า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         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ทุกสัญญาในงบแสดงฐานะการเงิน ยกเว้นสัญญาเช่าระยะสั้นซึ่งมีระยะเวลาของสัญญาไม่เกิน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 12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 หรือสัญญาเช่าซึ่งสินทรัพย์อ้างอิงมีมูลค่าต่ำ และให้แนวปฏิบัติทางบัญชีเพิ่มเติมในหลายเรื่อง </w:t>
      </w:r>
    </w:p>
    <w:p w14:paraId="4BD8F685" w14:textId="77777777" w:rsidR="008448B4" w:rsidRPr="00CF3114" w:rsidRDefault="008448B4" w:rsidP="008448B4">
      <w:pPr>
        <w:pStyle w:val="CordiaNew"/>
        <w:tabs>
          <w:tab w:val="left" w:pos="1080"/>
        </w:tabs>
        <w:ind w:left="1413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5D762E19" w14:textId="77777777" w:rsidR="008448B4" w:rsidRPr="00CF3114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ทั้งนี้ ภายใต้มาตรฐานการรายงานทางการเงิน ฉบับที่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 16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19D3507F" w14:textId="77777777" w:rsidR="008448B4" w:rsidRPr="00CF3114" w:rsidRDefault="008448B4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AC3E2B0" w14:textId="0AC13E9D" w:rsidR="008448B4" w:rsidRPr="00CF3114" w:rsidRDefault="00843BDB" w:rsidP="008448B4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การที่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</w:t>
      </w:r>
      <w:r w:rsidR="008448B4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ย่อย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รับรู้</w:t>
      </w:r>
      <w:r w:rsidR="000547A9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0547A9" w:rsidRPr="00CF3114">
        <w:rPr>
          <w:rFonts w:ascii="Browallia New" w:hAnsi="Browallia New" w:cs="Browallia New"/>
          <w:color w:val="auto"/>
          <w:sz w:val="28"/>
          <w:szCs w:val="28"/>
        </w:rPr>
        <w:t>“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สินทรัพย์สิทธิการใช้</w:t>
      </w:r>
      <w:r w:rsidR="000547A9" w:rsidRPr="00CF3114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0547A9" w:rsidRPr="00CF3114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หนี้สินตามสัญญาเช่า</w:t>
      </w:r>
      <w:r w:rsidR="000547A9" w:rsidRPr="00CF3114">
        <w:rPr>
          <w:rFonts w:ascii="Browallia New" w:hAnsi="Browallia New" w:cs="Browallia New"/>
          <w:color w:val="auto"/>
          <w:sz w:val="28"/>
          <w:szCs w:val="28"/>
        </w:rPr>
        <w:t>”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E21E5E" w:rsidRPr="00CF31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โดยบริษัทและบริษัท</w:t>
      </w:r>
      <w:r w:rsidR="008448B4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ย่อย</w:t>
      </w:r>
      <w:r w:rsidR="00E21E5E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ต้อง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รับรู้ค่าเสื</w:t>
      </w:r>
      <w:r w:rsidR="00815BB0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่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อมราคาของ</w:t>
      </w:r>
      <w:r w:rsidR="00E21E5E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815BB0" w:rsidRPr="00CF3114">
        <w:rPr>
          <w:rFonts w:ascii="Browallia New" w:hAnsi="Browallia New" w:cs="Browallia New"/>
          <w:color w:val="auto"/>
          <w:sz w:val="28"/>
          <w:szCs w:val="28"/>
        </w:rPr>
        <w:t>“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สินทรัพย์สิทธิการใช้</w:t>
      </w:r>
      <w:r w:rsidR="00815BB0" w:rsidRPr="00CF3114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และดอกเบี้ยจ่ายของ</w:t>
      </w:r>
      <w:r w:rsidR="00815BB0" w:rsidRPr="00CF3114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หนี้สินตามสัญญาเช่า</w:t>
      </w:r>
      <w:r w:rsidR="00815BB0" w:rsidRPr="00CF3114">
        <w:rPr>
          <w:rFonts w:ascii="Browallia New" w:hAnsi="Browallia New" w:cs="Browallia New"/>
          <w:color w:val="auto"/>
          <w:sz w:val="28"/>
          <w:szCs w:val="28"/>
        </w:rPr>
        <w:t>”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 แทนการรับรู้ค่าใช้จ่ายจากสัญญาเช่า</w:t>
      </w:r>
      <w:r w:rsidR="00034782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ที่ถือปฏิบัติอยู่เดิม</w:t>
      </w:r>
    </w:p>
    <w:p w14:paraId="27DC6FE0" w14:textId="77777777" w:rsidR="008448B4" w:rsidRPr="00CF3114" w:rsidRDefault="008448B4" w:rsidP="008448B4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37983434"/>
    </w:p>
    <w:p w14:paraId="4EBCBA78" w14:textId="06F385BC" w:rsidR="008448B4" w:rsidRPr="00CF3114" w:rsidRDefault="00176BC2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สัญญา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เช่าที่มีอายุสัญญาระยะสั้นหรือสัญญาซึ่งสินทรัพย์อ้างอิงมีมูลค่าต่ำ (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</w:rPr>
        <w:t xml:space="preserve">low-value assets) 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จะ</w:t>
      </w:r>
      <w:r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ยังคง</w:t>
      </w:r>
      <w:r w:rsidR="008448B4" w:rsidRPr="00CF3114">
        <w:rPr>
          <w:rFonts w:ascii="Browallia New" w:hAnsi="Browallia New" w:cs="Browallia New"/>
          <w:color w:val="auto"/>
          <w:sz w:val="28"/>
          <w:szCs w:val="28"/>
          <w:cs/>
        </w:rPr>
        <w:t>รับรู้เป็นค่าใช้จ่ายในงบกำไรขาดทุน โดยใช้วิธีเส้นตรงตลอดอายุสัญญาเช่านั้น</w:t>
      </w:r>
    </w:p>
    <w:p w14:paraId="394A5C1F" w14:textId="77777777" w:rsidR="008448B4" w:rsidRPr="00CF3114" w:rsidRDefault="008448B4" w:rsidP="008448B4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BCD285" w14:textId="3181A985" w:rsidR="008448B4" w:rsidRPr="00CF3114" w:rsidRDefault="008448B4" w:rsidP="006A5B55">
      <w:pPr>
        <w:pStyle w:val="CordiaNew"/>
        <w:tabs>
          <w:tab w:val="clear" w:pos="4153"/>
          <w:tab w:val="clear" w:pos="8306"/>
        </w:tabs>
        <w:ind w:left="81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บริษัทและบริษัทย่อยใช้วิธี</w:t>
      </w:r>
      <w:r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ผ่อนปรน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โดยรับรู้สิทธิในการใช้สินทรัพย์และหนี้สินตามสัญญาเช่า ณ วันที่นำมาปฏิบัติใช้</w:t>
      </w:r>
      <w:r w:rsidR="008E0353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เป็น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ครั้งแรก ซึ่งวิธีนี้จะไม่มีผลกระทบต่อยอดยกมาของกำไรสะสม ณ วันที่ 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CF3114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594106A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C46B5EE" w14:textId="77777777" w:rsidR="008448B4" w:rsidRPr="00CF3114" w:rsidRDefault="008448B4" w:rsidP="002E165E">
      <w:pPr>
        <w:pStyle w:val="block"/>
        <w:tabs>
          <w:tab w:val="left" w:pos="1418"/>
        </w:tabs>
        <w:spacing w:after="0" w:line="240" w:lineRule="atLeast"/>
        <w:ind w:left="810"/>
        <w:jc w:val="thaiDistribute"/>
        <w:rPr>
          <w:rFonts w:ascii="Browallia New" w:eastAsia="Cordia New" w:hAnsi="Browallia New" w:cs="Browallia New"/>
          <w:sz w:val="28"/>
          <w:szCs w:val="28"/>
          <w:cs/>
          <w:lang w:val="en-US" w:eastAsia="th-TH" w:bidi="th-TH"/>
        </w:rPr>
      </w:pPr>
      <w:r w:rsidRPr="00CF3114">
        <w:rPr>
          <w:rFonts w:ascii="Browallia New" w:eastAsia="Cordia New" w:hAnsi="Browallia New" w:cs="Browallia New"/>
          <w:sz w:val="28"/>
          <w:szCs w:val="28"/>
          <w:cs/>
          <w:lang w:val="en-US" w:eastAsia="th-TH" w:bidi="th-TH"/>
        </w:rPr>
        <w:t>การวัดมูลค่าหนี้สินตามสัญญาเช่า</w:t>
      </w:r>
      <w:r w:rsidRPr="00CF3114">
        <w:rPr>
          <w:rFonts w:ascii="Browallia New" w:eastAsia="Cordia New" w:hAnsi="Browallia New" w:cs="Browallia New" w:hint="cs"/>
          <w:sz w:val="28"/>
          <w:szCs w:val="28"/>
          <w:cs/>
          <w:lang w:val="en-US" w:eastAsia="th-TH" w:bidi="th-TH"/>
        </w:rPr>
        <w:t xml:space="preserve"> </w:t>
      </w:r>
      <w:r w:rsidRPr="00CF3114">
        <w:rPr>
          <w:rFonts w:ascii="Browallia New" w:eastAsia="Cordia New" w:hAnsi="Browallia New" w:cs="Browallia New"/>
          <w:sz w:val="28"/>
          <w:szCs w:val="28"/>
          <w:cs/>
          <w:lang w:val="en-US" w:eastAsia="th-TH"/>
        </w:rPr>
        <w:t xml:space="preserve">ณ วันที่ </w:t>
      </w:r>
      <w:r w:rsidRPr="00CF3114">
        <w:rPr>
          <w:rFonts w:ascii="Browallia New" w:eastAsia="Cordia New" w:hAnsi="Browallia New" w:cs="Browallia New"/>
          <w:sz w:val="28"/>
          <w:szCs w:val="28"/>
          <w:lang w:val="en-US" w:eastAsia="th-TH" w:bidi="th-TH"/>
        </w:rPr>
        <w:t xml:space="preserve">1 </w:t>
      </w:r>
      <w:r w:rsidRPr="00CF3114">
        <w:rPr>
          <w:rFonts w:ascii="Browallia New" w:eastAsia="Cordia New" w:hAnsi="Browallia New" w:cs="Browallia New"/>
          <w:sz w:val="28"/>
          <w:szCs w:val="28"/>
          <w:cs/>
          <w:lang w:val="en-US" w:eastAsia="th-TH"/>
        </w:rPr>
        <w:t>มกราคม</w:t>
      </w:r>
      <w:r w:rsidRPr="00CF3114">
        <w:rPr>
          <w:rFonts w:ascii="Browallia New" w:eastAsia="Cordia New" w:hAnsi="Browallia New" w:cs="Browallia New"/>
          <w:sz w:val="28"/>
          <w:szCs w:val="28"/>
          <w:lang w:val="en-US" w:eastAsia="th-TH" w:bidi="th-TH"/>
        </w:rPr>
        <w:t xml:space="preserve"> 2563</w:t>
      </w:r>
      <w:r w:rsidRPr="00CF3114">
        <w:rPr>
          <w:rFonts w:ascii="Browallia New" w:eastAsia="Cordia New" w:hAnsi="Browallia New" w:cs="Browallia New" w:hint="cs"/>
          <w:sz w:val="28"/>
          <w:szCs w:val="28"/>
          <w:cs/>
          <w:lang w:val="en-US" w:eastAsia="th-TH" w:bidi="th-TH"/>
        </w:rPr>
        <w:t xml:space="preserve"> มีดังต่อไปนี้</w:t>
      </w:r>
    </w:p>
    <w:p w14:paraId="4FBE5C61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418"/>
        <w:gridCol w:w="283"/>
        <w:gridCol w:w="1559"/>
      </w:tblGrid>
      <w:tr w:rsidR="008448B4" w:rsidRPr="00CF3114" w14:paraId="4D8D35A8" w14:textId="77777777" w:rsidTr="00613DF3">
        <w:tc>
          <w:tcPr>
            <w:tcW w:w="8646" w:type="dxa"/>
            <w:gridSpan w:val="4"/>
          </w:tcPr>
          <w:p w14:paraId="54EAC4D0" w14:textId="45B2494A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="00595821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บาท)</w:t>
            </w:r>
          </w:p>
        </w:tc>
      </w:tr>
      <w:tr w:rsidR="008448B4" w:rsidRPr="00CF3114" w14:paraId="664AAC09" w14:textId="77777777" w:rsidTr="00613DF3">
        <w:tc>
          <w:tcPr>
            <w:tcW w:w="5386" w:type="dxa"/>
            <w:vAlign w:val="bottom"/>
          </w:tcPr>
          <w:p w14:paraId="3D503C8E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2FFB36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2DC5287A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FAE8C56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448B4" w:rsidRPr="00CF3114" w14:paraId="472D38C7" w14:textId="77777777" w:rsidTr="008A703D">
        <w:trPr>
          <w:trHeight w:hRule="exact" w:val="216"/>
        </w:trPr>
        <w:tc>
          <w:tcPr>
            <w:tcW w:w="5386" w:type="dxa"/>
          </w:tcPr>
          <w:p w14:paraId="59B6CB94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ACE5B3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7F4E450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E79432" w14:textId="77777777" w:rsidR="008448B4" w:rsidRPr="00CF3114" w:rsidRDefault="008448B4" w:rsidP="009041C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76311" w:rsidRPr="00CF3114" w14:paraId="45C1FA01" w14:textId="77777777" w:rsidTr="00613DF3">
        <w:tc>
          <w:tcPr>
            <w:tcW w:w="5386" w:type="dxa"/>
          </w:tcPr>
          <w:p w14:paraId="1FB9E9DA" w14:textId="77777777" w:rsidR="00676311" w:rsidRPr="00CF3114" w:rsidRDefault="00676311" w:rsidP="00676311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2CE7F260" w14:textId="6F29554A" w:rsidR="00676311" w:rsidRPr="00CF3114" w:rsidRDefault="00676311" w:rsidP="00676311">
            <w:pPr>
              <w:ind w:firstLine="252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2562 </w:t>
            </w:r>
          </w:p>
        </w:tc>
        <w:tc>
          <w:tcPr>
            <w:tcW w:w="1418" w:type="dxa"/>
          </w:tcPr>
          <w:p w14:paraId="2659710B" w14:textId="77777777" w:rsidR="00676311" w:rsidRPr="00CF3114" w:rsidRDefault="00676311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94A1CAC" w14:textId="7764DEF9" w:rsidR="00676311" w:rsidRPr="00CF3114" w:rsidRDefault="003D6A45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="001B16DE" w:rsidRPr="00CF3114">
              <w:rPr>
                <w:rFonts w:ascii="Browallia New" w:hAnsi="Browallia New" w:cs="Browallia New"/>
                <w:sz w:val="28"/>
                <w:szCs w:val="28"/>
              </w:rPr>
              <w:t>,3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97</w:t>
            </w:r>
          </w:p>
        </w:tc>
        <w:tc>
          <w:tcPr>
            <w:tcW w:w="283" w:type="dxa"/>
          </w:tcPr>
          <w:p w14:paraId="0B3ADD7C" w14:textId="77777777" w:rsidR="00676311" w:rsidRPr="00CF3114" w:rsidRDefault="00676311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53BE188" w14:textId="77777777" w:rsidR="00676311" w:rsidRPr="00CF3114" w:rsidRDefault="00676311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C4FA035" w14:textId="478B3372" w:rsidR="00676311" w:rsidRPr="00CF3114" w:rsidRDefault="00676311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14,719</w:t>
            </w:r>
          </w:p>
        </w:tc>
      </w:tr>
      <w:tr w:rsidR="00676311" w:rsidRPr="00CF3114" w14:paraId="1197EB59" w14:textId="77777777" w:rsidTr="00613DF3">
        <w:tc>
          <w:tcPr>
            <w:tcW w:w="5386" w:type="dxa"/>
          </w:tcPr>
          <w:p w14:paraId="3DA0CFCE" w14:textId="044E7F40" w:rsidR="00676311" w:rsidRPr="00CF3114" w:rsidRDefault="00676311" w:rsidP="00613DF3">
            <w:pPr>
              <w:tabs>
                <w:tab w:val="clear" w:pos="227"/>
                <w:tab w:val="clear" w:pos="454"/>
                <w:tab w:val="left" w:pos="597"/>
              </w:tabs>
              <w:ind w:left="743" w:hanging="7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89770F">
              <w:rPr>
                <w:rFonts w:ascii="Browallia New" w:hAnsi="Browallia New" w:cs="Browallia New" w:hint="cs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8" w:type="dxa"/>
          </w:tcPr>
          <w:p w14:paraId="5D50EAB3" w14:textId="2BB028B5" w:rsidR="00676311" w:rsidRPr="00CF3114" w:rsidRDefault="004B7612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(26,303)</w:t>
            </w:r>
          </w:p>
        </w:tc>
        <w:tc>
          <w:tcPr>
            <w:tcW w:w="283" w:type="dxa"/>
          </w:tcPr>
          <w:p w14:paraId="0448BF34" w14:textId="77777777" w:rsidR="00676311" w:rsidRPr="00CF3114" w:rsidRDefault="00676311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5DBF020" w14:textId="2016698B" w:rsidR="00676311" w:rsidRPr="00CF3114" w:rsidRDefault="004B7612" w:rsidP="0067631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9770F" w:rsidRPr="00CF3114" w14:paraId="203BA8E1" w14:textId="77777777" w:rsidTr="00613DF3">
        <w:tc>
          <w:tcPr>
            <w:tcW w:w="5386" w:type="dxa"/>
          </w:tcPr>
          <w:p w14:paraId="60BED1F6" w14:textId="330245DB" w:rsidR="0089770F" w:rsidRPr="00CF3114" w:rsidRDefault="0089770F" w:rsidP="00613DF3">
            <w:pPr>
              <w:tabs>
                <w:tab w:val="clear" w:pos="227"/>
                <w:tab w:val="clear" w:pos="454"/>
                <w:tab w:val="clear" w:pos="680"/>
                <w:tab w:val="left" w:pos="455"/>
                <w:tab w:val="left" w:pos="741"/>
              </w:tabs>
              <w:ind w:left="743" w:hanging="713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613DF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สัญญาเช่าซึ่งสินทรัพย์อ้างอิงมีมูลค่าต่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ำ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1418" w:type="dxa"/>
          </w:tcPr>
          <w:p w14:paraId="68B993BA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389B01F" w14:textId="326540EF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71,172</w:t>
            </w:r>
          </w:p>
        </w:tc>
        <w:tc>
          <w:tcPr>
            <w:tcW w:w="283" w:type="dxa"/>
          </w:tcPr>
          <w:p w14:paraId="2436625D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178CCB0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568601A" w14:textId="42518129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62,333</w:t>
            </w:r>
          </w:p>
        </w:tc>
      </w:tr>
      <w:tr w:rsidR="0089770F" w:rsidRPr="00CF3114" w14:paraId="0F3A687B" w14:textId="77777777" w:rsidTr="00613DF3">
        <w:tc>
          <w:tcPr>
            <w:tcW w:w="5386" w:type="dxa"/>
          </w:tcPr>
          <w:p w14:paraId="0D2CDF2B" w14:textId="6CDD8AB3" w:rsidR="0089770F" w:rsidRPr="00CF3114" w:rsidRDefault="0089770F" w:rsidP="00613DF3">
            <w:pPr>
              <w:tabs>
                <w:tab w:val="clear" w:pos="454"/>
                <w:tab w:val="clear" w:pos="680"/>
                <w:tab w:val="clear" w:pos="907"/>
              </w:tabs>
              <w:ind w:left="744" w:hanging="74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สัญญาเช่าซึ่งสินทรัพย์อ้างอิงมีมูลค่าต่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ำ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ที่รับรู้เป็นค่าใช้จ่ายตามวิธีเส้นตรง</w:t>
            </w:r>
          </w:p>
        </w:tc>
        <w:tc>
          <w:tcPr>
            <w:tcW w:w="1418" w:type="dxa"/>
          </w:tcPr>
          <w:p w14:paraId="0D7A3297" w14:textId="06DF3DAA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3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                              (354)</w:t>
            </w:r>
          </w:p>
        </w:tc>
        <w:tc>
          <w:tcPr>
            <w:tcW w:w="283" w:type="dxa"/>
          </w:tcPr>
          <w:p w14:paraId="23F386A6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20548D5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0816632" w14:textId="38E792AB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(321)</w:t>
            </w:r>
          </w:p>
        </w:tc>
      </w:tr>
      <w:tr w:rsidR="0089770F" w:rsidRPr="00CF3114" w14:paraId="4431BFD8" w14:textId="77777777" w:rsidTr="00613DF3">
        <w:tc>
          <w:tcPr>
            <w:tcW w:w="5386" w:type="dxa"/>
          </w:tcPr>
          <w:p w14:paraId="4EC6E1C4" w14:textId="4A278F24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สิทธิ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เผื่อเลือก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ที่สามารถยกเลิกสัญญาที่ค่อนข้างแน่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นอน</w:t>
            </w:r>
          </w:p>
        </w:tc>
        <w:tc>
          <w:tcPr>
            <w:tcW w:w="1418" w:type="dxa"/>
          </w:tcPr>
          <w:p w14:paraId="3ED0070D" w14:textId="76DDC7A0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DAB584F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167BFB1" w14:textId="2D326BC4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9770F" w:rsidRPr="00CF3114" w14:paraId="5FA08D73" w14:textId="77777777" w:rsidTr="00613DF3">
        <w:tc>
          <w:tcPr>
            <w:tcW w:w="5386" w:type="dxa"/>
          </w:tcPr>
          <w:p w14:paraId="43999371" w14:textId="56F8AE3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สัญญา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พิจารณาเป็นสัญญาบริการ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BA24F3" w14:textId="1A784FDF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094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01286263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55316DB" w14:textId="2217329A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(2,706)</w:t>
            </w:r>
          </w:p>
        </w:tc>
      </w:tr>
      <w:tr w:rsidR="0089770F" w:rsidRPr="00CF3114" w14:paraId="3FE32313" w14:textId="77777777" w:rsidTr="00613DF3">
        <w:tc>
          <w:tcPr>
            <w:tcW w:w="5386" w:type="dxa"/>
          </w:tcPr>
          <w:p w14:paraId="2D5F5B77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E44A0EC" w14:textId="0788B236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85,818</w:t>
            </w:r>
          </w:p>
        </w:tc>
        <w:tc>
          <w:tcPr>
            <w:tcW w:w="283" w:type="dxa"/>
          </w:tcPr>
          <w:p w14:paraId="69DE5C84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2902B8B" w14:textId="1898E53C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74,025</w:t>
            </w:r>
          </w:p>
        </w:tc>
      </w:tr>
      <w:tr w:rsidR="0089770F" w:rsidRPr="00CF3114" w14:paraId="54BE4E63" w14:textId="77777777" w:rsidTr="00613DF3">
        <w:tc>
          <w:tcPr>
            <w:tcW w:w="5386" w:type="dxa"/>
          </w:tcPr>
          <w:p w14:paraId="07C576D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6D7910" w14:textId="6FE94680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(13,153)</w:t>
            </w:r>
          </w:p>
        </w:tc>
        <w:tc>
          <w:tcPr>
            <w:tcW w:w="283" w:type="dxa"/>
          </w:tcPr>
          <w:p w14:paraId="2BCA3BE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698FCD" w14:textId="3B25F708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(12,528)</w:t>
            </w:r>
          </w:p>
        </w:tc>
      </w:tr>
      <w:tr w:rsidR="0089770F" w:rsidRPr="00CF3114" w14:paraId="5B368DA5" w14:textId="77777777" w:rsidTr="00613DF3">
        <w:tc>
          <w:tcPr>
            <w:tcW w:w="5386" w:type="dxa"/>
          </w:tcPr>
          <w:p w14:paraId="23D21E88" w14:textId="77777777" w:rsidR="0089770F" w:rsidRPr="00CF3114" w:rsidRDefault="0089770F" w:rsidP="0089770F">
            <w:pPr>
              <w:ind w:left="319" w:hanging="319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มา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ถือ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ปฏิบัติ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ACF388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EA16D4" w14:textId="7468F86D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72,665</w:t>
            </w:r>
          </w:p>
        </w:tc>
        <w:tc>
          <w:tcPr>
            <w:tcW w:w="283" w:type="dxa"/>
          </w:tcPr>
          <w:p w14:paraId="057AB18A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93019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F9AB89" w14:textId="03B174E5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61,497</w:t>
            </w:r>
          </w:p>
        </w:tc>
      </w:tr>
      <w:tr w:rsidR="0089770F" w:rsidRPr="00CF3114" w14:paraId="10CD0F27" w14:textId="77777777" w:rsidTr="00613DF3">
        <w:tc>
          <w:tcPr>
            <w:tcW w:w="5386" w:type="dxa"/>
          </w:tcPr>
          <w:p w14:paraId="56E4DBD7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D2AC56" w14:textId="7DAA36C6" w:rsidR="0089770F" w:rsidRPr="00CF3114" w:rsidRDefault="004B7612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89770F"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089</w:t>
            </w:r>
          </w:p>
        </w:tc>
        <w:tc>
          <w:tcPr>
            <w:tcW w:w="283" w:type="dxa"/>
          </w:tcPr>
          <w:p w14:paraId="412A21EE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647444" w14:textId="6E98BF74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8,088</w:t>
            </w:r>
          </w:p>
        </w:tc>
      </w:tr>
      <w:tr w:rsidR="0089770F" w:rsidRPr="00CF3114" w14:paraId="079B7DD7" w14:textId="77777777" w:rsidTr="00613DF3">
        <w:tc>
          <w:tcPr>
            <w:tcW w:w="5386" w:type="dxa"/>
          </w:tcPr>
          <w:p w14:paraId="25CAF25B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2563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5C066D2" w14:textId="1D988726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283" w:type="dxa"/>
          </w:tcPr>
          <w:p w14:paraId="7135775A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2B30BBA5" w14:textId="4FA725A4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69,585</w:t>
            </w:r>
          </w:p>
        </w:tc>
      </w:tr>
      <w:tr w:rsidR="0089770F" w:rsidRPr="00CF3114" w14:paraId="0C38123B" w14:textId="77777777" w:rsidTr="00613DF3">
        <w:tc>
          <w:tcPr>
            <w:tcW w:w="5386" w:type="dxa"/>
          </w:tcPr>
          <w:p w14:paraId="73374CD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14:paraId="2B8C971F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B8E5C33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2F73E57F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770F" w:rsidRPr="00CF3114" w14:paraId="67228162" w14:textId="77777777" w:rsidTr="00613DF3">
        <w:tc>
          <w:tcPr>
            <w:tcW w:w="5386" w:type="dxa"/>
          </w:tcPr>
          <w:p w14:paraId="5E2013C9" w14:textId="2DDF24E4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หนี้สินตามสัญญาเช่าจัดประเภทดังนี้</w:t>
            </w:r>
          </w:p>
        </w:tc>
        <w:tc>
          <w:tcPr>
            <w:tcW w:w="1418" w:type="dxa"/>
          </w:tcPr>
          <w:p w14:paraId="0FA3E242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2BC875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3B5F91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770F" w:rsidRPr="00CF3114" w14:paraId="0C14E751" w14:textId="77777777" w:rsidTr="00613DF3">
        <w:tc>
          <w:tcPr>
            <w:tcW w:w="5386" w:type="dxa"/>
          </w:tcPr>
          <w:p w14:paraId="31CA811E" w14:textId="74495278" w:rsidR="0089770F" w:rsidRPr="00CF3114" w:rsidRDefault="0089770F" w:rsidP="0089770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</w:tcPr>
          <w:p w14:paraId="40C820AF" w14:textId="24B57576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  1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,3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283" w:type="dxa"/>
          </w:tcPr>
          <w:p w14:paraId="589AA9AC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06C0BFE" w14:textId="2790E88C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15,061</w:t>
            </w:r>
          </w:p>
        </w:tc>
      </w:tr>
      <w:tr w:rsidR="0089770F" w:rsidRPr="00CF3114" w14:paraId="6D08CB18" w14:textId="77777777" w:rsidTr="00613DF3">
        <w:tc>
          <w:tcPr>
            <w:tcW w:w="5386" w:type="dxa"/>
          </w:tcPr>
          <w:p w14:paraId="18FAD250" w14:textId="672BEEC2" w:rsidR="0089770F" w:rsidRPr="00CF3114" w:rsidRDefault="0089770F" w:rsidP="0089770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ส่วนที่เกินกว่าหนึ่งปี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631044" w14:textId="70CAD44A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  6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440</w:t>
            </w:r>
          </w:p>
        </w:tc>
        <w:tc>
          <w:tcPr>
            <w:tcW w:w="283" w:type="dxa"/>
          </w:tcPr>
          <w:p w14:paraId="1873EC4E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3D1985" w14:textId="1347EB56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54,524</w:t>
            </w:r>
          </w:p>
        </w:tc>
      </w:tr>
      <w:tr w:rsidR="0089770F" w:rsidRPr="00CF3114" w14:paraId="253166DD" w14:textId="77777777" w:rsidTr="00613DF3">
        <w:tc>
          <w:tcPr>
            <w:tcW w:w="5386" w:type="dxa"/>
          </w:tcPr>
          <w:p w14:paraId="05645860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59F09B4" w14:textId="00E13685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  8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283" w:type="dxa"/>
          </w:tcPr>
          <w:p w14:paraId="71442C62" w14:textId="77777777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F679E51" w14:textId="0BA73893" w:rsidR="0089770F" w:rsidRPr="00CF3114" w:rsidRDefault="0089770F" w:rsidP="0089770F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69,585</w:t>
            </w:r>
          </w:p>
        </w:tc>
      </w:tr>
      <w:bookmarkEnd w:id="5"/>
    </w:tbl>
    <w:p w14:paraId="7343F32A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10D48C05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450C55BC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0541F6CD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4EA5C05B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47D15181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443091A9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1650EB65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396343DB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302EEAF2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12F81D35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5385452E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3ABBE821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55C4FB79" w14:textId="77777777" w:rsidR="008448B4" w:rsidRPr="00CF3114" w:rsidRDefault="008448B4" w:rsidP="008448B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highlight w:val="cyan"/>
          <w:lang w:val="en-US" w:bidi="th-TH"/>
        </w:rPr>
      </w:pPr>
    </w:p>
    <w:p w14:paraId="00F047B9" w14:textId="77777777" w:rsidR="008448B4" w:rsidRPr="00CF3114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8"/>
          <w:szCs w:val="28"/>
          <w:u w:val="single"/>
        </w:rPr>
      </w:pPr>
    </w:p>
    <w:p w14:paraId="1CFC33DD" w14:textId="77777777" w:rsidR="008448B4" w:rsidRPr="00CF3114" w:rsidRDefault="008448B4" w:rsidP="008448B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125E6CD9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4B826B5A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655D4BD3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4732C401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019638DA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7B0FB88A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252792ED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03D2F3A2" w14:textId="79F531E6" w:rsidR="003A3977" w:rsidRPr="00CF3114" w:rsidRDefault="00B43DBB" w:rsidP="00635313">
      <w:pPr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</w:rPr>
        <w:t xml:space="preserve">                                            </w:t>
      </w:r>
    </w:p>
    <w:p w14:paraId="359B70A9" w14:textId="77777777" w:rsidR="008A703D" w:rsidRDefault="008A703D" w:rsidP="00635313">
      <w:pPr>
        <w:ind w:firstLine="810"/>
        <w:rPr>
          <w:rFonts w:ascii="Browallia New" w:hAnsi="Browallia New" w:cs="Browallia New"/>
          <w:sz w:val="28"/>
          <w:szCs w:val="28"/>
        </w:rPr>
      </w:pPr>
    </w:p>
    <w:p w14:paraId="78278DFB" w14:textId="32710A0D" w:rsidR="008448B4" w:rsidRPr="00CF3114" w:rsidRDefault="00B5644F" w:rsidP="00635313">
      <w:pPr>
        <w:ind w:firstLine="810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lastRenderedPageBreak/>
        <w:t>สินทรัพย์สิทธิการ</w:t>
      </w:r>
      <w:r w:rsidR="00B938BD" w:rsidRPr="00CF3114">
        <w:rPr>
          <w:rFonts w:ascii="Browallia New" w:hAnsi="Browallia New" w:cs="Browallia New" w:hint="cs"/>
          <w:sz w:val="28"/>
          <w:szCs w:val="28"/>
          <w:cs/>
        </w:rPr>
        <w:t>ใช้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แบ่งตามประเภทสินทรัพย์ ณ 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มกราคม </w:t>
      </w:r>
      <w:r w:rsidRPr="00CF3114">
        <w:rPr>
          <w:rFonts w:ascii="Browallia New" w:hAnsi="Browallia New" w:cs="Browallia New"/>
          <w:sz w:val="28"/>
          <w:szCs w:val="28"/>
        </w:rPr>
        <w:t>2563</w:t>
      </w:r>
      <w:r w:rsidR="00B938BD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B938BD" w:rsidRPr="00CF3114">
        <w:rPr>
          <w:rFonts w:ascii="Browallia New" w:hAnsi="Browallia New" w:cs="Browallia New" w:hint="cs"/>
          <w:sz w:val="28"/>
          <w:szCs w:val="28"/>
          <w:cs/>
        </w:rPr>
        <w:t>ได้ดังนี้</w:t>
      </w:r>
    </w:p>
    <w:p w14:paraId="5988B74A" w14:textId="6CEC83C5" w:rsidR="00B938BD" w:rsidRPr="00CF3114" w:rsidRDefault="00B938BD" w:rsidP="00B938BD">
      <w:pPr>
        <w:ind w:firstLine="900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796"/>
        <w:gridCol w:w="1792"/>
      </w:tblGrid>
      <w:tr w:rsidR="00373B12" w:rsidRPr="00CF3114" w14:paraId="011BB46A" w14:textId="77777777" w:rsidTr="00D017F7">
        <w:tc>
          <w:tcPr>
            <w:tcW w:w="5040" w:type="dxa"/>
          </w:tcPr>
          <w:p w14:paraId="4C63DBB1" w14:textId="77777777" w:rsidR="00373B12" w:rsidRPr="00CF3114" w:rsidRDefault="00373B12" w:rsidP="00B938B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DEFF5CF" w14:textId="483DBCF7" w:rsidR="00373B12" w:rsidRPr="00CF3114" w:rsidRDefault="00373B12" w:rsidP="00F5621B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2" w:type="dxa"/>
          </w:tcPr>
          <w:p w14:paraId="69B5DE3D" w14:textId="16068B51" w:rsidR="00373B12" w:rsidRPr="00CF3114" w:rsidRDefault="00373B12" w:rsidP="00F5621B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พันบาท)</w:t>
            </w:r>
          </w:p>
        </w:tc>
      </w:tr>
      <w:tr w:rsidR="00373B12" w:rsidRPr="00CF3114" w14:paraId="0743CD56" w14:textId="77777777" w:rsidTr="00D017F7">
        <w:tc>
          <w:tcPr>
            <w:tcW w:w="5040" w:type="dxa"/>
          </w:tcPr>
          <w:p w14:paraId="7341E872" w14:textId="77777777" w:rsidR="00373B12" w:rsidRPr="00CF3114" w:rsidRDefault="00373B12" w:rsidP="00B938B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3FBEF066" w14:textId="77777777" w:rsidR="00D017F7" w:rsidRPr="00CF3114" w:rsidRDefault="00D017F7" w:rsidP="00D017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27F4AA9" w14:textId="638D533B" w:rsidR="00373B12" w:rsidRPr="00CF3114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2" w:type="dxa"/>
          </w:tcPr>
          <w:p w14:paraId="286008F1" w14:textId="151521D7" w:rsidR="00373B12" w:rsidRPr="00CF3114" w:rsidRDefault="00373B12" w:rsidP="00D017F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40788" w:rsidRPr="00CF3114" w14:paraId="7899C777" w14:textId="77777777" w:rsidTr="00D017F7">
        <w:tc>
          <w:tcPr>
            <w:tcW w:w="5040" w:type="dxa"/>
          </w:tcPr>
          <w:p w14:paraId="4C565C9E" w14:textId="77777777" w:rsidR="00F40788" w:rsidRPr="00CF3114" w:rsidRDefault="00F40788" w:rsidP="00B938BD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6" w:type="dxa"/>
          </w:tcPr>
          <w:p w14:paraId="282BF004" w14:textId="77777777" w:rsidR="00F40788" w:rsidRPr="00CF3114" w:rsidRDefault="00F40788" w:rsidP="00F40788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92" w:type="dxa"/>
          </w:tcPr>
          <w:p w14:paraId="38A3A265" w14:textId="77777777" w:rsidR="00F40788" w:rsidRPr="00CF3114" w:rsidRDefault="00F40788" w:rsidP="00F40788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3CE5" w:rsidRPr="00CF3114" w14:paraId="5432ACB1" w14:textId="77777777" w:rsidTr="00D017F7">
        <w:tc>
          <w:tcPr>
            <w:tcW w:w="5040" w:type="dxa"/>
          </w:tcPr>
          <w:p w14:paraId="1EE4E95A" w14:textId="4B789261" w:rsidR="00A73CE5" w:rsidRPr="00CF3114" w:rsidRDefault="00A73CE5" w:rsidP="00A73CE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796" w:type="dxa"/>
          </w:tcPr>
          <w:p w14:paraId="4ED8E6EE" w14:textId="34D32932" w:rsidR="00A73CE5" w:rsidRPr="00CF3114" w:rsidRDefault="00A73CE5" w:rsidP="00A73CE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2,518</w:t>
            </w:r>
          </w:p>
        </w:tc>
        <w:tc>
          <w:tcPr>
            <w:tcW w:w="1792" w:type="dxa"/>
          </w:tcPr>
          <w:p w14:paraId="72201781" w14:textId="3EA5BE1A" w:rsidR="00A73CE5" w:rsidRPr="00CF3114" w:rsidRDefault="00A73CE5" w:rsidP="00A73CE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2,518</w:t>
            </w:r>
          </w:p>
        </w:tc>
      </w:tr>
      <w:tr w:rsidR="00A73CE5" w:rsidRPr="00CF3114" w14:paraId="417FA861" w14:textId="77777777" w:rsidTr="00D017F7">
        <w:tc>
          <w:tcPr>
            <w:tcW w:w="5040" w:type="dxa"/>
          </w:tcPr>
          <w:p w14:paraId="3717F3D1" w14:textId="7225DBD9" w:rsidR="00A73CE5" w:rsidRPr="00CF3114" w:rsidRDefault="00A73CE5" w:rsidP="00A73CE5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796" w:type="dxa"/>
          </w:tcPr>
          <w:p w14:paraId="2CF179E2" w14:textId="53B0AE6E" w:rsidR="00A73CE5" w:rsidRPr="00CF3114" w:rsidRDefault="00A32F58" w:rsidP="00A73CE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70,147</w:t>
            </w:r>
          </w:p>
        </w:tc>
        <w:tc>
          <w:tcPr>
            <w:tcW w:w="1792" w:type="dxa"/>
          </w:tcPr>
          <w:p w14:paraId="46DDAE97" w14:textId="7AC85939" w:rsidR="00A73CE5" w:rsidRPr="00CF3114" w:rsidRDefault="00A73CE5" w:rsidP="00A73CE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58,979</w:t>
            </w:r>
          </w:p>
        </w:tc>
      </w:tr>
      <w:tr w:rsidR="00A73CE5" w:rsidRPr="00CF3114" w14:paraId="51F9D74A" w14:textId="77777777" w:rsidTr="00D017F7">
        <w:tc>
          <w:tcPr>
            <w:tcW w:w="5040" w:type="dxa"/>
          </w:tcPr>
          <w:p w14:paraId="53BCEE92" w14:textId="7BD454A7" w:rsidR="00A73CE5" w:rsidRPr="00CF3114" w:rsidRDefault="00A73CE5" w:rsidP="00A73CE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96" w:type="dxa"/>
          </w:tcPr>
          <w:p w14:paraId="12193E12" w14:textId="62142CDE" w:rsidR="00A73CE5" w:rsidRPr="00CF3114" w:rsidRDefault="004B7612" w:rsidP="00A73C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A73CE5"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318</w:t>
            </w:r>
          </w:p>
        </w:tc>
        <w:tc>
          <w:tcPr>
            <w:tcW w:w="1792" w:type="dxa"/>
          </w:tcPr>
          <w:p w14:paraId="6D6EE2A5" w14:textId="01AD2590" w:rsidR="00A73CE5" w:rsidRPr="00CF3114" w:rsidRDefault="00A73CE5" w:rsidP="00A73CE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8,289</w:t>
            </w:r>
          </w:p>
        </w:tc>
      </w:tr>
      <w:tr w:rsidR="00A73CE5" w:rsidRPr="00CF3114" w14:paraId="392DCC0F" w14:textId="77777777" w:rsidTr="00D017F7">
        <w:tc>
          <w:tcPr>
            <w:tcW w:w="5040" w:type="dxa"/>
          </w:tcPr>
          <w:p w14:paraId="596B5CB1" w14:textId="47908A22" w:rsidR="00A73CE5" w:rsidRPr="00CF3114" w:rsidRDefault="00A73CE5" w:rsidP="00A73CE5">
            <w:pPr>
              <w:ind w:firstLine="246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96" w:type="dxa"/>
          </w:tcPr>
          <w:p w14:paraId="06CFC8C6" w14:textId="102D6CAC" w:rsidR="00A73CE5" w:rsidRPr="00CF3114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A32F58"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B7612">
              <w:rPr>
                <w:rFonts w:ascii="Browallia New" w:hAnsi="Browallia New" w:cs="Browallia New"/>
                <w:sz w:val="28"/>
                <w:szCs w:val="28"/>
              </w:rPr>
              <w:t>983</w:t>
            </w:r>
          </w:p>
        </w:tc>
        <w:tc>
          <w:tcPr>
            <w:tcW w:w="1792" w:type="dxa"/>
          </w:tcPr>
          <w:p w14:paraId="6C55F891" w14:textId="4C8E9904" w:rsidR="00A73CE5" w:rsidRPr="00CF3114" w:rsidRDefault="00A73CE5" w:rsidP="00A73CE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69,786</w:t>
            </w:r>
          </w:p>
        </w:tc>
      </w:tr>
    </w:tbl>
    <w:p w14:paraId="46520CFB" w14:textId="77777777" w:rsidR="008448B4" w:rsidRPr="00CF3114" w:rsidRDefault="008448B4" w:rsidP="008448B4">
      <w:pPr>
        <w:rPr>
          <w:rFonts w:ascii="Browallia New" w:hAnsi="Browallia New" w:cs="Browallia New"/>
          <w:sz w:val="28"/>
          <w:szCs w:val="28"/>
          <w:u w:val="single"/>
        </w:rPr>
      </w:pPr>
    </w:p>
    <w:p w14:paraId="6464D463" w14:textId="77777777" w:rsidR="008448B4" w:rsidRPr="00CF3114" w:rsidRDefault="008448B4" w:rsidP="008448B4">
      <w:pPr>
        <w:pStyle w:val="ListParagraph"/>
        <w:numPr>
          <w:ilvl w:val="0"/>
          <w:numId w:val="23"/>
        </w:numPr>
        <w:rPr>
          <w:rFonts w:ascii="Browallia New" w:hAnsi="Browallia New" w:cs="Browallia New"/>
          <w:vanish/>
          <w:sz w:val="28"/>
          <w:szCs w:val="28"/>
          <w:u w:val="single"/>
          <w:cs/>
          <w:lang w:val="th-TH"/>
        </w:rPr>
      </w:pPr>
      <w:bookmarkStart w:id="6" w:name="_Hlk37983472"/>
    </w:p>
    <w:p w14:paraId="0B34C4D1" w14:textId="3D71DEDD" w:rsidR="008448B4" w:rsidRPr="00CF3114" w:rsidRDefault="00C609B3" w:rsidP="00635313">
      <w:pPr>
        <w:pStyle w:val="CordiaNew"/>
        <w:numPr>
          <w:ilvl w:val="0"/>
          <w:numId w:val="21"/>
        </w:numPr>
        <w:tabs>
          <w:tab w:val="clear" w:pos="4153"/>
          <w:tab w:val="clear" w:pos="8306"/>
        </w:tabs>
        <w:ind w:left="810" w:hanging="441"/>
        <w:jc w:val="thaiDistribute"/>
        <w:rPr>
          <w:rFonts w:ascii="Browallia New" w:hAnsi="Browallia New" w:cs="Browallia New"/>
          <w:sz w:val="28"/>
          <w:szCs w:val="28"/>
          <w:u w:val="single"/>
          <w:lang w:val="th-TH"/>
        </w:rPr>
      </w:pPr>
      <w:r w:rsidRPr="00CF3114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</w:t>
      </w:r>
      <w:r w:rsidR="008448B4" w:rsidRPr="00CF3114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t>ผลกระทบต่อข้อมูลทางการเงิน</w:t>
      </w:r>
    </w:p>
    <w:p w14:paraId="026F3A28" w14:textId="77777777" w:rsidR="008448B4" w:rsidRPr="00CF3114" w:rsidRDefault="008448B4" w:rsidP="008448B4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0016B4CD" w14:textId="77777777" w:rsidR="008448B4" w:rsidRPr="00CF3114" w:rsidRDefault="008448B4" w:rsidP="00635313">
      <w:pPr>
        <w:pStyle w:val="block"/>
        <w:spacing w:after="0" w:line="240" w:lineRule="atLeast"/>
        <w:ind w:left="873" w:firstLine="9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การนำมาตรฐานการรายงานทางการเงิน ฉบับที่ </w:t>
      </w:r>
      <w:r w:rsidRPr="00CF3114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CF31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มาตรฐานการรายงานทางการเงิน ฉบับที่ </w:t>
      </w:r>
      <w:r w:rsidRPr="00CF3114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มาถือปฏิบัติ</w:t>
      </w:r>
      <w:r w:rsidRPr="00CF31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>มีผลกระทบต่อ</w:t>
      </w:r>
      <w:r w:rsidRPr="00CF31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งบแสดงฐานะการเงิน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>ของ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CF311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F311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มกราคม </w:t>
      </w:r>
      <w:r w:rsidRPr="00CF3114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CF31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ดังนี้</w:t>
      </w:r>
    </w:p>
    <w:p w14:paraId="0222CCA8" w14:textId="77777777" w:rsidR="008448B4" w:rsidRPr="00D42B84" w:rsidRDefault="008448B4" w:rsidP="008448B4">
      <w:pPr>
        <w:pStyle w:val="block"/>
        <w:spacing w:after="0" w:line="240" w:lineRule="atLeast"/>
        <w:ind w:left="720" w:hanging="11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Style w:val="TableGrid"/>
        <w:tblW w:w="8642" w:type="dxa"/>
        <w:tblInd w:w="8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17"/>
        <w:gridCol w:w="1487"/>
        <w:gridCol w:w="1512"/>
        <w:gridCol w:w="1346"/>
      </w:tblGrid>
      <w:tr w:rsidR="008448B4" w:rsidRPr="00635313" w14:paraId="2B554772" w14:textId="77777777" w:rsidTr="00635313">
        <w:trPr>
          <w:tblHeader/>
        </w:trPr>
        <w:tc>
          <w:tcPr>
            <w:tcW w:w="8642" w:type="dxa"/>
            <w:gridSpan w:val="5"/>
          </w:tcPr>
          <w:p w14:paraId="0C120BA4" w14:textId="53E8FDB5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(หน่วย 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: </w:t>
            </w:r>
            <w:r w:rsidR="00FD050C"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พัน</w:t>
            </w: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8448B4" w:rsidRPr="00635313" w14:paraId="567BA72A" w14:textId="77777777" w:rsidTr="00635313">
        <w:trPr>
          <w:tblHeader/>
        </w:trPr>
        <w:tc>
          <w:tcPr>
            <w:tcW w:w="8642" w:type="dxa"/>
            <w:gridSpan w:val="5"/>
          </w:tcPr>
          <w:p w14:paraId="01A29D5D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8448B4" w:rsidRPr="00635313" w14:paraId="1657CC6C" w14:textId="77777777" w:rsidTr="00635313">
        <w:trPr>
          <w:tblHeader/>
        </w:trPr>
        <w:tc>
          <w:tcPr>
            <w:tcW w:w="2880" w:type="dxa"/>
          </w:tcPr>
          <w:p w14:paraId="60C8E0CE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15652F62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999" w:type="dxa"/>
            <w:gridSpan w:val="2"/>
          </w:tcPr>
          <w:p w14:paraId="65D76F55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346" w:type="dxa"/>
          </w:tcPr>
          <w:p w14:paraId="14D6FA94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635313" w14:paraId="2E781D33" w14:textId="77777777" w:rsidTr="00635313">
        <w:trPr>
          <w:tblHeader/>
        </w:trPr>
        <w:tc>
          <w:tcPr>
            <w:tcW w:w="2880" w:type="dxa"/>
            <w:vAlign w:val="bottom"/>
          </w:tcPr>
          <w:p w14:paraId="4149F7BE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DB209D1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7" w:type="dxa"/>
            <w:vAlign w:val="bottom"/>
          </w:tcPr>
          <w:p w14:paraId="422F6FF1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512" w:type="dxa"/>
            <w:vAlign w:val="bottom"/>
          </w:tcPr>
          <w:p w14:paraId="30E6424C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346" w:type="dxa"/>
            <w:vAlign w:val="bottom"/>
          </w:tcPr>
          <w:p w14:paraId="0C8A3DF8" w14:textId="77777777" w:rsidR="008448B4" w:rsidRPr="00635313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635313" w14:paraId="2F36FB27" w14:textId="77777777" w:rsidTr="00635313">
        <w:tc>
          <w:tcPr>
            <w:tcW w:w="2880" w:type="dxa"/>
          </w:tcPr>
          <w:p w14:paraId="5104F9A7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17" w:type="dxa"/>
          </w:tcPr>
          <w:p w14:paraId="46EA6A7D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A0409B0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77F47B54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792C2FE9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635313" w14:paraId="44430030" w14:textId="77777777" w:rsidTr="00635313">
        <w:tc>
          <w:tcPr>
            <w:tcW w:w="2880" w:type="dxa"/>
          </w:tcPr>
          <w:p w14:paraId="6B4DC43B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417" w:type="dxa"/>
          </w:tcPr>
          <w:p w14:paraId="216E0D10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15F7DB95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0AFA284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4CFA956B" w14:textId="77777777" w:rsidR="008448B4" w:rsidRPr="00635313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C728B" w:rsidRPr="00635313" w14:paraId="01200820" w14:textId="77777777" w:rsidTr="00635313">
        <w:tc>
          <w:tcPr>
            <w:tcW w:w="2880" w:type="dxa"/>
          </w:tcPr>
          <w:p w14:paraId="2C7573D6" w14:textId="67CCBACC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417" w:type="dxa"/>
          </w:tcPr>
          <w:p w14:paraId="30E99C67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21F616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6AEA5539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3AD4647E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C728B" w:rsidRPr="00635313" w14:paraId="71B5FE27" w14:textId="77777777" w:rsidTr="00635313">
        <w:tc>
          <w:tcPr>
            <w:tcW w:w="2880" w:type="dxa"/>
          </w:tcPr>
          <w:p w14:paraId="44E458A4" w14:textId="58871253" w:rsidR="008C728B" w:rsidRPr="0063531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14:paraId="07295B15" w14:textId="311485AF" w:rsidR="008C728B" w:rsidRPr="0063531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5897E8DA" w14:textId="730EB4D1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6CCE430" w14:textId="0478C2BB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(</w:t>
            </w:r>
            <w:r w:rsidR="005637ED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="005637ED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318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0D5ADBFC" w14:textId="45E1D40B" w:rsidR="008C728B" w:rsidRPr="0063531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32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5,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48</w:t>
            </w:r>
          </w:p>
        </w:tc>
      </w:tr>
      <w:tr w:rsidR="008C728B" w:rsidRPr="00635313" w14:paraId="2306D630" w14:textId="77777777" w:rsidTr="00635313">
        <w:tc>
          <w:tcPr>
            <w:tcW w:w="2880" w:type="dxa"/>
          </w:tcPr>
          <w:p w14:paraId="6DE4136E" w14:textId="411C1D71" w:rsidR="008C728B" w:rsidRPr="0063531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61CA4723" w14:textId="054A5C5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28180460" w14:textId="163BA473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C6C979D" w14:textId="0B4B2B0D" w:rsidR="008C728B" w:rsidRPr="00635313" w:rsidRDefault="005637ED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3627CC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346" w:type="dxa"/>
          </w:tcPr>
          <w:p w14:paraId="2D01397A" w14:textId="1385AF79" w:rsidR="008C728B" w:rsidRPr="00635313" w:rsidRDefault="003627CC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,9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83</w:t>
            </w:r>
          </w:p>
        </w:tc>
      </w:tr>
      <w:tr w:rsidR="008C728B" w:rsidRPr="00635313" w14:paraId="5A94590E" w14:textId="77777777" w:rsidTr="00635313">
        <w:tc>
          <w:tcPr>
            <w:tcW w:w="2880" w:type="dxa"/>
          </w:tcPr>
          <w:p w14:paraId="5853B33F" w14:textId="4FA3257F" w:rsidR="008C728B" w:rsidRPr="0063531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417" w:type="dxa"/>
          </w:tcPr>
          <w:p w14:paraId="1E10607D" w14:textId="458FE001" w:rsidR="008C728B" w:rsidRPr="00635313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340,566</w:t>
            </w:r>
          </w:p>
        </w:tc>
        <w:tc>
          <w:tcPr>
            <w:tcW w:w="1487" w:type="dxa"/>
          </w:tcPr>
          <w:p w14:paraId="755264C3" w14:textId="09208042" w:rsidR="008C728B" w:rsidRPr="00635313" w:rsidRDefault="008C728B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4F0865F" w14:textId="5CB37CF4" w:rsidR="008C728B" w:rsidRPr="00635313" w:rsidRDefault="006B6D28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4A5FDC54" w14:textId="35C46DC1" w:rsidR="008C728B" w:rsidRPr="00635313" w:rsidRDefault="003627CC" w:rsidP="008C728B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41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4B761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23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</w:tr>
      <w:tr w:rsidR="008C728B" w:rsidRPr="00635313" w14:paraId="670FF656" w14:textId="77777777" w:rsidTr="00635313">
        <w:tc>
          <w:tcPr>
            <w:tcW w:w="2880" w:type="dxa"/>
          </w:tcPr>
          <w:p w14:paraId="0829666D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374B0C22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51D5874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61D74DC1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1BCEC95F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35313" w14:paraId="3E5607BC" w14:textId="77777777" w:rsidTr="00635313">
        <w:tc>
          <w:tcPr>
            <w:tcW w:w="2880" w:type="dxa"/>
          </w:tcPr>
          <w:p w14:paraId="6A6A1D40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417" w:type="dxa"/>
          </w:tcPr>
          <w:p w14:paraId="03F1228E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54C75031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7D5C40E3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5732438B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35313" w14:paraId="56D57296" w14:textId="77777777" w:rsidTr="00635313">
        <w:tc>
          <w:tcPr>
            <w:tcW w:w="2880" w:type="dxa"/>
          </w:tcPr>
          <w:p w14:paraId="057381C8" w14:textId="5E6E25B6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3B4677E6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487" w:type="dxa"/>
          </w:tcPr>
          <w:p w14:paraId="19728CC5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5A8F2FB7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2266AA1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8C728B" w:rsidRPr="00635313" w14:paraId="06A07901" w14:textId="77777777" w:rsidTr="00635313">
        <w:tc>
          <w:tcPr>
            <w:tcW w:w="2880" w:type="dxa"/>
          </w:tcPr>
          <w:p w14:paraId="79A4AA4F" w14:textId="2D2598F7" w:rsidR="008C728B" w:rsidRPr="00635313" w:rsidRDefault="008C728B" w:rsidP="008C728B">
            <w:pPr>
              <w:pStyle w:val="block"/>
              <w:spacing w:after="0" w:line="240" w:lineRule="atLeast"/>
              <w:ind w:left="2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D268831" w14:textId="4235DA41" w:rsidR="008C728B" w:rsidRPr="00635313" w:rsidRDefault="00B764F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  <w:r w:rsidR="00AF6CBB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487" w:type="dxa"/>
          </w:tcPr>
          <w:p w14:paraId="0A43A46F" w14:textId="3EE52B75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007E7A0" w14:textId="2987AA2A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B764FB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B764FB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198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2A4DD2E6" w14:textId="684EB1B5" w:rsidR="008C728B" w:rsidRPr="00635313" w:rsidRDefault="00AF6CB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8C728B" w:rsidRPr="00635313" w14:paraId="09C4B1E4" w14:textId="77777777" w:rsidTr="00635313">
        <w:tc>
          <w:tcPr>
            <w:tcW w:w="2880" w:type="dxa"/>
          </w:tcPr>
          <w:p w14:paraId="53CFC0C7" w14:textId="67461B7D" w:rsidR="008C728B" w:rsidRPr="00635313" w:rsidRDefault="008C728B" w:rsidP="008C728B">
            <w:pPr>
              <w:pStyle w:val="block"/>
              <w:spacing w:after="0" w:line="240" w:lineRule="atLeast"/>
              <w:ind w:left="0" w:firstLine="23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42366BC" w14:textId="033C24AB" w:rsidR="008C728B" w:rsidRPr="00635313" w:rsidRDefault="00F35F18" w:rsidP="00F35F18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3D292F56" w14:textId="78C10C48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7009C570" w14:textId="1ED3AE3B" w:rsidR="008C728B" w:rsidRPr="00635313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18,314</w:t>
            </w:r>
          </w:p>
        </w:tc>
        <w:tc>
          <w:tcPr>
            <w:tcW w:w="1346" w:type="dxa"/>
          </w:tcPr>
          <w:p w14:paraId="41E859AA" w14:textId="2D450F78" w:rsidR="008C728B" w:rsidRPr="00635313" w:rsidRDefault="006028D8" w:rsidP="008C728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18,314</w:t>
            </w:r>
          </w:p>
        </w:tc>
      </w:tr>
      <w:tr w:rsidR="008C728B" w:rsidRPr="00635313" w14:paraId="22CAD85F" w14:textId="77777777" w:rsidTr="00635313">
        <w:tc>
          <w:tcPr>
            <w:tcW w:w="2880" w:type="dxa"/>
          </w:tcPr>
          <w:p w14:paraId="5599C500" w14:textId="3D3B9FF1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417" w:type="dxa"/>
          </w:tcPr>
          <w:p w14:paraId="0727690B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0DF58EE2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</w:tcPr>
          <w:p w14:paraId="20773D4F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46" w:type="dxa"/>
          </w:tcPr>
          <w:p w14:paraId="1977C4F0" w14:textId="77777777" w:rsidR="008C728B" w:rsidRPr="00635313" w:rsidRDefault="008C728B" w:rsidP="008C728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B3341" w:rsidRPr="00635313" w14:paraId="2A12B9BF" w14:textId="77777777" w:rsidTr="00635313">
        <w:tc>
          <w:tcPr>
            <w:tcW w:w="2880" w:type="dxa"/>
          </w:tcPr>
          <w:p w14:paraId="5ADB7C4B" w14:textId="55DA6E9E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13C2389" w14:textId="406BA37A" w:rsidR="008B3341" w:rsidRPr="00635313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4,891</w:t>
            </w:r>
          </w:p>
        </w:tc>
        <w:tc>
          <w:tcPr>
            <w:tcW w:w="1487" w:type="dxa"/>
          </w:tcPr>
          <w:p w14:paraId="6B2C13E3" w14:textId="7128DE98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1503D27F" w14:textId="7D90260A" w:rsidR="008B3341" w:rsidRPr="00635313" w:rsidRDefault="00ED4834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C2409E"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4,891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346" w:type="dxa"/>
          </w:tcPr>
          <w:p w14:paraId="4EAEFC52" w14:textId="3354F961" w:rsidR="008B3341" w:rsidRPr="00635313" w:rsidRDefault="004C36F0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8B3341" w:rsidRPr="00635313" w14:paraId="5735BDB6" w14:textId="77777777" w:rsidTr="00635313">
        <w:tc>
          <w:tcPr>
            <w:tcW w:w="2880" w:type="dxa"/>
          </w:tcPr>
          <w:p w14:paraId="2B6C93B4" w14:textId="35003E15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7F6B2685" w14:textId="1E103C14" w:rsidR="008B3341" w:rsidRPr="00635313" w:rsidRDefault="00C2409E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7" w:type="dxa"/>
          </w:tcPr>
          <w:p w14:paraId="4CB1BD1E" w14:textId="47F0584B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59B10B07" w14:textId="7C5F911B" w:rsidR="008B3341" w:rsidRPr="00635313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69,440</w:t>
            </w:r>
          </w:p>
        </w:tc>
        <w:tc>
          <w:tcPr>
            <w:tcW w:w="1346" w:type="dxa"/>
          </w:tcPr>
          <w:p w14:paraId="7800F14B" w14:textId="756B0A92" w:rsidR="008B3341" w:rsidRPr="00635313" w:rsidRDefault="006028D8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69,440</w:t>
            </w:r>
          </w:p>
        </w:tc>
      </w:tr>
      <w:tr w:rsidR="008B3341" w:rsidRPr="00635313" w14:paraId="42EEE620" w14:textId="77777777" w:rsidTr="00635313">
        <w:tc>
          <w:tcPr>
            <w:tcW w:w="2880" w:type="dxa"/>
          </w:tcPr>
          <w:p w14:paraId="43BBC582" w14:textId="77777777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417" w:type="dxa"/>
          </w:tcPr>
          <w:p w14:paraId="1594F6A1" w14:textId="135D33A0" w:rsidR="008B3341" w:rsidRPr="00635313" w:rsidRDefault="00FC38FE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15,089</w:t>
            </w:r>
          </w:p>
        </w:tc>
        <w:tc>
          <w:tcPr>
            <w:tcW w:w="1487" w:type="dxa"/>
          </w:tcPr>
          <w:p w14:paraId="0EC62F45" w14:textId="6A77FE73" w:rsidR="008B3341" w:rsidRPr="00635313" w:rsidRDefault="008B3341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6410270E" w14:textId="2ECCB7BB" w:rsidR="008B3341" w:rsidRPr="00635313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72,665</w:t>
            </w:r>
          </w:p>
        </w:tc>
        <w:tc>
          <w:tcPr>
            <w:tcW w:w="1346" w:type="dxa"/>
          </w:tcPr>
          <w:p w14:paraId="5AB73EBE" w14:textId="5FC3FAA2" w:rsidR="008B3341" w:rsidRPr="00635313" w:rsidRDefault="006028D8" w:rsidP="008B3341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87,754</w:t>
            </w:r>
          </w:p>
        </w:tc>
      </w:tr>
      <w:tr w:rsidR="008B3341" w:rsidRPr="00635313" w14:paraId="2583A12B" w14:textId="77777777" w:rsidTr="00635313">
        <w:tc>
          <w:tcPr>
            <w:tcW w:w="2880" w:type="dxa"/>
          </w:tcPr>
          <w:p w14:paraId="61FF3111" w14:textId="77777777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17" w:type="dxa"/>
          </w:tcPr>
          <w:p w14:paraId="160A320B" w14:textId="5D14D943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7" w:type="dxa"/>
          </w:tcPr>
          <w:p w14:paraId="202E93CF" w14:textId="77777777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512" w:type="dxa"/>
          </w:tcPr>
          <w:p w14:paraId="35E92E70" w14:textId="77777777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46" w:type="dxa"/>
          </w:tcPr>
          <w:p w14:paraId="4DA7480B" w14:textId="77777777" w:rsidR="008B3341" w:rsidRPr="00635313" w:rsidRDefault="008B3341" w:rsidP="008B3341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AD669D" w:rsidRPr="00635313" w14:paraId="7C470EDA" w14:textId="77777777" w:rsidTr="00635313">
        <w:tc>
          <w:tcPr>
            <w:tcW w:w="2880" w:type="dxa"/>
          </w:tcPr>
          <w:p w14:paraId="2714DDCE" w14:textId="61A13B71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35313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Pr="006353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สะสม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635313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417" w:type="dxa"/>
          </w:tcPr>
          <w:p w14:paraId="668DFE00" w14:textId="64FB9660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705641DB" w14:textId="18696D61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38295210" w14:textId="5F300D52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243E120C" w14:textId="5A47B578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2,072,823</w:t>
            </w:r>
          </w:p>
        </w:tc>
      </w:tr>
      <w:tr w:rsidR="00AD669D" w:rsidRPr="00635313" w14:paraId="67FDFFDC" w14:textId="77777777" w:rsidTr="00635313">
        <w:tc>
          <w:tcPr>
            <w:tcW w:w="2880" w:type="dxa"/>
          </w:tcPr>
          <w:p w14:paraId="4D11BFC0" w14:textId="77777777" w:rsidR="00AD669D" w:rsidRPr="00635313" w:rsidRDefault="00AD669D" w:rsidP="00AD669D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417" w:type="dxa"/>
          </w:tcPr>
          <w:p w14:paraId="3CF5FAA6" w14:textId="436CB8F5" w:rsidR="00AD669D" w:rsidRPr="0063531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2,072,823</w:t>
            </w:r>
          </w:p>
        </w:tc>
        <w:tc>
          <w:tcPr>
            <w:tcW w:w="1487" w:type="dxa"/>
          </w:tcPr>
          <w:p w14:paraId="439D7A3C" w14:textId="331F0D56" w:rsidR="00AD669D" w:rsidRPr="0063531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12" w:type="dxa"/>
          </w:tcPr>
          <w:p w14:paraId="0B673807" w14:textId="087A74EB" w:rsidR="00AD669D" w:rsidRPr="0063531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346" w:type="dxa"/>
          </w:tcPr>
          <w:p w14:paraId="11DD0B0F" w14:textId="6A71E8BD" w:rsidR="00AD669D" w:rsidRPr="00635313" w:rsidRDefault="00AD669D" w:rsidP="00AD669D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3531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2,072,823</w:t>
            </w:r>
          </w:p>
        </w:tc>
      </w:tr>
    </w:tbl>
    <w:p w14:paraId="3450CC8C" w14:textId="65B0EC60" w:rsidR="008448B4" w:rsidRPr="00CF3114" w:rsidRDefault="008448B4" w:rsidP="00C52BDF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tbl>
      <w:tblPr>
        <w:tblStyle w:val="TableGrid"/>
        <w:tblW w:w="8863" w:type="dxa"/>
        <w:tblInd w:w="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1381"/>
        <w:gridCol w:w="1485"/>
        <w:gridCol w:w="1485"/>
        <w:gridCol w:w="1404"/>
      </w:tblGrid>
      <w:tr w:rsidR="008448B4" w:rsidRPr="00B65DAF" w14:paraId="1B762730" w14:textId="77777777" w:rsidTr="00B65DAF">
        <w:trPr>
          <w:tblHeader/>
        </w:trPr>
        <w:tc>
          <w:tcPr>
            <w:tcW w:w="8863" w:type="dxa"/>
            <w:gridSpan w:val="5"/>
          </w:tcPr>
          <w:p w14:paraId="6663BDD3" w14:textId="5CD7B2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lastRenderedPageBreak/>
              <w:t xml:space="preserve">(หน่วย 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: </w:t>
            </w:r>
            <w:r w:rsidR="0083606F"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พัน</w:t>
            </w: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บาท)</w:t>
            </w:r>
          </w:p>
        </w:tc>
      </w:tr>
      <w:tr w:rsidR="008448B4" w:rsidRPr="00B65DAF" w14:paraId="4C384E7E" w14:textId="77777777" w:rsidTr="00B65DAF">
        <w:trPr>
          <w:tblHeader/>
        </w:trPr>
        <w:tc>
          <w:tcPr>
            <w:tcW w:w="8863" w:type="dxa"/>
            <w:gridSpan w:val="5"/>
          </w:tcPr>
          <w:p w14:paraId="1ECA269E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8448B4" w:rsidRPr="00B65DAF" w14:paraId="449E24E6" w14:textId="77777777" w:rsidTr="00B65DAF">
        <w:trPr>
          <w:tblHeader/>
        </w:trPr>
        <w:tc>
          <w:tcPr>
            <w:tcW w:w="3108" w:type="dxa"/>
          </w:tcPr>
          <w:p w14:paraId="27282279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49BF489C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2970" w:type="dxa"/>
            <w:gridSpan w:val="2"/>
          </w:tcPr>
          <w:p w14:paraId="4A515B8B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404" w:type="dxa"/>
          </w:tcPr>
          <w:p w14:paraId="2E31B94A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5794C20C" w14:textId="77777777" w:rsidTr="00B65DAF">
        <w:trPr>
          <w:tblHeader/>
        </w:trPr>
        <w:tc>
          <w:tcPr>
            <w:tcW w:w="3108" w:type="dxa"/>
            <w:vAlign w:val="bottom"/>
          </w:tcPr>
          <w:p w14:paraId="01FA5D4E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  <w:vAlign w:val="bottom"/>
          </w:tcPr>
          <w:p w14:paraId="7CDA3354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85" w:type="dxa"/>
            <w:vAlign w:val="bottom"/>
          </w:tcPr>
          <w:p w14:paraId="59F00DFC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85" w:type="dxa"/>
            <w:vAlign w:val="bottom"/>
          </w:tcPr>
          <w:p w14:paraId="69555FAD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404" w:type="dxa"/>
            <w:vAlign w:val="bottom"/>
          </w:tcPr>
          <w:p w14:paraId="0B44559B" w14:textId="77777777" w:rsidR="008448B4" w:rsidRPr="00B65DAF" w:rsidRDefault="008448B4" w:rsidP="009041C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ปรับปรุงใหม่</w:t>
            </w:r>
          </w:p>
        </w:tc>
      </w:tr>
      <w:tr w:rsidR="008448B4" w:rsidRPr="00B65DAF" w14:paraId="566282A6" w14:textId="77777777" w:rsidTr="00B65DAF">
        <w:tc>
          <w:tcPr>
            <w:tcW w:w="3108" w:type="dxa"/>
          </w:tcPr>
          <w:p w14:paraId="00E51CAE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81" w:type="dxa"/>
          </w:tcPr>
          <w:p w14:paraId="7089FC46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8A00B0E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ED5069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D6B3F27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6BB34F99" w14:textId="77777777" w:rsidTr="00B65DAF">
        <w:tc>
          <w:tcPr>
            <w:tcW w:w="3108" w:type="dxa"/>
          </w:tcPr>
          <w:p w14:paraId="1C3AFF16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381" w:type="dxa"/>
          </w:tcPr>
          <w:p w14:paraId="1E58AE3C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B20F2F6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A15A5E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B8B57C7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41944364" w14:textId="77777777" w:rsidTr="00B65DAF">
        <w:tc>
          <w:tcPr>
            <w:tcW w:w="3108" w:type="dxa"/>
          </w:tcPr>
          <w:p w14:paraId="59018669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1381" w:type="dxa"/>
          </w:tcPr>
          <w:p w14:paraId="2A8E3E4A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DF8760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8A0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2E1DA01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20AACA8D" w14:textId="77777777" w:rsidTr="00B65DAF">
        <w:tc>
          <w:tcPr>
            <w:tcW w:w="3108" w:type="dxa"/>
          </w:tcPr>
          <w:p w14:paraId="608C6C93" w14:textId="77777777" w:rsidR="00D35E81" w:rsidRPr="00B65DAF" w:rsidRDefault="00D35E8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เงินให้กู้ยืมระยะสั้นและดอกเบี้ย</w:t>
            </w:r>
          </w:p>
          <w:p w14:paraId="31594A77" w14:textId="3B344D76" w:rsidR="008448B4" w:rsidRPr="00B65DAF" w:rsidRDefault="00D35E81" w:rsidP="00D35E81">
            <w:pPr>
              <w:pStyle w:val="block"/>
              <w:spacing w:after="0" w:line="240" w:lineRule="atLeast"/>
              <w:ind w:left="0" w:firstLine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ค้างรับ - บริษัทย่อย</w:t>
            </w:r>
          </w:p>
        </w:tc>
        <w:tc>
          <w:tcPr>
            <w:tcW w:w="1381" w:type="dxa"/>
          </w:tcPr>
          <w:p w14:paraId="5E5B628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498A7C64" w14:textId="4B0E123C" w:rsidR="008757D3" w:rsidRPr="00B65DAF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6D889094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0D2D4E7" w14:textId="55CD6D1D" w:rsidR="008757D3" w:rsidRPr="00B65DAF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80C1F58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133E9430" w14:textId="325953ED" w:rsidR="008F7AD1" w:rsidRPr="00B65DAF" w:rsidRDefault="008F7AD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       -</w:t>
            </w:r>
          </w:p>
        </w:tc>
        <w:tc>
          <w:tcPr>
            <w:tcW w:w="1404" w:type="dxa"/>
          </w:tcPr>
          <w:p w14:paraId="1197D5C0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62C7A8FD" w14:textId="19DAC7FE" w:rsidR="008F7AD1" w:rsidRPr="00B65DAF" w:rsidRDefault="008F7AD1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             -</w:t>
            </w:r>
          </w:p>
        </w:tc>
      </w:tr>
      <w:tr w:rsidR="008448B4" w:rsidRPr="00B65DAF" w14:paraId="4B80EBAC" w14:textId="77777777" w:rsidTr="00B65DAF">
        <w:tc>
          <w:tcPr>
            <w:tcW w:w="3108" w:type="dxa"/>
          </w:tcPr>
          <w:p w14:paraId="5329587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381" w:type="dxa"/>
          </w:tcPr>
          <w:p w14:paraId="7434A85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32C331C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1B1708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3F376741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F1140A" w:rsidRPr="00B65DAF" w14:paraId="16BC621F" w14:textId="77777777" w:rsidTr="00B65DAF">
        <w:tc>
          <w:tcPr>
            <w:tcW w:w="3108" w:type="dxa"/>
          </w:tcPr>
          <w:p w14:paraId="0B29C171" w14:textId="2C2E877C" w:rsidR="00F1140A" w:rsidRPr="00B65DAF" w:rsidRDefault="00F1140A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381" w:type="dxa"/>
          </w:tcPr>
          <w:p w14:paraId="5BEEB842" w14:textId="5769FB27" w:rsidR="00F1140A" w:rsidRPr="00B65DAF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104,241</w:t>
            </w:r>
          </w:p>
        </w:tc>
        <w:tc>
          <w:tcPr>
            <w:tcW w:w="1485" w:type="dxa"/>
          </w:tcPr>
          <w:p w14:paraId="701F9C42" w14:textId="44DFE513" w:rsidR="00F1140A" w:rsidRPr="00B65DAF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BA797B" w14:textId="5B417545" w:rsidR="00F1140A" w:rsidRPr="00B65DAF" w:rsidRDefault="008757D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AA7513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,289)</w:t>
            </w:r>
          </w:p>
        </w:tc>
        <w:tc>
          <w:tcPr>
            <w:tcW w:w="1404" w:type="dxa"/>
          </w:tcPr>
          <w:p w14:paraId="17D30D92" w14:textId="1236239D" w:rsidR="00F1140A" w:rsidRPr="00B65DAF" w:rsidRDefault="00AA7513" w:rsidP="008757D3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8757D3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,95</w:t>
            </w:r>
            <w:r w:rsidR="009D44E9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</w:p>
        </w:tc>
      </w:tr>
      <w:tr w:rsidR="008448B4" w:rsidRPr="00B65DAF" w14:paraId="6E7CCEEA" w14:textId="77777777" w:rsidTr="00B65DAF">
        <w:trPr>
          <w:trHeight w:val="375"/>
        </w:trPr>
        <w:tc>
          <w:tcPr>
            <w:tcW w:w="3108" w:type="dxa"/>
          </w:tcPr>
          <w:p w14:paraId="2BDE1521" w14:textId="705DEB09" w:rsidR="008448B4" w:rsidRPr="00B65DAF" w:rsidRDefault="00AE47F9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สินทรัพย์</w:t>
            </w:r>
            <w:r w:rsidR="008448B4"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สิทธิการใช้</w:t>
            </w:r>
          </w:p>
        </w:tc>
        <w:tc>
          <w:tcPr>
            <w:tcW w:w="1381" w:type="dxa"/>
          </w:tcPr>
          <w:p w14:paraId="01DD5F32" w14:textId="07A582D7" w:rsidR="008448B4" w:rsidRPr="00B65DAF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499AA3A" w14:textId="739933E4" w:rsidR="008448B4" w:rsidRPr="00B65DAF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243B3B" w14:textId="2901451E" w:rsidR="008448B4" w:rsidRPr="00B65DAF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  <w:r w:rsidR="00CD741D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,786</w:t>
            </w:r>
          </w:p>
        </w:tc>
        <w:tc>
          <w:tcPr>
            <w:tcW w:w="1404" w:type="dxa"/>
          </w:tcPr>
          <w:p w14:paraId="27010DD8" w14:textId="4BA7DD75" w:rsidR="008448B4" w:rsidRPr="00B65DAF" w:rsidRDefault="008757D3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  <w:r w:rsidR="00CC10BC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,786</w:t>
            </w:r>
          </w:p>
        </w:tc>
      </w:tr>
      <w:tr w:rsidR="008448B4" w:rsidRPr="00B65DAF" w14:paraId="02905EF4" w14:textId="77777777" w:rsidTr="00B65DAF">
        <w:tc>
          <w:tcPr>
            <w:tcW w:w="3108" w:type="dxa"/>
          </w:tcPr>
          <w:p w14:paraId="25536C90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b/>
                <w:bCs/>
                <w:color w:val="943634" w:themeColor="accent2" w:themeShade="BF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รวมสินทรัพย์</w:t>
            </w:r>
          </w:p>
        </w:tc>
        <w:tc>
          <w:tcPr>
            <w:tcW w:w="1381" w:type="dxa"/>
          </w:tcPr>
          <w:p w14:paraId="0C78A1EA" w14:textId="337976C5" w:rsidR="008448B4" w:rsidRPr="00B65DAF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  <w:r w:rsidR="009D44E9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,2</w:t>
            </w:r>
            <w:r w:rsidR="009D44E9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86</w:t>
            </w:r>
          </w:p>
        </w:tc>
        <w:tc>
          <w:tcPr>
            <w:tcW w:w="1485" w:type="dxa"/>
          </w:tcPr>
          <w:p w14:paraId="0AE83A12" w14:textId="1D552703" w:rsidR="008448B4" w:rsidRPr="00B65DAF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(3,045)</w:t>
            </w:r>
          </w:p>
        </w:tc>
        <w:tc>
          <w:tcPr>
            <w:tcW w:w="1485" w:type="dxa"/>
          </w:tcPr>
          <w:p w14:paraId="0A087087" w14:textId="433D4338" w:rsidR="008448B4" w:rsidRPr="00B65DAF" w:rsidRDefault="008757D3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61,49</w:t>
            </w:r>
            <w:r w:rsidR="009D44E9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04" w:type="dxa"/>
          </w:tcPr>
          <w:p w14:paraId="00D19010" w14:textId="61102C96" w:rsidR="008448B4" w:rsidRPr="00B65DAF" w:rsidRDefault="009D44E9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165,738</w:t>
            </w:r>
          </w:p>
        </w:tc>
      </w:tr>
      <w:tr w:rsidR="008448B4" w:rsidRPr="00B65DAF" w14:paraId="5A4EF826" w14:textId="77777777" w:rsidTr="00B65DAF">
        <w:tc>
          <w:tcPr>
            <w:tcW w:w="3108" w:type="dxa"/>
          </w:tcPr>
          <w:p w14:paraId="77975F66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0533D091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FD5033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9EA670C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5080050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2C9B4FF0" w14:textId="77777777" w:rsidTr="00B65DAF">
        <w:tc>
          <w:tcPr>
            <w:tcW w:w="3108" w:type="dxa"/>
          </w:tcPr>
          <w:p w14:paraId="2292B2A2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381" w:type="dxa"/>
          </w:tcPr>
          <w:p w14:paraId="70DBA8B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35E5948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4380FE73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6AE6D13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62C7D673" w14:textId="77777777" w:rsidTr="00B65DAF">
        <w:tc>
          <w:tcPr>
            <w:tcW w:w="3108" w:type="dxa"/>
          </w:tcPr>
          <w:p w14:paraId="5D568274" w14:textId="24F9B319" w:rsidR="008448B4" w:rsidRPr="00B65DAF" w:rsidRDefault="00403852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381" w:type="dxa"/>
          </w:tcPr>
          <w:p w14:paraId="5AD774EE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16ADB1A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2085B37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44433EAA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403852" w:rsidRPr="00B65DAF" w14:paraId="7F9CB58D" w14:textId="77777777" w:rsidTr="00B65DAF">
        <w:tc>
          <w:tcPr>
            <w:tcW w:w="3108" w:type="dxa"/>
          </w:tcPr>
          <w:p w14:paraId="2EF352F5" w14:textId="2D857684" w:rsidR="00403852" w:rsidRPr="00B65DAF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381" w:type="dxa"/>
          </w:tcPr>
          <w:p w14:paraId="47C24B1C" w14:textId="1C74B973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03C83D4E" w14:textId="755F389B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3E47B6E" w14:textId="673AF574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(8,088)</w:t>
            </w:r>
          </w:p>
        </w:tc>
        <w:tc>
          <w:tcPr>
            <w:tcW w:w="1404" w:type="dxa"/>
          </w:tcPr>
          <w:p w14:paraId="5F5FF73D" w14:textId="0D83BE37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403852" w:rsidRPr="00B65DAF" w14:paraId="58A305CE" w14:textId="77777777" w:rsidTr="00B65DAF">
        <w:tc>
          <w:tcPr>
            <w:tcW w:w="3108" w:type="dxa"/>
          </w:tcPr>
          <w:p w14:paraId="6C1D94E9" w14:textId="2B0157CA" w:rsidR="00403852" w:rsidRPr="00B65DAF" w:rsidRDefault="00403852" w:rsidP="00745415">
            <w:pPr>
              <w:pStyle w:val="block"/>
              <w:spacing w:after="0" w:line="240" w:lineRule="atLeast"/>
              <w:ind w:left="27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45E6A269" w14:textId="44FB3CFB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BF1620C" w14:textId="610B80D3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364B4046" w14:textId="65F545CD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15,061</w:t>
            </w:r>
          </w:p>
        </w:tc>
        <w:tc>
          <w:tcPr>
            <w:tcW w:w="1404" w:type="dxa"/>
          </w:tcPr>
          <w:p w14:paraId="7FED9611" w14:textId="250E3254" w:rsidR="00403852" w:rsidRPr="00B65DAF" w:rsidRDefault="009217DB" w:rsidP="009217D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15,061</w:t>
            </w:r>
          </w:p>
        </w:tc>
      </w:tr>
      <w:tr w:rsidR="008448B4" w:rsidRPr="00B65DAF" w14:paraId="793911B2" w14:textId="77777777" w:rsidTr="00B65DAF">
        <w:tc>
          <w:tcPr>
            <w:tcW w:w="3108" w:type="dxa"/>
          </w:tcPr>
          <w:p w14:paraId="277AD9B0" w14:textId="614A7DDF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381" w:type="dxa"/>
          </w:tcPr>
          <w:p w14:paraId="2EFDFB99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0A9DB12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6F462E1C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3C993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923438" w:rsidRPr="00B65DAF" w14:paraId="3D51D106" w14:textId="77777777" w:rsidTr="00B65DAF">
        <w:tc>
          <w:tcPr>
            <w:tcW w:w="3108" w:type="dxa"/>
          </w:tcPr>
          <w:p w14:paraId="3AA6FCF4" w14:textId="24E4824D" w:rsidR="00923438" w:rsidRPr="00B65DAF" w:rsidRDefault="00923438" w:rsidP="009A2EE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381" w:type="dxa"/>
          </w:tcPr>
          <w:p w14:paraId="3342F163" w14:textId="54A164E6" w:rsidR="00923438" w:rsidRPr="00B65DAF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2A332727" w14:textId="38D7CE9A" w:rsidR="00923438" w:rsidRPr="00B65DAF" w:rsidRDefault="00923438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0771C1E3" w14:textId="1BAE8525" w:rsidR="00923438" w:rsidRPr="00B65DAF" w:rsidRDefault="00CB32FD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54</w:t>
            </w:r>
            <w:r w:rsidR="00A02D79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,524</w:t>
            </w:r>
          </w:p>
        </w:tc>
        <w:tc>
          <w:tcPr>
            <w:tcW w:w="1404" w:type="dxa"/>
          </w:tcPr>
          <w:p w14:paraId="3227D637" w14:textId="0976B13D" w:rsidR="00923438" w:rsidRPr="00B65DAF" w:rsidRDefault="004C62AE" w:rsidP="008E5D1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54,524</w:t>
            </w:r>
          </w:p>
        </w:tc>
      </w:tr>
      <w:tr w:rsidR="008448B4" w:rsidRPr="00B65DAF" w14:paraId="4F757FDE" w14:textId="77777777" w:rsidTr="00B65DAF">
        <w:tc>
          <w:tcPr>
            <w:tcW w:w="3108" w:type="dxa"/>
          </w:tcPr>
          <w:p w14:paraId="06CCB33E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รวมหนี้สิน</w:t>
            </w:r>
          </w:p>
        </w:tc>
        <w:tc>
          <w:tcPr>
            <w:tcW w:w="1381" w:type="dxa"/>
          </w:tcPr>
          <w:p w14:paraId="7604FFC0" w14:textId="57797440" w:rsidR="008448B4" w:rsidRPr="00B65DAF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8,088</w:t>
            </w:r>
          </w:p>
        </w:tc>
        <w:tc>
          <w:tcPr>
            <w:tcW w:w="1485" w:type="dxa"/>
          </w:tcPr>
          <w:p w14:paraId="38D46BBA" w14:textId="696D91F1" w:rsidR="008448B4" w:rsidRPr="00B65DAF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85" w:type="dxa"/>
          </w:tcPr>
          <w:p w14:paraId="48358587" w14:textId="35ECB103" w:rsidR="008448B4" w:rsidRPr="00B65DAF" w:rsidRDefault="00923438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  <w:r w:rsidR="0001475E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3C5CAA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404" w:type="dxa"/>
          </w:tcPr>
          <w:p w14:paraId="48506668" w14:textId="0D82802A" w:rsidR="008448B4" w:rsidRPr="00B65DAF" w:rsidRDefault="00F15E64" w:rsidP="008E5D1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69</w:t>
            </w:r>
            <w:r w:rsidR="00923438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585</w:t>
            </w:r>
          </w:p>
        </w:tc>
      </w:tr>
      <w:tr w:rsidR="008448B4" w:rsidRPr="00B65DAF" w14:paraId="48670168" w14:textId="77777777" w:rsidTr="00B65DAF">
        <w:tc>
          <w:tcPr>
            <w:tcW w:w="3108" w:type="dxa"/>
          </w:tcPr>
          <w:p w14:paraId="69B74A8D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1" w:type="dxa"/>
          </w:tcPr>
          <w:p w14:paraId="37B3FA6F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0E9B4DCB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85" w:type="dxa"/>
          </w:tcPr>
          <w:p w14:paraId="77041393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404" w:type="dxa"/>
          </w:tcPr>
          <w:p w14:paraId="726FDC65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</w:tr>
      <w:tr w:rsidR="008448B4" w:rsidRPr="00B65DAF" w14:paraId="6F1899FC" w14:textId="77777777" w:rsidTr="00B65DAF">
        <w:tc>
          <w:tcPr>
            <w:tcW w:w="3108" w:type="dxa"/>
          </w:tcPr>
          <w:p w14:paraId="6B8C3B56" w14:textId="06C6496F" w:rsidR="008448B4" w:rsidRPr="00B65DAF" w:rsidRDefault="00D65B87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442E9E" w:rsidRPr="00B65D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สะสม</w:t>
            </w:r>
            <w:r w:rsidR="00442E9E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442E9E" w:rsidRPr="00B65D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442E9E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442E9E" w:rsidRPr="00B65DA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ยังไม่ได้จัดสรร</w:t>
            </w:r>
          </w:p>
        </w:tc>
        <w:tc>
          <w:tcPr>
            <w:tcW w:w="1381" w:type="dxa"/>
          </w:tcPr>
          <w:p w14:paraId="7DCD3392" w14:textId="1A96E45C" w:rsidR="008448B4" w:rsidRPr="00B65DAF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44406671" w14:textId="00252A8E" w:rsidR="008448B4" w:rsidRPr="00B65DAF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3,045</w:t>
            </w:r>
          </w:p>
        </w:tc>
        <w:tc>
          <w:tcPr>
            <w:tcW w:w="1485" w:type="dxa"/>
          </w:tcPr>
          <w:p w14:paraId="75A6E75F" w14:textId="2ABE3BC4" w:rsidR="008448B4" w:rsidRPr="00B65DAF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-</w:t>
            </w:r>
          </w:p>
        </w:tc>
        <w:tc>
          <w:tcPr>
            <w:tcW w:w="1404" w:type="dxa"/>
          </w:tcPr>
          <w:p w14:paraId="1F071E0D" w14:textId="5BBC3B68" w:rsidR="008448B4" w:rsidRPr="00B65DAF" w:rsidRDefault="004A680D" w:rsidP="00E52371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2,15</w:t>
            </w:r>
            <w:r w:rsidR="00DB3C3C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,6</w:t>
            </w:r>
            <w:r w:rsidR="00DB3C3C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90</w:t>
            </w:r>
          </w:p>
        </w:tc>
      </w:tr>
      <w:tr w:rsidR="008448B4" w:rsidRPr="00B65DAF" w14:paraId="75CD0205" w14:textId="77777777" w:rsidTr="00B65DAF">
        <w:trPr>
          <w:trHeight w:val="198"/>
        </w:trPr>
        <w:tc>
          <w:tcPr>
            <w:tcW w:w="3108" w:type="dxa"/>
          </w:tcPr>
          <w:p w14:paraId="1DD83A68" w14:textId="77777777" w:rsidR="008448B4" w:rsidRPr="00B65DAF" w:rsidRDefault="008448B4" w:rsidP="009041C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381" w:type="dxa"/>
          </w:tcPr>
          <w:p w14:paraId="0B4563F4" w14:textId="3D82338F" w:rsidR="008448B4" w:rsidRPr="00B65DAF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2,155,645</w:t>
            </w:r>
          </w:p>
        </w:tc>
        <w:tc>
          <w:tcPr>
            <w:tcW w:w="1485" w:type="dxa"/>
          </w:tcPr>
          <w:p w14:paraId="001835A7" w14:textId="7416D8CC" w:rsidR="008448B4" w:rsidRPr="00B65DAF" w:rsidRDefault="00ED7970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3,</w:t>
            </w:r>
            <w:r w:rsidR="005F1FF5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045</w:t>
            </w:r>
          </w:p>
        </w:tc>
        <w:tc>
          <w:tcPr>
            <w:tcW w:w="1485" w:type="dxa"/>
          </w:tcPr>
          <w:p w14:paraId="3BCEE903" w14:textId="61B08076" w:rsidR="008448B4" w:rsidRPr="00B65DAF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04" w:type="dxa"/>
          </w:tcPr>
          <w:p w14:paraId="0BCDEB6A" w14:textId="27D91C89" w:rsidR="008448B4" w:rsidRPr="00B65DAF" w:rsidRDefault="005F1FF5" w:rsidP="00E52371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2,15</w:t>
            </w:r>
            <w:r w:rsidR="00DB3C3C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B3C3C" w:rsidRPr="00B65DA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690</w:t>
            </w:r>
          </w:p>
        </w:tc>
      </w:tr>
      <w:bookmarkEnd w:id="2"/>
      <w:bookmarkEnd w:id="6"/>
    </w:tbl>
    <w:p w14:paraId="029AAB0B" w14:textId="77777777" w:rsidR="005016B8" w:rsidRPr="00CF3114" w:rsidRDefault="005016B8" w:rsidP="00B65DAF">
      <w:pPr>
        <w:tabs>
          <w:tab w:val="left" w:pos="1701"/>
        </w:tabs>
        <w:spacing w:line="240" w:lineRule="auto"/>
        <w:jc w:val="thaiDistribute"/>
        <w:rPr>
          <w:rFonts w:ascii="Browallia New" w:eastAsia="Arial Unicode MS" w:hAnsi="Browallia New" w:cs="Browallia New"/>
          <w:sz w:val="32"/>
          <w:szCs w:val="32"/>
        </w:rPr>
      </w:pPr>
    </w:p>
    <w:p w14:paraId="39FD897F" w14:textId="35F099AD" w:rsidR="0024493A" w:rsidRPr="00B65DAF" w:rsidRDefault="0024493A" w:rsidP="00B65DAF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B65DAF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4E90A3C1" w14:textId="77777777" w:rsidR="0024493A" w:rsidRPr="00B65DAF" w:rsidRDefault="0024493A" w:rsidP="00B65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1DE6FC0E" w14:textId="1E6199BF" w:rsidR="0024493A" w:rsidRPr="00B65DAF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 w:hanging="6"/>
        <w:jc w:val="thaiDistribute"/>
        <w:rPr>
          <w:rFonts w:ascii="Browallia New" w:hAnsi="Browallia New" w:cs="Browallia New"/>
          <w:sz w:val="28"/>
          <w:szCs w:val="28"/>
        </w:rPr>
      </w:pPr>
      <w:r w:rsidRPr="00B65DAF">
        <w:rPr>
          <w:rFonts w:ascii="Browallia New" w:hAnsi="Browallia New" w:cs="Browallia New" w:hint="cs"/>
          <w:sz w:val="28"/>
          <w:szCs w:val="28"/>
          <w:cs/>
        </w:rPr>
        <w:t>ในการจัดทำงบการเงินระหว่างกาล ฝ่ายบริหาร</w:t>
      </w:r>
      <w:r w:rsidR="00D656F2" w:rsidRPr="00B65DAF">
        <w:rPr>
          <w:rFonts w:ascii="Browallia New" w:hAnsi="Browallia New" w:cs="Browallia New" w:hint="cs"/>
          <w:sz w:val="28"/>
          <w:szCs w:val="28"/>
          <w:cs/>
        </w:rPr>
        <w:t>ต้อง</w:t>
      </w:r>
      <w:r w:rsidRPr="00B65DAF">
        <w:rPr>
          <w:rFonts w:ascii="Browallia New" w:hAnsi="Browallia New" w:cs="Browallia New" w:hint="cs"/>
          <w:sz w:val="28"/>
          <w:szCs w:val="28"/>
          <w:cs/>
        </w:rPr>
        <w:t>ใช้ดุลยพินิจ การประมาณการ และ</w:t>
      </w:r>
      <w:r w:rsidR="00D64B26" w:rsidRPr="00B65DAF">
        <w:rPr>
          <w:rFonts w:ascii="Browallia New" w:hAnsi="Browallia New" w:cs="Browallia New" w:hint="cs"/>
          <w:sz w:val="28"/>
          <w:szCs w:val="28"/>
          <w:cs/>
        </w:rPr>
        <w:t>กำหนด</w:t>
      </w:r>
      <w:r w:rsidRPr="00B65DAF">
        <w:rPr>
          <w:rFonts w:ascii="Browallia New" w:hAnsi="Browallia New" w:cs="Browallia New" w:hint="cs"/>
          <w:sz w:val="28"/>
          <w:szCs w:val="28"/>
          <w:cs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B65DAF">
        <w:rPr>
          <w:rFonts w:ascii="Browallia New" w:hAnsi="Browallia New" w:cs="Browallia New" w:hint="cs"/>
          <w:sz w:val="28"/>
          <w:szCs w:val="28"/>
          <w:cs/>
        </w:rPr>
        <w:t xml:space="preserve">            </w:t>
      </w:r>
      <w:r w:rsidRPr="00B65DAF">
        <w:rPr>
          <w:rFonts w:ascii="Browallia New" w:hAnsi="Browallia New" w:cs="Browallia New" w:hint="cs"/>
          <w:sz w:val="28"/>
          <w:szCs w:val="28"/>
          <w:cs/>
        </w:rPr>
        <w:t xml:space="preserve">ดุลยพินิจการประมาณการ และข้อสมมติฐานที่จัดทำโดยฝ่ายบริหาร </w:t>
      </w:r>
    </w:p>
    <w:p w14:paraId="41606FDD" w14:textId="77777777" w:rsidR="0024493A" w:rsidRPr="00B65DAF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</w:p>
    <w:p w14:paraId="2BB055C4" w14:textId="1ED10943" w:rsidR="0024493A" w:rsidRPr="00B65DAF" w:rsidRDefault="0024493A" w:rsidP="00B65DAF">
      <w:pPr>
        <w:tabs>
          <w:tab w:val="clear" w:pos="227"/>
          <w:tab w:val="clear" w:pos="454"/>
          <w:tab w:val="left" w:pos="630"/>
        </w:tabs>
        <w:spacing w:line="240" w:lineRule="auto"/>
        <w:ind w:left="432"/>
        <w:jc w:val="thaiDistribute"/>
        <w:rPr>
          <w:rFonts w:ascii="Browallia New" w:hAnsi="Browallia New" w:cs="Browallia New"/>
          <w:sz w:val="28"/>
          <w:szCs w:val="28"/>
        </w:rPr>
      </w:pPr>
      <w:r w:rsidRPr="00B65DAF">
        <w:rPr>
          <w:rFonts w:ascii="Browallia New" w:hAnsi="Browallia New" w:cs="Browallia New" w:hint="cs"/>
          <w:sz w:val="28"/>
          <w:szCs w:val="28"/>
          <w:cs/>
        </w:rPr>
        <w:t>การใช้ดุลยพินิจ การประมาณการ และ</w:t>
      </w:r>
      <w:r w:rsidR="00D64B26" w:rsidRPr="00B65DAF">
        <w:rPr>
          <w:rFonts w:ascii="Browallia New" w:hAnsi="Browallia New" w:cs="Browallia New" w:hint="cs"/>
          <w:sz w:val="28"/>
          <w:szCs w:val="28"/>
          <w:cs/>
        </w:rPr>
        <w:t>การกำหนด</w:t>
      </w:r>
      <w:r w:rsidRPr="00B65DAF">
        <w:rPr>
          <w:rFonts w:ascii="Browallia New" w:hAnsi="Browallia New" w:cs="Browallia New" w:hint="cs"/>
          <w:sz w:val="28"/>
          <w:szCs w:val="28"/>
          <w:cs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B65DAF">
        <w:rPr>
          <w:rFonts w:ascii="Browallia New" w:hAnsi="Browallia New" w:cs="Browallia New" w:hint="cs"/>
          <w:sz w:val="28"/>
          <w:szCs w:val="28"/>
          <w:cs/>
        </w:rPr>
        <w:t xml:space="preserve"> ถือตามหลักเกณฑ์</w:t>
      </w:r>
      <w:r w:rsidR="00272ACD" w:rsidRPr="00B65DAF">
        <w:rPr>
          <w:rFonts w:ascii="Browallia New" w:hAnsi="Browallia New" w:cs="Browallia New" w:hint="cs"/>
          <w:sz w:val="28"/>
          <w:szCs w:val="28"/>
          <w:cs/>
        </w:rPr>
        <w:t>ที่ใ</w:t>
      </w:r>
      <w:r w:rsidRPr="00B65DAF">
        <w:rPr>
          <w:rFonts w:ascii="Browallia New" w:hAnsi="Browallia New" w:cs="Browallia New" w:hint="cs"/>
          <w:sz w:val="28"/>
          <w:szCs w:val="28"/>
          <w:cs/>
        </w:rPr>
        <w:t>ช้เช่นเดียวกับ</w:t>
      </w:r>
      <w:r w:rsidR="00E943E2" w:rsidRPr="00B65DAF">
        <w:rPr>
          <w:rFonts w:ascii="Browallia New" w:hAnsi="Browallia New" w:cs="Browallia New" w:hint="cs"/>
          <w:sz w:val="28"/>
          <w:szCs w:val="28"/>
          <w:cs/>
        </w:rPr>
        <w:t>การจัดทำ</w:t>
      </w:r>
      <w:r w:rsidRPr="00B65DAF">
        <w:rPr>
          <w:rFonts w:ascii="Browallia New" w:hAnsi="Browallia New" w:cs="Browallia New" w:hint="cs"/>
          <w:sz w:val="28"/>
          <w:szCs w:val="28"/>
          <w:cs/>
        </w:rPr>
        <w:t xml:space="preserve">งบการเงินประจำปีสิ้นสุดวันที่ </w:t>
      </w:r>
      <w:r w:rsidRPr="00B65DAF">
        <w:rPr>
          <w:rFonts w:ascii="Browallia New" w:hAnsi="Browallia New" w:cs="Browallia New" w:hint="cs"/>
          <w:sz w:val="28"/>
          <w:szCs w:val="28"/>
          <w:lang w:val="en-GB"/>
        </w:rPr>
        <w:t>31</w:t>
      </w:r>
      <w:r w:rsidRPr="00B65DAF">
        <w:rPr>
          <w:rFonts w:ascii="Browallia New" w:hAnsi="Browallia New" w:cs="Browallia New" w:hint="cs"/>
          <w:sz w:val="28"/>
          <w:szCs w:val="28"/>
          <w:cs/>
        </w:rPr>
        <w:t xml:space="preserve"> ธันวาคม </w:t>
      </w:r>
      <w:r w:rsidRPr="00B65DAF">
        <w:rPr>
          <w:rFonts w:ascii="Browallia New" w:hAnsi="Browallia New" w:cs="Browallia New" w:hint="cs"/>
          <w:sz w:val="28"/>
          <w:szCs w:val="28"/>
          <w:lang w:val="en-GB"/>
        </w:rPr>
        <w:t>2562</w:t>
      </w:r>
    </w:p>
    <w:p w14:paraId="50E5B5C8" w14:textId="128C60C9" w:rsidR="009F0816" w:rsidRDefault="009F0816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E69BC63" w14:textId="296CF2BD" w:rsidR="00B65DAF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3A90F28" w14:textId="17B74AD9" w:rsidR="00B65DAF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DBF2E16" w14:textId="0E35C3BA" w:rsidR="00B65DAF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FA2810D" w14:textId="77777777" w:rsidR="003601D9" w:rsidRDefault="003601D9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D515FAC" w14:textId="77777777" w:rsidR="00B65DAF" w:rsidRDefault="00B65DAF" w:rsidP="00E2335F">
      <w:pPr>
        <w:tabs>
          <w:tab w:val="clear" w:pos="454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FA24356" w14:textId="5085C2F1" w:rsidR="005753E0" w:rsidRPr="00B65DAF" w:rsidRDefault="005753E0" w:rsidP="002E76A4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65DAF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รายกา</w:t>
      </w:r>
      <w:r w:rsidR="00FF001F" w:rsidRPr="00B65DAF">
        <w:rPr>
          <w:rFonts w:ascii="Browallia New" w:hAnsi="Browallia New" w:cs="Browallia New"/>
          <w:b/>
          <w:bCs/>
          <w:sz w:val="28"/>
          <w:szCs w:val="28"/>
          <w:cs/>
        </w:rPr>
        <w:t>ร</w:t>
      </w:r>
      <w:r w:rsidRPr="00B65DAF">
        <w:rPr>
          <w:rFonts w:ascii="Browallia New" w:hAnsi="Browallia New" w:cs="Browallia New"/>
          <w:b/>
          <w:bCs/>
          <w:sz w:val="28"/>
          <w:szCs w:val="28"/>
          <w:cs/>
        </w:rPr>
        <w:t>กับบุคคลและบริษัทที่เกี่ยวข้องกัน</w:t>
      </w:r>
      <w:r w:rsidR="00B91C02" w:rsidRPr="00B65DAF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EFE35A7" w14:textId="77777777" w:rsidR="005753E0" w:rsidRPr="00835023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 New" w:hAnsi="Browallia New" w:cs="Browallia New"/>
          <w:sz w:val="16"/>
          <w:szCs w:val="16"/>
          <w:cs/>
        </w:rPr>
      </w:pPr>
    </w:p>
    <w:p w14:paraId="495D0170" w14:textId="64AE3E81" w:rsidR="00ED0B2B" w:rsidRPr="00CF3114" w:rsidRDefault="005753E0" w:rsidP="00041D98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บริษัทมีรายการบัญชีที่</w:t>
      </w:r>
      <w:r w:rsidR="00BD2AEF" w:rsidRPr="00CF3114">
        <w:rPr>
          <w:rFonts w:ascii="Browallia New" w:hAnsi="Browallia New" w:cs="Browallia New" w:hint="cs"/>
          <w:sz w:val="28"/>
          <w:szCs w:val="28"/>
          <w:cs/>
        </w:rPr>
        <w:t>สำคัญ</w:t>
      </w:r>
      <w:r w:rsidRPr="00CF3114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</w:t>
      </w:r>
      <w:r w:rsidR="00BD2AEF" w:rsidRPr="00CF3114">
        <w:rPr>
          <w:rFonts w:ascii="Browallia New" w:hAnsi="Browallia New" w:cs="Browallia New" w:hint="cs"/>
          <w:sz w:val="28"/>
          <w:szCs w:val="28"/>
          <w:cs/>
        </w:rPr>
        <w:t>บางส่วน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บริษัทเหล่านี้เกี่ยวข้องกันโดยการมีผู้ถือหุ้น</w:t>
      </w:r>
      <w:r w:rsidR="00375569"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และหรือกรรมการร่วมกัน ดังนั้น</w:t>
      </w:r>
      <w:r w:rsidR="00375569"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</w:t>
      </w:r>
      <w:r w:rsidR="004B05D2" w:rsidRPr="00CF311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เกิดขึ้นกับบุคคลหรือบริษัทที่ไม่เกี่ยวข้องกัน</w:t>
      </w:r>
    </w:p>
    <w:p w14:paraId="7BDEED66" w14:textId="77777777" w:rsidR="00510DDD" w:rsidRPr="00835023" w:rsidRDefault="00510DDD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  <w:sz w:val="16"/>
          <w:szCs w:val="16"/>
        </w:rPr>
      </w:pPr>
    </w:p>
    <w:p w14:paraId="543FC9FC" w14:textId="4CFA5E5B" w:rsidR="003A2A4B" w:rsidRPr="00CF3114" w:rsidRDefault="005753E0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864008" w:rsidRPr="00CF3114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CF3114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6C7D69" w:rsidRPr="00CF3114">
        <w:rPr>
          <w:rFonts w:ascii="Browallia New" w:hAnsi="Browallia New" w:cs="Browallia New"/>
          <w:sz w:val="28"/>
          <w:szCs w:val="28"/>
          <w:cs/>
        </w:rPr>
        <w:t>งวดสามเดือน</w:t>
      </w:r>
      <w:r w:rsidR="00A378F5" w:rsidRPr="00CF3114">
        <w:rPr>
          <w:rFonts w:ascii="Browallia New" w:hAnsi="Browallia New" w:cs="Browallia New"/>
          <w:sz w:val="28"/>
          <w:szCs w:val="28"/>
          <w:cs/>
        </w:rPr>
        <w:t>สิ้น</w:t>
      </w:r>
      <w:r w:rsidR="006C7D69" w:rsidRPr="00CF3114">
        <w:rPr>
          <w:rFonts w:ascii="Browallia New" w:hAnsi="Browallia New" w:cs="Browallia New"/>
          <w:sz w:val="28"/>
          <w:szCs w:val="28"/>
          <w:cs/>
        </w:rPr>
        <w:t xml:space="preserve">สุดวันที่ </w:t>
      </w:r>
      <w:r w:rsidR="00FB7DE0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FB7DE0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FB7DE0" w:rsidRPr="00CF3114">
        <w:rPr>
          <w:rFonts w:ascii="Browallia New" w:hAnsi="Browallia New" w:cs="Browallia New"/>
          <w:sz w:val="28"/>
          <w:szCs w:val="28"/>
          <w:cs/>
        </w:rPr>
        <w:t>มีนาคม</w:t>
      </w:r>
      <w:r w:rsidR="00836AB7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6AB7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7DE0" w:rsidRPr="00CF311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FB7DE0" w:rsidRPr="00CF31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0D6FC13" w14:textId="77777777" w:rsidR="009F043E" w:rsidRPr="00CF3114" w:rsidRDefault="009F043E" w:rsidP="009F0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648"/>
        </w:tabs>
        <w:spacing w:line="240" w:lineRule="auto"/>
        <w:ind w:left="414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72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14"/>
        <w:gridCol w:w="1152"/>
      </w:tblGrid>
      <w:tr w:rsidR="00A378F5" w:rsidRPr="00CF3114" w14:paraId="6DB92F3B" w14:textId="77777777" w:rsidTr="00DB75D0">
        <w:trPr>
          <w:tblHeader/>
        </w:trPr>
        <w:tc>
          <w:tcPr>
            <w:tcW w:w="2294" w:type="dxa"/>
          </w:tcPr>
          <w:p w14:paraId="74F2380B" w14:textId="273BE25D" w:rsidR="009B5201" w:rsidRPr="00CF3114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7" w:name="_Hlk529887476"/>
            <w:bookmarkStart w:id="8" w:name="_Hlk529887570"/>
          </w:p>
        </w:tc>
        <w:tc>
          <w:tcPr>
            <w:tcW w:w="2344" w:type="dxa"/>
          </w:tcPr>
          <w:p w14:paraId="0B5CE600" w14:textId="77777777" w:rsidR="00A378F5" w:rsidRPr="00CF3114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05F045FA" w14:textId="77777777" w:rsidR="00A378F5" w:rsidRPr="00CF3114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A378F5" w:rsidRPr="00CF3114" w14:paraId="7C4E5084" w14:textId="77777777" w:rsidTr="00DB75D0">
        <w:trPr>
          <w:tblHeader/>
        </w:trPr>
        <w:tc>
          <w:tcPr>
            <w:tcW w:w="2294" w:type="dxa"/>
          </w:tcPr>
          <w:p w14:paraId="7455D91A" w14:textId="77777777" w:rsidR="00A378F5" w:rsidRPr="00CF3114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CF3114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CF3114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2E0B2319" w14:textId="77777777" w:rsidR="00A378F5" w:rsidRPr="00CF3114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9F165C" w:rsidRPr="00CF3114" w14:paraId="437F1141" w14:textId="77777777" w:rsidTr="00DB75D0">
        <w:trPr>
          <w:tblHeader/>
        </w:trPr>
        <w:tc>
          <w:tcPr>
            <w:tcW w:w="2294" w:type="dxa"/>
          </w:tcPr>
          <w:p w14:paraId="6373E15F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34" w:type="dxa"/>
            <w:gridSpan w:val="4"/>
          </w:tcPr>
          <w:p w14:paraId="7C116C92" w14:textId="4FA66996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มีนาคม</w:t>
            </w:r>
          </w:p>
        </w:tc>
      </w:tr>
      <w:tr w:rsidR="009F165C" w:rsidRPr="00CF3114" w14:paraId="48EE10B0" w14:textId="77777777" w:rsidTr="00DB75D0">
        <w:trPr>
          <w:tblHeader/>
        </w:trPr>
        <w:tc>
          <w:tcPr>
            <w:tcW w:w="2294" w:type="dxa"/>
          </w:tcPr>
          <w:p w14:paraId="7CC5B9F5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2A56046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556A9538" w14:textId="5317BC0D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1114" w:type="dxa"/>
          </w:tcPr>
          <w:p w14:paraId="74EB6985" w14:textId="5AE2E7AD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152" w:type="dxa"/>
          </w:tcPr>
          <w:p w14:paraId="063C0DE7" w14:textId="74F16BFC" w:rsidR="009F165C" w:rsidRPr="00CF3114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</w:tr>
      <w:tr w:rsidR="009F165C" w:rsidRPr="00CF3114" w14:paraId="51F1C79A" w14:textId="77777777" w:rsidTr="00DB75D0">
        <w:tc>
          <w:tcPr>
            <w:tcW w:w="2294" w:type="dxa"/>
          </w:tcPr>
          <w:p w14:paraId="70030B7F" w14:textId="3ECE4B6C" w:rsidR="009F165C" w:rsidRPr="00CF3114" w:rsidRDefault="009F165C" w:rsidP="009F165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3FDD05FE" w14:textId="77777777" w:rsidR="009F165C" w:rsidRPr="00CF3114" w:rsidRDefault="009F165C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D3BA8AF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4C2F906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16D81E8B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C187948" w14:textId="77777777" w:rsidR="009F165C" w:rsidRPr="00CF3114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1552" w:rsidRPr="00CF3114" w14:paraId="13DDFEDB" w14:textId="77777777" w:rsidTr="00DB75D0">
        <w:tc>
          <w:tcPr>
            <w:tcW w:w="2294" w:type="dxa"/>
          </w:tcPr>
          <w:p w14:paraId="5A233017" w14:textId="0B303A24" w:rsidR="00371552" w:rsidRPr="00CF3114" w:rsidRDefault="00371552" w:rsidP="009F165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12F8B634" w14:textId="77777777" w:rsidR="00371552" w:rsidRPr="00CF3114" w:rsidRDefault="00371552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A72A62E" w14:textId="77777777" w:rsidR="00371552" w:rsidRPr="00CF3114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B5E22E1" w14:textId="77777777" w:rsidR="00371552" w:rsidRPr="00CF3114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756CE85A" w14:textId="77777777" w:rsidR="00371552" w:rsidRPr="00CF3114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6E1AC3FF" w14:textId="77777777" w:rsidR="00371552" w:rsidRPr="00CF3114" w:rsidRDefault="00371552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1524" w:rsidRPr="00CF3114" w14:paraId="0F391F92" w14:textId="77777777" w:rsidTr="00DB75D0">
        <w:tc>
          <w:tcPr>
            <w:tcW w:w="2294" w:type="dxa"/>
          </w:tcPr>
          <w:p w14:paraId="4E201784" w14:textId="77777777" w:rsidR="00F11524" w:rsidRPr="00CF3114" w:rsidRDefault="00F11524" w:rsidP="00F1152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F11524" w:rsidRPr="00CF3114" w:rsidRDefault="00F11524" w:rsidP="00F115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7122CD3F" w:rsidR="00F11524" w:rsidRPr="00CF3114" w:rsidRDefault="00F11524" w:rsidP="00F115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49EE29B8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F77C539" w14:textId="777A8021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198</w:t>
            </w:r>
          </w:p>
        </w:tc>
        <w:tc>
          <w:tcPr>
            <w:tcW w:w="1152" w:type="dxa"/>
          </w:tcPr>
          <w:p w14:paraId="60D61038" w14:textId="3740C29B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179</w:t>
            </w:r>
          </w:p>
        </w:tc>
      </w:tr>
      <w:tr w:rsidR="00F11524" w:rsidRPr="00CF3114" w14:paraId="52A351A6" w14:textId="77777777" w:rsidTr="00DB75D0">
        <w:tc>
          <w:tcPr>
            <w:tcW w:w="2294" w:type="dxa"/>
          </w:tcPr>
          <w:p w14:paraId="43832FF1" w14:textId="77777777" w:rsidR="00F11524" w:rsidRPr="00CF3114" w:rsidRDefault="00F11524" w:rsidP="00F1152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AD317F4" w14:textId="77777777" w:rsidR="00F11524" w:rsidRPr="00CF3114" w:rsidRDefault="00F11524" w:rsidP="00F115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5F28D209" w:rsidR="00F11524" w:rsidRPr="00CF3114" w:rsidRDefault="00F11524" w:rsidP="00F1152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60986799" w14:textId="50C362C4" w:rsidR="00F11524" w:rsidRPr="00CF3114" w:rsidRDefault="00F11524" w:rsidP="00F1152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  <w:tc>
          <w:tcPr>
            <w:tcW w:w="1114" w:type="dxa"/>
            <w:shd w:val="clear" w:color="auto" w:fill="auto"/>
          </w:tcPr>
          <w:p w14:paraId="51CB4441" w14:textId="3192683A" w:rsidR="00F11524" w:rsidRPr="00CF3114" w:rsidRDefault="00F11524" w:rsidP="00F1152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152" w:type="dxa"/>
          </w:tcPr>
          <w:p w14:paraId="7E064C20" w14:textId="4A767C50" w:rsidR="00F11524" w:rsidRPr="00CF3114" w:rsidRDefault="00F11524" w:rsidP="00F11524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120</w:t>
            </w:r>
          </w:p>
        </w:tc>
      </w:tr>
      <w:tr w:rsidR="00F11524" w:rsidRPr="00CF3114" w14:paraId="12E81169" w14:textId="77777777" w:rsidTr="00DB75D0">
        <w:tc>
          <w:tcPr>
            <w:tcW w:w="2294" w:type="dxa"/>
          </w:tcPr>
          <w:p w14:paraId="3164C0E3" w14:textId="44DB165C" w:rsidR="00F11524" w:rsidRPr="00CF3114" w:rsidRDefault="00F11524" w:rsidP="00F1152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F11524" w:rsidRPr="00CF3114" w:rsidRDefault="00F11524" w:rsidP="00F11524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3C0E8FB1" w:rsidR="00F11524" w:rsidRPr="00CF3114" w:rsidRDefault="00F11524" w:rsidP="00F11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72B0DAC2" w:rsidR="00F11524" w:rsidRPr="00CF3114" w:rsidRDefault="00F11524" w:rsidP="00F11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970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0EFABC5" w14:textId="58B544D2" w:rsidR="00F11524" w:rsidRPr="00CF3114" w:rsidRDefault="00F11524" w:rsidP="00F11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9D6993" w14:textId="3E8BF842" w:rsidR="00F11524" w:rsidRPr="00CF3114" w:rsidRDefault="00F11524" w:rsidP="00F115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11524" w:rsidRPr="00CF3114" w14:paraId="27D6DA6D" w14:textId="77777777" w:rsidTr="00DB75D0">
        <w:tc>
          <w:tcPr>
            <w:tcW w:w="2294" w:type="dxa"/>
          </w:tcPr>
          <w:p w14:paraId="6BF096EC" w14:textId="77777777" w:rsidR="00F11524" w:rsidRPr="00CF3114" w:rsidRDefault="00F11524" w:rsidP="00F1152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F11524" w:rsidRPr="00CF3114" w:rsidRDefault="00F11524" w:rsidP="00F115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15AB4CC6" w:rsidR="00F11524" w:rsidRPr="00CF3114" w:rsidRDefault="00F11524" w:rsidP="00F11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134" w:type="dxa"/>
            <w:vAlign w:val="bottom"/>
          </w:tcPr>
          <w:p w14:paraId="7CA77309" w14:textId="05C5315A" w:rsidR="00F11524" w:rsidRPr="00CF3114" w:rsidRDefault="00F11524" w:rsidP="00F11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1,090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EF50965" w14:textId="3D1E1EA1" w:rsidR="00F11524" w:rsidRPr="00CF3114" w:rsidRDefault="00F11524" w:rsidP="00F11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152" w:type="dxa"/>
            <w:vAlign w:val="bottom"/>
          </w:tcPr>
          <w:p w14:paraId="59763B89" w14:textId="1ABFC4BC" w:rsidR="00F11524" w:rsidRPr="00CF3114" w:rsidRDefault="00F11524" w:rsidP="00F115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299</w:t>
            </w:r>
          </w:p>
        </w:tc>
      </w:tr>
      <w:tr w:rsidR="00F11524" w:rsidRPr="00CF3114" w14:paraId="1BF7CB14" w14:textId="77777777" w:rsidTr="00835023">
        <w:trPr>
          <w:trHeight w:val="167"/>
        </w:trPr>
        <w:tc>
          <w:tcPr>
            <w:tcW w:w="2294" w:type="dxa"/>
          </w:tcPr>
          <w:p w14:paraId="78865166" w14:textId="77777777" w:rsidR="00F11524" w:rsidRPr="00CF3114" w:rsidRDefault="00F11524" w:rsidP="00F1152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F11524" w:rsidRPr="00CF3114" w:rsidRDefault="00F11524" w:rsidP="00F115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9E22B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5F67BCA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1524" w:rsidRPr="00CF3114" w14:paraId="7BF981CF" w14:textId="77777777" w:rsidTr="00DB75D0">
        <w:tc>
          <w:tcPr>
            <w:tcW w:w="2294" w:type="dxa"/>
          </w:tcPr>
          <w:p w14:paraId="1CCB3209" w14:textId="25417A2D" w:rsidR="00F11524" w:rsidRPr="00CF3114" w:rsidRDefault="00F11524" w:rsidP="00F1152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F11524" w:rsidRPr="00CF3114" w:rsidRDefault="00F11524" w:rsidP="00F115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4733048A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B41F24F" w14:textId="77777777" w:rsidR="00F11524" w:rsidRPr="00CF3114" w:rsidRDefault="00F11524" w:rsidP="00F11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0B32" w:rsidRPr="00CF3114" w14:paraId="2FFB5BC4" w14:textId="77777777" w:rsidTr="00DB75D0">
        <w:tc>
          <w:tcPr>
            <w:tcW w:w="2294" w:type="dxa"/>
          </w:tcPr>
          <w:p w14:paraId="1748AB0D" w14:textId="4D481172" w:rsidR="00280B32" w:rsidRPr="00CF3114" w:rsidRDefault="00280B32" w:rsidP="00280B32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9D6D1A3" w14:textId="21A47DC6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6AD65326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0C1B2C5" w14:textId="4473024E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71F3EF41" w14:textId="17654004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105</w:t>
            </w:r>
          </w:p>
        </w:tc>
        <w:tc>
          <w:tcPr>
            <w:tcW w:w="1152" w:type="dxa"/>
            <w:vAlign w:val="bottom"/>
          </w:tcPr>
          <w:p w14:paraId="362E7997" w14:textId="5612F4E9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123</w:t>
            </w:r>
          </w:p>
        </w:tc>
      </w:tr>
      <w:tr w:rsidR="00280B32" w:rsidRPr="00CF3114" w14:paraId="726096C8" w14:textId="77777777" w:rsidTr="00DB75D0">
        <w:tc>
          <w:tcPr>
            <w:tcW w:w="2294" w:type="dxa"/>
          </w:tcPr>
          <w:p w14:paraId="00D5749A" w14:textId="77777777" w:rsidR="00280B32" w:rsidRPr="00CF3114" w:rsidRDefault="00280B32" w:rsidP="00280B3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D3B340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90A041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0B32" w:rsidRPr="00CF3114" w14:paraId="4AB96E2F" w14:textId="77777777" w:rsidTr="00DB75D0">
        <w:tc>
          <w:tcPr>
            <w:tcW w:w="2294" w:type="dxa"/>
            <w:shd w:val="clear" w:color="auto" w:fill="auto"/>
          </w:tcPr>
          <w:p w14:paraId="0BE8AAF8" w14:textId="427C65C5" w:rsidR="00280B32" w:rsidRPr="00CF3114" w:rsidRDefault="00280B32" w:rsidP="00280B3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  <w:shd w:val="clear" w:color="auto" w:fill="auto"/>
          </w:tcPr>
          <w:p w14:paraId="77F3AC87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2EBF56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E6F2FAA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1A847C67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A5479E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0B32" w:rsidRPr="00CF3114" w14:paraId="6CDE9399" w14:textId="77777777" w:rsidTr="00DB75D0">
        <w:tc>
          <w:tcPr>
            <w:tcW w:w="2294" w:type="dxa"/>
            <w:shd w:val="clear" w:color="auto" w:fill="auto"/>
          </w:tcPr>
          <w:p w14:paraId="46C4EF98" w14:textId="6A08353B" w:rsidR="00280B32" w:rsidRPr="00CF3114" w:rsidRDefault="00280B32" w:rsidP="00280B32">
            <w:pPr>
              <w:pStyle w:val="a3"/>
              <w:tabs>
                <w:tab w:val="clear" w:pos="1080"/>
                <w:tab w:val="left" w:pos="113"/>
              </w:tabs>
              <w:ind w:left="382" w:right="-113" w:hanging="14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C2870FD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835A6D" w14:textId="3B40B6C4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0CA22" w14:textId="56C470D9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2C75F95" w14:textId="2FD55C3B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AA99E4" w14:textId="377B3BDB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1</w:t>
            </w:r>
          </w:p>
        </w:tc>
      </w:tr>
      <w:tr w:rsidR="00280B32" w:rsidRPr="00CF3114" w14:paraId="2BBE315E" w14:textId="77777777" w:rsidTr="00DB75D0">
        <w:tc>
          <w:tcPr>
            <w:tcW w:w="2294" w:type="dxa"/>
            <w:shd w:val="clear" w:color="auto" w:fill="auto"/>
          </w:tcPr>
          <w:p w14:paraId="3E4555BD" w14:textId="133E2257" w:rsidR="00280B32" w:rsidRPr="00CF3114" w:rsidRDefault="00280B32" w:rsidP="00280B32">
            <w:pPr>
              <w:pStyle w:val="a3"/>
              <w:tabs>
                <w:tab w:val="clear" w:pos="1080"/>
                <w:tab w:val="left" w:pos="113"/>
              </w:tabs>
              <w:ind w:right="-113"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04F71406" w14:textId="3303D2B9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7CDEC" w14:textId="0368ABF2" w:rsidR="00280B32" w:rsidRPr="00CF3114" w:rsidRDefault="003F09D3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3A2DD" w14:textId="0A09F5CF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0FBC0BE" w14:textId="3441D6DF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E054D" w14:textId="3B27C511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80B32" w:rsidRPr="00CF3114" w14:paraId="2BDBD079" w14:textId="77777777" w:rsidTr="00DB75D0">
        <w:tc>
          <w:tcPr>
            <w:tcW w:w="2294" w:type="dxa"/>
            <w:shd w:val="clear" w:color="auto" w:fill="auto"/>
          </w:tcPr>
          <w:p w14:paraId="1CADFFEB" w14:textId="5349A238" w:rsidR="00280B32" w:rsidRPr="00CF3114" w:rsidRDefault="00280B32" w:rsidP="00280B32">
            <w:pPr>
              <w:pStyle w:val="a3"/>
              <w:tabs>
                <w:tab w:val="clear" w:pos="1080"/>
                <w:tab w:val="left" w:pos="113"/>
              </w:tabs>
              <w:ind w:right="-113"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344" w:type="dxa"/>
            <w:shd w:val="clear" w:color="auto" w:fill="auto"/>
          </w:tcPr>
          <w:p w14:paraId="5A3FA96B" w14:textId="34B7D388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35FE9" w14:textId="52C62127" w:rsidR="00280B32" w:rsidRPr="00CF3114" w:rsidRDefault="00280B32" w:rsidP="00280B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935905" w14:textId="6AEB6B13" w:rsidR="00280B32" w:rsidRPr="00CF3114" w:rsidRDefault="00280B32" w:rsidP="00280B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CAD376" w14:textId="0E2F4B2E" w:rsidR="00280B32" w:rsidRPr="00CF3114" w:rsidRDefault="00280B32" w:rsidP="00280B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F03A5" w14:textId="1D8D4D09" w:rsidR="00280B32" w:rsidRPr="00CF3114" w:rsidRDefault="00280B32" w:rsidP="00280B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280B32" w:rsidRPr="00CF3114" w14:paraId="0C0B5476" w14:textId="77777777" w:rsidTr="00DB75D0">
        <w:tc>
          <w:tcPr>
            <w:tcW w:w="2294" w:type="dxa"/>
          </w:tcPr>
          <w:p w14:paraId="31D14846" w14:textId="6D81E24A" w:rsidR="00280B32" w:rsidRPr="00CF3114" w:rsidRDefault="00280B32" w:rsidP="00280B3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44CE6A4A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DD06FF3" w14:textId="68C324C9" w:rsidR="00280B32" w:rsidRPr="00CF3114" w:rsidRDefault="00901A27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134" w:type="dxa"/>
            <w:vAlign w:val="bottom"/>
          </w:tcPr>
          <w:p w14:paraId="006399AB" w14:textId="673C0022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80AE72D" w14:textId="70433C30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1,148</w:t>
            </w:r>
          </w:p>
        </w:tc>
        <w:tc>
          <w:tcPr>
            <w:tcW w:w="1152" w:type="dxa"/>
            <w:vAlign w:val="bottom"/>
          </w:tcPr>
          <w:p w14:paraId="255369B7" w14:textId="4428B5BD" w:rsidR="00280B32" w:rsidRPr="00CF3114" w:rsidRDefault="00280B32" w:rsidP="00280B3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911</w:t>
            </w:r>
          </w:p>
        </w:tc>
      </w:tr>
      <w:tr w:rsidR="00280B32" w:rsidRPr="00CF3114" w14:paraId="44D44925" w14:textId="77777777" w:rsidTr="00DB75D0">
        <w:tc>
          <w:tcPr>
            <w:tcW w:w="2294" w:type="dxa"/>
          </w:tcPr>
          <w:p w14:paraId="1D3A9F7C" w14:textId="77777777" w:rsidR="00280B32" w:rsidRPr="00CF3114" w:rsidRDefault="00280B32" w:rsidP="00280B3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D050DC5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5EE2178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86EFCE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2AA8B61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3B1BE0A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80B32" w:rsidRPr="00CF3114" w14:paraId="5C709E44" w14:textId="77777777" w:rsidTr="00DB75D0">
        <w:tc>
          <w:tcPr>
            <w:tcW w:w="2294" w:type="dxa"/>
          </w:tcPr>
          <w:p w14:paraId="07E00AAF" w14:textId="5AC58AAB" w:rsidR="00280B32" w:rsidRPr="00CF3114" w:rsidRDefault="00280B32" w:rsidP="00280B32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2344" w:type="dxa"/>
          </w:tcPr>
          <w:p w14:paraId="39069A24" w14:textId="77777777" w:rsidR="00280B32" w:rsidRPr="00CF3114" w:rsidRDefault="00280B32" w:rsidP="00280B3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542441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FFFAEE6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E58CDC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759D5EC" w14:textId="77777777" w:rsidR="00280B32" w:rsidRPr="00CF3114" w:rsidRDefault="00280B32" w:rsidP="0028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C4" w:rsidRPr="00CF3114" w14:paraId="436D6BF6" w14:textId="77777777" w:rsidTr="00DB75D0">
        <w:tc>
          <w:tcPr>
            <w:tcW w:w="2294" w:type="dxa"/>
          </w:tcPr>
          <w:p w14:paraId="594C17BA" w14:textId="67659DC2" w:rsidR="00237BC4" w:rsidRPr="00CF3114" w:rsidRDefault="00237BC4" w:rsidP="00237BC4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7370E1D" w14:textId="4061FAEF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4.50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76255CAD" w14:textId="18A3B2D8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2615981" w14:textId="09E48C67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BB358B2" w14:textId="253F767B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A5E6C4B" w14:textId="1FEAFC46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10</w:t>
            </w:r>
          </w:p>
        </w:tc>
      </w:tr>
      <w:tr w:rsidR="00237BC4" w:rsidRPr="00CF3114" w14:paraId="15AA64C8" w14:textId="77777777" w:rsidTr="00DB75D0">
        <w:tc>
          <w:tcPr>
            <w:tcW w:w="2294" w:type="dxa"/>
          </w:tcPr>
          <w:p w14:paraId="0693C265" w14:textId="77777777" w:rsidR="00237BC4" w:rsidRPr="00CF3114" w:rsidRDefault="00237BC4" w:rsidP="00237BC4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4" w:type="dxa"/>
          </w:tcPr>
          <w:p w14:paraId="6D95612C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6BDD5F0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BC522E5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D86257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C417175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37BC4" w:rsidRPr="00CF3114" w14:paraId="6A15B9DF" w14:textId="77777777" w:rsidTr="00DB75D0">
        <w:tc>
          <w:tcPr>
            <w:tcW w:w="2294" w:type="dxa"/>
            <w:shd w:val="clear" w:color="auto" w:fill="auto"/>
          </w:tcPr>
          <w:p w14:paraId="34416F3C" w14:textId="5C4097AC" w:rsidR="00237BC4" w:rsidRPr="00CF3114" w:rsidRDefault="00237BC4" w:rsidP="00237BC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8C9F9BA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7E0F16" w14:textId="75235E38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C4" w:rsidRPr="00CF3114" w14:paraId="0D6054F8" w14:textId="77777777" w:rsidTr="00DB75D0">
        <w:tc>
          <w:tcPr>
            <w:tcW w:w="2294" w:type="dxa"/>
            <w:shd w:val="clear" w:color="auto" w:fill="auto"/>
          </w:tcPr>
          <w:p w14:paraId="5E889C04" w14:textId="448DB774" w:rsidR="00237BC4" w:rsidRPr="00CF3114" w:rsidRDefault="00237BC4" w:rsidP="00237BC4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5B10C41C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33A2AD42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1D861FF0" w14:textId="5E7380EC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3D84092A" w14:textId="0DB42198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5,711</w:t>
            </w:r>
          </w:p>
        </w:tc>
      </w:tr>
      <w:tr w:rsidR="00237BC4" w:rsidRPr="00CF3114" w14:paraId="11D21C25" w14:textId="77777777" w:rsidTr="00DB75D0">
        <w:tc>
          <w:tcPr>
            <w:tcW w:w="2294" w:type="dxa"/>
            <w:shd w:val="clear" w:color="auto" w:fill="auto"/>
          </w:tcPr>
          <w:p w14:paraId="43A87739" w14:textId="668BE7DF" w:rsidR="00237BC4" w:rsidRPr="00CF3114" w:rsidRDefault="00237BC4" w:rsidP="00237BC4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2D40567E" w:rsidR="00237BC4" w:rsidRPr="00CF3114" w:rsidRDefault="00237BC4" w:rsidP="00237B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1,937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02DD9DA3" w:rsidR="00237BC4" w:rsidRPr="00CF3114" w:rsidRDefault="00237BC4" w:rsidP="00237B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5,788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2E0D688" w14:textId="1EEF8391" w:rsidR="00237BC4" w:rsidRPr="00CF3114" w:rsidRDefault="00237BC4" w:rsidP="00237B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930921" w14:textId="5279804F" w:rsidR="00237BC4" w:rsidRPr="00CF3114" w:rsidRDefault="00237BC4" w:rsidP="00237BC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5,739</w:t>
            </w:r>
          </w:p>
        </w:tc>
      </w:tr>
      <w:tr w:rsidR="00237BC4" w:rsidRPr="00CF3114" w14:paraId="479EDA0E" w14:textId="77777777" w:rsidTr="00DB75D0">
        <w:tc>
          <w:tcPr>
            <w:tcW w:w="2294" w:type="dxa"/>
            <w:shd w:val="clear" w:color="auto" w:fill="auto"/>
          </w:tcPr>
          <w:p w14:paraId="448E7329" w14:textId="77777777" w:rsidR="00237BC4" w:rsidRPr="00CF3114" w:rsidRDefault="00237BC4" w:rsidP="00237BC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1842DDF7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1,937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0AF535D5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5,788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99AB025" w14:textId="12B920D4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644458" w14:textId="1A3C4A77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11,450</w:t>
            </w:r>
          </w:p>
        </w:tc>
      </w:tr>
      <w:tr w:rsidR="00237BC4" w:rsidRPr="00CF3114" w14:paraId="4F1E488C" w14:textId="77777777" w:rsidTr="00DB75D0">
        <w:tc>
          <w:tcPr>
            <w:tcW w:w="2294" w:type="dxa"/>
            <w:shd w:val="clear" w:color="auto" w:fill="auto"/>
          </w:tcPr>
          <w:p w14:paraId="34202F1E" w14:textId="77777777" w:rsidR="00237BC4" w:rsidRPr="00CF3114" w:rsidRDefault="00237BC4" w:rsidP="00237BC4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8B7CE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00395E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5BBB0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C4" w:rsidRPr="00CF3114" w14:paraId="358CF63A" w14:textId="77777777" w:rsidTr="00DB75D0">
        <w:tc>
          <w:tcPr>
            <w:tcW w:w="2294" w:type="dxa"/>
          </w:tcPr>
          <w:p w14:paraId="57D1F534" w14:textId="77777777" w:rsidR="00237BC4" w:rsidRPr="00CF3114" w:rsidRDefault="00237BC4" w:rsidP="00237BC4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2CB8BDA2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64FBF5A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6CAED1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07B80EF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D0E3826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BC4" w:rsidRPr="00CF3114" w14:paraId="3981998A" w14:textId="77777777" w:rsidTr="00DB75D0">
        <w:tc>
          <w:tcPr>
            <w:tcW w:w="2294" w:type="dxa"/>
          </w:tcPr>
          <w:p w14:paraId="7BCEE289" w14:textId="77777777" w:rsidR="00237BC4" w:rsidRPr="00CF3114" w:rsidRDefault="00237BC4" w:rsidP="00237BC4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4AD5AF4F" w14:textId="77777777" w:rsidR="00237BC4" w:rsidRPr="00CF3114" w:rsidRDefault="00237BC4" w:rsidP="00237BC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584A1D6D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3,303</w:t>
            </w:r>
          </w:p>
        </w:tc>
        <w:tc>
          <w:tcPr>
            <w:tcW w:w="1134" w:type="dxa"/>
          </w:tcPr>
          <w:p w14:paraId="32E50ECA" w14:textId="161EDB34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4,898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8751B74" w14:textId="43548A48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3,203</w:t>
            </w:r>
          </w:p>
        </w:tc>
        <w:tc>
          <w:tcPr>
            <w:tcW w:w="1152" w:type="dxa"/>
            <w:vAlign w:val="bottom"/>
          </w:tcPr>
          <w:p w14:paraId="5FAAE0DE" w14:textId="54D9E15B" w:rsidR="00237BC4" w:rsidRPr="00CF3114" w:rsidRDefault="00237BC4" w:rsidP="00237BC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4,812</w:t>
            </w:r>
          </w:p>
        </w:tc>
      </w:tr>
      <w:tr w:rsidR="00237BC4" w:rsidRPr="00CF3114" w14:paraId="59F2185B" w14:textId="77777777" w:rsidTr="00DB75D0">
        <w:tc>
          <w:tcPr>
            <w:tcW w:w="2294" w:type="dxa"/>
          </w:tcPr>
          <w:p w14:paraId="4D7FFEEE" w14:textId="7C28EB00" w:rsidR="00237BC4" w:rsidRPr="00CF3114" w:rsidRDefault="00237BC4" w:rsidP="00237BC4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237BC4" w:rsidRPr="00CF3114" w:rsidRDefault="00237BC4" w:rsidP="00237BC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6980BCE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209B859" w14:textId="77777777" w:rsidR="00237BC4" w:rsidRPr="00CF3114" w:rsidRDefault="00237BC4" w:rsidP="00237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29F46C02" w14:textId="77777777" w:rsidTr="00DB75D0">
        <w:tc>
          <w:tcPr>
            <w:tcW w:w="2294" w:type="dxa"/>
          </w:tcPr>
          <w:p w14:paraId="2CE94B8A" w14:textId="77777777" w:rsidR="00E073EE" w:rsidRPr="00CF3114" w:rsidRDefault="00E073EE" w:rsidP="00E073E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0D03B42B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239097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6EC8D3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A1B0391" w14:textId="338314B5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64C55D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243C72DA" w14:textId="77777777" w:rsidTr="00DB75D0">
        <w:tc>
          <w:tcPr>
            <w:tcW w:w="2294" w:type="dxa"/>
          </w:tcPr>
          <w:p w14:paraId="20E05FDF" w14:textId="77777777" w:rsidR="00E073EE" w:rsidRPr="00CF3114" w:rsidRDefault="00E073EE" w:rsidP="00156CA7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ACAAB01" w14:textId="77777777" w:rsidR="00E073EE" w:rsidRPr="00CF3114" w:rsidRDefault="00E073EE" w:rsidP="00E073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50,000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F19A9" w14:textId="5622F08C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A582922" w14:textId="4AC6FA5A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32ED4CC" w14:textId="2B3870E5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vAlign w:val="bottom"/>
          </w:tcPr>
          <w:p w14:paraId="36A6489D" w14:textId="64611FDD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E073EE" w:rsidRPr="00CF3114" w14:paraId="7D80DABB" w14:textId="77777777" w:rsidTr="00DB75D0">
        <w:tc>
          <w:tcPr>
            <w:tcW w:w="2294" w:type="dxa"/>
          </w:tcPr>
          <w:p w14:paraId="3EF6954F" w14:textId="7634B390" w:rsidR="00E073EE" w:rsidRPr="00CF3114" w:rsidRDefault="00E073EE" w:rsidP="00E073EE">
            <w:pPr>
              <w:ind w:left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4CADF2E" w14:textId="6229E6ED" w:rsidR="00E073EE" w:rsidRPr="00CF3114" w:rsidRDefault="00E073EE" w:rsidP="00E073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เดือนละ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94,737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09544" w14:textId="15731CFA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34" w:type="dxa"/>
            <w:vAlign w:val="bottom"/>
          </w:tcPr>
          <w:p w14:paraId="53CB3C53" w14:textId="4E7F28FC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6D62833" w14:textId="2F4FD0EB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152" w:type="dxa"/>
            <w:vAlign w:val="bottom"/>
          </w:tcPr>
          <w:p w14:paraId="50D10385" w14:textId="7D103AF9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95</w:t>
            </w:r>
          </w:p>
        </w:tc>
      </w:tr>
      <w:tr w:rsidR="00E073EE" w:rsidRPr="00CF3114" w14:paraId="5B523EEE" w14:textId="77777777" w:rsidTr="00DB75D0">
        <w:tc>
          <w:tcPr>
            <w:tcW w:w="2294" w:type="dxa"/>
          </w:tcPr>
          <w:p w14:paraId="78DCBA2B" w14:textId="77777777" w:rsidR="00E073EE" w:rsidRPr="00CF3114" w:rsidRDefault="00E073EE" w:rsidP="00E073EE">
            <w:pPr>
              <w:tabs>
                <w:tab w:val="clear" w:pos="227"/>
                <w:tab w:val="left" w:pos="636"/>
              </w:tabs>
              <w:ind w:left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46DEFA28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เดือนละ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278,947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FB827" w14:textId="7C2B6ECB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34" w:type="dxa"/>
            <w:vAlign w:val="bottom"/>
          </w:tcPr>
          <w:p w14:paraId="08B8B864" w14:textId="7F5420A9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7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186907F" w14:textId="240E850A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  <w:tc>
          <w:tcPr>
            <w:tcW w:w="1152" w:type="dxa"/>
            <w:vAlign w:val="bottom"/>
          </w:tcPr>
          <w:p w14:paraId="12622C82" w14:textId="72B34C8D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837</w:t>
            </w:r>
          </w:p>
        </w:tc>
      </w:tr>
      <w:tr w:rsidR="00E073EE" w:rsidRPr="00CF3114" w14:paraId="6E91468F" w14:textId="77777777" w:rsidTr="00DB75D0">
        <w:tc>
          <w:tcPr>
            <w:tcW w:w="2294" w:type="dxa"/>
          </w:tcPr>
          <w:p w14:paraId="7D452A24" w14:textId="77777777" w:rsidR="00E073EE" w:rsidRPr="00CF3114" w:rsidRDefault="00E073EE" w:rsidP="00E073EE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616EA6AE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D47EF" w14:textId="294668FE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34" w:type="dxa"/>
            <w:vAlign w:val="bottom"/>
          </w:tcPr>
          <w:p w14:paraId="4BBD9D26" w14:textId="597600C8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42A86D" w14:textId="16D06C72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1,121</w:t>
            </w:r>
          </w:p>
        </w:tc>
        <w:tc>
          <w:tcPr>
            <w:tcW w:w="1152" w:type="dxa"/>
            <w:vAlign w:val="bottom"/>
          </w:tcPr>
          <w:p w14:paraId="4C442D79" w14:textId="638CC537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1,082</w:t>
            </w:r>
          </w:p>
        </w:tc>
      </w:tr>
      <w:tr w:rsidR="00E073EE" w:rsidRPr="00CF3114" w14:paraId="7F3ACC0D" w14:textId="77777777" w:rsidTr="00C407F5">
        <w:trPr>
          <w:trHeight w:hRule="exact" w:val="216"/>
        </w:trPr>
        <w:tc>
          <w:tcPr>
            <w:tcW w:w="2294" w:type="dxa"/>
          </w:tcPr>
          <w:p w14:paraId="77059481" w14:textId="77777777" w:rsidR="00E073EE" w:rsidRPr="00CF3114" w:rsidRDefault="00E073EE" w:rsidP="00E073EE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2C1F109A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CA19D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0CA51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3E6DCD" w14:textId="385C637A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5072C4A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08576BDC" w14:textId="77777777" w:rsidTr="00DB75D0">
        <w:tc>
          <w:tcPr>
            <w:tcW w:w="2294" w:type="dxa"/>
            <w:shd w:val="clear" w:color="auto" w:fill="auto"/>
          </w:tcPr>
          <w:p w14:paraId="30F6AB23" w14:textId="6EEF97F1" w:rsidR="00E073EE" w:rsidRPr="00CF3114" w:rsidRDefault="00E073EE" w:rsidP="00E073EE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021019F6" w14:textId="77777777" w:rsidR="00E073EE" w:rsidRPr="00CF3114" w:rsidRDefault="00E073EE" w:rsidP="00E073EE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C0A758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09E8E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2F9848" w14:textId="7B928271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1F52C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7559E3DD" w14:textId="77777777" w:rsidTr="00DB75D0">
        <w:tc>
          <w:tcPr>
            <w:tcW w:w="2294" w:type="dxa"/>
          </w:tcPr>
          <w:p w14:paraId="1CD1865B" w14:textId="77777777" w:rsidR="00E073EE" w:rsidRPr="00CF3114" w:rsidRDefault="00E073EE" w:rsidP="00E073EE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E073EE" w:rsidRPr="00CF3114" w:rsidRDefault="00E073EE" w:rsidP="00E073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0D36ACDF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25DB4A5" w14:textId="1F08EF92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FE7E80C" w14:textId="688DE560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191</w:t>
            </w:r>
          </w:p>
        </w:tc>
        <w:tc>
          <w:tcPr>
            <w:tcW w:w="1152" w:type="dxa"/>
            <w:vAlign w:val="bottom"/>
          </w:tcPr>
          <w:p w14:paraId="1EBDE07D" w14:textId="2A76C2E5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E073EE" w:rsidRPr="00CF3114" w14:paraId="6F9A3E4A" w14:textId="77777777" w:rsidTr="00DB75D0">
        <w:tc>
          <w:tcPr>
            <w:tcW w:w="2294" w:type="dxa"/>
          </w:tcPr>
          <w:p w14:paraId="2A9968EA" w14:textId="026921C1" w:rsidR="00E073EE" w:rsidRPr="00CF3114" w:rsidRDefault="00E073EE" w:rsidP="00E073EE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16409433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8.00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05929D44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4180E3" w14:textId="46822D04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5FA81D3" w14:textId="26A587A4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6532AB4" w14:textId="0B05BDAF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073EE" w:rsidRPr="00CF3114" w14:paraId="2797DB63" w14:textId="77777777" w:rsidTr="00DB75D0">
        <w:tc>
          <w:tcPr>
            <w:tcW w:w="2294" w:type="dxa"/>
          </w:tcPr>
          <w:p w14:paraId="148787EE" w14:textId="77777777" w:rsidR="00E073EE" w:rsidRPr="00CF3114" w:rsidRDefault="00E073EE" w:rsidP="00E073EE">
            <w:pPr>
              <w:tabs>
                <w:tab w:val="clear" w:pos="227"/>
                <w:tab w:val="left" w:pos="636"/>
              </w:tabs>
              <w:ind w:left="524" w:hanging="2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2E7665A4" w14:textId="50AF8781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4.50 - 6.00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6168E" w14:textId="64A7DA4C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34" w:type="dxa"/>
            <w:vAlign w:val="bottom"/>
          </w:tcPr>
          <w:p w14:paraId="433BEE1F" w14:textId="34DB71A2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6D2AFF5D" w14:textId="37516A68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52" w:type="dxa"/>
            <w:vAlign w:val="bottom"/>
          </w:tcPr>
          <w:p w14:paraId="25938667" w14:textId="291FA4F5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</w:tr>
      <w:tr w:rsidR="00E073EE" w:rsidRPr="00CF3114" w14:paraId="0D33F652" w14:textId="77777777" w:rsidTr="00DB75D0">
        <w:tc>
          <w:tcPr>
            <w:tcW w:w="2294" w:type="dxa"/>
          </w:tcPr>
          <w:p w14:paraId="07C820C3" w14:textId="77777777" w:rsidR="00E073EE" w:rsidRPr="00CF3114" w:rsidRDefault="00E073EE" w:rsidP="00E073EE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166E6FFA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134" w:type="dxa"/>
            <w:vAlign w:val="bottom"/>
          </w:tcPr>
          <w:p w14:paraId="2F67C451" w14:textId="426633D8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3AE31BFC" w14:textId="496BEABA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52" w:type="dxa"/>
            <w:vAlign w:val="bottom"/>
          </w:tcPr>
          <w:p w14:paraId="35B5741B" w14:textId="57359E43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</w:tr>
      <w:tr w:rsidR="00E073EE" w:rsidRPr="00CF3114" w14:paraId="1FAFA98B" w14:textId="77777777" w:rsidTr="00DB75D0">
        <w:tc>
          <w:tcPr>
            <w:tcW w:w="2294" w:type="dxa"/>
          </w:tcPr>
          <w:p w14:paraId="1840FCB9" w14:textId="4446974A" w:rsidR="00E073EE" w:rsidRPr="00CF3114" w:rsidRDefault="00E073EE" w:rsidP="00E073E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2EB7866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E76D3FF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D5C36" w:rsidRPr="00CF3114" w14:paraId="2497D498" w14:textId="77777777" w:rsidTr="00DB75D0">
        <w:tc>
          <w:tcPr>
            <w:tcW w:w="2294" w:type="dxa"/>
          </w:tcPr>
          <w:p w14:paraId="663C0A4C" w14:textId="6326CBDF" w:rsidR="008D5C36" w:rsidRPr="00CF3114" w:rsidRDefault="008D5C36" w:rsidP="00E073EE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2863EB5D" w14:textId="77777777" w:rsidR="008D5C36" w:rsidRPr="00CF3114" w:rsidRDefault="008D5C36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491BE4" w14:textId="77777777" w:rsidR="008D5C36" w:rsidRPr="00CF3114" w:rsidRDefault="008D5C36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BFA9C8" w14:textId="77777777" w:rsidR="008D5C36" w:rsidRPr="00CF3114" w:rsidRDefault="008D5C36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E14116" w14:textId="77777777" w:rsidR="008D5C36" w:rsidRPr="00CF3114" w:rsidRDefault="008D5C36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68AC441" w14:textId="77777777" w:rsidR="008D5C36" w:rsidRPr="00CF3114" w:rsidRDefault="008D5C36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747C37A7" w14:textId="77777777" w:rsidTr="00DB75D0">
        <w:tc>
          <w:tcPr>
            <w:tcW w:w="2294" w:type="dxa"/>
          </w:tcPr>
          <w:p w14:paraId="4C163058" w14:textId="7AE1F874" w:rsidR="00E073EE" w:rsidRPr="00CF3114" w:rsidRDefault="00E073EE" w:rsidP="00E073EE">
            <w:pPr>
              <w:tabs>
                <w:tab w:val="clear" w:pos="2580"/>
                <w:tab w:val="left" w:pos="113"/>
              </w:tabs>
              <w:spacing w:line="240" w:lineRule="auto"/>
              <w:ind w:right="72"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0A498BA6" w14:textId="24919ED9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F0418" w14:textId="25CA7F8C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DCCEDAE" w14:textId="4D9C0AA1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9C6E155" w14:textId="7298E5E2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152" w:type="dxa"/>
            <w:vAlign w:val="bottom"/>
          </w:tcPr>
          <w:p w14:paraId="3DBF71C4" w14:textId="7650943C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073EE" w:rsidRPr="00CF3114" w14:paraId="6A953CB7" w14:textId="77777777" w:rsidTr="00DB75D0">
        <w:tc>
          <w:tcPr>
            <w:tcW w:w="2294" w:type="dxa"/>
          </w:tcPr>
          <w:p w14:paraId="3107ED0C" w14:textId="590AECC4" w:rsidR="00E073EE" w:rsidRPr="00CF3114" w:rsidRDefault="00E073EE" w:rsidP="00E073EE">
            <w:pPr>
              <w:ind w:firstLine="240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81DBE01" w14:textId="1A9A8069" w:rsidR="00E073EE" w:rsidRPr="00CF3114" w:rsidRDefault="00E073EE" w:rsidP="00E073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EDB45" w14:textId="648BDA66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FEB4AA" w14:textId="065FAC8E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265CC5A" w14:textId="2C4EC2F6" w:rsidR="00E073EE" w:rsidRPr="00387A69" w:rsidRDefault="00E073EE" w:rsidP="003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A69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550</w:t>
            </w:r>
          </w:p>
        </w:tc>
        <w:tc>
          <w:tcPr>
            <w:tcW w:w="1152" w:type="dxa"/>
            <w:vAlign w:val="bottom"/>
          </w:tcPr>
          <w:p w14:paraId="265D766F" w14:textId="3F05648E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527</w:t>
            </w:r>
          </w:p>
        </w:tc>
      </w:tr>
      <w:tr w:rsidR="00E073EE" w:rsidRPr="00CF3114" w14:paraId="73A77B75" w14:textId="77777777" w:rsidTr="00DB75D0">
        <w:tc>
          <w:tcPr>
            <w:tcW w:w="2294" w:type="dxa"/>
          </w:tcPr>
          <w:p w14:paraId="3D936FA6" w14:textId="14BA1B44" w:rsidR="00E073EE" w:rsidRPr="00CF3114" w:rsidRDefault="00E073EE" w:rsidP="00E073EE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5C2EFA8F" w14:textId="40140057" w:rsidR="00E073EE" w:rsidRPr="00CF3114" w:rsidRDefault="00E073EE" w:rsidP="00E073E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F3630" w14:textId="64467244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DE9B0B" w14:textId="5C08E9BF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   -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44EEB309" w14:textId="30A0869C" w:rsidR="00E073EE" w:rsidRPr="00387A69" w:rsidRDefault="00885318" w:rsidP="00387A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87A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152" w:type="dxa"/>
            <w:vAlign w:val="bottom"/>
          </w:tcPr>
          <w:p w14:paraId="14574966" w14:textId="5CFC3EE5" w:rsidR="00E073EE" w:rsidRPr="00CF3114" w:rsidRDefault="00E073EE" w:rsidP="00E073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073EE" w:rsidRPr="00CF3114" w14:paraId="5D50B6FB" w14:textId="77777777" w:rsidTr="00DB75D0">
        <w:tc>
          <w:tcPr>
            <w:tcW w:w="2294" w:type="dxa"/>
          </w:tcPr>
          <w:p w14:paraId="299A9A55" w14:textId="17E18A2C" w:rsidR="00E073EE" w:rsidRPr="00CF3114" w:rsidRDefault="00E073EE" w:rsidP="00E073EE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2B1F8739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934F19" w14:textId="7D9A742A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34" w:type="dxa"/>
            <w:vAlign w:val="bottom"/>
          </w:tcPr>
          <w:p w14:paraId="754E7787" w14:textId="6F8D0CB1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5E4C6336" w14:textId="4EFE02E0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92655"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152" w:type="dxa"/>
            <w:vAlign w:val="bottom"/>
          </w:tcPr>
          <w:p w14:paraId="3387017C" w14:textId="68B7EF1D" w:rsidR="00E073EE" w:rsidRPr="00CF3114" w:rsidRDefault="00E073EE" w:rsidP="00E073E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E073EE" w:rsidRPr="00CF3114" w14:paraId="2DB5DB73" w14:textId="77777777" w:rsidTr="00DB75D0">
        <w:tc>
          <w:tcPr>
            <w:tcW w:w="2294" w:type="dxa"/>
          </w:tcPr>
          <w:p w14:paraId="4B4B9FA7" w14:textId="77777777" w:rsidR="00E073EE" w:rsidRPr="00CF3114" w:rsidRDefault="00E073EE" w:rsidP="00E073EE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C14EED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CFDBFD9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073EE" w:rsidRPr="00CF3114" w14:paraId="13B18E87" w14:textId="77777777" w:rsidTr="00DB75D0">
        <w:tc>
          <w:tcPr>
            <w:tcW w:w="2294" w:type="dxa"/>
          </w:tcPr>
          <w:p w14:paraId="0209224C" w14:textId="77777777" w:rsidR="00E073EE" w:rsidRPr="00CF3114" w:rsidRDefault="00E073EE" w:rsidP="00E073EE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E073EE" w:rsidRPr="00CF3114" w:rsidRDefault="00E073EE" w:rsidP="00E073EE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7B8D6DC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917735C" w14:textId="77777777" w:rsidR="00E073EE" w:rsidRPr="00CF3114" w:rsidRDefault="00E073EE" w:rsidP="00E0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B48D5" w:rsidRPr="00CF3114" w14:paraId="788040D6" w14:textId="77777777" w:rsidTr="00DB75D0">
        <w:tc>
          <w:tcPr>
            <w:tcW w:w="4638" w:type="dxa"/>
            <w:gridSpan w:val="2"/>
          </w:tcPr>
          <w:p w14:paraId="5BB4856E" w14:textId="59EDE2FB" w:rsidR="00BB48D5" w:rsidRPr="00CF3114" w:rsidRDefault="00BB48D5" w:rsidP="00BB48D5">
            <w:pPr>
              <w:spacing w:line="240" w:lineRule="auto"/>
              <w:ind w:left="162" w:firstLine="12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3440B08A" w:rsidR="00BB48D5" w:rsidRPr="00CF3114" w:rsidRDefault="00BB48D5" w:rsidP="00B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4,135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52C7A917" w:rsidR="00BB48D5" w:rsidRPr="00CF3114" w:rsidRDefault="00BB48D5" w:rsidP="00B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4,1</w:t>
            </w:r>
            <w:r w:rsidR="00A1585F" w:rsidRPr="00CF3114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0725DF1F" w14:textId="2150550D" w:rsidR="00BB48D5" w:rsidRPr="00CF3114" w:rsidRDefault="00BB48D5" w:rsidP="00B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2,434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ED6674" w14:textId="709D2B5A" w:rsidR="00BB48D5" w:rsidRPr="00CF3114" w:rsidRDefault="00BB48D5" w:rsidP="00BB4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2,434</w:t>
            </w:r>
          </w:p>
        </w:tc>
      </w:tr>
      <w:tr w:rsidR="00BB48D5" w:rsidRPr="00CF3114" w14:paraId="44F322BF" w14:textId="77777777" w:rsidTr="00DB75D0">
        <w:tc>
          <w:tcPr>
            <w:tcW w:w="4638" w:type="dxa"/>
            <w:gridSpan w:val="2"/>
          </w:tcPr>
          <w:p w14:paraId="34E37B4A" w14:textId="726667A1" w:rsidR="00BB48D5" w:rsidRPr="00CF3114" w:rsidRDefault="00BB48D5" w:rsidP="00BB48D5">
            <w:pPr>
              <w:pStyle w:val="a3"/>
              <w:tabs>
                <w:tab w:val="clear" w:pos="1080"/>
              </w:tabs>
              <w:ind w:left="175" w:righ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30C15AAD" w:rsidR="00BB48D5" w:rsidRPr="00CF3114" w:rsidRDefault="00BB48D5" w:rsidP="00BB48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53612200" w:rsidR="00BB48D5" w:rsidRPr="00CF3114" w:rsidRDefault="00BB48D5" w:rsidP="00BB48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1585F" w:rsidRPr="00CF3114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3994DAF" w14:textId="21DB85ED" w:rsidR="00BB48D5" w:rsidRPr="00CF3114" w:rsidRDefault="00BB48D5" w:rsidP="00BB48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5EF1D" w14:textId="589511B5" w:rsidR="00BB48D5" w:rsidRPr="00CF3114" w:rsidRDefault="00BB48D5" w:rsidP="00BB48D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</w:tr>
      <w:tr w:rsidR="00BB48D5" w:rsidRPr="00CF3114" w14:paraId="7B9DC84A" w14:textId="77777777" w:rsidTr="00DB75D0">
        <w:tc>
          <w:tcPr>
            <w:tcW w:w="2294" w:type="dxa"/>
          </w:tcPr>
          <w:p w14:paraId="3E88D2ED" w14:textId="05060681" w:rsidR="00BB48D5" w:rsidRPr="00CF3114" w:rsidRDefault="00BB48D5" w:rsidP="00BB48D5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BB48D5" w:rsidRPr="00CF3114" w:rsidRDefault="00BB48D5" w:rsidP="00BB48D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2DB6EF6F" w:rsidR="00BB48D5" w:rsidRPr="00CF3114" w:rsidRDefault="00BB48D5" w:rsidP="00BB48D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4,301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68A1812E" w:rsidR="00BB48D5" w:rsidRPr="00CF3114" w:rsidRDefault="00ED44D9" w:rsidP="00BB48D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BB48D5" w:rsidRPr="00CF3114">
              <w:rPr>
                <w:rFonts w:ascii="Browallia New" w:hAnsi="Browallia New" w:cs="Browallia New"/>
                <w:sz w:val="24"/>
                <w:szCs w:val="24"/>
              </w:rPr>
              <w:t>,3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114" w:type="dxa"/>
            <w:shd w:val="clear" w:color="auto" w:fill="auto"/>
            <w:vAlign w:val="bottom"/>
          </w:tcPr>
          <w:p w14:paraId="14C1B994" w14:textId="40560CFE" w:rsidR="00BB48D5" w:rsidRPr="00CF3114" w:rsidRDefault="00BB48D5" w:rsidP="00BB48D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2,473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F90E12" w14:textId="69D529E3" w:rsidR="00BB48D5" w:rsidRPr="00CF3114" w:rsidRDefault="00BB48D5" w:rsidP="00BB48D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2,471</w:t>
            </w:r>
          </w:p>
        </w:tc>
      </w:tr>
      <w:bookmarkEnd w:id="7"/>
    </w:tbl>
    <w:p w14:paraId="7485E6D3" w14:textId="77777777" w:rsidR="00DB75D0" w:rsidRDefault="00DB75D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146309F2" w14:textId="25F2F3F6" w:rsidR="0099424E" w:rsidRPr="00CF3114" w:rsidRDefault="005753E0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</w:t>
      </w:r>
      <w:r w:rsidR="008A5BC4"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94957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194957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194957" w:rsidRPr="00CF3114">
        <w:rPr>
          <w:rFonts w:ascii="Browallia New" w:hAnsi="Browallia New" w:cs="Browallia New"/>
          <w:sz w:val="28"/>
          <w:szCs w:val="28"/>
          <w:cs/>
        </w:rPr>
        <w:t>มีนาคม</w:t>
      </w:r>
      <w:r w:rsidR="00733277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33277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94957" w:rsidRPr="00CF3114">
        <w:rPr>
          <w:rFonts w:ascii="Browallia New" w:hAnsi="Browallia New" w:cs="Browallia New"/>
          <w:sz w:val="28"/>
          <w:szCs w:val="28"/>
        </w:rPr>
        <w:t>3</w:t>
      </w:r>
      <w:r w:rsidR="008A5BC4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CF3114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8A5BC4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94957" w:rsidRPr="00CF3114">
        <w:rPr>
          <w:rFonts w:ascii="Browallia New" w:hAnsi="Browallia New" w:cs="Browallia New"/>
          <w:sz w:val="28"/>
          <w:szCs w:val="28"/>
          <w:lang w:val="en-GB"/>
        </w:rPr>
        <w:t>2</w:t>
      </w:r>
      <w:r w:rsidR="008A5BC4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66E7BE73" w14:textId="77777777" w:rsidR="00727E9C" w:rsidRPr="00CF3114" w:rsidRDefault="00727E9C" w:rsidP="009B5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4" w:type="dxa"/>
        <w:tblInd w:w="28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83"/>
        <w:gridCol w:w="1276"/>
        <w:gridCol w:w="1134"/>
        <w:gridCol w:w="1134"/>
        <w:gridCol w:w="1276"/>
      </w:tblGrid>
      <w:tr w:rsidR="00810D94" w:rsidRPr="00CF3114" w14:paraId="388C5441" w14:textId="77777777" w:rsidTr="0071656B">
        <w:trPr>
          <w:cantSplit/>
          <w:tblHeader/>
        </w:trPr>
        <w:tc>
          <w:tcPr>
            <w:tcW w:w="4111" w:type="dxa"/>
            <w:tcBorders>
              <w:top w:val="nil"/>
            </w:tcBorders>
          </w:tcPr>
          <w:p w14:paraId="595BBA9D" w14:textId="77777777" w:rsidR="00810D94" w:rsidRPr="00CF3114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CF3114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20" w:type="dxa"/>
            <w:gridSpan w:val="4"/>
            <w:tcBorders>
              <w:top w:val="nil"/>
            </w:tcBorders>
          </w:tcPr>
          <w:p w14:paraId="061040A3" w14:textId="77777777" w:rsidR="00810D94" w:rsidRPr="00CF3114" w:rsidRDefault="00810D94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3074AF" w:rsidRPr="00CF3114" w14:paraId="739B5C3B" w14:textId="77777777" w:rsidTr="0071656B">
        <w:trPr>
          <w:cantSplit/>
          <w:tblHeader/>
        </w:trPr>
        <w:tc>
          <w:tcPr>
            <w:tcW w:w="4111" w:type="dxa"/>
          </w:tcPr>
          <w:p w14:paraId="7A890D70" w14:textId="77777777" w:rsidR="00810D94" w:rsidRPr="00CF3114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CF3114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10" w:type="dxa"/>
            <w:gridSpan w:val="2"/>
          </w:tcPr>
          <w:p w14:paraId="76DC6578" w14:textId="77777777" w:rsidR="00810D94" w:rsidRPr="00CF3114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002DAEE6" w14:textId="77777777" w:rsidR="00810D94" w:rsidRPr="00CF3114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D43A1" w:rsidRPr="00CF3114" w14:paraId="6CE47E5E" w14:textId="77777777" w:rsidTr="0071656B">
        <w:trPr>
          <w:cantSplit/>
          <w:tblHeader/>
        </w:trPr>
        <w:tc>
          <w:tcPr>
            <w:tcW w:w="4111" w:type="dxa"/>
          </w:tcPr>
          <w:p w14:paraId="5A921654" w14:textId="77777777" w:rsidR="00194957" w:rsidRPr="00CF3114" w:rsidRDefault="00194957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194957" w:rsidRPr="00CF3114" w:rsidRDefault="00194957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6934AA62" w:rsidR="00194957" w:rsidRPr="00CF3114" w:rsidRDefault="00194957" w:rsidP="003074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34" w:type="dxa"/>
          </w:tcPr>
          <w:p w14:paraId="054D08D6" w14:textId="700161C6" w:rsidR="00194957" w:rsidRPr="00CF3114" w:rsidRDefault="00A814A0" w:rsidP="00C023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134" w:type="dxa"/>
          </w:tcPr>
          <w:p w14:paraId="7758A8CB" w14:textId="5DD5E831" w:rsidR="00194957" w:rsidRPr="00CF3114" w:rsidRDefault="00194957" w:rsidP="0019495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6" w:type="dxa"/>
          </w:tcPr>
          <w:p w14:paraId="1536D2EA" w14:textId="77777777" w:rsidR="00856E93" w:rsidRPr="00CF3114" w:rsidRDefault="00194957" w:rsidP="00223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  <w:p w14:paraId="1F5076A6" w14:textId="30AA6D7B" w:rsidR="00194957" w:rsidRPr="00CF3114" w:rsidRDefault="00194957" w:rsidP="00223E1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BD43A1" w:rsidRPr="00CF3114" w14:paraId="31C0B367" w14:textId="77777777" w:rsidTr="00F40B99">
        <w:trPr>
          <w:cantSplit/>
          <w:trHeight w:hRule="exact" w:val="297"/>
          <w:tblHeader/>
        </w:trPr>
        <w:tc>
          <w:tcPr>
            <w:tcW w:w="4111" w:type="dxa"/>
          </w:tcPr>
          <w:p w14:paraId="436AE49F" w14:textId="77777777" w:rsidR="002659BF" w:rsidRPr="00CF3114" w:rsidRDefault="002659BF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D17516" w14:textId="77777777" w:rsidR="002659BF" w:rsidRPr="00CF3114" w:rsidRDefault="002659BF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C85B837" w14:textId="77777777" w:rsidR="002659BF" w:rsidRPr="00CF3114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10F8ED20" w14:textId="77777777" w:rsidR="002659BF" w:rsidRPr="00CF3114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38ADA19E" w14:textId="77777777" w:rsidR="002659BF" w:rsidRPr="00CF3114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781DFEB1" w14:textId="77777777" w:rsidR="002659BF" w:rsidRPr="00CF3114" w:rsidRDefault="002659BF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43A1" w:rsidRPr="00CF3114" w14:paraId="06E03BB6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14D0C19B" w14:textId="63EE9520" w:rsidR="00810D94" w:rsidRPr="00CF3114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-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CF3114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CF3114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3B6D4C1" w14:textId="77777777" w:rsidR="00810D94" w:rsidRPr="00CF3114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80CB3DA" w14:textId="77777777" w:rsidR="00810D94" w:rsidRPr="00CF3114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A5C6D77" w14:textId="77777777" w:rsidR="00810D94" w:rsidRPr="00CF3114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6CFC" w:rsidRPr="00CF3114" w14:paraId="2A7C1071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635F618C" w14:textId="25C446EF" w:rsidR="00456CFC" w:rsidRPr="00CF3114" w:rsidRDefault="00456CFC" w:rsidP="00456CFC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61FE2B9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039382" w14:textId="0DE70084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3EC61B" w14:textId="715FCFCC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212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742D899" w14:textId="35319C1E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25</w:t>
            </w:r>
          </w:p>
        </w:tc>
      </w:tr>
      <w:tr w:rsidR="00456CFC" w:rsidRPr="00CF3114" w14:paraId="1AFC8BCB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43ADE5C2" w14:textId="7444ADD5" w:rsidR="00456CFC" w:rsidRPr="00CF3114" w:rsidRDefault="00456CFC" w:rsidP="00456CFC">
            <w:pPr>
              <w:spacing w:line="240" w:lineRule="auto"/>
              <w:ind w:firstLine="185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7049B5BC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4F475B9" w14:textId="720B84B8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238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15531E8" w14:textId="073B6C35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C685E76" w14:textId="4B3EF813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</w:p>
        </w:tc>
      </w:tr>
      <w:tr w:rsidR="00456CFC" w:rsidRPr="00CF3114" w14:paraId="421DB100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</w:tcPr>
          <w:p w14:paraId="748F94FE" w14:textId="09CDA7F6" w:rsidR="00456CFC" w:rsidRPr="00CF3114" w:rsidRDefault="00456CFC" w:rsidP="00456CFC">
            <w:pPr>
              <w:spacing w:line="240" w:lineRule="auto"/>
              <w:ind w:left="44" w:firstLine="14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4353BB3A" w14:textId="49F69B48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E4269B9" w14:textId="56CDE807" w:rsidR="00456CFC" w:rsidRPr="00CF3114" w:rsidRDefault="00456CFC" w:rsidP="00456C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4DECD40" w14:textId="3EEF7819" w:rsidR="00456CFC" w:rsidRPr="00CF3114" w:rsidRDefault="00456CFC" w:rsidP="00456C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274F196" w14:textId="03DC005C" w:rsidR="00456CFC" w:rsidRPr="00CF3114" w:rsidRDefault="00456CFC" w:rsidP="00456C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5B64B918" w14:textId="49BFCE30" w:rsidR="00456CFC" w:rsidRPr="00CF3114" w:rsidRDefault="00456CFC" w:rsidP="00456C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56CFC" w:rsidRPr="00CF3114" w14:paraId="6E3BAB2C" w14:textId="77777777" w:rsidTr="0071656B">
        <w:trPr>
          <w:cantSplit/>
          <w:trHeight w:val="73"/>
        </w:trPr>
        <w:tc>
          <w:tcPr>
            <w:tcW w:w="4111" w:type="dxa"/>
            <w:tcBorders>
              <w:bottom w:val="nil"/>
            </w:tcBorders>
            <w:vAlign w:val="center"/>
          </w:tcPr>
          <w:p w14:paraId="1B4E4748" w14:textId="41B53BF1" w:rsidR="00456CFC" w:rsidRPr="00CF3114" w:rsidRDefault="00456CFC" w:rsidP="00456CF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344B42C3" w:rsidR="00456CFC" w:rsidRPr="00CF3114" w:rsidRDefault="00456CFC" w:rsidP="00456C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9C9FAE2" w14:textId="03DF32E0" w:rsidR="00456CFC" w:rsidRPr="00CF3114" w:rsidRDefault="00456CFC" w:rsidP="00456C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377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356360DA" w:rsidR="00456CFC" w:rsidRPr="00CF3114" w:rsidRDefault="00456CFC" w:rsidP="00456C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944C4B8" w14:textId="5E55E6BF" w:rsidR="00456CFC" w:rsidRPr="00CF3114" w:rsidRDefault="00456CFC" w:rsidP="00456CF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</w:tr>
      <w:tr w:rsidR="00456CFC" w:rsidRPr="00CF3114" w14:paraId="68810099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698689A0" w14:textId="77777777" w:rsidR="00456CFC" w:rsidRPr="00CF3114" w:rsidRDefault="00456CFC" w:rsidP="00456CFC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95AAD0B" w14:textId="77777777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6AD6ABE" w14:textId="77777777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1" w:firstLine="25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5E4DC81" w14:textId="77777777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7EC26C4" w14:textId="77777777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998083E" w14:textId="77777777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56CFC" w:rsidRPr="00CF3114" w14:paraId="3EFF6556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B3331A4" w14:textId="562E3C7E" w:rsidR="00456CFC" w:rsidRPr="00CF3114" w:rsidRDefault="00456CFC" w:rsidP="00456CFC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ลูกหนี้อื่น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val="en-GB"/>
              </w:rPr>
              <w:t>ุคคลและบริษัทที่เกี่ยวข้องกัน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604115C" w14:textId="3AD3ABC9" w:rsidR="00456CFC" w:rsidRPr="00CF3114" w:rsidRDefault="00456CFC" w:rsidP="00456CF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AB36A" w14:textId="0EE34FA1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C61BDCD" w14:textId="0D54F262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B4893" w14:textId="1B115E05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7DC06D8" w14:textId="1878C8CE" w:rsidR="00456CFC" w:rsidRPr="00CF3114" w:rsidRDefault="00456CFC" w:rsidP="0045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7F91AE50" w14:textId="77777777" w:rsidTr="0071656B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199625D7" w14:textId="3E73E723" w:rsidR="00BD093C" w:rsidRPr="00CF3114" w:rsidRDefault="00BD093C" w:rsidP="00BD093C">
            <w:pPr>
              <w:spacing w:line="240" w:lineRule="auto"/>
              <w:ind w:left="327" w:hanging="153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3659E3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31675" w14:textId="32B3BC46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215ACC" w14:textId="79BE08DB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2B37" w14:textId="74F55BBA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300,832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2778E0F" w14:textId="2C74E538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91,344</w:t>
            </w:r>
          </w:p>
        </w:tc>
      </w:tr>
      <w:tr w:rsidR="00BD093C" w:rsidRPr="00CF3114" w14:paraId="4D137AB4" w14:textId="77777777" w:rsidTr="0071656B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0F3670" w14:textId="1D6453DB" w:rsidR="00BD093C" w:rsidRPr="00CF3114" w:rsidRDefault="00BD093C" w:rsidP="00BD093C">
            <w:pPr>
              <w:spacing w:line="240" w:lineRule="auto"/>
              <w:ind w:left="186" w:hanging="12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9A82E3E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02EC44" w14:textId="344A97A8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F2EF48D" w14:textId="0A66C1DB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884D6" w14:textId="41845D45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(300,761)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FBCE7C0" w14:textId="1B8A5E1A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(91,303)</w:t>
            </w:r>
          </w:p>
        </w:tc>
      </w:tr>
      <w:tr w:rsidR="00BD093C" w:rsidRPr="00CF3114" w14:paraId="79C4770E" w14:textId="77777777" w:rsidTr="0071656B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350E951" w14:textId="2286054E" w:rsidR="00BD093C" w:rsidRPr="00CF3114" w:rsidRDefault="00BD093C" w:rsidP="00BD093C">
            <w:pPr>
              <w:spacing w:line="240" w:lineRule="auto"/>
              <w:ind w:left="186" w:hanging="12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1387E4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09E7" w14:textId="2CA8D3C9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9F58EBF" w14:textId="2327B19F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23F8E" w14:textId="16A151D4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5FD1968" w14:textId="2648CD3C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</w:tr>
      <w:tr w:rsidR="00BD093C" w:rsidRPr="00CF3114" w14:paraId="1731A768" w14:textId="77777777" w:rsidTr="0071656B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D479D2F" w14:textId="28717CA9" w:rsidR="00BD093C" w:rsidRPr="00CF3114" w:rsidRDefault="00BD093C" w:rsidP="00BD093C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F65C3A8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FC49E" w14:textId="63D191FF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DF6D144" w14:textId="44D5EA0B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6FED0" w14:textId="6608E530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D2A34A0" w14:textId="51F63CB4" w:rsidR="00BD093C" w:rsidRPr="00CF3114" w:rsidRDefault="00BD093C" w:rsidP="00BD09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BD093C" w:rsidRPr="00CF3114" w14:paraId="1C69573F" w14:textId="77777777" w:rsidTr="0071656B">
        <w:trPr>
          <w:cantSplit/>
          <w:trHeight w:val="315"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26C38F3C" w14:textId="7FA833D8" w:rsidR="00BD093C" w:rsidRPr="00CF3114" w:rsidRDefault="00BD093C" w:rsidP="00BD093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5AAF23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B05A" w14:textId="79DAC484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B632FFC" w14:textId="5D807432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48E5E" w14:textId="74163009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646925A" w14:textId="6E83B149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</w:tr>
      <w:tr w:rsidR="00BD093C" w:rsidRPr="00CF3114" w14:paraId="4CBDC7BB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9193FEF" w14:textId="77777777" w:rsidR="00BD093C" w:rsidRPr="00CF3114" w:rsidRDefault="00BD093C" w:rsidP="00BD093C">
            <w:pPr>
              <w:spacing w:line="240" w:lineRule="auto"/>
              <w:ind w:right="-114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lastRenderedPageBreak/>
              <w:t>เงินให้กู้ยืมระยะสั้นและดอกเบี้ยค้างรับ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-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B68E30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9A386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B832E95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F0157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9034012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09860A60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4347FF21" w14:textId="4A9E43B5" w:rsidR="00BD093C" w:rsidRPr="00CF3114" w:rsidRDefault="00BD093C" w:rsidP="00BD093C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C137DF7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D43290" w14:textId="58B1F6D6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1A4A33E" w14:textId="5B525D55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174EB4" w14:textId="2936F4A5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D330650" w14:textId="43DB2606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3,045</w:t>
            </w:r>
          </w:p>
        </w:tc>
      </w:tr>
      <w:tr w:rsidR="00BD093C" w:rsidRPr="00CF3114" w14:paraId="6F796E67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7951AAA8" w14:textId="1A65B92C" w:rsidR="00BD093C" w:rsidRPr="00CF3114" w:rsidRDefault="00BD093C" w:rsidP="00BD093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0CE93D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CACE5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561779B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62171" w14:textId="2F7FCFBA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2ADC55D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3968563A" w14:textId="77777777" w:rsidTr="003732C5">
        <w:trPr>
          <w:cantSplit/>
          <w:trHeight w:val="207"/>
        </w:trPr>
        <w:tc>
          <w:tcPr>
            <w:tcW w:w="4394" w:type="dxa"/>
            <w:gridSpan w:val="2"/>
            <w:tcBorders>
              <w:top w:val="nil"/>
              <w:bottom w:val="nil"/>
            </w:tcBorders>
            <w:vAlign w:val="center"/>
          </w:tcPr>
          <w:p w14:paraId="7B74A67E" w14:textId="00E40A32" w:rsidR="00BD093C" w:rsidRPr="00CF3114" w:rsidRDefault="00BD093C" w:rsidP="003732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72" w:right="-198" w:hanging="17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 บริษัทย่อยที่ถึงกำหนดชำระภายในหนึ่งปี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424D0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6A50EEA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E832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98DA10E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757CB2E4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365FC3D3" w14:textId="1184B8DF" w:rsidR="00BD093C" w:rsidRPr="00CF3114" w:rsidRDefault="00BD093C" w:rsidP="00BD093C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E85424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09E6D" w14:textId="3E574563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FAA207" w14:textId="6CFAC96B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26A5B5" w14:textId="3C543921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21AFEF51" w14:textId="7658AC8D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268,000</w:t>
            </w:r>
          </w:p>
        </w:tc>
      </w:tr>
      <w:tr w:rsidR="00BD093C" w:rsidRPr="00CF3114" w14:paraId="057AA72C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087680D2" w14:textId="77777777" w:rsidR="00BD093C" w:rsidRPr="00CF3114" w:rsidRDefault="00BD093C" w:rsidP="00BD093C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389E81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586C4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2AFE71E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24289" w14:textId="19850C9C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5FF7D67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3B4158E9" w14:textId="77777777" w:rsidTr="0071656B">
        <w:trPr>
          <w:cantSplit/>
        </w:trPr>
        <w:tc>
          <w:tcPr>
            <w:tcW w:w="4111" w:type="dxa"/>
            <w:tcBorders>
              <w:bottom w:val="nil"/>
            </w:tcBorders>
            <w:vAlign w:val="center"/>
          </w:tcPr>
          <w:p w14:paraId="6367D3DB" w14:textId="7BDD8B66" w:rsidR="00BD093C" w:rsidRPr="00CF3114" w:rsidRDefault="00BD093C" w:rsidP="0021492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-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1376A01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5EA5BFD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AD7D884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59A3776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84E9F48" w14:textId="77777777" w:rsidR="00BD093C" w:rsidRPr="00CF3114" w:rsidRDefault="00BD093C" w:rsidP="00BD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D093C" w:rsidRPr="00CF3114" w14:paraId="1F85CC14" w14:textId="77777777" w:rsidTr="0071656B">
        <w:trPr>
          <w:cantSplit/>
        </w:trPr>
        <w:tc>
          <w:tcPr>
            <w:tcW w:w="4111" w:type="dxa"/>
            <w:tcBorders>
              <w:top w:val="nil"/>
              <w:bottom w:val="nil"/>
            </w:tcBorders>
            <w:vAlign w:val="center"/>
          </w:tcPr>
          <w:p w14:paraId="54FCAE9F" w14:textId="32A959D5" w:rsidR="00BD093C" w:rsidRPr="00CF3114" w:rsidRDefault="00BD093C" w:rsidP="00BD093C">
            <w:pPr>
              <w:spacing w:line="240" w:lineRule="auto"/>
              <w:ind w:firstLine="17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C3EAA4" w14:textId="77777777" w:rsidR="00BD093C" w:rsidRPr="00CF3114" w:rsidRDefault="00BD093C" w:rsidP="00BD093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D9077" w14:textId="350DB20B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A6BD483" w14:textId="48E9F511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470AB" w14:textId="06208301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C23411C" w14:textId="3BA5B608" w:rsidR="00BD093C" w:rsidRPr="00CF3114" w:rsidRDefault="00BD093C" w:rsidP="00BD093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100,000</w:t>
            </w:r>
          </w:p>
        </w:tc>
      </w:tr>
    </w:tbl>
    <w:p w14:paraId="7A801B1C" w14:textId="77777777" w:rsidR="00CE7365" w:rsidRPr="00CF3114" w:rsidRDefault="00CE7365" w:rsidP="00801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80E485" w14:textId="34520186" w:rsidR="00D64E73" w:rsidRPr="00CF3114" w:rsidRDefault="00D64E73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1F2A8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1F2A8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1F2A8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1F2A86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F2A86" w:rsidRPr="00CF3114">
        <w:rPr>
          <w:rFonts w:ascii="Browallia New" w:hAnsi="Browallia New" w:cs="Browallia New"/>
          <w:sz w:val="28"/>
          <w:szCs w:val="28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="00D83166" w:rsidRPr="00CF3114">
        <w:rPr>
          <w:rFonts w:ascii="Browallia New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D83166" w:rsidRPr="00CF3114">
        <w:rPr>
          <w:rFonts w:ascii="Browallia New" w:hAnsi="Browallia New" w:cs="Browallia New"/>
          <w:sz w:val="28"/>
          <w:szCs w:val="28"/>
        </w:rPr>
        <w:t>31</w:t>
      </w:r>
      <w:r w:rsidR="00D83166" w:rsidRPr="00CF311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F3114">
        <w:rPr>
          <w:rFonts w:ascii="Browallia New" w:hAnsi="Browallia New" w:cs="Browallia New"/>
          <w:sz w:val="28"/>
          <w:szCs w:val="28"/>
        </w:rPr>
        <w:t>25</w:t>
      </w:r>
      <w:r w:rsidR="00D83166" w:rsidRPr="00CF3114">
        <w:rPr>
          <w:rFonts w:ascii="Browallia New" w:hAnsi="Browallia New" w:cs="Browallia New"/>
          <w:sz w:val="28"/>
          <w:szCs w:val="28"/>
        </w:rPr>
        <w:t>6</w:t>
      </w:r>
      <w:r w:rsidR="001F2A86" w:rsidRPr="00CF3114">
        <w:rPr>
          <w:rFonts w:ascii="Browallia New" w:hAnsi="Browallia New" w:cs="Browallia New"/>
          <w:sz w:val="28"/>
          <w:szCs w:val="28"/>
        </w:rPr>
        <w:t>2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รายการเคลื่อนไหวของ</w:t>
      </w:r>
      <w:r w:rsidR="003732C5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เงินให้กู้ยืม</w:t>
      </w:r>
      <w:r w:rsidR="00FF2524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F6FF3" w:rsidRPr="00CF3114">
        <w:rPr>
          <w:rFonts w:ascii="Browallia New" w:hAnsi="Browallia New" w:cs="Browallia New"/>
          <w:sz w:val="28"/>
          <w:szCs w:val="28"/>
          <w:lang w:val="en-GB"/>
        </w:rPr>
        <w:t>-</w:t>
      </w:r>
      <w:r w:rsidR="00FF2524"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</w:t>
      </w:r>
      <w:r w:rsidR="00EF510C" w:rsidRPr="00CF3114">
        <w:rPr>
          <w:rFonts w:ascii="Browallia New" w:hAnsi="Browallia New" w:cs="Browallia New"/>
          <w:sz w:val="28"/>
          <w:szCs w:val="28"/>
          <w:cs/>
        </w:rPr>
        <w:t>ย่</w:t>
      </w:r>
      <w:r w:rsidR="00FF2524" w:rsidRPr="00CF3114">
        <w:rPr>
          <w:rFonts w:ascii="Browallia New" w:hAnsi="Browallia New" w:cs="Browallia New"/>
          <w:sz w:val="28"/>
          <w:szCs w:val="28"/>
          <w:cs/>
        </w:rPr>
        <w:t>อย</w:t>
      </w:r>
      <w:r w:rsidR="00EC724B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5145C13C" w14:textId="77777777" w:rsidR="002A6A6D" w:rsidRPr="00CF3114" w:rsidRDefault="002A6A6D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1134"/>
        <w:gridCol w:w="236"/>
        <w:gridCol w:w="1182"/>
      </w:tblGrid>
      <w:tr w:rsidR="002A6A6D" w:rsidRPr="003732C5" w14:paraId="61AFE7C0" w14:textId="77777777" w:rsidTr="00214923">
        <w:trPr>
          <w:tblHeader/>
        </w:trPr>
        <w:tc>
          <w:tcPr>
            <w:tcW w:w="3827" w:type="dxa"/>
          </w:tcPr>
          <w:p w14:paraId="3541F0F4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3DC5A0A0" w14:textId="77777777" w:rsidR="002A6A6D" w:rsidRPr="003732C5" w:rsidRDefault="002A6A6D" w:rsidP="003732C5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2A6A6D" w:rsidRPr="003732C5" w14:paraId="742F9AEB" w14:textId="77777777" w:rsidTr="00214923">
        <w:trPr>
          <w:tblHeader/>
        </w:trPr>
        <w:tc>
          <w:tcPr>
            <w:tcW w:w="3827" w:type="dxa"/>
          </w:tcPr>
          <w:p w14:paraId="345A917C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18C08A2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33E660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619BB35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A6A6D" w:rsidRPr="003732C5" w14:paraId="682BF05C" w14:textId="77777777" w:rsidTr="00214923">
        <w:trPr>
          <w:tblHeader/>
        </w:trPr>
        <w:tc>
          <w:tcPr>
            <w:tcW w:w="3827" w:type="dxa"/>
          </w:tcPr>
          <w:p w14:paraId="61573230" w14:textId="77777777" w:rsidR="002A6A6D" w:rsidRPr="003732C5" w:rsidRDefault="002A6A6D" w:rsidP="003732C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D4F59" w14:textId="762EDE42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A4A0977" w14:textId="77777777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9BE92" w14:textId="7C6148F9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" w:type="dxa"/>
            <w:vAlign w:val="bottom"/>
          </w:tcPr>
          <w:p w14:paraId="6EF0C48C" w14:textId="77777777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B12313" w14:textId="2EE1FE6E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9B5F41" w14:textId="77777777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01CD" w14:textId="4A75D876" w:rsidR="002A6A6D" w:rsidRPr="003732C5" w:rsidRDefault="002A6A6D" w:rsidP="003732C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31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ธันวาคม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</w:tr>
      <w:tr w:rsidR="002A6A6D" w:rsidRPr="003732C5" w14:paraId="27339D8D" w14:textId="77777777" w:rsidTr="00214923">
        <w:trPr>
          <w:trHeight w:val="279"/>
        </w:trPr>
        <w:tc>
          <w:tcPr>
            <w:tcW w:w="3827" w:type="dxa"/>
            <w:vAlign w:val="bottom"/>
          </w:tcPr>
          <w:p w14:paraId="78B0DFEC" w14:textId="77777777" w:rsidR="002A6A6D" w:rsidRPr="003732C5" w:rsidRDefault="002A6A6D" w:rsidP="003732C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48B4D28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1BCB13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84A860C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E0554A5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D8D396C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E0CB44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03E299D1" w14:textId="77777777" w:rsidR="002A6A6D" w:rsidRPr="003732C5" w:rsidRDefault="002A6A6D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5156C" w:rsidRPr="003732C5" w14:paraId="30B96AE0" w14:textId="77777777" w:rsidTr="00214923">
        <w:trPr>
          <w:trHeight w:val="279"/>
        </w:trPr>
        <w:tc>
          <w:tcPr>
            <w:tcW w:w="3827" w:type="dxa"/>
            <w:vAlign w:val="bottom"/>
          </w:tcPr>
          <w:p w14:paraId="022FEDAA" w14:textId="6E968C23" w:rsidR="0015156C" w:rsidRPr="003732C5" w:rsidRDefault="0015156C" w:rsidP="003732C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 ณ วัน</w:t>
            </w:r>
            <w:r w:rsidR="00F84C22" w:rsidRPr="003732C5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ต้นงวด</w:t>
            </w:r>
          </w:p>
        </w:tc>
        <w:tc>
          <w:tcPr>
            <w:tcW w:w="1134" w:type="dxa"/>
            <w:shd w:val="clear" w:color="auto" w:fill="auto"/>
          </w:tcPr>
          <w:p w14:paraId="03BD3228" w14:textId="56878732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-</w:t>
            </w:r>
          </w:p>
        </w:tc>
        <w:tc>
          <w:tcPr>
            <w:tcW w:w="284" w:type="dxa"/>
            <w:shd w:val="clear" w:color="auto" w:fill="auto"/>
          </w:tcPr>
          <w:p w14:paraId="0C39E022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583A48" w14:textId="3CC9A001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-</w:t>
            </w:r>
          </w:p>
        </w:tc>
        <w:tc>
          <w:tcPr>
            <w:tcW w:w="283" w:type="dxa"/>
            <w:shd w:val="clear" w:color="auto" w:fill="auto"/>
          </w:tcPr>
          <w:p w14:paraId="0AC0A0BF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38200" w14:textId="627A2ACC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368,000</w:t>
            </w:r>
          </w:p>
        </w:tc>
        <w:tc>
          <w:tcPr>
            <w:tcW w:w="236" w:type="dxa"/>
            <w:shd w:val="clear" w:color="auto" w:fill="auto"/>
          </w:tcPr>
          <w:p w14:paraId="24FEFFD6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5A9734E" w14:textId="4A993528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747,961</w:t>
            </w:r>
          </w:p>
        </w:tc>
      </w:tr>
      <w:tr w:rsidR="0015156C" w:rsidRPr="003732C5" w14:paraId="3D76D26B" w14:textId="77777777" w:rsidTr="00214923">
        <w:tc>
          <w:tcPr>
            <w:tcW w:w="3827" w:type="dxa"/>
            <w:vAlign w:val="bottom"/>
          </w:tcPr>
          <w:p w14:paraId="1A5845DC" w14:textId="77777777" w:rsidR="0015156C" w:rsidRPr="003732C5" w:rsidRDefault="0015156C" w:rsidP="003732C5">
            <w:pPr>
              <w:tabs>
                <w:tab w:val="clear" w:pos="454"/>
                <w:tab w:val="clear" w:pos="680"/>
                <w:tab w:val="left" w:pos="57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ให้กู้เพิ่ม</w:t>
            </w:r>
          </w:p>
        </w:tc>
        <w:tc>
          <w:tcPr>
            <w:tcW w:w="1134" w:type="dxa"/>
            <w:shd w:val="clear" w:color="auto" w:fill="auto"/>
          </w:tcPr>
          <w:p w14:paraId="477CC65D" w14:textId="03F60D8B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4" w:type="dxa"/>
            <w:shd w:val="clear" w:color="auto" w:fill="auto"/>
          </w:tcPr>
          <w:p w14:paraId="18D2B587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8ACA6A" w14:textId="067EFB8C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7584448F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470C0C" w14:textId="5D12FD76" w:rsidR="0015156C" w:rsidRPr="003732C5" w:rsidRDefault="004554CE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      </w:t>
            </w:r>
            <w:r w:rsidR="0015156C"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A609FE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shd w:val="clear" w:color="auto" w:fill="auto"/>
          </w:tcPr>
          <w:p w14:paraId="1ADA22D4" w14:textId="76F07D5C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</w:tr>
      <w:tr w:rsidR="0015156C" w:rsidRPr="003732C5" w14:paraId="15786FEE" w14:textId="77777777" w:rsidTr="00214923">
        <w:tc>
          <w:tcPr>
            <w:tcW w:w="3827" w:type="dxa"/>
            <w:vAlign w:val="bottom"/>
          </w:tcPr>
          <w:p w14:paraId="12731D94" w14:textId="77777777" w:rsidR="0015156C" w:rsidRPr="003732C5" w:rsidRDefault="0015156C" w:rsidP="003732C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134" w:type="dxa"/>
            <w:shd w:val="clear" w:color="auto" w:fill="auto"/>
          </w:tcPr>
          <w:p w14:paraId="65426DE9" w14:textId="4DCF3533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407F77DC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260231" w14:textId="031657B5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4E2F18BF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D53678" w14:textId="11455D1A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(268,000)</w:t>
            </w:r>
          </w:p>
        </w:tc>
        <w:tc>
          <w:tcPr>
            <w:tcW w:w="236" w:type="dxa"/>
            <w:shd w:val="clear" w:color="auto" w:fill="auto"/>
          </w:tcPr>
          <w:p w14:paraId="319786B1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D16F9C3" w14:textId="0306389F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(32,313)</w:t>
            </w:r>
          </w:p>
        </w:tc>
      </w:tr>
      <w:tr w:rsidR="00C407F5" w:rsidRPr="003732C5" w14:paraId="54F9C7DD" w14:textId="77777777" w:rsidTr="00214923">
        <w:tc>
          <w:tcPr>
            <w:tcW w:w="3827" w:type="dxa"/>
            <w:vAlign w:val="bottom"/>
          </w:tcPr>
          <w:p w14:paraId="41436B27" w14:textId="2916BE4F" w:rsidR="00C407F5" w:rsidRPr="003732C5" w:rsidRDefault="00C407F5" w:rsidP="00C407F5">
            <w:pPr>
              <w:tabs>
                <w:tab w:val="clear" w:pos="454"/>
                <w:tab w:val="clear" w:pos="680"/>
              </w:tabs>
              <w:spacing w:line="240" w:lineRule="auto"/>
              <w:ind w:left="712" w:right="28" w:hanging="70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ตัดจำหน่ายค่าธรรมเนียมทางการเงิน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134" w:type="dxa"/>
            <w:shd w:val="clear" w:color="auto" w:fill="auto"/>
          </w:tcPr>
          <w:p w14:paraId="5CE9DD09" w14:textId="77777777" w:rsidR="00C407F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</w:p>
          <w:p w14:paraId="0DE765C9" w14:textId="3A36A1CC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-</w:t>
            </w:r>
          </w:p>
        </w:tc>
        <w:tc>
          <w:tcPr>
            <w:tcW w:w="284" w:type="dxa"/>
            <w:shd w:val="clear" w:color="auto" w:fill="auto"/>
          </w:tcPr>
          <w:p w14:paraId="01387FC1" w14:textId="77777777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148E00F" w14:textId="7FD68F8D" w:rsidR="00C407F5" w:rsidRPr="003732C5" w:rsidRDefault="00C407F5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33C8668F" w14:textId="77777777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133DE3" w14:textId="27963705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3A014F" w14:textId="77777777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F51175B" w14:textId="20B6EB87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2,582</w:t>
            </w:r>
          </w:p>
        </w:tc>
      </w:tr>
      <w:tr w:rsidR="0015156C" w:rsidRPr="003732C5" w14:paraId="73F26251" w14:textId="77777777" w:rsidTr="00214923">
        <w:tc>
          <w:tcPr>
            <w:tcW w:w="3827" w:type="dxa"/>
            <w:vAlign w:val="bottom"/>
          </w:tcPr>
          <w:p w14:paraId="0D753FE8" w14:textId="77777777" w:rsidR="0015156C" w:rsidRPr="003732C5" w:rsidRDefault="0015156C" w:rsidP="003732C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2159DB" w14:textId="74FFEDCB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14:paraId="288117B4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771281" w14:textId="37C79CF9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14:paraId="220DCEF5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95CA8" w14:textId="383C5A3A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(10</w:t>
            </w:r>
            <w:r w:rsidR="00A93CDB" w:rsidRPr="003732C5">
              <w:rPr>
                <w:rFonts w:ascii="Browallia New" w:hAnsi="Browallia New" w:cs="Browallia New" w:hint="cs"/>
                <w:sz w:val="28"/>
                <w:szCs w:val="28"/>
              </w:rPr>
              <w:t>0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,</w:t>
            </w:r>
            <w:r w:rsidR="00A93CDB" w:rsidRPr="003732C5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F44FBA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38357" w14:textId="247663A0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(350,230)</w:t>
            </w:r>
          </w:p>
        </w:tc>
      </w:tr>
      <w:tr w:rsidR="0015156C" w:rsidRPr="003732C5" w14:paraId="24269D42" w14:textId="77777777" w:rsidTr="00214923">
        <w:tc>
          <w:tcPr>
            <w:tcW w:w="3827" w:type="dxa"/>
            <w:vAlign w:val="bottom"/>
          </w:tcPr>
          <w:p w14:paraId="34B2A2BB" w14:textId="77777777" w:rsidR="0015156C" w:rsidRPr="003732C5" w:rsidRDefault="0015156C" w:rsidP="003732C5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19A997" w14:textId="2A73D5B1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78BCE8A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7F3EF4" w14:textId="4A0802C0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619EE0AB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EBA5" w14:textId="0B295BFF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E5E585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2EB38" w14:textId="6CD8C9D6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368,000</w:t>
            </w:r>
          </w:p>
        </w:tc>
      </w:tr>
      <w:tr w:rsidR="0015156C" w:rsidRPr="003732C5" w14:paraId="04D8F827" w14:textId="77777777" w:rsidTr="00214923">
        <w:tc>
          <w:tcPr>
            <w:tcW w:w="3827" w:type="dxa"/>
            <w:vAlign w:val="bottom"/>
          </w:tcPr>
          <w:p w14:paraId="786BC59D" w14:textId="77777777" w:rsidR="0015156C" w:rsidRPr="003732C5" w:rsidRDefault="0015156C" w:rsidP="003732C5">
            <w:pPr>
              <w:tabs>
                <w:tab w:val="clear" w:pos="454"/>
                <w:tab w:val="clear" w:pos="680"/>
              </w:tabs>
              <w:spacing w:line="240" w:lineRule="auto"/>
              <w:ind w:left="429" w:right="28" w:hanging="42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598913AA" w14:textId="70479181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14:paraId="7AC455DE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1F222E" w14:textId="176C3E6D" w:rsidR="0015156C" w:rsidRPr="003732C5" w:rsidRDefault="0015156C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1A6F145B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6CB223" w14:textId="4CBAF032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FAC2B5" w14:textId="7777777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50C5300" w14:textId="53C41957" w:rsidR="0015156C" w:rsidRPr="003732C5" w:rsidRDefault="0015156C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(268,000)</w:t>
            </w:r>
          </w:p>
        </w:tc>
      </w:tr>
      <w:tr w:rsidR="00C407F5" w:rsidRPr="003732C5" w14:paraId="2E77BE83" w14:textId="77777777" w:rsidTr="003732C5">
        <w:trPr>
          <w:trHeight w:val="161"/>
        </w:trPr>
        <w:tc>
          <w:tcPr>
            <w:tcW w:w="3827" w:type="dxa"/>
            <w:vAlign w:val="bottom"/>
          </w:tcPr>
          <w:p w14:paraId="12B498C8" w14:textId="256DE7F7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left" w:pos="149"/>
              </w:tabs>
              <w:spacing w:line="240" w:lineRule="auto"/>
              <w:ind w:left="149" w:right="28" w:hanging="142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ยอดคงเหลือ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>ณ วันสิ้นงวด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555F55E" w14:textId="46AEAF05" w:rsidR="00C407F5" w:rsidRPr="003732C5" w:rsidRDefault="00C407F5" w:rsidP="00C4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-</w:t>
            </w:r>
          </w:p>
        </w:tc>
        <w:tc>
          <w:tcPr>
            <w:tcW w:w="284" w:type="dxa"/>
            <w:shd w:val="clear" w:color="auto" w:fill="auto"/>
          </w:tcPr>
          <w:p w14:paraId="3DB2E047" w14:textId="77777777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52E86D" w14:textId="6CC0677A" w:rsidR="00C407F5" w:rsidRPr="003732C5" w:rsidRDefault="00C407F5" w:rsidP="00065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 xml:space="preserve"> 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  </w:t>
            </w: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AB4EE7" w14:textId="77777777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3FEBB52" w14:textId="3A9D8E99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53CF7" w14:textId="77777777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CE09317" w14:textId="250D0F86" w:rsidR="00C407F5" w:rsidRPr="003732C5" w:rsidRDefault="00C407F5" w:rsidP="00373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732C5">
              <w:rPr>
                <w:rFonts w:ascii="Browallia New" w:hAnsi="Browallia New" w:cs="Browallia New" w:hint="cs"/>
                <w:sz w:val="28"/>
                <w:szCs w:val="28"/>
              </w:rPr>
              <w:t>100,000</w:t>
            </w:r>
          </w:p>
        </w:tc>
      </w:tr>
    </w:tbl>
    <w:p w14:paraId="4F6A15FA" w14:textId="33D9F81B" w:rsidR="002A6A6D" w:rsidRPr="00CF3114" w:rsidRDefault="002A6A6D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14A90C12" w14:textId="2621D898" w:rsidR="001838BF" w:rsidRPr="00CF3114" w:rsidRDefault="007E0ABB" w:rsidP="001838BF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บริษัท</w:t>
      </w:r>
      <w:r w:rsidR="00CA51A7" w:rsidRPr="00CF3114">
        <w:rPr>
          <w:rFonts w:ascii="Browallia New" w:hAnsi="Browallia New" w:cs="Browallia New"/>
          <w:sz w:val="28"/>
          <w:szCs w:val="28"/>
          <w:cs/>
        </w:rPr>
        <w:t>ยัง</w:t>
      </w:r>
      <w:r w:rsidRPr="00CF3114">
        <w:rPr>
          <w:rFonts w:ascii="Browallia New" w:hAnsi="Browallia New" w:cs="Browallia New"/>
          <w:sz w:val="28"/>
          <w:szCs w:val="28"/>
          <w:cs/>
        </w:rPr>
        <w:t>ไม่ได้รับรู้</w:t>
      </w:r>
      <w:r w:rsidR="0054011F" w:rsidRPr="00CF3114">
        <w:rPr>
          <w:rFonts w:ascii="Browallia New" w:hAnsi="Browallia New" w:cs="Browallia New"/>
          <w:sz w:val="28"/>
          <w:szCs w:val="28"/>
          <w:cs/>
        </w:rPr>
        <w:t>รายได้ดอกเบี้ย</w:t>
      </w:r>
      <w:r w:rsidR="00CA51A7" w:rsidRPr="00CF3114">
        <w:rPr>
          <w:rFonts w:ascii="Browallia New" w:hAnsi="Browallia New" w:cs="Browallia New"/>
          <w:sz w:val="28"/>
          <w:szCs w:val="28"/>
          <w:cs/>
        </w:rPr>
        <w:t>ของ</w:t>
      </w:r>
      <w:r w:rsidR="0054011F" w:rsidRPr="00CF3114">
        <w:rPr>
          <w:rFonts w:ascii="Browallia New" w:hAnsi="Browallia New" w:cs="Browallia New"/>
          <w:sz w:val="28"/>
          <w:szCs w:val="28"/>
          <w:cs/>
        </w:rPr>
        <w:t>เงินให้กู้ยืมแก่บริษัทย่อย</w:t>
      </w:r>
      <w:r w:rsidR="00CA51A7" w:rsidRPr="00CF3114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54011F" w:rsidRPr="00CF3114">
        <w:rPr>
          <w:rFonts w:ascii="Browallia New" w:hAnsi="Browallia New" w:cs="Browallia New"/>
          <w:sz w:val="28"/>
          <w:szCs w:val="28"/>
          <w:cs/>
        </w:rPr>
        <w:t>ในงบการเงิน เนื่องจากยังมีความไม่แน่นอน</w:t>
      </w:r>
      <w:r w:rsidR="003732C5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="0054011F" w:rsidRPr="00CF3114">
        <w:rPr>
          <w:rFonts w:ascii="Browallia New" w:hAnsi="Browallia New" w:cs="Browallia New"/>
          <w:sz w:val="28"/>
          <w:szCs w:val="28"/>
          <w:cs/>
        </w:rPr>
        <w:t>ในการรับชำระ</w:t>
      </w:r>
    </w:p>
    <w:p w14:paraId="334BC608" w14:textId="029D71A9" w:rsidR="001838BF" w:rsidRPr="00CF3114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p w14:paraId="0C841B3C" w14:textId="240661A2" w:rsidR="00B77BD2" w:rsidRPr="00CF3114" w:rsidRDefault="00B77BD2" w:rsidP="00B77BD2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ในระหว่างงวดสิ้นสุดวันที่ </w:t>
      </w:r>
      <w:r w:rsidRPr="00CF3114">
        <w:rPr>
          <w:rFonts w:ascii="Browallia New" w:hAnsi="Browallia New" w:cs="Browallia New" w:hint="cs"/>
          <w:sz w:val="28"/>
          <w:szCs w:val="28"/>
        </w:rPr>
        <w:t xml:space="preserve">31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 w:hint="cs"/>
          <w:sz w:val="28"/>
          <w:szCs w:val="28"/>
        </w:rPr>
        <w:t xml:space="preserve">2563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บริษัทรับโอนที่ดินพร้อมสิ่งปลูกสร้างของบริษัทย่อยทางอ้อม ซึ่งมีมูลค่าตามราคาประเมิ</w:t>
      </w:r>
      <w:r w:rsidR="00DA0568" w:rsidRPr="00CF3114">
        <w:rPr>
          <w:rFonts w:ascii="Browallia New" w:hAnsi="Browallia New" w:cs="Browallia New" w:hint="cs"/>
          <w:sz w:val="28"/>
          <w:szCs w:val="28"/>
          <w:cs/>
        </w:rPr>
        <w:t>น</w:t>
      </w:r>
      <w:r w:rsidRPr="00CF3114">
        <w:rPr>
          <w:rFonts w:ascii="Browallia New" w:hAnsi="Browallia New" w:cs="Browallia New" w:hint="cs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Pr="00CF3114">
        <w:rPr>
          <w:rFonts w:ascii="Browallia New" w:hAnsi="Browallia New" w:cs="Browallia New" w:hint="cs"/>
          <w:sz w:val="28"/>
          <w:szCs w:val="28"/>
        </w:rPr>
        <w:t xml:space="preserve">268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ล้านบาท โดยมีวัตถุประสงค์เพื่อ</w:t>
      </w:r>
      <w:r w:rsidR="002D1C2D">
        <w:rPr>
          <w:rFonts w:ascii="Browallia New" w:hAnsi="Browallia New" w:cs="Browallia New" w:hint="cs"/>
          <w:sz w:val="28"/>
          <w:szCs w:val="28"/>
          <w:cs/>
        </w:rPr>
        <w:t>ชำระ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ภาระหนี้เงินกู้ยืมระหว่างกันบางส่วน ซึ่งบริษัทบันทึก</w:t>
      </w:r>
      <w:r w:rsidR="007810DB" w:rsidRPr="00CF3114">
        <w:rPr>
          <w:rFonts w:ascii="Browallia New" w:hAnsi="Browallia New" w:cs="Browallia New" w:hint="cs"/>
          <w:sz w:val="28"/>
          <w:szCs w:val="28"/>
          <w:cs/>
        </w:rPr>
        <w:t>ที่ดินและสิ่งปลูกสร้างดัง</w:t>
      </w:r>
      <w:r w:rsidR="0027243F" w:rsidRPr="00CF3114">
        <w:rPr>
          <w:rFonts w:ascii="Browallia New" w:hAnsi="Browallia New" w:cs="Browallia New" w:hint="cs"/>
          <w:sz w:val="28"/>
          <w:szCs w:val="28"/>
          <w:cs/>
        </w:rPr>
        <w:t>กล่าว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ไว้เป็นอสังหาริมทรัพย์เพื่อการลงทุนในงบการเงิน</w:t>
      </w:r>
      <w:r w:rsidR="00AF1F46" w:rsidRPr="00CF3114">
        <w:rPr>
          <w:rFonts w:ascii="Browallia New" w:hAnsi="Browallia New" w:cs="Browallia New" w:hint="cs"/>
          <w:sz w:val="28"/>
          <w:szCs w:val="28"/>
          <w:cs/>
        </w:rPr>
        <w:t>เฉพาะของบริษัท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แล้ว</w:t>
      </w:r>
    </w:p>
    <w:p w14:paraId="139EE842" w14:textId="77777777" w:rsidR="0065460B" w:rsidRPr="00CF3114" w:rsidRDefault="0065460B" w:rsidP="00B77BD2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0954350" w14:textId="4F006942" w:rsidR="001838BF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CF3114">
        <w:rPr>
          <w:rFonts w:ascii="Browallia New" w:hAnsi="Browallia New" w:cs="Browallia New"/>
          <w:sz w:val="28"/>
          <w:szCs w:val="28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Pr="00CF3114">
        <w:rPr>
          <w:rFonts w:ascii="Browallia New" w:hAnsi="Browallia New" w:cs="Browallia New"/>
          <w:sz w:val="28"/>
          <w:szCs w:val="28"/>
        </w:rPr>
        <w:t>31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F3114">
        <w:rPr>
          <w:rFonts w:ascii="Browallia New" w:hAnsi="Browallia New" w:cs="Browallia New"/>
          <w:sz w:val="28"/>
          <w:szCs w:val="28"/>
        </w:rPr>
        <w:t>256</w:t>
      </w:r>
      <w:r w:rsidRPr="00CF3114">
        <w:rPr>
          <w:rFonts w:ascii="Browallia New" w:hAnsi="Browallia New" w:cs="Browallia New"/>
          <w:sz w:val="28"/>
          <w:szCs w:val="28"/>
          <w:cs/>
        </w:rPr>
        <w:t>2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บริษัทบันทึกค่าเผื่อการด้อยค่าเงินให้กู้ยืมบริษัทย่อยจำนวน </w:t>
      </w:r>
      <w:r w:rsidR="00AA4BDE" w:rsidRPr="00CF3114">
        <w:rPr>
          <w:rFonts w:ascii="Browallia New" w:hAnsi="Browallia New" w:cs="Browallia New"/>
          <w:sz w:val="28"/>
          <w:szCs w:val="28"/>
        </w:rPr>
        <w:t>10</w:t>
      </w:r>
      <w:r w:rsidR="005248FC">
        <w:rPr>
          <w:rFonts w:ascii="Browallia New" w:hAnsi="Browallia New" w:cs="Browallia New"/>
          <w:sz w:val="28"/>
          <w:szCs w:val="28"/>
        </w:rPr>
        <w:t>0</w:t>
      </w:r>
      <w:r w:rsidR="00AA4BDE" w:rsidRPr="00CF3114">
        <w:rPr>
          <w:rFonts w:ascii="Browallia New" w:hAnsi="Browallia New" w:cs="Browallia New"/>
          <w:sz w:val="28"/>
          <w:szCs w:val="28"/>
        </w:rPr>
        <w:t>.</w:t>
      </w:r>
      <w:r w:rsidR="005248FC">
        <w:rPr>
          <w:rFonts w:ascii="Browallia New" w:hAnsi="Browallia New" w:cs="Browallia New"/>
          <w:sz w:val="28"/>
          <w:szCs w:val="28"/>
        </w:rPr>
        <w:t>00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ล้านบาท และ </w:t>
      </w:r>
      <w:r w:rsidRPr="00CF3114">
        <w:rPr>
          <w:rFonts w:ascii="Browallia New" w:hAnsi="Browallia New" w:cs="Browallia New"/>
          <w:sz w:val="28"/>
          <w:szCs w:val="28"/>
        </w:rPr>
        <w:t>350.23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ตามลำดับ เนื่องจากมูลค่าที่คาดว่าจะได้รับคืนต่ำกว่ามูลค่าตามบัญชี</w:t>
      </w:r>
      <w:r w:rsidR="00AD7911" w:rsidRPr="00CF3114">
        <w:rPr>
          <w:rFonts w:ascii="Browallia New" w:hAnsi="Browallia New" w:cs="Browallia New"/>
          <w:sz w:val="28"/>
          <w:szCs w:val="28"/>
        </w:rPr>
        <w:t xml:space="preserve"> </w:t>
      </w:r>
      <w:bookmarkStart w:id="9" w:name="_Hlk38377706"/>
    </w:p>
    <w:p w14:paraId="5DD2E91C" w14:textId="77777777" w:rsidR="0002753C" w:rsidRPr="00CF3114" w:rsidRDefault="0002753C" w:rsidP="001838BF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  <w:highlight w:val="cyan"/>
          <w:cs/>
        </w:rPr>
      </w:pPr>
    </w:p>
    <w:p w14:paraId="475A6CD8" w14:textId="4F37E276" w:rsidR="001838BF" w:rsidRPr="00CF3114" w:rsidRDefault="001838BF" w:rsidP="00183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CF3114">
        <w:rPr>
          <w:rFonts w:ascii="Browallia New" w:hAnsi="Browallia New" w:cs="Browallia New"/>
          <w:sz w:val="28"/>
          <w:szCs w:val="28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Pr="00CF3114">
        <w:rPr>
          <w:rFonts w:ascii="Browallia New" w:hAnsi="Browallia New" w:cs="Browallia New"/>
          <w:sz w:val="28"/>
          <w:szCs w:val="28"/>
        </w:rPr>
        <w:t>31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F3114">
        <w:rPr>
          <w:rFonts w:ascii="Browallia New" w:hAnsi="Browallia New" w:cs="Browallia New"/>
          <w:sz w:val="28"/>
          <w:szCs w:val="28"/>
        </w:rPr>
        <w:t>256</w:t>
      </w:r>
      <w:r w:rsidRPr="00CF3114">
        <w:rPr>
          <w:rFonts w:ascii="Browallia New" w:hAnsi="Browallia New" w:cs="Browallia New"/>
          <w:sz w:val="28"/>
          <w:szCs w:val="28"/>
          <w:cs/>
        </w:rPr>
        <w:t>2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รายการเคลื่อนไหว</w:t>
      </w:r>
      <w:r w:rsidR="00AD7911" w:rsidRPr="00CF3114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ค่าเผื่อการด้อยค่าเงินให้กู้ยืมบริษัทย่อย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6DCE3E6E" w14:textId="77777777" w:rsidR="001838BF" w:rsidRPr="003732C5" w:rsidRDefault="001838BF" w:rsidP="001838BF">
      <w:pPr>
        <w:pStyle w:val="CordiaNew"/>
        <w:tabs>
          <w:tab w:val="clear" w:pos="4153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37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229"/>
        <w:gridCol w:w="1276"/>
        <w:gridCol w:w="283"/>
        <w:gridCol w:w="1276"/>
        <w:gridCol w:w="284"/>
        <w:gridCol w:w="1275"/>
        <w:gridCol w:w="284"/>
        <w:gridCol w:w="1330"/>
      </w:tblGrid>
      <w:tr w:rsidR="001838BF" w:rsidRPr="00CF3114" w14:paraId="09F70E8D" w14:textId="77777777" w:rsidTr="003732C5">
        <w:tc>
          <w:tcPr>
            <w:tcW w:w="3229" w:type="dxa"/>
          </w:tcPr>
          <w:bookmarkEnd w:id="9"/>
          <w:p w14:paraId="18C2BBC8" w14:textId="17FBF4FE" w:rsidR="001838BF" w:rsidRPr="00CF3114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highlight w:val="cyan"/>
                <w:u w:val="single"/>
                <w:cs/>
              </w:rPr>
              <w:t xml:space="preserve"> </w:t>
            </w:r>
            <w:bookmarkStart w:id="10" w:name="_Hlk38377730"/>
          </w:p>
        </w:tc>
        <w:tc>
          <w:tcPr>
            <w:tcW w:w="6008" w:type="dxa"/>
            <w:gridSpan w:val="7"/>
          </w:tcPr>
          <w:p w14:paraId="01AAA135" w14:textId="77777777" w:rsidR="001838BF" w:rsidRPr="00CF3114" w:rsidRDefault="001838BF" w:rsidP="003C77F3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1838BF" w:rsidRPr="00CF3114" w14:paraId="1082D798" w14:textId="77777777" w:rsidTr="003732C5">
        <w:tc>
          <w:tcPr>
            <w:tcW w:w="3229" w:type="dxa"/>
          </w:tcPr>
          <w:p w14:paraId="65F5F5B7" w14:textId="77777777" w:rsidR="001838BF" w:rsidRPr="00CF3114" w:rsidRDefault="001838BF" w:rsidP="003C77F3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27E04AAF" w14:textId="77777777" w:rsidR="001838BF" w:rsidRPr="00CF3114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29DE4A1" w14:textId="77777777" w:rsidR="001838BF" w:rsidRPr="00CF3114" w:rsidRDefault="001838BF" w:rsidP="003C77F3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889" w:type="dxa"/>
            <w:gridSpan w:val="3"/>
            <w:tcBorders>
              <w:bottom w:val="single" w:sz="4" w:space="0" w:color="auto"/>
            </w:tcBorders>
          </w:tcPr>
          <w:p w14:paraId="5E58D226" w14:textId="77777777" w:rsidR="001838BF" w:rsidRPr="00CF3114" w:rsidRDefault="001838BF" w:rsidP="003C77F3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E18D2" w:rsidRPr="00CF3114" w14:paraId="380462AE" w14:textId="77777777" w:rsidTr="003732C5">
        <w:tc>
          <w:tcPr>
            <w:tcW w:w="3229" w:type="dxa"/>
          </w:tcPr>
          <w:p w14:paraId="0695A941" w14:textId="77777777" w:rsidR="001838BF" w:rsidRPr="00CF3114" w:rsidRDefault="001838BF" w:rsidP="001838B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ADD95" w14:textId="12633D4F" w:rsidR="001838BF" w:rsidRPr="00CF3114" w:rsidRDefault="001838BF" w:rsidP="00C710FC">
            <w:pPr>
              <w:tabs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8637519" w14:textId="77777777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FFCFF" w14:textId="0433C636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4" w:type="dxa"/>
            <w:vAlign w:val="bottom"/>
          </w:tcPr>
          <w:p w14:paraId="30E9B654" w14:textId="77777777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47961" w14:textId="1B8D6C60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3B12EF0" w14:textId="77777777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2AFEF" w14:textId="1B836A7B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AE18D2" w:rsidRPr="00CF3114" w14:paraId="171CD956" w14:textId="77777777" w:rsidTr="003732C5">
        <w:tc>
          <w:tcPr>
            <w:tcW w:w="3229" w:type="dxa"/>
            <w:vAlign w:val="bottom"/>
          </w:tcPr>
          <w:p w14:paraId="1B4A749F" w14:textId="77777777" w:rsidR="001838BF" w:rsidRPr="00CF3114" w:rsidRDefault="001838BF" w:rsidP="001838B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8AF36" w14:textId="77777777" w:rsidR="001838BF" w:rsidRPr="00CF3114" w:rsidRDefault="001838BF" w:rsidP="001838B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83" w:type="dxa"/>
          </w:tcPr>
          <w:p w14:paraId="55166DFA" w14:textId="77777777" w:rsidR="001838BF" w:rsidRPr="00CF3114" w:rsidRDefault="001838BF" w:rsidP="001838BF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vAlign w:val="bottom"/>
          </w:tcPr>
          <w:p w14:paraId="5885F4F9" w14:textId="77777777" w:rsidR="001838BF" w:rsidRPr="00CF3114" w:rsidRDefault="001838BF" w:rsidP="001838B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284" w:type="dxa"/>
          </w:tcPr>
          <w:p w14:paraId="2613D68A" w14:textId="77777777" w:rsidR="001838BF" w:rsidRPr="00CF3114" w:rsidRDefault="001838BF" w:rsidP="001838B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21A3D0E" w14:textId="77777777" w:rsidR="001838BF" w:rsidRPr="00CF3114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84" w:type="dxa"/>
          </w:tcPr>
          <w:p w14:paraId="23A52285" w14:textId="77777777" w:rsidR="001838BF" w:rsidRPr="00CF3114" w:rsidRDefault="001838BF" w:rsidP="001838B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112A1964" w14:textId="77777777" w:rsidR="001838BF" w:rsidRPr="00CF3114" w:rsidRDefault="001838BF" w:rsidP="0018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</w:tr>
      <w:tr w:rsidR="00BA3D52" w:rsidRPr="00CF3114" w14:paraId="48E8E149" w14:textId="77777777" w:rsidTr="003732C5">
        <w:tc>
          <w:tcPr>
            <w:tcW w:w="3229" w:type="dxa"/>
            <w:vAlign w:val="bottom"/>
          </w:tcPr>
          <w:p w14:paraId="48CA8113" w14:textId="7C10B3F5" w:rsidR="00BA3D52" w:rsidRPr="00CF3114" w:rsidRDefault="00BA3D52" w:rsidP="00BA3D5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1BC67EA9" w14:textId="5E619E92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8F5DB2F" w14:textId="77777777" w:rsidR="00BA3D52" w:rsidRPr="00CF3114" w:rsidRDefault="00BA3D52" w:rsidP="00BA3D5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7AE65FFB" w14:textId="24AB8061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2FD0C14" w14:textId="77777777" w:rsidR="00BA3D52" w:rsidRPr="00CF3114" w:rsidRDefault="00BA3D52" w:rsidP="00BA3D5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0C54AAE" w14:textId="2D61AD4C" w:rsidR="00BA3D52" w:rsidRPr="00CF3114" w:rsidRDefault="00BA3D52" w:rsidP="00BA3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614,949</w:t>
            </w:r>
          </w:p>
        </w:tc>
        <w:tc>
          <w:tcPr>
            <w:tcW w:w="284" w:type="dxa"/>
          </w:tcPr>
          <w:p w14:paraId="5BCEF94F" w14:textId="77777777" w:rsidR="00BA3D52" w:rsidRPr="00CF3114" w:rsidRDefault="00BA3D52" w:rsidP="00BA3D5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2E3F2E88" w14:textId="6C302D00" w:rsidR="00BA3D52" w:rsidRPr="00CF3114" w:rsidRDefault="00BA3D52" w:rsidP="00BA3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264,719</w:t>
            </w:r>
          </w:p>
        </w:tc>
      </w:tr>
      <w:tr w:rsidR="00BA3D52" w:rsidRPr="00CF3114" w14:paraId="152D6754" w14:textId="77777777" w:rsidTr="003732C5">
        <w:tc>
          <w:tcPr>
            <w:tcW w:w="3229" w:type="dxa"/>
            <w:vAlign w:val="bottom"/>
          </w:tcPr>
          <w:p w14:paraId="29178B1B" w14:textId="73687BEF" w:rsidR="00BA3D52" w:rsidRPr="00CF3114" w:rsidRDefault="00BA3D52" w:rsidP="00BA3D5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บวก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ค่าเผื่อ</w:t>
            </w:r>
            <w:r w:rsidR="006C64CE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การด้อยค่า</w:t>
            </w:r>
            <w:r w:rsidR="00D374D6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รับรู้</w:t>
            </w:r>
            <w:r w:rsidR="0001327B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เพิ่มเติม</w:t>
            </w:r>
          </w:p>
        </w:tc>
        <w:tc>
          <w:tcPr>
            <w:tcW w:w="1276" w:type="dxa"/>
            <w:shd w:val="clear" w:color="auto" w:fill="auto"/>
          </w:tcPr>
          <w:p w14:paraId="07405FA2" w14:textId="0A4E9FD4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A16EA4" w14:textId="77777777" w:rsidR="00BA3D52" w:rsidRPr="00CF3114" w:rsidRDefault="00BA3D52" w:rsidP="00BA3D52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</w:tcPr>
          <w:p w14:paraId="0B1E6A8A" w14:textId="6268CFBE" w:rsidR="00BA3D52" w:rsidRPr="00CF3114" w:rsidRDefault="00BA3D52" w:rsidP="00BA3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8E9E542" w14:textId="77777777" w:rsidR="00BA3D52" w:rsidRPr="00CF3114" w:rsidRDefault="00BA3D52" w:rsidP="00BA3D5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300CE680" w14:textId="237B5130" w:rsidR="00BA3D52" w:rsidRPr="00CF3114" w:rsidRDefault="00BA3D52" w:rsidP="00BA3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F351A9" w:rsidRPr="00CF3114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51A9" w:rsidRPr="00CF311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284" w:type="dxa"/>
          </w:tcPr>
          <w:p w14:paraId="79F387F3" w14:textId="77777777" w:rsidR="00BA3D52" w:rsidRPr="00CF3114" w:rsidRDefault="00BA3D52" w:rsidP="00BA3D5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vAlign w:val="bottom"/>
          </w:tcPr>
          <w:p w14:paraId="0EB3721C" w14:textId="0F3B5935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350,230</w:t>
            </w:r>
          </w:p>
        </w:tc>
      </w:tr>
      <w:tr w:rsidR="00BA3D52" w:rsidRPr="00CF3114" w14:paraId="4E7B2EF6" w14:textId="77777777" w:rsidTr="003732C5">
        <w:tc>
          <w:tcPr>
            <w:tcW w:w="3229" w:type="dxa"/>
            <w:vAlign w:val="bottom"/>
          </w:tcPr>
          <w:p w14:paraId="09E1BC1D" w14:textId="69FDB7D0" w:rsidR="00BA3D52" w:rsidRPr="00CF3114" w:rsidRDefault="00BA3D52" w:rsidP="00BA3D5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FA59A9" w14:textId="6F805712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64E79EB" w14:textId="77777777" w:rsidR="00BA3D52" w:rsidRPr="00CF3114" w:rsidRDefault="00BA3D52" w:rsidP="00BA3D52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2BA7F7D3" w14:textId="69F6A94D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5DB301E" w14:textId="77777777" w:rsidR="00BA3D52" w:rsidRPr="00CF3114" w:rsidRDefault="00BA3D52" w:rsidP="00BA3D5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D1E044" w14:textId="3860B126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71</w:t>
            </w:r>
            <w:r w:rsidR="00F351A9" w:rsidRPr="00CF3114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351A9" w:rsidRPr="00CF3114">
              <w:rPr>
                <w:rFonts w:ascii="Browallia New" w:hAnsi="Browallia New" w:cs="Browallia New"/>
                <w:sz w:val="28"/>
                <w:szCs w:val="28"/>
              </w:rPr>
              <w:t>949</w:t>
            </w:r>
          </w:p>
        </w:tc>
        <w:tc>
          <w:tcPr>
            <w:tcW w:w="284" w:type="dxa"/>
          </w:tcPr>
          <w:p w14:paraId="229563BA" w14:textId="77777777" w:rsidR="00BA3D52" w:rsidRPr="00CF3114" w:rsidRDefault="00BA3D52" w:rsidP="00BA3D5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1F93EF" w14:textId="72D9F1A2" w:rsidR="00BA3D52" w:rsidRPr="00CF3114" w:rsidRDefault="00BA3D52" w:rsidP="00BA3D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614,949</w:t>
            </w:r>
          </w:p>
        </w:tc>
      </w:tr>
      <w:bookmarkEnd w:id="10"/>
    </w:tbl>
    <w:p w14:paraId="29973446" w14:textId="77777777" w:rsidR="00F3502F" w:rsidRPr="003732C5" w:rsidRDefault="00F3502F" w:rsidP="007B2016">
      <w:pPr>
        <w:pStyle w:val="ListParagraph"/>
        <w:ind w:left="420"/>
        <w:jc w:val="thaiDistribute"/>
        <w:rPr>
          <w:rFonts w:ascii="Browallia New" w:hAnsi="Browallia New" w:cs="Browallia New"/>
          <w:sz w:val="28"/>
          <w:szCs w:val="28"/>
        </w:rPr>
      </w:pPr>
    </w:p>
    <w:p w14:paraId="3AD02298" w14:textId="06411E82" w:rsidR="003043A6" w:rsidRPr="00CF3114" w:rsidRDefault="007B2016" w:rsidP="0038238B">
      <w:pPr>
        <w:pStyle w:val="ListParagraph"/>
        <w:ind w:left="42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รายการเคลื่อนไหวของค่าเผื่อผลขาดทุนจากการด้อยค่าในระหว่างงวดสามเดือนสิ้นสุดวันที่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31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="003732C5">
        <w:rPr>
          <w:rFonts w:ascii="Browallia New" w:hAnsi="Browallia New" w:cs="Browallia New" w:hint="cs"/>
          <w:sz w:val="28"/>
          <w:szCs w:val="28"/>
          <w:cs/>
        </w:rPr>
        <w:t xml:space="preserve">              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52535CF5" w14:textId="77777777" w:rsidR="007B2016" w:rsidRPr="003732C5" w:rsidRDefault="007B2016" w:rsidP="001C0B18">
      <w:pPr>
        <w:rPr>
          <w:rFonts w:ascii="Browallia New" w:hAnsi="Browallia New" w:cs="Browallia New"/>
          <w:sz w:val="20"/>
          <w:szCs w:val="20"/>
        </w:rPr>
      </w:pPr>
    </w:p>
    <w:tbl>
      <w:tblPr>
        <w:tblW w:w="9252" w:type="dxa"/>
        <w:tblInd w:w="297" w:type="dxa"/>
        <w:tblLook w:val="04A0" w:firstRow="1" w:lastRow="0" w:firstColumn="1" w:lastColumn="0" w:noHBand="0" w:noVBand="1"/>
      </w:tblPr>
      <w:tblGrid>
        <w:gridCol w:w="3231"/>
        <w:gridCol w:w="1287"/>
        <w:gridCol w:w="270"/>
        <w:gridCol w:w="1287"/>
        <w:gridCol w:w="270"/>
        <w:gridCol w:w="1323"/>
        <w:gridCol w:w="270"/>
        <w:gridCol w:w="1314"/>
      </w:tblGrid>
      <w:tr w:rsidR="007B2016" w:rsidRPr="003732C5" w14:paraId="5F06C11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63220A1A" w14:textId="77777777" w:rsidR="007B2016" w:rsidRPr="003732C5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vAlign w:val="bottom"/>
          </w:tcPr>
          <w:p w14:paraId="2BEA8540" w14:textId="77777777" w:rsidR="007B2016" w:rsidRPr="003732C5" w:rsidRDefault="007B2016" w:rsidP="00890321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(หน่วย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>พันบาท)</w:t>
            </w:r>
          </w:p>
        </w:tc>
      </w:tr>
      <w:tr w:rsidR="007B2016" w:rsidRPr="003732C5" w14:paraId="5B05EB69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12B5FB6" w14:textId="77777777" w:rsidR="007B2016" w:rsidRPr="003732C5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6021" w:type="dxa"/>
            <w:gridSpan w:val="7"/>
            <w:tcBorders>
              <w:bottom w:val="single" w:sz="4" w:space="0" w:color="auto"/>
            </w:tcBorders>
            <w:vAlign w:val="bottom"/>
          </w:tcPr>
          <w:p w14:paraId="18038B5B" w14:textId="77777777" w:rsidR="007B2016" w:rsidRPr="003732C5" w:rsidRDefault="007B2016" w:rsidP="0089032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</w:t>
            </w: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>เฉพาะบริษัท</w:t>
            </w:r>
          </w:p>
        </w:tc>
      </w:tr>
      <w:tr w:rsidR="007B2016" w:rsidRPr="003732C5" w14:paraId="405F9548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0D2514AF" w14:textId="77777777" w:rsidR="007B2016" w:rsidRPr="003732C5" w:rsidRDefault="007B2016" w:rsidP="00890321">
            <w:pPr>
              <w:pStyle w:val="BodyText"/>
              <w:spacing w:after="0"/>
              <w:ind w:right="-11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2283" w14:textId="166817FA" w:rsidR="007B2016" w:rsidRPr="003732C5" w:rsidRDefault="007B2016" w:rsidP="003732C5">
            <w:pPr>
              <w:ind w:left="-95" w:right="-9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12 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B13EA7B" w14:textId="77777777" w:rsidR="007B2016" w:rsidRPr="003732C5" w:rsidRDefault="007B2016" w:rsidP="00890321">
            <w:pPr>
              <w:ind w:left="-95" w:right="-12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6A4B" w14:textId="77777777" w:rsidR="007B2016" w:rsidRPr="003732C5" w:rsidRDefault="007B2016" w:rsidP="00890321">
            <w:pPr>
              <w:ind w:left="-110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559184" w14:textId="77777777" w:rsidR="007B2016" w:rsidRPr="003732C5" w:rsidRDefault="007B2016" w:rsidP="00890321">
            <w:pPr>
              <w:ind w:left="-129" w:right="-86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C5FBA" w14:textId="77777777" w:rsidR="007B2016" w:rsidRPr="003732C5" w:rsidRDefault="007B2016" w:rsidP="00890321">
            <w:pPr>
              <w:ind w:left="-110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B13643" w14:textId="77777777" w:rsidR="007B2016" w:rsidRPr="003732C5" w:rsidRDefault="007B2016" w:rsidP="00890321">
            <w:pPr>
              <w:ind w:left="-95" w:right="-12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BA46C" w14:textId="77777777" w:rsidR="007B2016" w:rsidRPr="003732C5" w:rsidRDefault="007B2016" w:rsidP="00890321">
            <w:pPr>
              <w:ind w:left="-110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B2016" w:rsidRPr="003732C5" w14:paraId="19D73D83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2DEEC107" w14:textId="77777777" w:rsidR="007B2016" w:rsidRPr="003732C5" w:rsidRDefault="007B2016" w:rsidP="00890321">
            <w:pPr>
              <w:ind w:left="165" w:hanging="16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3B6FE32A" w14:textId="77777777" w:rsidR="007B2016" w:rsidRPr="003732C5" w:rsidRDefault="007B2016" w:rsidP="00890321">
            <w:pPr>
              <w:ind w:left="-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A8FE2" w14:textId="77777777" w:rsidR="007B2016" w:rsidRPr="003732C5" w:rsidRDefault="007B2016" w:rsidP="00890321">
            <w:pPr>
              <w:ind w:left="-95" w:right="-12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</w:tcPr>
          <w:p w14:paraId="691EB1D5" w14:textId="77777777" w:rsidR="007B2016" w:rsidRPr="003732C5" w:rsidRDefault="007B2016" w:rsidP="00890321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992553" w14:textId="77777777" w:rsidR="007B2016" w:rsidRPr="003732C5" w:rsidRDefault="007B2016" w:rsidP="00890321">
            <w:pPr>
              <w:ind w:left="-129" w:right="-8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3" w:type="dxa"/>
          </w:tcPr>
          <w:p w14:paraId="6339BF09" w14:textId="77777777" w:rsidR="007B2016" w:rsidRPr="003732C5" w:rsidRDefault="007B2016" w:rsidP="00890321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62ACF6" w14:textId="77777777" w:rsidR="007B2016" w:rsidRPr="003732C5" w:rsidRDefault="007B2016" w:rsidP="00890321">
            <w:pPr>
              <w:ind w:left="-95" w:right="-120"/>
              <w:jc w:val="center"/>
              <w:rPr>
                <w:rFonts w:ascii="Browallia New" w:hAnsi="Browallia New" w:cs="Browalli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19923A67" w14:textId="77777777" w:rsidR="007B2016" w:rsidRPr="003732C5" w:rsidRDefault="007B2016" w:rsidP="00890321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1092" w:rsidRPr="003732C5" w14:paraId="549BA7F6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15F97FD" w14:textId="4F032ADE" w:rsidR="00C91092" w:rsidRPr="003732C5" w:rsidRDefault="00C91092" w:rsidP="00C91092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มกราคม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 2563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ปรับปรุง</w:t>
            </w: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1287" w:type="dxa"/>
            <w:vAlign w:val="bottom"/>
          </w:tcPr>
          <w:p w14:paraId="7B56B719" w14:textId="6128F0EF" w:rsidR="00C91092" w:rsidRPr="003732C5" w:rsidRDefault="00C91092" w:rsidP="00065F38">
            <w:pPr>
              <w:ind w:left="-95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8BB3364" w14:textId="77777777" w:rsidR="00C91092" w:rsidRPr="003732C5" w:rsidRDefault="00C91092" w:rsidP="00C91092">
            <w:pPr>
              <w:ind w:left="-95" w:right="-12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50AF602A" w14:textId="7AAFF436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09071E" w14:textId="77777777" w:rsidR="00C91092" w:rsidRPr="003732C5" w:rsidRDefault="00C91092" w:rsidP="00C91092">
            <w:pPr>
              <w:ind w:left="-129" w:right="-8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3C62FE43" w14:textId="77777777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3,045</w:t>
            </w:r>
          </w:p>
        </w:tc>
        <w:tc>
          <w:tcPr>
            <w:tcW w:w="270" w:type="dxa"/>
            <w:vAlign w:val="bottom"/>
          </w:tcPr>
          <w:p w14:paraId="3CC12DA0" w14:textId="77777777" w:rsidR="00C91092" w:rsidRPr="003732C5" w:rsidRDefault="00C91092" w:rsidP="00C91092">
            <w:pPr>
              <w:ind w:left="-95" w:right="-120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5A00326F" w14:textId="4290E1A6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3,045</w:t>
            </w:r>
          </w:p>
        </w:tc>
      </w:tr>
      <w:tr w:rsidR="00C91092" w:rsidRPr="003732C5" w14:paraId="352C4D8D" w14:textId="77777777" w:rsidTr="003732C5">
        <w:trPr>
          <w:trHeight w:val="20"/>
          <w:tblHeader/>
        </w:trPr>
        <w:tc>
          <w:tcPr>
            <w:tcW w:w="3231" w:type="dxa"/>
            <w:shd w:val="clear" w:color="auto" w:fill="auto"/>
            <w:vAlign w:val="bottom"/>
          </w:tcPr>
          <w:p w14:paraId="75EB9B04" w14:textId="1FE41215" w:rsidR="00C91092" w:rsidRPr="003732C5" w:rsidRDefault="00C91092" w:rsidP="00C91092">
            <w:pPr>
              <w:pStyle w:val="BodyText"/>
              <w:tabs>
                <w:tab w:val="left" w:pos="164"/>
              </w:tabs>
              <w:spacing w:after="0"/>
              <w:ind w:left="164" w:right="-111" w:hanging="164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287" w:type="dxa"/>
            <w:vAlign w:val="bottom"/>
          </w:tcPr>
          <w:p w14:paraId="6AA6F192" w14:textId="62C03E94" w:rsidR="00C91092" w:rsidRPr="003732C5" w:rsidRDefault="00C91092" w:rsidP="00065F38">
            <w:pPr>
              <w:ind w:left="-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8E5777" w14:textId="77777777" w:rsidR="00C91092" w:rsidRPr="003732C5" w:rsidRDefault="00C91092" w:rsidP="00C91092">
            <w:pPr>
              <w:ind w:left="-95" w:right="-12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7" w:type="dxa"/>
            <w:vAlign w:val="bottom"/>
          </w:tcPr>
          <w:p w14:paraId="6CBE3982" w14:textId="42020680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B122CA" w14:textId="77777777" w:rsidR="00C91092" w:rsidRPr="003732C5" w:rsidRDefault="00C91092" w:rsidP="00C91092">
            <w:pPr>
              <w:ind w:left="-129" w:right="-86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3" w:type="dxa"/>
            <w:vAlign w:val="bottom"/>
          </w:tcPr>
          <w:p w14:paraId="1E90953F" w14:textId="6FA09330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  <w:tc>
          <w:tcPr>
            <w:tcW w:w="270" w:type="dxa"/>
            <w:vAlign w:val="bottom"/>
          </w:tcPr>
          <w:p w14:paraId="2BBA6103" w14:textId="77777777" w:rsidR="00C91092" w:rsidRPr="003732C5" w:rsidRDefault="00C91092" w:rsidP="00C91092">
            <w:pPr>
              <w:ind w:left="-95" w:right="-120"/>
              <w:jc w:val="right"/>
              <w:rPr>
                <w:rFonts w:ascii="Browallia New" w:hAnsi="Browallia New" w:cs="Browalli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14" w:type="dxa"/>
            <w:vAlign w:val="bottom"/>
          </w:tcPr>
          <w:p w14:paraId="282882BD" w14:textId="2988A064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100,000</w:t>
            </w:r>
          </w:p>
        </w:tc>
      </w:tr>
      <w:tr w:rsidR="00C91092" w:rsidRPr="003732C5" w14:paraId="4DE41D75" w14:textId="77777777" w:rsidTr="003732C5">
        <w:trPr>
          <w:trHeight w:val="20"/>
        </w:trPr>
        <w:tc>
          <w:tcPr>
            <w:tcW w:w="3231" w:type="dxa"/>
            <w:vAlign w:val="bottom"/>
          </w:tcPr>
          <w:p w14:paraId="65319E85" w14:textId="77777777" w:rsidR="00C91092" w:rsidRPr="003732C5" w:rsidRDefault="00C91092" w:rsidP="00C9109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3732C5"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  <w:r w:rsidRPr="003732C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3732C5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3B9B2F5B" w14:textId="77777777" w:rsidR="00C91092" w:rsidRPr="003732C5" w:rsidRDefault="00C91092" w:rsidP="00065F38">
            <w:pPr>
              <w:ind w:left="-9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B748422" w14:textId="77777777" w:rsidR="00C91092" w:rsidRPr="003732C5" w:rsidRDefault="00C91092" w:rsidP="00C91092">
            <w:pPr>
              <w:tabs>
                <w:tab w:val="decimal" w:pos="610"/>
              </w:tabs>
              <w:ind w:left="-129" w:righ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4FFDF088" w14:textId="77777777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0165A0" w14:textId="77777777" w:rsidR="00C91092" w:rsidRPr="003732C5" w:rsidRDefault="00C91092" w:rsidP="00C91092">
            <w:pPr>
              <w:tabs>
                <w:tab w:val="decimal" w:pos="641"/>
              </w:tabs>
              <w:ind w:left="-129" w:righ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A48B42" w14:textId="74B71660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103,045</w:t>
            </w:r>
          </w:p>
        </w:tc>
        <w:tc>
          <w:tcPr>
            <w:tcW w:w="270" w:type="dxa"/>
            <w:vAlign w:val="bottom"/>
          </w:tcPr>
          <w:p w14:paraId="0F7F3E8B" w14:textId="77777777" w:rsidR="00C91092" w:rsidRPr="003732C5" w:rsidRDefault="00C91092" w:rsidP="00C91092">
            <w:pPr>
              <w:tabs>
                <w:tab w:val="decimal" w:pos="641"/>
              </w:tabs>
              <w:ind w:left="-129" w:righ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F8F0CA0" w14:textId="6F906A58" w:rsidR="00C91092" w:rsidRPr="003732C5" w:rsidRDefault="00C91092" w:rsidP="00C91092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32C5">
              <w:rPr>
                <w:rFonts w:ascii="Browallia New" w:hAnsi="Browallia New" w:cs="Browallia New"/>
                <w:sz w:val="24"/>
                <w:szCs w:val="24"/>
              </w:rPr>
              <w:t>103,045</w:t>
            </w:r>
          </w:p>
        </w:tc>
      </w:tr>
    </w:tbl>
    <w:p w14:paraId="5D11C812" w14:textId="77777777" w:rsidR="00327438" w:rsidRPr="00CF3114" w:rsidRDefault="00327438" w:rsidP="007B2016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07" w:type="dxa"/>
        <w:tblInd w:w="369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342"/>
        <w:gridCol w:w="1287"/>
        <w:gridCol w:w="1278"/>
        <w:gridCol w:w="1215"/>
        <w:gridCol w:w="1224"/>
      </w:tblGrid>
      <w:tr w:rsidR="00245EC7" w:rsidRPr="00CF3114" w14:paraId="36B373CE" w14:textId="77777777" w:rsidTr="00C55C1E">
        <w:trPr>
          <w:cantSplit/>
          <w:tblHeader/>
        </w:trPr>
        <w:tc>
          <w:tcPr>
            <w:tcW w:w="3861" w:type="dxa"/>
            <w:tcBorders>
              <w:top w:val="nil"/>
            </w:tcBorders>
          </w:tcPr>
          <w:p w14:paraId="19D35594" w14:textId="77777777" w:rsidR="00245EC7" w:rsidRPr="00CF3114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  <w:tcBorders>
              <w:top w:val="nil"/>
            </w:tcBorders>
          </w:tcPr>
          <w:p w14:paraId="5B86C370" w14:textId="77777777" w:rsidR="00245EC7" w:rsidRPr="00CF3114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04" w:type="dxa"/>
            <w:gridSpan w:val="4"/>
            <w:tcBorders>
              <w:top w:val="nil"/>
            </w:tcBorders>
          </w:tcPr>
          <w:p w14:paraId="5C049420" w14:textId="77777777" w:rsidR="00245EC7" w:rsidRPr="00CF3114" w:rsidRDefault="00245EC7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245EC7" w:rsidRPr="00CF3114" w14:paraId="2FEA0D43" w14:textId="77777777" w:rsidTr="00C55C1E">
        <w:trPr>
          <w:cantSplit/>
          <w:tblHeader/>
        </w:trPr>
        <w:tc>
          <w:tcPr>
            <w:tcW w:w="3861" w:type="dxa"/>
          </w:tcPr>
          <w:p w14:paraId="1D6E7A0F" w14:textId="77777777" w:rsidR="00245EC7" w:rsidRPr="00CF3114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42" w:type="dxa"/>
          </w:tcPr>
          <w:p w14:paraId="324D4B38" w14:textId="77777777" w:rsidR="00245EC7" w:rsidRPr="00CF3114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65" w:type="dxa"/>
            <w:gridSpan w:val="2"/>
          </w:tcPr>
          <w:p w14:paraId="5A4B7EE8" w14:textId="77777777" w:rsidR="00245EC7" w:rsidRPr="00CF3114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1D5062C6" w14:textId="77777777" w:rsidR="00245EC7" w:rsidRPr="00CF3114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CF3114" w14:paraId="7CE575A6" w14:textId="77777777" w:rsidTr="00C55C1E">
        <w:trPr>
          <w:cantSplit/>
          <w:tblHeader/>
        </w:trPr>
        <w:tc>
          <w:tcPr>
            <w:tcW w:w="3861" w:type="dxa"/>
          </w:tcPr>
          <w:p w14:paraId="410B9A2F" w14:textId="77777777" w:rsidR="00215D31" w:rsidRPr="00CF3114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42" w:type="dxa"/>
          </w:tcPr>
          <w:p w14:paraId="7526C48E" w14:textId="77777777" w:rsidR="00215D31" w:rsidRPr="00CF3114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</w:tcPr>
          <w:p w14:paraId="6B4F605D" w14:textId="0BBF2677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78" w:type="dxa"/>
          </w:tcPr>
          <w:p w14:paraId="5F30B576" w14:textId="2D47C9CF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15" w:type="dxa"/>
          </w:tcPr>
          <w:p w14:paraId="6AAE5C70" w14:textId="58ADF16D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</w:tcPr>
          <w:p w14:paraId="3E1D1618" w14:textId="288F140E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245EC7" w:rsidRPr="00CF3114" w14:paraId="15F4FEB9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09DF66D5" w14:textId="6FE96D40" w:rsidR="00245EC7" w:rsidRPr="00CF3114" w:rsidRDefault="00245EC7" w:rsidP="009B74B1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5A78A0DD" w14:textId="77777777" w:rsidR="00245EC7" w:rsidRPr="00CF3114" w:rsidRDefault="00245EC7" w:rsidP="00245EC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60C033EC" w14:textId="77777777" w:rsidR="00245EC7" w:rsidRPr="00CF3114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4894C551" w14:textId="77777777" w:rsidR="00245EC7" w:rsidRPr="00CF3114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E629370" w14:textId="77777777" w:rsidR="00245EC7" w:rsidRPr="00CF3114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76BEEF73" w14:textId="77777777" w:rsidR="00245EC7" w:rsidRPr="00CF3114" w:rsidRDefault="00245EC7" w:rsidP="00245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1FEE65F7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68F8F63D" w14:textId="29FDB933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342" w:type="dxa"/>
            <w:tcBorders>
              <w:bottom w:val="nil"/>
            </w:tcBorders>
          </w:tcPr>
          <w:p w14:paraId="320B63DE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A031017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628D3764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5E92ED0A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459C802F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5A4E5799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2DCC111" w14:textId="25627453" w:rsidR="003532A4" w:rsidRPr="00CF3114" w:rsidRDefault="003532A4" w:rsidP="003532A4">
            <w:pPr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  <w:tcBorders>
              <w:bottom w:val="nil"/>
            </w:tcBorders>
          </w:tcPr>
          <w:p w14:paraId="19E79C6B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1D8506EC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739457B0" w14:textId="03150671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CF4F333" w14:textId="65E528D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3,338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7C22B388" w14:textId="794BEDCE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2,434</w:t>
            </w:r>
          </w:p>
        </w:tc>
      </w:tr>
      <w:tr w:rsidR="003532A4" w:rsidRPr="00CF3114" w14:paraId="0AB32BDD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3679200" w14:textId="0F639AA0" w:rsidR="003532A4" w:rsidRPr="00CF3114" w:rsidRDefault="003532A4" w:rsidP="003532A4">
            <w:pPr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tcBorders>
              <w:bottom w:val="nil"/>
            </w:tcBorders>
          </w:tcPr>
          <w:p w14:paraId="0758D335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  <w:vAlign w:val="bottom"/>
          </w:tcPr>
          <w:p w14:paraId="75AB5D7C" w14:textId="6247AE07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,634</w:t>
            </w: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4A2E57F4" w14:textId="58A4C4B0" w:rsidR="003532A4" w:rsidRPr="00CF3114" w:rsidRDefault="003532A4" w:rsidP="003532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74,569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6EF119DC" w14:textId="235CADA7" w:rsidR="003532A4" w:rsidRPr="00CF3114" w:rsidRDefault="003532A4" w:rsidP="003532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69,374</w:t>
            </w:r>
          </w:p>
        </w:tc>
        <w:tc>
          <w:tcPr>
            <w:tcW w:w="1224" w:type="dxa"/>
            <w:tcBorders>
              <w:bottom w:val="nil"/>
            </w:tcBorders>
            <w:vAlign w:val="center"/>
          </w:tcPr>
          <w:p w14:paraId="3279EE2E" w14:textId="70EEE6F4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73,909</w:t>
            </w:r>
          </w:p>
        </w:tc>
      </w:tr>
      <w:tr w:rsidR="003532A4" w:rsidRPr="00CF3114" w14:paraId="4E870EC8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16A665E6" w14:textId="31A2AB1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dxa"/>
            <w:tcBorders>
              <w:bottom w:val="nil"/>
            </w:tcBorders>
          </w:tcPr>
          <w:p w14:paraId="089FED45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5151FA57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71,634</w:t>
            </w:r>
          </w:p>
        </w:tc>
        <w:tc>
          <w:tcPr>
            <w:tcW w:w="1278" w:type="dxa"/>
            <w:tcBorders>
              <w:top w:val="nil"/>
              <w:bottom w:val="nil"/>
            </w:tcBorders>
            <w:vAlign w:val="center"/>
          </w:tcPr>
          <w:p w14:paraId="06055A03" w14:textId="441A7127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74,569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52922325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72,71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35E287F8" w14:textId="181F06DE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76,343</w:t>
            </w:r>
          </w:p>
        </w:tc>
      </w:tr>
      <w:tr w:rsidR="003532A4" w:rsidRPr="00CF3114" w14:paraId="2100CE2B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E4EF8C2" w14:textId="7777777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26A9E5BF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EDF9DDC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3B7FA15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0401C675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53272D47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1FD0929D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3CBE1614" w14:textId="7777777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6361DD06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C690E44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25550D70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4AF14725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25433EE5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7BC066A8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13018D2" w14:textId="7777777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2D34E08B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0970D6F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1DEB57F8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689A91D1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0CD8FF22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02354419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8FB1AB2" w14:textId="7777777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243BE327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28860365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383D0452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17DB9456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5DD652D9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3BEF2D34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  <w:vAlign w:val="center"/>
          </w:tcPr>
          <w:p w14:paraId="40AB6347" w14:textId="4600AFEC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เจ้าหนี้อื่น -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342" w:type="dxa"/>
            <w:tcBorders>
              <w:bottom w:val="nil"/>
            </w:tcBorders>
          </w:tcPr>
          <w:p w14:paraId="0A0C693F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92E502F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20C6DAB1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14:paraId="07C073F3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7D2CD4DD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7AD89F5F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7AEAD96C" w14:textId="1B6B0AA3" w:rsidR="003532A4" w:rsidRPr="00CF3114" w:rsidRDefault="003532A4" w:rsidP="003532A4">
            <w:pPr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  <w:tcBorders>
              <w:bottom w:val="nil"/>
            </w:tcBorders>
          </w:tcPr>
          <w:p w14:paraId="1EA401BE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4E39318" w14:textId="2408FD1C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119,046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798EB49D" w14:textId="01ECBE80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115,001</w:t>
            </w:r>
          </w:p>
        </w:tc>
        <w:tc>
          <w:tcPr>
            <w:tcW w:w="1215" w:type="dxa"/>
            <w:tcBorders>
              <w:bottom w:val="nil"/>
            </w:tcBorders>
          </w:tcPr>
          <w:p w14:paraId="72B3F460" w14:textId="1FFC7198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118,939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7CB30520" w14:textId="232FBF54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114,934</w:t>
            </w:r>
          </w:p>
        </w:tc>
      </w:tr>
      <w:tr w:rsidR="003532A4" w:rsidRPr="00CF3114" w14:paraId="19F8D70A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05E5B965" w14:textId="0E240636" w:rsidR="003532A4" w:rsidRPr="00CF3114" w:rsidRDefault="003532A4" w:rsidP="003532A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42" w:type="dxa"/>
            <w:tcBorders>
              <w:bottom w:val="nil"/>
            </w:tcBorders>
          </w:tcPr>
          <w:p w14:paraId="59060C97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1DDFD6" w14:textId="59702C46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4,604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  <w:vAlign w:val="bottom"/>
          </w:tcPr>
          <w:p w14:paraId="0D20EC90" w14:textId="3F3D0905" w:rsidR="003532A4" w:rsidRPr="00CF3114" w:rsidRDefault="003532A4" w:rsidP="003532A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4,652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431FFF4B" w14:textId="09ED6521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nil"/>
            </w:tcBorders>
          </w:tcPr>
          <w:p w14:paraId="3D91B5D1" w14:textId="186A3EE9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532A4" w:rsidRPr="00CF3114" w14:paraId="114B0928" w14:textId="77777777" w:rsidTr="00C55C1E">
        <w:trPr>
          <w:cantSplit/>
          <w:trHeight w:val="189"/>
        </w:trPr>
        <w:tc>
          <w:tcPr>
            <w:tcW w:w="3861" w:type="dxa"/>
            <w:tcBorders>
              <w:bottom w:val="nil"/>
            </w:tcBorders>
          </w:tcPr>
          <w:p w14:paraId="7A5E5260" w14:textId="61C75BFB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dxa"/>
            <w:tcBorders>
              <w:bottom w:val="nil"/>
            </w:tcBorders>
          </w:tcPr>
          <w:p w14:paraId="0F8B327A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6A1C20B3" w14:textId="47F60522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123,650</w:t>
            </w: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541F5D93" w14:textId="238FDA50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119,653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5255B57B" w14:textId="734D5304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118,939</w:t>
            </w:r>
          </w:p>
        </w:tc>
        <w:tc>
          <w:tcPr>
            <w:tcW w:w="1224" w:type="dxa"/>
            <w:tcBorders>
              <w:bottom w:val="nil"/>
            </w:tcBorders>
          </w:tcPr>
          <w:p w14:paraId="3D200ACC" w14:textId="3EFC2C37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114,934</w:t>
            </w:r>
          </w:p>
        </w:tc>
      </w:tr>
      <w:tr w:rsidR="003532A4" w:rsidRPr="00CF3114" w14:paraId="513F9457" w14:textId="77777777" w:rsidTr="00C55C1E">
        <w:trPr>
          <w:cantSplit/>
          <w:trHeight w:val="189"/>
        </w:trPr>
        <w:tc>
          <w:tcPr>
            <w:tcW w:w="3861" w:type="dxa"/>
            <w:tcBorders>
              <w:bottom w:val="nil"/>
            </w:tcBorders>
          </w:tcPr>
          <w:p w14:paraId="6F281856" w14:textId="77777777" w:rsidR="003532A4" w:rsidRPr="00CF3114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42" w:type="dxa"/>
            <w:tcBorders>
              <w:bottom w:val="nil"/>
            </w:tcBorders>
          </w:tcPr>
          <w:p w14:paraId="703A9573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12844083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6AB8C12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2E298E5E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0B47817F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32A4" w:rsidRPr="00CF3114" w14:paraId="4E8BA1B8" w14:textId="6B38FCF7" w:rsidTr="00D31ABD">
        <w:trPr>
          <w:cantSplit/>
        </w:trPr>
        <w:tc>
          <w:tcPr>
            <w:tcW w:w="6768" w:type="dxa"/>
            <w:gridSpan w:val="4"/>
            <w:tcBorders>
              <w:bottom w:val="nil"/>
            </w:tcBorders>
            <w:shd w:val="clear" w:color="auto" w:fill="auto"/>
          </w:tcPr>
          <w:p w14:paraId="614EC64D" w14:textId="3E47C1EB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00EFAB65" w14:textId="033A58F1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lang w:val="en-GB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1215" w:type="dxa"/>
            <w:tcBorders>
              <w:bottom w:val="nil"/>
            </w:tcBorders>
          </w:tcPr>
          <w:p w14:paraId="058F0488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5AAD89C8" w14:textId="7777777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32A4" w:rsidRPr="00CF3114" w14:paraId="4964FC21" w14:textId="77777777" w:rsidTr="00C55C1E">
        <w:trPr>
          <w:cantSplit/>
        </w:trPr>
        <w:tc>
          <w:tcPr>
            <w:tcW w:w="3861" w:type="dxa"/>
          </w:tcPr>
          <w:p w14:paraId="295C2841" w14:textId="2D47DB64" w:rsidR="003532A4" w:rsidRPr="00CF3114" w:rsidRDefault="003532A4" w:rsidP="003532A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42" w:type="dxa"/>
          </w:tcPr>
          <w:p w14:paraId="4F810AC6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24872603" w14:textId="7DE390F8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FC9F53D" w14:textId="131DA920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D20F2F" w14:textId="5DDC4057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17,354</w:t>
            </w:r>
          </w:p>
        </w:tc>
        <w:tc>
          <w:tcPr>
            <w:tcW w:w="1224" w:type="dxa"/>
          </w:tcPr>
          <w:p w14:paraId="629D58D0" w14:textId="3CCCCD7E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17,163</w:t>
            </w:r>
          </w:p>
        </w:tc>
      </w:tr>
      <w:tr w:rsidR="003532A4" w:rsidRPr="00CF3114" w14:paraId="169E761A" w14:textId="77777777" w:rsidTr="00C55C1E">
        <w:trPr>
          <w:cantSplit/>
        </w:trPr>
        <w:tc>
          <w:tcPr>
            <w:tcW w:w="3861" w:type="dxa"/>
          </w:tcPr>
          <w:p w14:paraId="08633569" w14:textId="367BFB2B" w:rsidR="003532A4" w:rsidRPr="00CF3114" w:rsidRDefault="003532A4" w:rsidP="003532A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42" w:type="dxa"/>
          </w:tcPr>
          <w:p w14:paraId="6104B8B6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0D2F0778" w14:textId="63516A43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10,102</w:t>
            </w:r>
          </w:p>
        </w:tc>
        <w:tc>
          <w:tcPr>
            <w:tcW w:w="1278" w:type="dxa"/>
            <w:vAlign w:val="bottom"/>
          </w:tcPr>
          <w:p w14:paraId="603E48E7" w14:textId="73EDE273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07FBC9B" w14:textId="10798882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4F73555B" w14:textId="17F42029" w:rsidR="003532A4" w:rsidRPr="00CF3114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532A4" w:rsidRPr="00CF3114" w14:paraId="347A1015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6B257EBA" w14:textId="05661131" w:rsidR="003532A4" w:rsidRPr="00CF3114" w:rsidRDefault="003532A4" w:rsidP="003532A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42" w:type="dxa"/>
            <w:tcBorders>
              <w:bottom w:val="nil"/>
            </w:tcBorders>
          </w:tcPr>
          <w:p w14:paraId="187B97D7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587CC6BB" w14:textId="038EB107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31,283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45E0D38B" w14:textId="08154DF7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28,763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D204CA4" w14:textId="29E30F51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29,137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3B2924EB" w14:textId="0B828004" w:rsidR="003532A4" w:rsidRPr="00CF3114" w:rsidRDefault="003532A4" w:rsidP="003532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28,763</w:t>
            </w:r>
          </w:p>
        </w:tc>
      </w:tr>
      <w:tr w:rsidR="003532A4" w:rsidRPr="00CF3114" w14:paraId="10F7CA26" w14:textId="77777777" w:rsidTr="00C55C1E">
        <w:trPr>
          <w:cantSplit/>
        </w:trPr>
        <w:tc>
          <w:tcPr>
            <w:tcW w:w="3861" w:type="dxa"/>
            <w:tcBorders>
              <w:bottom w:val="nil"/>
            </w:tcBorders>
          </w:tcPr>
          <w:p w14:paraId="238B9B4E" w14:textId="48FA997C" w:rsidR="003532A4" w:rsidRPr="00CF3114" w:rsidRDefault="003532A4" w:rsidP="003532A4">
            <w:pPr>
              <w:tabs>
                <w:tab w:val="clear" w:pos="227"/>
                <w:tab w:val="left" w:pos="371"/>
              </w:tabs>
              <w:spacing w:line="240" w:lineRule="auto"/>
              <w:ind w:left="371" w:hanging="284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342" w:type="dxa"/>
            <w:tcBorders>
              <w:bottom w:val="nil"/>
            </w:tcBorders>
          </w:tcPr>
          <w:p w14:paraId="3DD1D0C9" w14:textId="77777777" w:rsidR="003532A4" w:rsidRPr="00CF3114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bottom w:val="nil"/>
            </w:tcBorders>
            <w:shd w:val="clear" w:color="auto" w:fill="auto"/>
          </w:tcPr>
          <w:p w14:paraId="35437381" w14:textId="787568D4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41,385</w:t>
            </w:r>
          </w:p>
        </w:tc>
        <w:tc>
          <w:tcPr>
            <w:tcW w:w="1278" w:type="dxa"/>
            <w:tcBorders>
              <w:bottom w:val="nil"/>
            </w:tcBorders>
            <w:vAlign w:val="bottom"/>
          </w:tcPr>
          <w:p w14:paraId="77B2F673" w14:textId="345CBDB2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38,763</w:t>
            </w: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47FC6B4A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46,491</w:t>
            </w:r>
          </w:p>
        </w:tc>
        <w:tc>
          <w:tcPr>
            <w:tcW w:w="1224" w:type="dxa"/>
            <w:tcBorders>
              <w:bottom w:val="nil"/>
            </w:tcBorders>
            <w:vAlign w:val="bottom"/>
          </w:tcPr>
          <w:p w14:paraId="14C97E1D" w14:textId="2875D8FE" w:rsidR="003532A4" w:rsidRPr="00CF3114" w:rsidRDefault="003532A4" w:rsidP="003532A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45,926</w:t>
            </w:r>
          </w:p>
        </w:tc>
      </w:tr>
    </w:tbl>
    <w:p w14:paraId="04578821" w14:textId="77777777" w:rsidR="00EE0CDD" w:rsidRPr="00975893" w:rsidRDefault="00EE0CDD" w:rsidP="004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7BC51D15" w14:textId="4934D86A" w:rsidR="00DD572C" w:rsidRPr="00CF3114" w:rsidRDefault="00DD572C" w:rsidP="002E7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215D31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215D31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215D31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215D31" w:rsidRPr="00CF3114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15D31" w:rsidRPr="00CF3114">
        <w:rPr>
          <w:rFonts w:ascii="Browallia New" w:hAnsi="Browallia New" w:cs="Browallia New"/>
          <w:sz w:val="28"/>
          <w:szCs w:val="28"/>
        </w:rPr>
        <w:t>3</w:t>
      </w:r>
      <w:r w:rsidR="00215D31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Pr="00CF3114">
        <w:rPr>
          <w:rFonts w:ascii="Browallia New" w:hAnsi="Browallia New" w:cs="Browallia New"/>
          <w:sz w:val="28"/>
          <w:szCs w:val="28"/>
        </w:rPr>
        <w:t>31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CF3114">
        <w:rPr>
          <w:rFonts w:ascii="Browallia New" w:hAnsi="Browallia New" w:cs="Browallia New"/>
          <w:sz w:val="28"/>
          <w:szCs w:val="28"/>
        </w:rPr>
        <w:t>256</w:t>
      </w:r>
      <w:r w:rsidR="00215D31" w:rsidRPr="00CF3114">
        <w:rPr>
          <w:rFonts w:ascii="Browallia New" w:hAnsi="Browallia New" w:cs="Browallia New"/>
          <w:sz w:val="28"/>
          <w:szCs w:val="28"/>
          <w:cs/>
        </w:rPr>
        <w:t>2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รายการเคลื่อนไหวของเงินกู้ยืม</w:t>
      </w:r>
      <w:r w:rsidR="002547DC"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547DC" w:rsidRPr="00CF3114">
        <w:rPr>
          <w:rFonts w:ascii="Browallia New" w:hAnsi="Browallia New" w:cs="Browallia New"/>
          <w:sz w:val="28"/>
          <w:szCs w:val="28"/>
          <w:cs/>
          <w:lang w:val="en-GB"/>
        </w:rPr>
        <w:t>(</w:t>
      </w:r>
      <w:r w:rsidR="002547DC" w:rsidRPr="00CF3114">
        <w:rPr>
          <w:rFonts w:ascii="Browallia New" w:hAnsi="Browallia New" w:cs="Browallia New"/>
          <w:sz w:val="28"/>
          <w:szCs w:val="28"/>
          <w:cs/>
        </w:rPr>
        <w:t>ไม่รวมดอกเบี้ย</w:t>
      </w:r>
      <w:r w:rsidR="002547DC"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) </w:t>
      </w:r>
      <w:r w:rsidR="009B4424" w:rsidRPr="00CF3114">
        <w:rPr>
          <w:rFonts w:ascii="Browallia New" w:hAnsi="Browallia New" w:cs="Browallia New"/>
          <w:sz w:val="28"/>
          <w:szCs w:val="28"/>
          <w:cs/>
          <w:lang w:val="en-GB"/>
        </w:rPr>
        <w:t>มี</w:t>
      </w:r>
      <w:r w:rsidRPr="00CF3114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0A08725" w14:textId="596D8675" w:rsidR="00CD4CCA" w:rsidRPr="00975893" w:rsidRDefault="00CD4CCA" w:rsidP="00DD5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153" w:type="dxa"/>
        <w:tblInd w:w="36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306"/>
        <w:gridCol w:w="1242"/>
        <w:gridCol w:w="1260"/>
        <w:gridCol w:w="1233"/>
        <w:gridCol w:w="1242"/>
      </w:tblGrid>
      <w:tr w:rsidR="00CD4CCA" w:rsidRPr="00CF3114" w14:paraId="5BEFFB56" w14:textId="77777777" w:rsidTr="00D25C8A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07CC2CEA" w14:textId="77777777" w:rsidR="00CD4CCA" w:rsidRPr="00CF3114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6" w:type="dxa"/>
            <w:tcBorders>
              <w:top w:val="nil"/>
            </w:tcBorders>
          </w:tcPr>
          <w:p w14:paraId="3EE3D2EB" w14:textId="77777777" w:rsidR="00CD4CCA" w:rsidRPr="00CF3114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977" w:type="dxa"/>
            <w:gridSpan w:val="4"/>
            <w:tcBorders>
              <w:top w:val="nil"/>
            </w:tcBorders>
          </w:tcPr>
          <w:p w14:paraId="451F46E8" w14:textId="77777777" w:rsidR="00CD4CCA" w:rsidRPr="00CF3114" w:rsidRDefault="00CD4CCA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D4CCA" w:rsidRPr="00CF3114" w14:paraId="061566AA" w14:textId="77777777" w:rsidTr="00D25C8A">
        <w:trPr>
          <w:cantSplit/>
          <w:tblHeader/>
        </w:trPr>
        <w:tc>
          <w:tcPr>
            <w:tcW w:w="3870" w:type="dxa"/>
          </w:tcPr>
          <w:p w14:paraId="2089EFE8" w14:textId="77777777" w:rsidR="00CD4CCA" w:rsidRPr="00CF3114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66C54CB4" w14:textId="77777777" w:rsidR="00CD4CCA" w:rsidRPr="00CF3114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02" w:type="dxa"/>
            <w:gridSpan w:val="2"/>
          </w:tcPr>
          <w:p w14:paraId="3A1C82C9" w14:textId="77777777" w:rsidR="00CD4CCA" w:rsidRPr="00CF3114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2D23A59" w14:textId="77777777" w:rsidR="00CD4CCA" w:rsidRPr="00CF3114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15D31" w:rsidRPr="00CF3114" w14:paraId="5957539D" w14:textId="77777777" w:rsidTr="00D25C8A">
        <w:trPr>
          <w:cantSplit/>
          <w:tblHeader/>
        </w:trPr>
        <w:tc>
          <w:tcPr>
            <w:tcW w:w="3870" w:type="dxa"/>
          </w:tcPr>
          <w:p w14:paraId="7E1044D2" w14:textId="77777777" w:rsidR="00215D31" w:rsidRPr="00CF3114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512D2DEA" w14:textId="77777777" w:rsidR="00215D31" w:rsidRPr="00CF3114" w:rsidRDefault="00215D31" w:rsidP="00215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4D474D23" w14:textId="28651A55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0" w:type="dxa"/>
          </w:tcPr>
          <w:p w14:paraId="43671D78" w14:textId="7F33909B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3" w:type="dxa"/>
          </w:tcPr>
          <w:p w14:paraId="65E251B1" w14:textId="601ACE3E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42" w:type="dxa"/>
          </w:tcPr>
          <w:p w14:paraId="3664EFFB" w14:textId="2F2EF5F9" w:rsidR="00215D31" w:rsidRPr="00CF3114" w:rsidRDefault="00215D31" w:rsidP="00215D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E23F8D" w:rsidRPr="00CF3114" w14:paraId="4F29D86E" w14:textId="77777777" w:rsidTr="006B5AB5">
        <w:trPr>
          <w:cantSplit/>
          <w:trHeight w:hRule="exact" w:val="385"/>
          <w:tblHeader/>
        </w:trPr>
        <w:tc>
          <w:tcPr>
            <w:tcW w:w="3870" w:type="dxa"/>
          </w:tcPr>
          <w:p w14:paraId="37A454F5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06" w:type="dxa"/>
          </w:tcPr>
          <w:p w14:paraId="365C0FAC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4D21D11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BB1D804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</w:tcPr>
          <w:p w14:paraId="40B8C5D4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42" w:type="dxa"/>
          </w:tcPr>
          <w:p w14:paraId="0B8A2E96" w14:textId="77777777" w:rsidR="00E23F8D" w:rsidRPr="00CF3114" w:rsidRDefault="00E23F8D" w:rsidP="00E23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92F24" w:rsidRPr="00CF3114" w14:paraId="4B8CBBBC" w14:textId="77777777" w:rsidTr="00D25C8A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A5E8A2B" w14:textId="4D0D3FD5" w:rsidR="00192F24" w:rsidRPr="00CF3114" w:rsidRDefault="00192F24" w:rsidP="00192F2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วันต้นงวด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306" w:type="dxa"/>
            <w:tcBorders>
              <w:bottom w:val="nil"/>
            </w:tcBorders>
          </w:tcPr>
          <w:p w14:paraId="57E77447" w14:textId="77777777" w:rsidR="00192F24" w:rsidRPr="00CF3114" w:rsidRDefault="00192F24" w:rsidP="00192F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7B964F48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35,000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26B4092" w14:textId="64BFCDB4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41,000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4799115B" w14:textId="6EE4C970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563BB49D" w14:textId="39BDFE95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39,500</w:t>
            </w:r>
          </w:p>
        </w:tc>
      </w:tr>
      <w:tr w:rsidR="00192F24" w:rsidRPr="00CF3114" w14:paraId="406F2C83" w14:textId="77777777" w:rsidTr="00D25C8A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68EE4851" w14:textId="4E38135D" w:rsidR="00192F24" w:rsidRPr="00CF3114" w:rsidRDefault="00192F24" w:rsidP="00192F2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กู้เพิ่ม</w:t>
            </w:r>
            <w:r w:rsidR="00A242BD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เติม</w:t>
            </w:r>
          </w:p>
        </w:tc>
        <w:tc>
          <w:tcPr>
            <w:tcW w:w="306" w:type="dxa"/>
            <w:tcBorders>
              <w:bottom w:val="nil"/>
            </w:tcBorders>
          </w:tcPr>
          <w:p w14:paraId="18594676" w14:textId="77777777" w:rsidR="00192F24" w:rsidRPr="00CF3114" w:rsidRDefault="00192F24" w:rsidP="00192F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506C6FB9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2,127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EB40D4" w14:textId="2D436AF4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28,400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1122DFC2" w14:textId="3D27B28B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</w:tcPr>
          <w:p w14:paraId="01EEC7AF" w14:textId="48DC6E33" w:rsidR="00192F24" w:rsidRPr="00CF3114" w:rsidRDefault="00192F24" w:rsidP="00192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32,000</w:t>
            </w:r>
          </w:p>
        </w:tc>
      </w:tr>
      <w:tr w:rsidR="00192F24" w:rsidRPr="00CF3114" w14:paraId="3C12DF8A" w14:textId="77777777" w:rsidTr="00D25C8A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040B7051" w14:textId="15F672F2" w:rsidR="00192F24" w:rsidRPr="00CF3114" w:rsidRDefault="00192F24" w:rsidP="00192F24">
            <w:pPr>
              <w:spacing w:line="240" w:lineRule="auto"/>
              <w:ind w:left="186" w:hanging="18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306" w:type="dxa"/>
            <w:tcBorders>
              <w:bottom w:val="nil"/>
            </w:tcBorders>
          </w:tcPr>
          <w:p w14:paraId="45E08BEC" w14:textId="77777777" w:rsidR="00192F24" w:rsidRPr="00CF3114" w:rsidRDefault="00192F24" w:rsidP="00192F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6B06DBB4" w:rsidR="00192F24" w:rsidRPr="00CF3114" w:rsidRDefault="00192F24" w:rsidP="00192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C7DB9EA" w14:textId="0E6AD016" w:rsidR="00192F24" w:rsidRPr="00CF3114" w:rsidRDefault="00192F24" w:rsidP="00192F2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(34,400)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7E5253B2" w14:textId="36F940F5" w:rsidR="00192F24" w:rsidRPr="00CF3114" w:rsidRDefault="00192F24" w:rsidP="00192F24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</w:tcPr>
          <w:p w14:paraId="3761C016" w14:textId="4B7C6CB9" w:rsidR="00192F24" w:rsidRPr="00CF3114" w:rsidRDefault="00192F24" w:rsidP="00192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(29,500)</w:t>
            </w:r>
          </w:p>
        </w:tc>
      </w:tr>
      <w:tr w:rsidR="00192F24" w:rsidRPr="00CF3114" w14:paraId="02C50558" w14:textId="77777777" w:rsidTr="00D25C8A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3B1678EA" w14:textId="01D3ED00" w:rsidR="00192F24" w:rsidRPr="00CF3114" w:rsidRDefault="00192F24" w:rsidP="00192F2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306" w:type="dxa"/>
            <w:tcBorders>
              <w:bottom w:val="nil"/>
            </w:tcBorders>
          </w:tcPr>
          <w:p w14:paraId="6829834B" w14:textId="77777777" w:rsidR="00192F24" w:rsidRPr="00CF3114" w:rsidRDefault="00192F24" w:rsidP="00192F2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01277DE2" w:rsidR="00192F24" w:rsidRPr="00CF3114" w:rsidRDefault="00192F24" w:rsidP="00192F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37,127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93F999" w14:textId="32BD8D5F" w:rsidR="00192F24" w:rsidRPr="00CF3114" w:rsidRDefault="00192F24" w:rsidP="00192F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35,000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4EA607A7" w:rsidR="00192F24" w:rsidRPr="00CF3114" w:rsidRDefault="00192F24" w:rsidP="00192F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42,000</w:t>
            </w:r>
          </w:p>
        </w:tc>
        <w:tc>
          <w:tcPr>
            <w:tcW w:w="1242" w:type="dxa"/>
            <w:tcBorders>
              <w:bottom w:val="nil"/>
            </w:tcBorders>
          </w:tcPr>
          <w:p w14:paraId="25427D13" w14:textId="7F63D902" w:rsidR="00192F24" w:rsidRPr="00CF3114" w:rsidRDefault="00192F24" w:rsidP="00192F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42,000</w:t>
            </w:r>
          </w:p>
        </w:tc>
      </w:tr>
    </w:tbl>
    <w:p w14:paraId="383683E3" w14:textId="77777777" w:rsidR="00336979" w:rsidRPr="00975893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B56AB18" w14:textId="33C6B46E" w:rsidR="00D60E11" w:rsidRPr="00CF3114" w:rsidRDefault="00DD572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เงินกู้ยืมระยะสั้นจาก</w:t>
      </w:r>
      <w:r w:rsidR="002547DC" w:rsidRPr="00CF3114">
        <w:rPr>
          <w:rFonts w:ascii="Browallia New" w:hAnsi="Browallia New" w:cs="Browallia New"/>
          <w:sz w:val="28"/>
          <w:szCs w:val="28"/>
          <w:cs/>
        </w:rPr>
        <w:t>บุคคลและบริษัทที่เกี่ยวข้อง</w:t>
      </w:r>
      <w:r w:rsidR="000236D1" w:rsidRPr="00CF3114">
        <w:rPr>
          <w:rFonts w:ascii="Browallia New" w:hAnsi="Browallia New" w:cs="Browallia New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311390" w:rsidRPr="00CF3114">
        <w:rPr>
          <w:rFonts w:ascii="Browallia New" w:hAnsi="Browallia New" w:cs="Browallia New"/>
          <w:sz w:val="28"/>
          <w:szCs w:val="28"/>
        </w:rPr>
        <w:t>4.50</w:t>
      </w:r>
      <w:r w:rsidR="000236D1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F288E" w:rsidRPr="00CF3114">
        <w:rPr>
          <w:rFonts w:ascii="Browallia New" w:hAnsi="Browallia New" w:cs="Browallia New"/>
          <w:sz w:val="28"/>
          <w:szCs w:val="28"/>
        </w:rPr>
        <w:t>-</w:t>
      </w:r>
      <w:r w:rsidR="000236D1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311390" w:rsidRPr="00CF3114">
        <w:rPr>
          <w:rFonts w:ascii="Browallia New" w:hAnsi="Browallia New" w:cs="Browallia New"/>
          <w:sz w:val="28"/>
          <w:szCs w:val="28"/>
        </w:rPr>
        <w:t>6.00</w:t>
      </w:r>
      <w:r w:rsidR="000236D1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0236D1" w:rsidRPr="00CF3114">
        <w:rPr>
          <w:rFonts w:ascii="Browallia New" w:hAnsi="Browallia New" w:cs="Browallia New"/>
          <w:sz w:val="28"/>
          <w:szCs w:val="28"/>
          <w:cs/>
        </w:rPr>
        <w:t>ต่อปี และมีกำหนดชำระคืนเมื่อทวงถาม โดยไม่มีหลักประกัน</w:t>
      </w:r>
    </w:p>
    <w:p w14:paraId="0F4B3B84" w14:textId="77777777" w:rsidR="00B420BC" w:rsidRPr="00CF3114" w:rsidRDefault="00B420BC" w:rsidP="00501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61"/>
        <w:gridCol w:w="1269"/>
        <w:gridCol w:w="1305"/>
        <w:gridCol w:w="1233"/>
        <w:gridCol w:w="1252"/>
      </w:tblGrid>
      <w:tr w:rsidR="00C86025" w:rsidRPr="00CF3114" w14:paraId="1080C63B" w14:textId="77777777" w:rsidTr="00E23F8D">
        <w:trPr>
          <w:cantSplit/>
          <w:tblHeader/>
        </w:trPr>
        <w:tc>
          <w:tcPr>
            <w:tcW w:w="3870" w:type="dxa"/>
            <w:tcBorders>
              <w:top w:val="nil"/>
            </w:tcBorders>
          </w:tcPr>
          <w:p w14:paraId="6BCEAFE4" w14:textId="77777777" w:rsidR="00C86025" w:rsidRPr="00CF3114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  <w:tcBorders>
              <w:top w:val="nil"/>
            </w:tcBorders>
          </w:tcPr>
          <w:p w14:paraId="733EB111" w14:textId="77777777" w:rsidR="00C86025" w:rsidRPr="00CF3114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59" w:type="dxa"/>
            <w:gridSpan w:val="4"/>
            <w:tcBorders>
              <w:top w:val="nil"/>
            </w:tcBorders>
          </w:tcPr>
          <w:p w14:paraId="471BCC7E" w14:textId="77777777" w:rsidR="00C86025" w:rsidRPr="00CF3114" w:rsidRDefault="00C86025" w:rsidP="00BE4864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C86025" w:rsidRPr="00CF3114" w14:paraId="10043B10" w14:textId="77777777" w:rsidTr="00E23F8D">
        <w:trPr>
          <w:cantSplit/>
          <w:tblHeader/>
        </w:trPr>
        <w:tc>
          <w:tcPr>
            <w:tcW w:w="3870" w:type="dxa"/>
          </w:tcPr>
          <w:p w14:paraId="374191B6" w14:textId="77777777" w:rsidR="00C86025" w:rsidRPr="00CF3114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97FC982" w14:textId="77777777" w:rsidR="00C86025" w:rsidRPr="00CF3114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574" w:type="dxa"/>
            <w:gridSpan w:val="2"/>
          </w:tcPr>
          <w:p w14:paraId="66626A9F" w14:textId="77777777" w:rsidR="00C86025" w:rsidRPr="00CF3114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</w:tcPr>
          <w:p w14:paraId="68A15344" w14:textId="77777777" w:rsidR="00C86025" w:rsidRPr="00CF3114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05120" w:rsidRPr="00CF3114" w14:paraId="3AD8EC0B" w14:textId="77777777" w:rsidTr="00E23F8D">
        <w:trPr>
          <w:cantSplit/>
          <w:tblHeader/>
        </w:trPr>
        <w:tc>
          <w:tcPr>
            <w:tcW w:w="3870" w:type="dxa"/>
          </w:tcPr>
          <w:p w14:paraId="0D5A82BF" w14:textId="77777777" w:rsidR="00A05120" w:rsidRPr="00CF3114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61" w:type="dxa"/>
          </w:tcPr>
          <w:p w14:paraId="64569A1F" w14:textId="77777777" w:rsidR="00A05120" w:rsidRPr="00CF3114" w:rsidRDefault="00A05120" w:rsidP="00A0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69" w:type="dxa"/>
          </w:tcPr>
          <w:p w14:paraId="69639510" w14:textId="05784C58" w:rsidR="00A05120" w:rsidRPr="00CF3114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5" w:type="dxa"/>
          </w:tcPr>
          <w:p w14:paraId="2C5A860B" w14:textId="1C621798" w:rsidR="00A05120" w:rsidRPr="00CF3114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33" w:type="dxa"/>
          </w:tcPr>
          <w:p w14:paraId="27D517CF" w14:textId="0E9AE9B7" w:rsidR="00A05120" w:rsidRPr="00CF3114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52" w:type="dxa"/>
          </w:tcPr>
          <w:p w14:paraId="34FF2270" w14:textId="1B802B9B" w:rsidR="00A05120" w:rsidRPr="00CF3114" w:rsidRDefault="00A05120" w:rsidP="00A051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</w:tr>
      <w:tr w:rsidR="00C86025" w:rsidRPr="00CF3114" w14:paraId="52B188CC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250595" w14:textId="0678EE62" w:rsidR="00C86025" w:rsidRPr="00CF3114" w:rsidRDefault="00C86025" w:rsidP="00C8602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6754069C" w14:textId="77777777" w:rsidR="00C86025" w:rsidRPr="00CF3114" w:rsidRDefault="00C86025" w:rsidP="00C8602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1D8E7494" w14:textId="77777777" w:rsidR="00C86025" w:rsidRPr="00CF3114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7D1B0670" w14:textId="77777777" w:rsidR="00C86025" w:rsidRPr="00CF3114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10D2EB21" w14:textId="77777777" w:rsidR="00C86025" w:rsidRPr="00CF3114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6930EF5" w14:textId="77777777" w:rsidR="00C86025" w:rsidRPr="00CF3114" w:rsidRDefault="00C86025" w:rsidP="00C86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F04DF" w:rsidRPr="00CF3114" w14:paraId="5FA70D08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  <w:vAlign w:val="center"/>
          </w:tcPr>
          <w:p w14:paraId="408FFAF2" w14:textId="0AE56F24" w:rsidR="004F04DF" w:rsidRPr="00CF3114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6E9AEE41" w14:textId="77777777" w:rsidR="004F04DF" w:rsidRPr="00CF3114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48B3135F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FB02C0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70A52E0E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0BE4B2AB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F04DF" w:rsidRPr="00CF3114" w14:paraId="2FE69DC3" w14:textId="77777777" w:rsidTr="00E23F8D">
        <w:trPr>
          <w:cantSplit/>
        </w:trPr>
        <w:tc>
          <w:tcPr>
            <w:tcW w:w="3870" w:type="dxa"/>
            <w:tcBorders>
              <w:bottom w:val="nil"/>
            </w:tcBorders>
          </w:tcPr>
          <w:p w14:paraId="112D99E3" w14:textId="770F63EA" w:rsidR="004F04DF" w:rsidRPr="00CF3114" w:rsidRDefault="004F04DF" w:rsidP="004F04DF">
            <w:pPr>
              <w:pStyle w:val="a3"/>
              <w:tabs>
                <w:tab w:val="clear" w:pos="1080"/>
                <w:tab w:val="left" w:pos="113"/>
              </w:tabs>
              <w:ind w:left="525" w:right="-113" w:hanging="27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bottom w:val="nil"/>
            </w:tcBorders>
          </w:tcPr>
          <w:p w14:paraId="1D7547A0" w14:textId="77777777" w:rsidR="004F04DF" w:rsidRPr="00CF3114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</w:tcPr>
          <w:p w14:paraId="37497468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nil"/>
            </w:tcBorders>
          </w:tcPr>
          <w:p w14:paraId="180384DD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14:paraId="5A0CC5E9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</w:tcPr>
          <w:p w14:paraId="37115B41" w14:textId="77777777" w:rsidR="004F04DF" w:rsidRPr="00CF3114" w:rsidRDefault="004F04DF" w:rsidP="004F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4F04DF" w:rsidRPr="00CF3114" w14:paraId="4F8414BE" w14:textId="77777777" w:rsidTr="006F3A60">
        <w:trPr>
          <w:cantSplit/>
        </w:trPr>
        <w:tc>
          <w:tcPr>
            <w:tcW w:w="3870" w:type="dxa"/>
            <w:tcBorders>
              <w:bottom w:val="nil"/>
            </w:tcBorders>
            <w:vAlign w:val="bottom"/>
          </w:tcPr>
          <w:p w14:paraId="2A264A53" w14:textId="2AB0CBEC" w:rsidR="004F04DF" w:rsidRPr="00CF3114" w:rsidRDefault="004F04DF" w:rsidP="004F04DF">
            <w:pPr>
              <w:pStyle w:val="a3"/>
              <w:tabs>
                <w:tab w:val="clear" w:pos="1080"/>
              </w:tabs>
              <w:ind w:right="-113" w:firstLine="24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61" w:type="dxa"/>
            <w:tcBorders>
              <w:bottom w:val="nil"/>
            </w:tcBorders>
          </w:tcPr>
          <w:p w14:paraId="19FE1DE8" w14:textId="77777777" w:rsidR="004F04DF" w:rsidRPr="00CF3114" w:rsidRDefault="004F04DF" w:rsidP="004F04D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bottom w:val="nil"/>
            </w:tcBorders>
            <w:vAlign w:val="bottom"/>
          </w:tcPr>
          <w:p w14:paraId="44CE1942" w14:textId="39F6CAB2" w:rsidR="004F04DF" w:rsidRPr="00CF3114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3,333</w:t>
            </w:r>
          </w:p>
        </w:tc>
        <w:tc>
          <w:tcPr>
            <w:tcW w:w="1305" w:type="dxa"/>
            <w:tcBorders>
              <w:bottom w:val="nil"/>
            </w:tcBorders>
            <w:vAlign w:val="bottom"/>
          </w:tcPr>
          <w:p w14:paraId="31ABD9DC" w14:textId="2786CCF0" w:rsidR="004F04DF" w:rsidRPr="00CF3114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3,167</w:t>
            </w:r>
          </w:p>
        </w:tc>
        <w:tc>
          <w:tcPr>
            <w:tcW w:w="1233" w:type="dxa"/>
            <w:tcBorders>
              <w:bottom w:val="nil"/>
            </w:tcBorders>
            <w:vAlign w:val="bottom"/>
          </w:tcPr>
          <w:p w14:paraId="28D1A171" w14:textId="452B992C" w:rsidR="004F04DF" w:rsidRPr="00CF3114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0D2B41B2" w14:textId="188D2BC9" w:rsidR="004F04DF" w:rsidRPr="00CF3114" w:rsidRDefault="004F04DF" w:rsidP="004F04D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</w:tbl>
    <w:bookmarkEnd w:id="8"/>
    <w:p w14:paraId="6F5AC73F" w14:textId="19FBF51E" w:rsidR="005753E0" w:rsidRPr="003732C5" w:rsidRDefault="005753E0" w:rsidP="002E57A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732C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ลูกหนี้การค้า</w:t>
      </w:r>
      <w:r w:rsidRPr="003732C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497E0ABF" w14:textId="77777777" w:rsidR="00546F97" w:rsidRPr="003732C5" w:rsidRDefault="00546F97" w:rsidP="00546F97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89A9E93" w14:textId="7F6D6BBC" w:rsidR="005753E0" w:rsidRPr="003732C5" w:rsidRDefault="005753E0" w:rsidP="00A31B92">
      <w:pPr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 w:rsidRPr="003732C5">
        <w:rPr>
          <w:rFonts w:ascii="Browallia New" w:hAnsi="Browallia New" w:cs="Browallia New"/>
          <w:sz w:val="28"/>
          <w:szCs w:val="28"/>
          <w:cs/>
        </w:rPr>
        <w:t xml:space="preserve">ยอดคงเหลือ ณ วันที่ </w:t>
      </w:r>
      <w:r w:rsidR="00174F05" w:rsidRPr="003732C5">
        <w:rPr>
          <w:rFonts w:ascii="Browallia New" w:hAnsi="Browallia New" w:cs="Browallia New"/>
          <w:sz w:val="28"/>
          <w:szCs w:val="28"/>
          <w:lang w:val="en-GB"/>
        </w:rPr>
        <w:t>31</w:t>
      </w:r>
      <w:r w:rsidR="00174F05" w:rsidRPr="003732C5">
        <w:rPr>
          <w:rFonts w:ascii="Browallia New" w:hAnsi="Browallia New" w:cs="Browallia New"/>
          <w:sz w:val="28"/>
          <w:szCs w:val="28"/>
        </w:rPr>
        <w:t xml:space="preserve"> </w:t>
      </w:r>
      <w:r w:rsidR="00174F05" w:rsidRPr="003732C5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174F05" w:rsidRPr="003732C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174F05" w:rsidRPr="003732C5">
        <w:rPr>
          <w:rFonts w:ascii="Browallia New" w:hAnsi="Browallia New" w:cs="Browallia New"/>
          <w:sz w:val="28"/>
          <w:szCs w:val="28"/>
        </w:rPr>
        <w:t>3</w:t>
      </w:r>
      <w:r w:rsidR="008A5BC4" w:rsidRPr="003732C5">
        <w:rPr>
          <w:rFonts w:ascii="Browallia New" w:hAnsi="Browallia New" w:cs="Browallia New"/>
          <w:sz w:val="28"/>
          <w:szCs w:val="28"/>
        </w:rPr>
        <w:t xml:space="preserve"> </w:t>
      </w:r>
      <w:r w:rsidR="008A5BC4" w:rsidRPr="003732C5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D57D8F" w:rsidRPr="003732C5">
        <w:rPr>
          <w:rFonts w:ascii="Browallia New" w:hAnsi="Browallia New" w:cs="Browallia New"/>
          <w:sz w:val="28"/>
          <w:szCs w:val="28"/>
          <w:lang w:val="en-GB"/>
        </w:rPr>
        <w:t>31</w:t>
      </w:r>
      <w:r w:rsidR="00B96D45" w:rsidRPr="003732C5">
        <w:rPr>
          <w:rFonts w:ascii="Browallia New" w:hAnsi="Browallia New" w:cs="Browallia New"/>
          <w:sz w:val="28"/>
          <w:szCs w:val="28"/>
          <w:cs/>
          <w:lang w:val="en-GB"/>
        </w:rPr>
        <w:t xml:space="preserve"> ธันวาคม </w:t>
      </w:r>
      <w:r w:rsidR="00D57D8F" w:rsidRPr="003732C5">
        <w:rPr>
          <w:rFonts w:ascii="Browallia New" w:hAnsi="Browallia New" w:cs="Browallia New"/>
          <w:sz w:val="28"/>
          <w:szCs w:val="28"/>
          <w:lang w:val="en-GB"/>
        </w:rPr>
        <w:t>256</w:t>
      </w:r>
      <w:r w:rsidR="00234967" w:rsidRPr="003732C5">
        <w:rPr>
          <w:rFonts w:ascii="Browallia New" w:hAnsi="Browallia New" w:cs="Browallia New"/>
          <w:sz w:val="28"/>
          <w:szCs w:val="28"/>
        </w:rPr>
        <w:t>2</w:t>
      </w:r>
      <w:r w:rsidR="00B96D45" w:rsidRPr="003732C5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3732C5">
        <w:rPr>
          <w:rFonts w:ascii="Browallia New" w:hAnsi="Browallia New" w:cs="Browallia New"/>
          <w:sz w:val="28"/>
          <w:szCs w:val="28"/>
          <w:cs/>
        </w:rPr>
        <w:t>แยกตามอายุหนี้ที่ค้างชำระได้ดังนี้</w:t>
      </w:r>
    </w:p>
    <w:p w14:paraId="2EC219FC" w14:textId="77777777" w:rsidR="005753E0" w:rsidRPr="003732C5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78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354"/>
        <w:gridCol w:w="1140"/>
      </w:tblGrid>
      <w:tr w:rsidR="005753E0" w:rsidRPr="00CF3114" w14:paraId="5FADD557" w14:textId="77777777" w:rsidTr="003732C5">
        <w:tc>
          <w:tcPr>
            <w:tcW w:w="3561" w:type="dxa"/>
          </w:tcPr>
          <w:p w14:paraId="676BB54E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12" w:type="dxa"/>
            <w:gridSpan w:val="7"/>
          </w:tcPr>
          <w:p w14:paraId="2A176C98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CF3114" w14:paraId="0DB5B488" w14:textId="77777777" w:rsidTr="003732C5">
        <w:trPr>
          <w:trHeight w:val="351"/>
        </w:trPr>
        <w:tc>
          <w:tcPr>
            <w:tcW w:w="3561" w:type="dxa"/>
          </w:tcPr>
          <w:p w14:paraId="2ADE4771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74F05" w:rsidRPr="00CF3114" w14:paraId="5D4D6496" w14:textId="77777777" w:rsidTr="003732C5">
        <w:trPr>
          <w:trHeight w:val="351"/>
        </w:trPr>
        <w:tc>
          <w:tcPr>
            <w:tcW w:w="3561" w:type="dxa"/>
          </w:tcPr>
          <w:p w14:paraId="0EDB7ECE" w14:textId="77777777" w:rsidR="00174F05" w:rsidRPr="00CF3114" w:rsidRDefault="00174F05" w:rsidP="00174F05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C5D8F" w14:textId="6126B28C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2ABDFDAF" w14:textId="657F0993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5B9E808" w14:textId="25B2084D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5807635B" w14:textId="798C76C2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2E7B7BD7" w14:textId="7DE0AD62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354" w:type="dxa"/>
            <w:vAlign w:val="bottom"/>
          </w:tcPr>
          <w:p w14:paraId="524AC284" w14:textId="31B48A10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91532DF" w14:textId="58ED71A7" w:rsidR="00174F05" w:rsidRPr="00CF3114" w:rsidRDefault="00174F05" w:rsidP="00174F05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</w:tr>
      <w:tr w:rsidR="003A2ADF" w:rsidRPr="00CF3114" w14:paraId="3F7428DE" w14:textId="77777777" w:rsidTr="003732C5">
        <w:trPr>
          <w:trHeight w:hRule="exact" w:val="334"/>
        </w:trPr>
        <w:tc>
          <w:tcPr>
            <w:tcW w:w="3561" w:type="dxa"/>
          </w:tcPr>
          <w:p w14:paraId="05392D52" w14:textId="77777777" w:rsidR="003A2ADF" w:rsidRPr="00CF3114" w:rsidRDefault="003A2ADF" w:rsidP="00711AF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7D8C63AC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DD8C93B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0AC86C4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05BAFF19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71D91927" w14:textId="77777777" w:rsidR="003A2ADF" w:rsidRPr="00CF3114" w:rsidRDefault="003A2ADF" w:rsidP="009C6BA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30A6DA6A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C15E80E" w14:textId="77777777" w:rsidR="003A2ADF" w:rsidRPr="00CF3114" w:rsidRDefault="003A2ADF" w:rsidP="00711AF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5724F" w:rsidRPr="00CF3114" w14:paraId="6C8F04E3" w14:textId="77777777" w:rsidTr="003732C5">
        <w:trPr>
          <w:trHeight w:val="113"/>
        </w:trPr>
        <w:tc>
          <w:tcPr>
            <w:tcW w:w="3561" w:type="dxa"/>
          </w:tcPr>
          <w:p w14:paraId="5F609438" w14:textId="77777777" w:rsidR="0035724F" w:rsidRPr="00CF3114" w:rsidRDefault="0035724F" w:rsidP="003572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1" w:type="dxa"/>
            <w:shd w:val="clear" w:color="auto" w:fill="auto"/>
          </w:tcPr>
          <w:p w14:paraId="172322B4" w14:textId="6AF944D8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140,066</w:t>
            </w:r>
          </w:p>
        </w:tc>
        <w:tc>
          <w:tcPr>
            <w:tcW w:w="283" w:type="dxa"/>
          </w:tcPr>
          <w:p w14:paraId="39F71E9F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85E7B53" w14:textId="00F44162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171,576</w:t>
            </w:r>
          </w:p>
        </w:tc>
        <w:tc>
          <w:tcPr>
            <w:tcW w:w="283" w:type="dxa"/>
          </w:tcPr>
          <w:p w14:paraId="3BADF685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1BD71E37" w14:textId="3EAB9BE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122,171</w:t>
            </w:r>
          </w:p>
        </w:tc>
        <w:tc>
          <w:tcPr>
            <w:tcW w:w="354" w:type="dxa"/>
          </w:tcPr>
          <w:p w14:paraId="26AEEBEA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1F9D31DF" w14:textId="5A9AA82B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154,760</w:t>
            </w:r>
          </w:p>
        </w:tc>
      </w:tr>
      <w:tr w:rsidR="0035724F" w:rsidRPr="00CF3114" w14:paraId="6C509E61" w14:textId="77777777" w:rsidTr="003732C5">
        <w:trPr>
          <w:trHeight w:val="113"/>
        </w:trPr>
        <w:tc>
          <w:tcPr>
            <w:tcW w:w="3561" w:type="dxa"/>
          </w:tcPr>
          <w:p w14:paraId="45BB603E" w14:textId="77777777" w:rsidR="0035724F" w:rsidRPr="00CF3114" w:rsidRDefault="0035724F" w:rsidP="003572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</w:tcPr>
          <w:p w14:paraId="4067F407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F0991A6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D2576BA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C2CC30D" w14:textId="01364D52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54" w:type="dxa"/>
          </w:tcPr>
          <w:p w14:paraId="3C43BB64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D78BF53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5724F" w:rsidRPr="00CF3114" w14:paraId="78626358" w14:textId="77777777" w:rsidTr="003732C5">
        <w:trPr>
          <w:trHeight w:val="113"/>
        </w:trPr>
        <w:tc>
          <w:tcPr>
            <w:tcW w:w="3561" w:type="dxa"/>
          </w:tcPr>
          <w:p w14:paraId="6BD8D729" w14:textId="6D52DEFC" w:rsidR="0035724F" w:rsidRPr="00CF3114" w:rsidRDefault="0035724F" w:rsidP="0035724F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78C33DB2" w14:textId="77D31062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180,021</w:t>
            </w:r>
          </w:p>
        </w:tc>
        <w:tc>
          <w:tcPr>
            <w:tcW w:w="283" w:type="dxa"/>
          </w:tcPr>
          <w:p w14:paraId="7522D4F7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450F8F2" w14:textId="357CFA3C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163,896</w:t>
            </w:r>
          </w:p>
        </w:tc>
        <w:tc>
          <w:tcPr>
            <w:tcW w:w="283" w:type="dxa"/>
          </w:tcPr>
          <w:p w14:paraId="416B4770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4BA06044" w14:textId="33A73C33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162,081</w:t>
            </w:r>
          </w:p>
        </w:tc>
        <w:tc>
          <w:tcPr>
            <w:tcW w:w="354" w:type="dxa"/>
          </w:tcPr>
          <w:p w14:paraId="6299DC9B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43B10039" w14:textId="7A325FBF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140,427</w:t>
            </w:r>
          </w:p>
        </w:tc>
      </w:tr>
      <w:tr w:rsidR="0035724F" w:rsidRPr="00CF3114" w14:paraId="1C57DF6F" w14:textId="77777777" w:rsidTr="003732C5">
        <w:trPr>
          <w:trHeight w:val="113"/>
        </w:trPr>
        <w:tc>
          <w:tcPr>
            <w:tcW w:w="3561" w:type="dxa"/>
          </w:tcPr>
          <w:p w14:paraId="718A2299" w14:textId="5F89ECA7" w:rsidR="0035724F" w:rsidRPr="00CF3114" w:rsidRDefault="0035724F" w:rsidP="0035724F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6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B5E3CB2" w14:textId="77287636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44,030</w:t>
            </w:r>
          </w:p>
        </w:tc>
        <w:tc>
          <w:tcPr>
            <w:tcW w:w="283" w:type="dxa"/>
          </w:tcPr>
          <w:p w14:paraId="494B4EE8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91EF6BE" w14:textId="16989B0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84,138</w:t>
            </w:r>
          </w:p>
        </w:tc>
        <w:tc>
          <w:tcPr>
            <w:tcW w:w="283" w:type="dxa"/>
          </w:tcPr>
          <w:p w14:paraId="63ECB668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0B1E9664" w14:textId="798462B3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41,789</w:t>
            </w:r>
          </w:p>
        </w:tc>
        <w:tc>
          <w:tcPr>
            <w:tcW w:w="354" w:type="dxa"/>
          </w:tcPr>
          <w:p w14:paraId="2F7C2F4E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4A2F86EC" w14:textId="79901254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72,714</w:t>
            </w:r>
          </w:p>
        </w:tc>
      </w:tr>
      <w:tr w:rsidR="0035724F" w:rsidRPr="00CF3114" w14:paraId="7A96F69F" w14:textId="77777777" w:rsidTr="003732C5">
        <w:trPr>
          <w:trHeight w:val="113"/>
        </w:trPr>
        <w:tc>
          <w:tcPr>
            <w:tcW w:w="3561" w:type="dxa"/>
          </w:tcPr>
          <w:p w14:paraId="722354AD" w14:textId="0363A4FC" w:rsidR="0035724F" w:rsidRPr="00CF3114" w:rsidRDefault="0035724F" w:rsidP="0035724F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50746942" w14:textId="664BE422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38,701</w:t>
            </w:r>
          </w:p>
        </w:tc>
        <w:tc>
          <w:tcPr>
            <w:tcW w:w="283" w:type="dxa"/>
          </w:tcPr>
          <w:p w14:paraId="1CF6DEEC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5D2C453" w14:textId="77802891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35,333</w:t>
            </w:r>
          </w:p>
        </w:tc>
        <w:tc>
          <w:tcPr>
            <w:tcW w:w="283" w:type="dxa"/>
          </w:tcPr>
          <w:p w14:paraId="41C26DA8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</w:tcPr>
          <w:p w14:paraId="5AF5A723" w14:textId="646BFFEF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26,025</w:t>
            </w:r>
          </w:p>
        </w:tc>
        <w:tc>
          <w:tcPr>
            <w:tcW w:w="354" w:type="dxa"/>
          </w:tcPr>
          <w:p w14:paraId="1D19D324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02C5D55D" w14:textId="271C08BE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31,994</w:t>
            </w:r>
          </w:p>
        </w:tc>
      </w:tr>
      <w:tr w:rsidR="0035724F" w:rsidRPr="00CF3114" w14:paraId="51229EEC" w14:textId="77777777" w:rsidTr="003732C5">
        <w:trPr>
          <w:trHeight w:val="113"/>
        </w:trPr>
        <w:tc>
          <w:tcPr>
            <w:tcW w:w="3561" w:type="dxa"/>
          </w:tcPr>
          <w:p w14:paraId="0C80278E" w14:textId="15D19DEF" w:rsidR="0035724F" w:rsidRPr="00CF3114" w:rsidRDefault="0035724F" w:rsidP="0035724F">
            <w:pPr>
              <w:pStyle w:val="Footer"/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12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61" w:type="dxa"/>
            <w:shd w:val="clear" w:color="auto" w:fill="auto"/>
          </w:tcPr>
          <w:p w14:paraId="2B7A2B75" w14:textId="087BE98F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96,279</w:t>
            </w:r>
          </w:p>
        </w:tc>
        <w:tc>
          <w:tcPr>
            <w:tcW w:w="283" w:type="dxa"/>
          </w:tcPr>
          <w:p w14:paraId="08E1FC2D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0940790" w14:textId="0AA13864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98,761</w:t>
            </w:r>
          </w:p>
        </w:tc>
        <w:tc>
          <w:tcPr>
            <w:tcW w:w="283" w:type="dxa"/>
          </w:tcPr>
          <w:p w14:paraId="29F30883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B9A6453" w14:textId="39C7BA4B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3,973</w:t>
            </w:r>
          </w:p>
        </w:tc>
        <w:tc>
          <w:tcPr>
            <w:tcW w:w="354" w:type="dxa"/>
          </w:tcPr>
          <w:p w14:paraId="1D07C315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vAlign w:val="bottom"/>
          </w:tcPr>
          <w:p w14:paraId="4DD3CB14" w14:textId="79882DF9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7,696</w:t>
            </w:r>
          </w:p>
        </w:tc>
      </w:tr>
      <w:tr w:rsidR="0035724F" w:rsidRPr="00CF3114" w14:paraId="35E030FE" w14:textId="77777777" w:rsidTr="003732C5">
        <w:trPr>
          <w:trHeight w:val="113"/>
        </w:trPr>
        <w:tc>
          <w:tcPr>
            <w:tcW w:w="3561" w:type="dxa"/>
          </w:tcPr>
          <w:p w14:paraId="3837A9B6" w14:textId="77777777" w:rsidR="0035724F" w:rsidRPr="00CF3114" w:rsidRDefault="0035724F" w:rsidP="003572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4A768D20" w14:textId="14BBDA6F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499,097</w:t>
            </w:r>
          </w:p>
        </w:tc>
        <w:tc>
          <w:tcPr>
            <w:tcW w:w="283" w:type="dxa"/>
          </w:tcPr>
          <w:p w14:paraId="4110CE94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CD1E852" w14:textId="65FD159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553,704</w:t>
            </w:r>
          </w:p>
        </w:tc>
        <w:tc>
          <w:tcPr>
            <w:tcW w:w="283" w:type="dxa"/>
          </w:tcPr>
          <w:p w14:paraId="5BCA627C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E3120EF" w14:textId="1C273C25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356,039</w:t>
            </w:r>
          </w:p>
        </w:tc>
        <w:tc>
          <w:tcPr>
            <w:tcW w:w="354" w:type="dxa"/>
          </w:tcPr>
          <w:p w14:paraId="3DC974A0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748BE514" w14:textId="78589833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407,591</w:t>
            </w:r>
          </w:p>
        </w:tc>
      </w:tr>
      <w:tr w:rsidR="0035724F" w:rsidRPr="00CF3114" w14:paraId="626B22A6" w14:textId="77777777" w:rsidTr="003732C5">
        <w:trPr>
          <w:trHeight w:val="113"/>
        </w:trPr>
        <w:tc>
          <w:tcPr>
            <w:tcW w:w="3561" w:type="dxa"/>
          </w:tcPr>
          <w:p w14:paraId="74C45C82" w14:textId="77777777" w:rsidR="0035724F" w:rsidRPr="00CF3114" w:rsidRDefault="0035724F" w:rsidP="003572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05B792BE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(92,404)</w:t>
            </w:r>
          </w:p>
        </w:tc>
        <w:tc>
          <w:tcPr>
            <w:tcW w:w="283" w:type="dxa"/>
          </w:tcPr>
          <w:p w14:paraId="0FF6F34C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FE06C66" w14:textId="393223B6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(92,115)</w:t>
            </w:r>
          </w:p>
        </w:tc>
        <w:tc>
          <w:tcPr>
            <w:tcW w:w="283" w:type="dxa"/>
          </w:tcPr>
          <w:p w14:paraId="2FAB4AF7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5967AB43" w14:textId="07393466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(248)</w:t>
            </w:r>
          </w:p>
        </w:tc>
        <w:tc>
          <w:tcPr>
            <w:tcW w:w="354" w:type="dxa"/>
          </w:tcPr>
          <w:p w14:paraId="792218C1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2C1CA823" w14:textId="79D3C859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(248)</w:t>
            </w:r>
          </w:p>
        </w:tc>
      </w:tr>
      <w:tr w:rsidR="0035724F" w:rsidRPr="00CF3114" w14:paraId="38FE87BB" w14:textId="77777777" w:rsidTr="003732C5">
        <w:trPr>
          <w:trHeight w:val="267"/>
        </w:trPr>
        <w:tc>
          <w:tcPr>
            <w:tcW w:w="3561" w:type="dxa"/>
          </w:tcPr>
          <w:p w14:paraId="431D35A3" w14:textId="77777777" w:rsidR="0035724F" w:rsidRPr="00CF3114" w:rsidRDefault="0035724F" w:rsidP="0035724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6E854243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406,693</w:t>
            </w:r>
          </w:p>
        </w:tc>
        <w:tc>
          <w:tcPr>
            <w:tcW w:w="283" w:type="dxa"/>
          </w:tcPr>
          <w:p w14:paraId="4D16940D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A92F5" w14:textId="5390DF7F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461,589</w:t>
            </w:r>
          </w:p>
        </w:tc>
        <w:tc>
          <w:tcPr>
            <w:tcW w:w="283" w:type="dxa"/>
          </w:tcPr>
          <w:p w14:paraId="4024B1D9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7CFC0115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355,791</w:t>
            </w:r>
          </w:p>
        </w:tc>
        <w:tc>
          <w:tcPr>
            <w:tcW w:w="354" w:type="dxa"/>
          </w:tcPr>
          <w:p w14:paraId="368254A5" w14:textId="77777777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F603DA" w14:textId="4CB9E6DB" w:rsidR="0035724F" w:rsidRPr="00CF3114" w:rsidRDefault="0035724F" w:rsidP="0035724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407,343</w:t>
            </w:r>
          </w:p>
        </w:tc>
      </w:tr>
    </w:tbl>
    <w:p w14:paraId="35385B09" w14:textId="77777777" w:rsidR="003732C5" w:rsidRDefault="003732C5" w:rsidP="003732C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7B1F94C" w14:textId="4ADA5694" w:rsidR="000160F4" w:rsidRPr="003732C5" w:rsidRDefault="000160F4" w:rsidP="000160F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732C5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เงินให้กู้ยืม </w:t>
      </w:r>
      <w:r w:rsidRPr="003732C5">
        <w:rPr>
          <w:rFonts w:ascii="Browallia New" w:hAnsi="Browallia New" w:cs="Browallia New"/>
          <w:b/>
          <w:bCs/>
          <w:sz w:val="28"/>
          <w:szCs w:val="28"/>
        </w:rPr>
        <w:t xml:space="preserve">- </w:t>
      </w:r>
      <w:r w:rsidRPr="003732C5">
        <w:rPr>
          <w:rFonts w:ascii="Browallia New" w:hAnsi="Browallia New" w:cs="Browallia New"/>
          <w:b/>
          <w:bCs/>
          <w:sz w:val="28"/>
          <w:szCs w:val="28"/>
          <w:cs/>
        </w:rPr>
        <w:t>บริษัทอื่น</w:t>
      </w:r>
    </w:p>
    <w:p w14:paraId="31B5CB2D" w14:textId="77777777" w:rsidR="000160F4" w:rsidRPr="00CF3114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404CC6" w14:textId="5BC179E3" w:rsidR="000160F4" w:rsidRPr="00CF3114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ในปี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B47F91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บริษัทย่อยทางอ้อมแห่งหนึ่งให้เงินกู้ยืมแก่บริษัทอื่นจำนวน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100.00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ล้านบาท </w:t>
      </w:r>
      <w:r w:rsidR="00BA3E11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ในรูปแบบ</w:t>
      </w:r>
      <w:r w:rsidR="003C28B5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ตั๋วสัญญา</w:t>
      </w:r>
      <w:r w:rsidR="008D55A2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ใช้เงิน และมี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อัตราดอกเบี้ยร้อยละ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6.50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ต่อปี </w:t>
      </w:r>
      <w:r w:rsidR="00681C3F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ซึ่งเกิน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กำหนดรับชำระแล้ว</w:t>
      </w:r>
      <w:r w:rsidR="00681C3F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โดยมีดอกเบี้ยคงค้างจำนวน</w:t>
      </w:r>
      <w:r w:rsidR="00142BC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2A539D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3.28</w:t>
      </w:r>
      <w:r w:rsidR="00142BC8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142BC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</w:t>
      </w:r>
      <w:r w:rsidR="006C337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  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อย่างไรก็ตาม</w:t>
      </w:r>
      <w:r w:rsidR="008A47C8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ใน</w:t>
      </w:r>
      <w:r w:rsidR="00AD5F4F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ปี </w:t>
      </w:r>
      <w:r w:rsidR="00AD5F4F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2562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 บริษัทย่อยทางอ้อมได้รับชำระดอกเบี้ยแล้วจำนวน </w:t>
      </w:r>
      <w:r w:rsidR="006679AB"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4.79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 ปัจจุบัน</w:t>
      </w:r>
      <w:r w:rsidR="00142BC8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ลูกหนี้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อยู่ระหว่างการเจรจาเปลี่ยนแปลงเงื่อนไขกา</w:t>
      </w:r>
      <w:r w:rsidR="00277E7A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</w:t>
      </w:r>
      <w:r w:rsidR="00AE7F7E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จ่าย</w:t>
      </w:r>
      <w:r w:rsidR="00344046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ชำ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ระหนี้ โดยมีข้อตกลงว่า กรรมการของบริษัทดังกล่าว</w:t>
      </w:r>
      <w:r w:rsidR="00FB21CF"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ยอมผูกพันตน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เป็น</w:t>
      </w:r>
      <w:r w:rsidR="006C337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ผู้ค้ำประกันตั๋วสัญญาใช้เงิน </w:t>
      </w:r>
    </w:p>
    <w:p w14:paraId="0BCE1017" w14:textId="77777777" w:rsidR="000160F4" w:rsidRPr="00CF3114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</w:p>
    <w:p w14:paraId="7B4BF2C1" w14:textId="5AAB7BDA" w:rsidR="000160F4" w:rsidRPr="00CF3114" w:rsidRDefault="000160F4" w:rsidP="000160F4">
      <w:pPr>
        <w:pStyle w:val="CordiaNew"/>
        <w:tabs>
          <w:tab w:val="clear" w:pos="4153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นอกจากนี้ ในปี </w:t>
      </w:r>
      <w:r w:rsidRPr="00CF311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2562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บริษัทย่อยทางอ้อมได้จ่ายเงินประกันเพิ่มเติมเพื่อเข้าทำรายการตรวจสอบสถานะแห่งสิทธิเกี่ยวกับการจัดงานมิสยูนิ</w:t>
      </w:r>
      <w:proofErr w:type="spellStart"/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เวิร์ส</w:t>
      </w:r>
      <w:proofErr w:type="spellEnd"/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ให้แก่บริษัทดังกล่าวจำนวน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lang w:eastAsia="en-US"/>
        </w:rPr>
        <w:t xml:space="preserve">4.80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ล้านบาท (รวมอยู่ในสินทรัพย์หมุนเวียนใน</w:t>
      </w:r>
      <w:r w:rsidR="006C3374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             </w:t>
      </w:r>
      <w:r w:rsidRPr="00CF3114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งบการเงินรวม)</w:t>
      </w:r>
    </w:p>
    <w:p w14:paraId="667D09D3" w14:textId="77777777" w:rsidR="000160F4" w:rsidRPr="00CF3114" w:rsidRDefault="000160F4" w:rsidP="002350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D1DF3E0" w14:textId="3D2ED00D" w:rsidR="008B5D04" w:rsidRPr="006C3374" w:rsidRDefault="008B5D04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C3374">
        <w:rPr>
          <w:rFonts w:ascii="Browallia New" w:hAnsi="Browallia New" w:cs="Browallia New"/>
          <w:b/>
          <w:bCs/>
          <w:sz w:val="28"/>
          <w:szCs w:val="28"/>
          <w:cs/>
        </w:rPr>
        <w:t>สัญญาขายสิทธิ</w:t>
      </w:r>
      <w:proofErr w:type="spellStart"/>
      <w:r w:rsidRPr="006C3374">
        <w:rPr>
          <w:rFonts w:ascii="Browallia New" w:hAnsi="Browallia New" w:cs="Browallia New"/>
          <w:b/>
          <w:bCs/>
          <w:sz w:val="28"/>
          <w:szCs w:val="28"/>
          <w:cs/>
        </w:rPr>
        <w:t>แฟ</w:t>
      </w:r>
      <w:proofErr w:type="spellEnd"/>
      <w:r w:rsidRPr="006C3374">
        <w:rPr>
          <w:rFonts w:ascii="Browallia New" w:hAnsi="Browallia New" w:cs="Browallia New"/>
          <w:b/>
          <w:bCs/>
          <w:sz w:val="28"/>
          <w:szCs w:val="28"/>
          <w:cs/>
        </w:rPr>
        <w:t>รนไช</w:t>
      </w:r>
      <w:proofErr w:type="spellStart"/>
      <w:r w:rsidRPr="006C3374">
        <w:rPr>
          <w:rFonts w:ascii="Browallia New" w:hAnsi="Browallia New" w:cs="Browallia New"/>
          <w:b/>
          <w:bCs/>
          <w:sz w:val="28"/>
          <w:szCs w:val="28"/>
          <w:cs/>
        </w:rPr>
        <w:t>ส์</w:t>
      </w:r>
      <w:proofErr w:type="spellEnd"/>
    </w:p>
    <w:p w14:paraId="4121AE65" w14:textId="77777777" w:rsidR="008B5D04" w:rsidRPr="00CF3114" w:rsidRDefault="008B5D04" w:rsidP="008B5D04">
      <w:pPr>
        <w:pStyle w:val="CordiaNew"/>
        <w:tabs>
          <w:tab w:val="clear" w:pos="4153"/>
          <w:tab w:val="left" w:pos="810"/>
        </w:tabs>
        <w:ind w:left="502"/>
        <w:jc w:val="thaiDistribute"/>
        <w:rPr>
          <w:rFonts w:ascii="Browallia New" w:hAnsi="Browallia New" w:cs="Browallia New"/>
          <w:sz w:val="28"/>
          <w:szCs w:val="28"/>
        </w:rPr>
      </w:pPr>
    </w:p>
    <w:p w14:paraId="442C203F" w14:textId="16F7FB56" w:rsidR="008B5D04" w:rsidRPr="00CF3114" w:rsidRDefault="008B5D04" w:rsidP="00EF4F66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ในปี </w:t>
      </w:r>
      <w:r w:rsidRPr="00CF3114">
        <w:rPr>
          <w:rFonts w:ascii="Browallia New" w:hAnsi="Browallia New" w:cs="Browallia New"/>
          <w:sz w:val="28"/>
          <w:szCs w:val="28"/>
        </w:rPr>
        <w:t xml:space="preserve">2560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</w:t>
      </w:r>
      <w:r w:rsidRPr="00CF3114">
        <w:rPr>
          <w:rFonts w:ascii="Browallia New" w:hAnsi="Browallia New" w:cs="Browallia New"/>
          <w:sz w:val="28"/>
          <w:szCs w:val="28"/>
          <w:cs/>
        </w:rPr>
        <w:t>ริษัทย่อยทางอ้อมทำสัญญาขายสิทธิ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และขายสินทรัพย์ ธุรกิจ</w:t>
      </w:r>
      <w:r w:rsidRPr="00CF3114">
        <w:rPr>
          <w:rFonts w:ascii="Browallia New" w:hAnsi="Browallia New" w:cs="Browallia New"/>
          <w:sz w:val="28"/>
          <w:szCs w:val="28"/>
        </w:rPr>
        <w:t xml:space="preserve"> “</w:t>
      </w:r>
      <w:r w:rsidRPr="00CF3114">
        <w:rPr>
          <w:rFonts w:ascii="Browallia New" w:hAnsi="Browallia New" w:cs="Browallia New"/>
          <w:sz w:val="28"/>
          <w:szCs w:val="28"/>
          <w:cs/>
        </w:rPr>
        <w:t>ร้านวุฒิศักดิ์ คลินิก</w:t>
      </w:r>
      <w:r w:rsidRPr="00CF3114">
        <w:rPr>
          <w:rFonts w:ascii="Browallia New" w:hAnsi="Browallia New" w:cs="Browallia New"/>
          <w:sz w:val="28"/>
          <w:szCs w:val="28"/>
        </w:rPr>
        <w:t>”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>(“</w:t>
      </w:r>
      <w:r w:rsidRPr="00CF3114">
        <w:rPr>
          <w:rFonts w:ascii="Browallia New" w:hAnsi="Browallia New" w:cs="Browallia New"/>
          <w:sz w:val="28"/>
          <w:szCs w:val="28"/>
          <w:cs/>
        </w:rPr>
        <w:t>สาขา</w:t>
      </w:r>
      <w:r w:rsidRPr="00CF3114">
        <w:rPr>
          <w:rFonts w:ascii="Browallia New" w:hAnsi="Browallia New" w:cs="Browallia New"/>
          <w:sz w:val="28"/>
          <w:szCs w:val="28"/>
        </w:rPr>
        <w:t>”)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55 </w:t>
      </w:r>
      <w:r w:rsidRPr="00CF3114">
        <w:rPr>
          <w:rFonts w:ascii="Browallia New" w:hAnsi="Browallia New" w:cs="Browallia New"/>
          <w:sz w:val="28"/>
          <w:szCs w:val="28"/>
          <w:cs/>
        </w:rPr>
        <w:t>สาขา สัญญาขายสิทธิ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 xml:space="preserve">มีระยะเวลาประมาณ </w:t>
      </w:r>
      <w:r w:rsidRPr="00CF3114">
        <w:rPr>
          <w:rFonts w:ascii="Browallia New" w:hAnsi="Browallia New" w:cs="Browallia New"/>
          <w:sz w:val="28"/>
          <w:szCs w:val="28"/>
        </w:rPr>
        <w:t xml:space="preserve">8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ปี และสามารถต่ออายุได้อีก </w:t>
      </w:r>
      <w:r w:rsidRPr="00CF3114">
        <w:rPr>
          <w:rFonts w:ascii="Browallia New" w:hAnsi="Browallia New" w:cs="Browallia New"/>
          <w:sz w:val="28"/>
          <w:szCs w:val="28"/>
        </w:rPr>
        <w:t>4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ปี 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บริษัทย่อยทางอ้อมได้รับค่าสิทธิร้อยละ </w:t>
      </w:r>
      <w:r w:rsidRPr="00CF3114">
        <w:rPr>
          <w:rFonts w:ascii="Browallia New" w:hAnsi="Browallia New" w:cs="Browallia New"/>
          <w:spacing w:val="-4"/>
          <w:sz w:val="28"/>
          <w:szCs w:val="28"/>
        </w:rPr>
        <w:t xml:space="preserve">6 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และค่าการตลาดร้อยละ </w:t>
      </w:r>
      <w:r w:rsidRPr="00CF3114">
        <w:rPr>
          <w:rFonts w:ascii="Browallia New" w:hAnsi="Browallia New" w:cs="Browallia New"/>
          <w:spacing w:val="-4"/>
          <w:sz w:val="28"/>
          <w:szCs w:val="28"/>
        </w:rPr>
        <w:t>4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 ของรายได้ต่อเดือน โดยมีเงื่อนไข สำหรับ </w:t>
      </w:r>
      <w:r w:rsidRPr="00CF3114">
        <w:rPr>
          <w:rFonts w:ascii="Browallia New" w:hAnsi="Browallia New" w:cs="Browallia New"/>
          <w:spacing w:val="-4"/>
          <w:sz w:val="28"/>
          <w:szCs w:val="28"/>
        </w:rPr>
        <w:t xml:space="preserve">34 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>สาขา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จะเริ่มจ่ายชำระค่าสิทธิหลังจากวันที่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2C2C75" w:rsidRPr="00CF3114">
        <w:rPr>
          <w:rFonts w:ascii="Browallia New" w:hAnsi="Browallia New" w:cs="Browallia New" w:hint="cs"/>
          <w:sz w:val="28"/>
          <w:szCs w:val="28"/>
          <w:cs/>
        </w:rPr>
        <w:t>นอกจากนี้</w:t>
      </w:r>
      <w:r w:rsidR="00FB6B1F"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บริษัทย่อยทางอ้อม</w:t>
      </w:r>
      <w:r w:rsidR="000A5457" w:rsidRPr="00CF3114">
        <w:rPr>
          <w:rFonts w:ascii="Browallia New" w:hAnsi="Browallia New" w:cs="Browallia New" w:hint="cs"/>
          <w:sz w:val="28"/>
          <w:szCs w:val="28"/>
          <w:cs/>
        </w:rPr>
        <w:t>ยังได้ทำสัญญา</w:t>
      </w:r>
      <w:r w:rsidRPr="00CF3114">
        <w:rPr>
          <w:rFonts w:ascii="Browallia New" w:hAnsi="Browallia New" w:cs="Browallia New"/>
          <w:sz w:val="28"/>
          <w:szCs w:val="28"/>
          <w:cs/>
        </w:rPr>
        <w:t>รับประกันผลตอบแทน</w:t>
      </w:r>
      <w:r w:rsidR="00FB6B1F" w:rsidRPr="00CF3114">
        <w:rPr>
          <w:rFonts w:ascii="Browallia New" w:hAnsi="Browallia New" w:cs="Browallia New" w:hint="cs"/>
          <w:sz w:val="28"/>
          <w:szCs w:val="28"/>
          <w:cs/>
        </w:rPr>
        <w:t xml:space="preserve">สำหรับ </w:t>
      </w:r>
      <w:r w:rsidR="00FB6B1F" w:rsidRPr="00CF3114">
        <w:rPr>
          <w:rFonts w:ascii="Browallia New" w:hAnsi="Browallia New" w:cs="Browallia New"/>
          <w:sz w:val="28"/>
          <w:szCs w:val="28"/>
        </w:rPr>
        <w:t xml:space="preserve">21 </w:t>
      </w:r>
      <w:r w:rsidR="00FB6B1F" w:rsidRPr="00CF3114">
        <w:rPr>
          <w:rFonts w:ascii="Browallia New" w:hAnsi="Browallia New" w:cs="Browallia New" w:hint="cs"/>
          <w:sz w:val="28"/>
          <w:szCs w:val="28"/>
          <w:cs/>
        </w:rPr>
        <w:t>สาขาที่เหลือ ว่าจะมี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กำไรจากการดำเนินงานไม่ต่ำกว่า </w:t>
      </w:r>
      <w:r w:rsidRPr="00CF3114">
        <w:rPr>
          <w:rFonts w:ascii="Browallia New" w:hAnsi="Browallia New" w:cs="Browallia New"/>
          <w:sz w:val="28"/>
          <w:szCs w:val="28"/>
        </w:rPr>
        <w:t>17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ล้านบาทต่อปี เป็นเวลา </w:t>
      </w:r>
      <w:r w:rsidRPr="00CF3114">
        <w:rPr>
          <w:rFonts w:ascii="Browallia New" w:hAnsi="Browallia New" w:cs="Browallia New"/>
          <w:sz w:val="28"/>
          <w:szCs w:val="28"/>
        </w:rPr>
        <w:t>10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17B22963" w14:textId="77777777" w:rsidR="00B92EEE" w:rsidRPr="00CF3114" w:rsidRDefault="00B92EEE" w:rsidP="0034404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4B526A" w14:textId="164E6D07" w:rsidR="00053C5E" w:rsidRPr="00CF3114" w:rsidRDefault="008B5D04" w:rsidP="00B92EEE">
      <w:pPr>
        <w:pStyle w:val="ListParagraph"/>
        <w:tabs>
          <w:tab w:val="clear" w:pos="454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>สัญญาขายสิทธิ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และขายสินทรัพย์และหนี้สินของสาขา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มีมูลค่า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ทั้งสิ้น </w:t>
      </w:r>
      <w:r w:rsidRPr="00CF3114">
        <w:rPr>
          <w:rFonts w:ascii="Browallia New" w:hAnsi="Browallia New" w:cs="Browallia New"/>
          <w:sz w:val="28"/>
          <w:szCs w:val="28"/>
        </w:rPr>
        <w:t>449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ล้านบาท ไม่รวมภาษีมูลค่าเพิ่ม </w:t>
      </w:r>
      <w:r w:rsidRPr="00CF3114">
        <w:rPr>
          <w:rFonts w:ascii="Browallia New" w:hAnsi="Browallia New" w:cs="Browallia New"/>
          <w:sz w:val="28"/>
          <w:szCs w:val="28"/>
        </w:rPr>
        <w:t xml:space="preserve">(480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 รวมภาษีมูลค่าเพิ่ม</w:t>
      </w:r>
      <w:r w:rsidRPr="00CF3114">
        <w:rPr>
          <w:rFonts w:ascii="Browallia New" w:hAnsi="Browallia New" w:cs="Browallia New"/>
          <w:sz w:val="28"/>
          <w:szCs w:val="28"/>
        </w:rPr>
        <w:t>)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ในจำนวนนี้เป็นการขายสินทรัพย์และหนี้สินจำนวน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357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โดยมีผลกำไรจำนวน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308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และอีก </w:t>
      </w:r>
      <w:r w:rsidRPr="00CF3114">
        <w:rPr>
          <w:rFonts w:ascii="Browallia New" w:hAnsi="Browallia New" w:cs="Browallia New"/>
          <w:sz w:val="28"/>
          <w:szCs w:val="28"/>
        </w:rPr>
        <w:t xml:space="preserve">92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เกี่ยว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ข้อง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กับการบริการที่บริษัทย่อยทางอ้อมต้องจัดให้ผู้รับสิทธิในอนาคต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จำนวนดังกล่าว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รวมอยู่ในรายได้รับล่วงหน้า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โดย</w:t>
      </w:r>
      <w:r w:rsidRPr="00CF3114">
        <w:rPr>
          <w:rFonts w:ascii="Browallia New" w:hAnsi="Browallia New" w:cs="Browallia New"/>
          <w:sz w:val="28"/>
          <w:szCs w:val="28"/>
          <w:cs/>
        </w:rPr>
        <w:t>จะรับรู้ตามระยะเวลาของสัญญา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และเมื่อ</w:t>
      </w:r>
      <w:r w:rsidR="006C3374">
        <w:rPr>
          <w:rFonts w:ascii="Browallia New" w:hAnsi="Browallia New" w:cs="Browallia New"/>
          <w:sz w:val="28"/>
          <w:szCs w:val="28"/>
        </w:rPr>
        <w:t xml:space="preserve">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ได้ให้บริการแล้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ว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อย่างไรก็ตาม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บริษัทย่อยทางอ้อมไม่สามารถปันส่วนรายได้รับล่วงหน้าให้แก่ภาระดังกล่าวได้</w:t>
      </w:r>
      <w:r w:rsidR="006C3374">
        <w:rPr>
          <w:rFonts w:ascii="Browallia New" w:hAnsi="Browallia New" w:cs="Browallia New"/>
          <w:sz w:val="28"/>
          <w:szCs w:val="28"/>
        </w:rPr>
        <w:t xml:space="preserve">           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อย่างเหมาะสม รวมถึงอยู่ระหว่างการโต้แย้งตามสัญญา ทำให้ไม่สามารถระบุได้ว่าการบริการได้เกิดขึ้นแล้ว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6C3374">
        <w:rPr>
          <w:rFonts w:ascii="Browallia New" w:hAnsi="Browallia New" w:cs="Browallia New"/>
          <w:sz w:val="28"/>
          <w:szCs w:val="28"/>
        </w:rPr>
        <w:t xml:space="preserve">                   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ดังนั้น</w:t>
      </w:r>
      <w:r w:rsidR="006C337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จึงยังไม่มีการรับรู้รายได้ในงบกำไรขาดทุน</w:t>
      </w:r>
    </w:p>
    <w:p w14:paraId="23936DDB" w14:textId="77777777" w:rsidR="009030F7" w:rsidRPr="00CF3114" w:rsidRDefault="009030F7" w:rsidP="008B5D04">
      <w:pPr>
        <w:pStyle w:val="ListParagraph"/>
        <w:spacing w:line="240" w:lineRule="auto"/>
        <w:ind w:left="50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23EFB2C" w14:textId="77777777" w:rsidR="008B5D04" w:rsidRPr="00CF3114" w:rsidRDefault="008B5D04" w:rsidP="006C3374">
      <w:pPr>
        <w:pStyle w:val="ListParagraph"/>
        <w:tabs>
          <w:tab w:val="clear" w:pos="454"/>
          <w:tab w:val="clear" w:pos="680"/>
          <w:tab w:val="left" w:pos="567"/>
          <w:tab w:val="left" w:pos="1170"/>
        </w:tabs>
        <w:spacing w:line="240" w:lineRule="auto"/>
        <w:ind w:left="468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eastAsia="th-TH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F3114">
        <w:rPr>
          <w:rFonts w:ascii="Browallia New" w:hAnsi="Browallia New" w:cs="Browallia New"/>
          <w:sz w:val="28"/>
          <w:szCs w:val="28"/>
        </w:rPr>
        <w:t xml:space="preserve"> 2561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บริษัทย่อยทางอ้อมได้ตัดรายการสินทรัพย์และหนี้สินของสาขา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และรับรู้กำไรจากการขายสินทรัพย์</w:t>
      </w:r>
      <w:r w:rsidRPr="00CF3114">
        <w:rPr>
          <w:rFonts w:ascii="Browallia New" w:eastAsia="Cordia New" w:hAnsi="Browallia New" w:cs="Browallia New"/>
          <w:color w:val="000000"/>
          <w:sz w:val="28"/>
          <w:szCs w:val="28"/>
          <w:cs/>
          <w:lang w:eastAsia="th-TH"/>
        </w:rPr>
        <w:t xml:space="preserve"> ดังนี้</w:t>
      </w:r>
    </w:p>
    <w:p w14:paraId="5536973B" w14:textId="77777777" w:rsidR="008B5D04" w:rsidRPr="00CF3114" w:rsidRDefault="008B5D04" w:rsidP="00EF4F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450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eastAsia="th-TH"/>
        </w:rPr>
      </w:pPr>
    </w:p>
    <w:tbl>
      <w:tblPr>
        <w:tblW w:w="9046" w:type="dxa"/>
        <w:tblInd w:w="450" w:type="dxa"/>
        <w:tblLook w:val="04A0" w:firstRow="1" w:lastRow="0" w:firstColumn="1" w:lastColumn="0" w:noHBand="0" w:noVBand="1"/>
      </w:tblPr>
      <w:tblGrid>
        <w:gridCol w:w="6570"/>
        <w:gridCol w:w="260"/>
        <w:gridCol w:w="2216"/>
      </w:tblGrid>
      <w:tr w:rsidR="008B5D04" w:rsidRPr="00CF3114" w14:paraId="2816D0BB" w14:textId="77777777" w:rsidTr="00EF4F66">
        <w:trPr>
          <w:trHeight w:val="355"/>
        </w:trPr>
        <w:tc>
          <w:tcPr>
            <w:tcW w:w="6570" w:type="dxa"/>
          </w:tcPr>
          <w:p w14:paraId="2A54A0E1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" w:type="dxa"/>
          </w:tcPr>
          <w:p w14:paraId="0BACA78A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79A41DC4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B5D04" w:rsidRPr="00CF3114" w14:paraId="684C5B34" w14:textId="77777777" w:rsidTr="00EF4F66">
        <w:trPr>
          <w:trHeight w:val="392"/>
        </w:trPr>
        <w:tc>
          <w:tcPr>
            <w:tcW w:w="6570" w:type="dxa"/>
          </w:tcPr>
          <w:p w14:paraId="0E525866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0815F8F4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4DFC6F73" w14:textId="77777777" w:rsidR="008B5D04" w:rsidRPr="00CF3114" w:rsidRDefault="008B5D04" w:rsidP="00EF4F66">
            <w:pPr>
              <w:pBdr>
                <w:bottom w:val="single" w:sz="6" w:space="1" w:color="auto"/>
              </w:pBdr>
              <w:tabs>
                <w:tab w:val="clear" w:pos="454"/>
                <w:tab w:val="left" w:pos="11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B5D04" w:rsidRPr="00CF3114" w14:paraId="1516B2A5" w14:textId="77777777" w:rsidTr="00EF4F66">
        <w:trPr>
          <w:trHeight w:val="323"/>
        </w:trPr>
        <w:tc>
          <w:tcPr>
            <w:tcW w:w="6570" w:type="dxa"/>
          </w:tcPr>
          <w:p w14:paraId="5453BE38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BB54C80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6544A264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8B5D04" w:rsidRPr="00CF3114" w14:paraId="765731FA" w14:textId="77777777" w:rsidTr="00EF4F66">
        <w:trPr>
          <w:trHeight w:val="323"/>
        </w:trPr>
        <w:tc>
          <w:tcPr>
            <w:tcW w:w="6570" w:type="dxa"/>
          </w:tcPr>
          <w:p w14:paraId="22D00F07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22DD4408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1D879B22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5,961</w:t>
            </w:r>
          </w:p>
        </w:tc>
      </w:tr>
      <w:tr w:rsidR="008B5D04" w:rsidRPr="00CF3114" w14:paraId="5C26E0AF" w14:textId="77777777" w:rsidTr="00EF4F66">
        <w:trPr>
          <w:trHeight w:val="355"/>
        </w:trPr>
        <w:tc>
          <w:tcPr>
            <w:tcW w:w="6570" w:type="dxa"/>
            <w:hideMark/>
          </w:tcPr>
          <w:p w14:paraId="0A2540BB" w14:textId="596D2AFD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8219C"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5230F19E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3AB21044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150,312</w:t>
            </w:r>
          </w:p>
        </w:tc>
      </w:tr>
      <w:tr w:rsidR="008B5D04" w:rsidRPr="00CF3114" w14:paraId="3C5FA396" w14:textId="77777777" w:rsidTr="00EF4F66">
        <w:trPr>
          <w:trHeight w:val="355"/>
        </w:trPr>
        <w:tc>
          <w:tcPr>
            <w:tcW w:w="6570" w:type="dxa"/>
            <w:hideMark/>
          </w:tcPr>
          <w:p w14:paraId="5A868D90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76F1AE0B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30AEC8F1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(113,041)</w:t>
            </w:r>
          </w:p>
        </w:tc>
      </w:tr>
      <w:tr w:rsidR="008B5D04" w:rsidRPr="00CF3114" w14:paraId="5535C800" w14:textId="77777777" w:rsidTr="00EF4F66">
        <w:trPr>
          <w:trHeight w:val="380"/>
        </w:trPr>
        <w:tc>
          <w:tcPr>
            <w:tcW w:w="6570" w:type="dxa"/>
          </w:tcPr>
          <w:p w14:paraId="3C1389C2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5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5498B044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16" w:type="dxa"/>
          </w:tcPr>
          <w:p w14:paraId="00AF03EA" w14:textId="77777777" w:rsidR="008B5D04" w:rsidRPr="00CF3114" w:rsidRDefault="008B5D04" w:rsidP="00EF4F66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(2,599)</w:t>
            </w:r>
          </w:p>
        </w:tc>
      </w:tr>
      <w:tr w:rsidR="008B5D04" w:rsidRPr="00CF3114" w14:paraId="56D5F044" w14:textId="77777777" w:rsidTr="00EF4F66">
        <w:trPr>
          <w:trHeight w:val="380"/>
        </w:trPr>
        <w:tc>
          <w:tcPr>
            <w:tcW w:w="6570" w:type="dxa"/>
            <w:hideMark/>
          </w:tcPr>
          <w:p w14:paraId="0B469759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2E28ED20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31DBC83" w14:textId="77777777" w:rsidR="008B5D04" w:rsidRPr="00CF3114" w:rsidRDefault="008B5D04" w:rsidP="00EF4F66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</w:t>
            </w:r>
          </w:p>
        </w:tc>
      </w:tr>
      <w:tr w:rsidR="008B5D04" w:rsidRPr="00CF3114" w14:paraId="1943E19C" w14:textId="77777777" w:rsidTr="00EF4F66">
        <w:trPr>
          <w:trHeight w:val="380"/>
        </w:trPr>
        <w:tc>
          <w:tcPr>
            <w:tcW w:w="6570" w:type="dxa"/>
          </w:tcPr>
          <w:p w14:paraId="686F3226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0CE3C6A8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948CF42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8B5D04" w:rsidRPr="00CF3114" w14:paraId="6FC5386B" w14:textId="77777777" w:rsidTr="00EF4F66">
        <w:trPr>
          <w:trHeight w:val="367"/>
        </w:trPr>
        <w:tc>
          <w:tcPr>
            <w:tcW w:w="6570" w:type="dxa"/>
          </w:tcPr>
          <w:p w14:paraId="5C32CDD9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240FF62B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3639E86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357,009</w:t>
            </w:r>
          </w:p>
        </w:tc>
      </w:tr>
      <w:tr w:rsidR="008B5D04" w:rsidRPr="00CF3114" w14:paraId="493DA0AB" w14:textId="77777777" w:rsidTr="00EF4F66">
        <w:trPr>
          <w:trHeight w:val="367"/>
        </w:trPr>
        <w:tc>
          <w:tcPr>
            <w:tcW w:w="6570" w:type="dxa"/>
          </w:tcPr>
          <w:p w14:paraId="7C12547B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663FFD60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FE82E1B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40,633)</w:t>
            </w:r>
          </w:p>
        </w:tc>
      </w:tr>
      <w:tr w:rsidR="008B5D04" w:rsidRPr="00CF3114" w14:paraId="491888F2" w14:textId="77777777" w:rsidTr="00EF4F66">
        <w:trPr>
          <w:trHeight w:val="392"/>
        </w:trPr>
        <w:tc>
          <w:tcPr>
            <w:tcW w:w="6570" w:type="dxa"/>
          </w:tcPr>
          <w:p w14:paraId="5C49984F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0E6506E3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54C5F36D" w14:textId="77777777" w:rsidR="008B5D04" w:rsidRPr="00CF3114" w:rsidRDefault="008B5D04" w:rsidP="00EF4F66">
            <w:pPr>
              <w:pBdr>
                <w:bottom w:val="single" w:sz="4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(9,179)</w:t>
            </w:r>
          </w:p>
        </w:tc>
      </w:tr>
      <w:tr w:rsidR="008B5D04" w:rsidRPr="00CF3114" w14:paraId="1023DC48" w14:textId="77777777" w:rsidTr="00EF4F66">
        <w:trPr>
          <w:trHeight w:val="404"/>
        </w:trPr>
        <w:tc>
          <w:tcPr>
            <w:tcW w:w="6570" w:type="dxa"/>
          </w:tcPr>
          <w:p w14:paraId="4D4A786A" w14:textId="77777777" w:rsidR="008B5D04" w:rsidRPr="00CF3114" w:rsidRDefault="008B5D04" w:rsidP="002F3664">
            <w:pPr>
              <w:tabs>
                <w:tab w:val="clear" w:pos="454"/>
                <w:tab w:val="left" w:pos="1170"/>
              </w:tabs>
              <w:spacing w:line="240" w:lineRule="auto"/>
              <w:ind w:left="450" w:hanging="44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3CFA65CE" w14:textId="77777777" w:rsidR="008B5D04" w:rsidRPr="00CF3114" w:rsidRDefault="008B5D04" w:rsidP="00EF4F66">
            <w:pPr>
              <w:tabs>
                <w:tab w:val="clear" w:pos="454"/>
                <w:tab w:val="left" w:pos="1170"/>
              </w:tabs>
              <w:spacing w:line="240" w:lineRule="auto"/>
              <w:ind w:left="45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6D206DDE" w14:textId="77777777" w:rsidR="008B5D04" w:rsidRPr="00CF3114" w:rsidRDefault="008B5D04" w:rsidP="00EF4F66">
            <w:pPr>
              <w:pBdr>
                <w:bottom w:val="single" w:sz="12" w:space="1" w:color="auto"/>
              </w:pBdr>
              <w:tabs>
                <w:tab w:val="clear" w:pos="454"/>
                <w:tab w:val="left" w:pos="1170"/>
              </w:tabs>
              <w:spacing w:line="240" w:lineRule="auto"/>
              <w:ind w:left="45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307,197</w:t>
            </w:r>
          </w:p>
        </w:tc>
      </w:tr>
    </w:tbl>
    <w:p w14:paraId="4AC668BC" w14:textId="77777777" w:rsidR="008B5D04" w:rsidRPr="00CF3114" w:rsidRDefault="008B5D04" w:rsidP="00EF4F66">
      <w:pPr>
        <w:pStyle w:val="ListParagraph"/>
        <w:tabs>
          <w:tab w:val="clear" w:pos="454"/>
          <w:tab w:val="left" w:pos="1170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</w:p>
    <w:p w14:paraId="7279CFBB" w14:textId="3443EBEA" w:rsidR="008A6D84" w:rsidRPr="00CF3114" w:rsidRDefault="008B5D04" w:rsidP="00CC5D1C">
      <w:pPr>
        <w:pStyle w:val="ListParagraph"/>
        <w:tabs>
          <w:tab w:val="clear" w:pos="454"/>
          <w:tab w:val="left" w:pos="1170"/>
        </w:tabs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</w:t>
      </w:r>
      <w:r w:rsidR="00F93EC9" w:rsidRPr="00CF3114">
        <w:rPr>
          <w:rFonts w:ascii="Browallia New" w:hAnsi="Browallia New" w:cs="Browallia New" w:hint="cs"/>
          <w:sz w:val="28"/>
          <w:szCs w:val="28"/>
          <w:cs/>
        </w:rPr>
        <w:t xml:space="preserve">แล้วพบว่า </w:t>
      </w:r>
      <w:r w:rsidRPr="00CF3114">
        <w:rPr>
          <w:rFonts w:ascii="Browallia New" w:hAnsi="Browallia New" w:cs="Browallia New"/>
          <w:sz w:val="28"/>
          <w:szCs w:val="28"/>
          <w:cs/>
        </w:rPr>
        <w:t>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 xml:space="preserve">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ได้แก่ สินค้าที่โอนไปยัง</w:t>
      </w:r>
      <w:proofErr w:type="spellStart"/>
      <w:r w:rsidRPr="00CF3114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 w:hint="cs"/>
          <w:sz w:val="28"/>
          <w:szCs w:val="28"/>
          <w:cs/>
        </w:rPr>
        <w:t>และเงินมัดจำ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รายการดังกล่าวถูกบันทึกเป็น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ลูกหนี้อื่น จำนวน </w:t>
      </w:r>
      <w:r w:rsidRPr="00CF3114">
        <w:rPr>
          <w:rFonts w:ascii="Browallia New" w:hAnsi="Browallia New" w:cs="Browallia New"/>
          <w:sz w:val="28"/>
          <w:szCs w:val="28"/>
        </w:rPr>
        <w:t>91.8</w:t>
      </w:r>
      <w:r w:rsidR="00D30A4A" w:rsidRPr="00CF3114">
        <w:rPr>
          <w:rFonts w:ascii="Browallia New" w:hAnsi="Browallia New" w:cs="Browallia New"/>
          <w:sz w:val="28"/>
          <w:szCs w:val="28"/>
        </w:rPr>
        <w:t>6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03DB5660" w14:textId="77777777" w:rsidR="008B5D04" w:rsidRPr="00CF3114" w:rsidRDefault="008B5D04" w:rsidP="00362E6D">
      <w:pPr>
        <w:tabs>
          <w:tab w:val="clear" w:pos="454"/>
          <w:tab w:val="left" w:pos="117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8D45BE" w14:textId="0A49F858" w:rsidR="008B5D04" w:rsidRPr="00CF3114" w:rsidRDefault="00481734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13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="008F4584" w:rsidRPr="00CF3114">
        <w:rPr>
          <w:rFonts w:ascii="Browallia New" w:hAnsi="Browallia New" w:cs="Browallia New"/>
          <w:sz w:val="28"/>
          <w:szCs w:val="28"/>
        </w:rPr>
        <w:t xml:space="preserve">2561 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>คณะกรรมการบริษัท</w:t>
      </w:r>
      <w:r w:rsidR="008F4584" w:rsidRPr="00CF3114">
        <w:rPr>
          <w:rFonts w:ascii="Browallia New" w:hAnsi="Browallia New" w:cs="Browallia New" w:hint="cs"/>
          <w:sz w:val="28"/>
          <w:szCs w:val="28"/>
          <w:cs/>
        </w:rPr>
        <w:t>ได้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>มีหนังสือแจ้งไปยังกรรมการของบริษัทย่อย ให้ระงับการ</w:t>
      </w:r>
      <w:proofErr w:type="spellStart"/>
      <w:r w:rsidR="008B5D04" w:rsidRPr="00CF3114">
        <w:rPr>
          <w:rFonts w:ascii="Browallia New" w:hAnsi="Browallia New" w:cs="Browallia New"/>
          <w:sz w:val="28"/>
          <w:szCs w:val="28"/>
          <w:cs/>
        </w:rPr>
        <w:t>ทํา</w:t>
      </w:r>
      <w:proofErr w:type="spellEnd"/>
      <w:r w:rsidR="00F77CED">
        <w:rPr>
          <w:rFonts w:ascii="Browallia New" w:hAnsi="Browallia New" w:cs="Browallia New"/>
          <w:sz w:val="28"/>
          <w:szCs w:val="28"/>
        </w:rPr>
        <w:t xml:space="preserve">        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>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</w:t>
      </w:r>
      <w:r w:rsidR="008B5D04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8B5D04" w:rsidRPr="00CF3114">
        <w:rPr>
          <w:rFonts w:ascii="Browallia New" w:hAnsi="Browallia New" w:cs="Browallia New"/>
          <w:sz w:val="28"/>
          <w:szCs w:val="28"/>
        </w:rPr>
        <w:t>20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 xml:space="preserve"> กุมภาพันธ์ </w:t>
      </w:r>
      <w:r w:rsidR="008B5D04" w:rsidRPr="00CF3114">
        <w:rPr>
          <w:rFonts w:ascii="Browallia New" w:hAnsi="Browallia New" w:cs="Browallia New"/>
          <w:sz w:val="28"/>
          <w:szCs w:val="28"/>
        </w:rPr>
        <w:t>2561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 xml:space="preserve"> ยังดำเนินการให้สัตยาบันการลงนาม</w:t>
      </w:r>
      <w:r w:rsidR="008B5D04" w:rsidRPr="00CF3114">
        <w:rPr>
          <w:rFonts w:ascii="Browallia New" w:hAnsi="Browallia New" w:cs="Browallia New" w:hint="cs"/>
          <w:sz w:val="28"/>
          <w:szCs w:val="28"/>
          <w:cs/>
        </w:rPr>
        <w:t>สัญญาจำหน่ายสิทธิ</w:t>
      </w:r>
      <w:proofErr w:type="spellStart"/>
      <w:r w:rsidR="008B5D04" w:rsidRPr="00CF3114">
        <w:rPr>
          <w:rFonts w:ascii="Browallia New" w:hAnsi="Browallia New" w:cs="Browallia New" w:hint="cs"/>
          <w:sz w:val="28"/>
          <w:szCs w:val="28"/>
          <w:cs/>
        </w:rPr>
        <w:t>แฟ</w:t>
      </w:r>
      <w:proofErr w:type="spellEnd"/>
      <w:r w:rsidR="008B5D04" w:rsidRPr="00CF3114">
        <w:rPr>
          <w:rFonts w:ascii="Browallia New" w:hAnsi="Browallia New" w:cs="Browallia New" w:hint="cs"/>
          <w:sz w:val="28"/>
          <w:szCs w:val="28"/>
          <w:cs/>
        </w:rPr>
        <w:t>รนไช</w:t>
      </w:r>
      <w:proofErr w:type="spellStart"/>
      <w:r w:rsidR="008B5D04" w:rsidRPr="00CF3114">
        <w:rPr>
          <w:rFonts w:ascii="Browallia New" w:hAnsi="Browallia New" w:cs="Browallia New" w:hint="cs"/>
          <w:sz w:val="28"/>
          <w:szCs w:val="28"/>
          <w:cs/>
        </w:rPr>
        <w:t>ส์</w:t>
      </w:r>
      <w:proofErr w:type="spellEnd"/>
      <w:r w:rsidR="008B5D04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B5D04" w:rsidRPr="00CF3114">
        <w:rPr>
          <w:rFonts w:ascii="Browallia New" w:hAnsi="Browallia New" w:cs="Browallia New"/>
          <w:sz w:val="28"/>
          <w:szCs w:val="28"/>
        </w:rPr>
        <w:t xml:space="preserve">21 </w:t>
      </w:r>
      <w:r w:rsidR="008B5D04" w:rsidRPr="00CF3114">
        <w:rPr>
          <w:rFonts w:ascii="Browallia New" w:hAnsi="Browallia New" w:cs="Browallia New"/>
          <w:sz w:val="28"/>
          <w:szCs w:val="28"/>
          <w:cs/>
        </w:rPr>
        <w:t>สาขา</w:t>
      </w:r>
    </w:p>
    <w:p w14:paraId="16B94B97" w14:textId="77777777" w:rsidR="008B5D04" w:rsidRPr="00C837F8" w:rsidRDefault="008B5D04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 New" w:hAnsi="Browallia New" w:cs="Browallia New"/>
          <w:sz w:val="22"/>
        </w:rPr>
      </w:pPr>
    </w:p>
    <w:p w14:paraId="5D9590DB" w14:textId="77777777" w:rsidR="008B5D04" w:rsidRPr="00CF3114" w:rsidRDefault="008B5D04" w:rsidP="00EF45B8">
      <w:pPr>
        <w:pStyle w:val="ListParagraph"/>
        <w:tabs>
          <w:tab w:val="clear" w:pos="454"/>
          <w:tab w:val="left" w:pos="1170"/>
        </w:tabs>
        <w:spacing w:line="240" w:lineRule="auto"/>
        <w:ind w:left="585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>จากเหตุการณ์ดังกล่าว บริษัทย่อย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</w:t>
      </w:r>
      <w:r w:rsidRPr="00CF3114">
        <w:rPr>
          <w:rFonts w:ascii="Browallia New" w:hAnsi="Browallia New" w:cs="Browallia New"/>
          <w:sz w:val="28"/>
          <w:szCs w:val="28"/>
          <w:cs/>
        </w:rPr>
        <w:t>เพื่อฟ้องร้องผู้รับสิทธิ ปัจจุบันคดีความยังอยู่ในกระบวนการพิจารณาของศาลชั้นต้น</w:t>
      </w:r>
    </w:p>
    <w:p w14:paraId="4DE319D1" w14:textId="77777777" w:rsidR="008B5D04" w:rsidRPr="00C837F8" w:rsidRDefault="008B5D04" w:rsidP="00F77CED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 New" w:hAnsi="Browallia New" w:cs="Browallia New"/>
          <w:sz w:val="22"/>
        </w:rPr>
      </w:pPr>
    </w:p>
    <w:p w14:paraId="48814EE0" w14:textId="303227AD" w:rsidR="008837FE" w:rsidRPr="00CF3114" w:rsidRDefault="008B5D04" w:rsidP="00F77CED">
      <w:pPr>
        <w:pStyle w:val="ListParagraph"/>
        <w:tabs>
          <w:tab w:val="clear" w:pos="454"/>
          <w:tab w:val="left" w:pos="117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>นอกจากนี้ ผู้รับสิทธิได้ยื่นฟ้องบริษัทย่อยทางอ้อม ในข้อหาผิดสัญญาขายสิทธิ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แฟ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รนไช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ส์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และขายสินทรัพย์ และเรียกร้องเงินชดเชยจากการรับประกันผลตอบแทนกำไรจากการดำเนินงานของสาขา โดยคดีดังกล่าวยังอยู่ในระหว่างการพิจารณาของศาล และขึ้นอยู่กับการเจรจาไกล่เกลี่ยของคู่ความ</w:t>
      </w:r>
    </w:p>
    <w:p w14:paraId="5264BACC" w14:textId="77777777" w:rsidR="001C2342" w:rsidRPr="00F77CED" w:rsidRDefault="001C2342" w:rsidP="006F3AC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CC8EEBA" w14:textId="4A24811E" w:rsidR="008556EF" w:rsidRPr="00F77CED" w:rsidRDefault="005753E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7CED">
        <w:rPr>
          <w:rFonts w:ascii="Browallia New" w:hAnsi="Browallia New" w:cs="Browallia New"/>
          <w:b/>
          <w:bCs/>
          <w:sz w:val="28"/>
          <w:szCs w:val="28"/>
          <w:cs/>
        </w:rPr>
        <w:t>สินค้าคงเหลือ</w:t>
      </w:r>
      <w:r w:rsidR="00950348" w:rsidRPr="00F77CED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</w:p>
    <w:p w14:paraId="74A11565" w14:textId="77777777" w:rsidR="00495418" w:rsidRPr="001E6FC9" w:rsidRDefault="00495418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54" w:type="dxa"/>
        <w:tblInd w:w="426" w:type="dxa"/>
        <w:tblLook w:val="01E0" w:firstRow="1" w:lastRow="1" w:firstColumn="1" w:lastColumn="1" w:noHBand="0" w:noVBand="0"/>
      </w:tblPr>
      <w:tblGrid>
        <w:gridCol w:w="3534"/>
        <w:gridCol w:w="1170"/>
        <w:gridCol w:w="285"/>
        <w:gridCol w:w="1149"/>
        <w:gridCol w:w="285"/>
        <w:gridCol w:w="1179"/>
        <w:gridCol w:w="267"/>
        <w:gridCol w:w="1185"/>
      </w:tblGrid>
      <w:tr w:rsidR="005753E0" w:rsidRPr="00CF3114" w14:paraId="63524E21" w14:textId="77777777" w:rsidTr="00AC21E5">
        <w:tc>
          <w:tcPr>
            <w:tcW w:w="3534" w:type="dxa"/>
          </w:tcPr>
          <w:p w14:paraId="5BE9950B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20" w:type="dxa"/>
            <w:gridSpan w:val="7"/>
          </w:tcPr>
          <w:p w14:paraId="2B07BFB5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CF3114" w14:paraId="3ED2DCC8" w14:textId="77777777" w:rsidTr="00AC21E5">
        <w:tc>
          <w:tcPr>
            <w:tcW w:w="3534" w:type="dxa"/>
          </w:tcPr>
          <w:p w14:paraId="678C3DD9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" w:type="dxa"/>
          </w:tcPr>
          <w:p w14:paraId="13DF5370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31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A35E8" w:rsidRPr="00CF3114" w14:paraId="347179DE" w14:textId="77777777" w:rsidTr="00AC21E5">
        <w:trPr>
          <w:trHeight w:val="351"/>
        </w:trPr>
        <w:tc>
          <w:tcPr>
            <w:tcW w:w="3534" w:type="dxa"/>
          </w:tcPr>
          <w:p w14:paraId="3A6CB55B" w14:textId="77777777" w:rsidR="000A35E8" w:rsidRPr="00CF3114" w:rsidRDefault="000A35E8" w:rsidP="000A35E8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092BEDB7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5" w:type="dxa"/>
            <w:vAlign w:val="bottom"/>
          </w:tcPr>
          <w:p w14:paraId="0C0C6AEE" w14:textId="77777777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6EF36B" w14:textId="6410E6F0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5" w:type="dxa"/>
            <w:vAlign w:val="bottom"/>
          </w:tcPr>
          <w:p w14:paraId="627D2A3C" w14:textId="77777777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6CA1BE1" w14:textId="042DFB41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429C9002" w14:textId="77777777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B4D6D94" w14:textId="48632D23" w:rsidR="000A35E8" w:rsidRPr="00CF3114" w:rsidRDefault="000A35E8" w:rsidP="000A35E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</w:tr>
      <w:tr w:rsidR="005753E0" w:rsidRPr="00CF3114" w14:paraId="38745748" w14:textId="77777777" w:rsidTr="00364F17">
        <w:trPr>
          <w:trHeight w:hRule="exact" w:val="303"/>
        </w:trPr>
        <w:tc>
          <w:tcPr>
            <w:tcW w:w="3534" w:type="dxa"/>
          </w:tcPr>
          <w:p w14:paraId="005D0ED9" w14:textId="77777777" w:rsidR="005753E0" w:rsidRPr="00CF3114" w:rsidRDefault="005753E0" w:rsidP="00AE6BB0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0F3C1B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1C817DCD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C3E6D9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2C7BE511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80F9149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456004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8816E62" w14:textId="77777777" w:rsidR="005753E0" w:rsidRPr="00CF3114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F5E1E" w:rsidRPr="00CF3114" w14:paraId="65AE00DD" w14:textId="77777777" w:rsidTr="00AC21E5">
        <w:trPr>
          <w:trHeight w:hRule="exact" w:val="379"/>
        </w:trPr>
        <w:tc>
          <w:tcPr>
            <w:tcW w:w="3534" w:type="dxa"/>
          </w:tcPr>
          <w:p w14:paraId="11B3A6CC" w14:textId="314669F2" w:rsidR="009F5E1E" w:rsidRPr="00CF3114" w:rsidRDefault="009F5E1E" w:rsidP="009F5E1E">
            <w:pPr>
              <w:pStyle w:val="1"/>
              <w:widowControl/>
              <w:ind w:right="0"/>
              <w:rPr>
                <w:rFonts w:ascii="Browallia New" w:hAnsi="Browallia New" w:cs="Browallia New"/>
                <w:color w:val="auto"/>
                <w:cs/>
              </w:rPr>
            </w:pPr>
            <w:r w:rsidRPr="00CF3114">
              <w:rPr>
                <w:rFonts w:ascii="Browallia New" w:hAnsi="Browallia New" w:cs="Browallia New"/>
                <w:color w:val="auto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4129469" w14:textId="273C4EC4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11,435</w:t>
            </w:r>
          </w:p>
        </w:tc>
        <w:tc>
          <w:tcPr>
            <w:tcW w:w="285" w:type="dxa"/>
          </w:tcPr>
          <w:p w14:paraId="47D451BE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3750B872" w14:textId="6DBF578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  <w:tc>
          <w:tcPr>
            <w:tcW w:w="285" w:type="dxa"/>
          </w:tcPr>
          <w:p w14:paraId="2EC0BFC3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3896738" w14:textId="4D4A75B5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6,143</w:t>
            </w:r>
          </w:p>
        </w:tc>
        <w:tc>
          <w:tcPr>
            <w:tcW w:w="267" w:type="dxa"/>
          </w:tcPr>
          <w:p w14:paraId="39499ED8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</w:tcPr>
          <w:p w14:paraId="585F9398" w14:textId="370580FD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3,754</w:t>
            </w:r>
          </w:p>
        </w:tc>
      </w:tr>
      <w:tr w:rsidR="009F5E1E" w:rsidRPr="00CF3114" w14:paraId="14AB2871" w14:textId="77777777" w:rsidTr="00AC21E5">
        <w:trPr>
          <w:trHeight w:val="113"/>
        </w:trPr>
        <w:tc>
          <w:tcPr>
            <w:tcW w:w="3534" w:type="dxa"/>
            <w:vAlign w:val="center"/>
          </w:tcPr>
          <w:p w14:paraId="6245290A" w14:textId="77777777" w:rsidR="009F5E1E" w:rsidRPr="00CF3114" w:rsidRDefault="009F5E1E" w:rsidP="009F5E1E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12445434" w14:textId="4FA67A23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589,842</w:t>
            </w:r>
          </w:p>
        </w:tc>
        <w:tc>
          <w:tcPr>
            <w:tcW w:w="285" w:type="dxa"/>
          </w:tcPr>
          <w:p w14:paraId="625F141F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7493E32B" w14:textId="608DBABF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608,470</w:t>
            </w:r>
          </w:p>
        </w:tc>
        <w:tc>
          <w:tcPr>
            <w:tcW w:w="285" w:type="dxa"/>
          </w:tcPr>
          <w:p w14:paraId="687ED6C3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6501F7A4" w14:textId="04BF3928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415,801</w:t>
            </w:r>
          </w:p>
        </w:tc>
        <w:tc>
          <w:tcPr>
            <w:tcW w:w="267" w:type="dxa"/>
            <w:shd w:val="clear" w:color="auto" w:fill="auto"/>
          </w:tcPr>
          <w:p w14:paraId="178631A3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22AF2A4" w14:textId="6932489E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432,232</w:t>
            </w:r>
          </w:p>
        </w:tc>
      </w:tr>
      <w:tr w:rsidR="009F5E1E" w:rsidRPr="00CF3114" w14:paraId="5332BDD7" w14:textId="77777777" w:rsidTr="00AC21E5">
        <w:trPr>
          <w:trHeight w:val="171"/>
        </w:trPr>
        <w:tc>
          <w:tcPr>
            <w:tcW w:w="3534" w:type="dxa"/>
            <w:vAlign w:val="center"/>
          </w:tcPr>
          <w:p w14:paraId="053B26A2" w14:textId="558ECC97" w:rsidR="009F5E1E" w:rsidRPr="00CF3114" w:rsidRDefault="009F5E1E" w:rsidP="009F5E1E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945D571" w14:textId="40A86EC0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3,150</w:t>
            </w:r>
          </w:p>
        </w:tc>
        <w:tc>
          <w:tcPr>
            <w:tcW w:w="285" w:type="dxa"/>
          </w:tcPr>
          <w:p w14:paraId="171A198F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</w:tcPr>
          <w:p w14:paraId="5F533DB1" w14:textId="38421006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4,342</w:t>
            </w:r>
          </w:p>
        </w:tc>
        <w:tc>
          <w:tcPr>
            <w:tcW w:w="285" w:type="dxa"/>
          </w:tcPr>
          <w:p w14:paraId="177298BA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59E0DA" w14:textId="78428715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3,150</w:t>
            </w:r>
          </w:p>
        </w:tc>
        <w:tc>
          <w:tcPr>
            <w:tcW w:w="267" w:type="dxa"/>
            <w:shd w:val="clear" w:color="auto" w:fill="auto"/>
          </w:tcPr>
          <w:p w14:paraId="6D13D765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D3B337B" w14:textId="4918C604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3,150</w:t>
            </w:r>
          </w:p>
        </w:tc>
      </w:tr>
      <w:tr w:rsidR="009F5E1E" w:rsidRPr="00CF3114" w14:paraId="56679047" w14:textId="77777777" w:rsidTr="00AC21E5">
        <w:trPr>
          <w:trHeight w:val="173"/>
        </w:trPr>
        <w:tc>
          <w:tcPr>
            <w:tcW w:w="3534" w:type="dxa"/>
          </w:tcPr>
          <w:p w14:paraId="5CA9B7DF" w14:textId="7777777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70" w:type="dxa"/>
            <w:shd w:val="clear" w:color="auto" w:fill="auto"/>
          </w:tcPr>
          <w:p w14:paraId="75FFCCE3" w14:textId="18AD9405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10,690</w:t>
            </w:r>
          </w:p>
        </w:tc>
        <w:tc>
          <w:tcPr>
            <w:tcW w:w="285" w:type="dxa"/>
            <w:shd w:val="clear" w:color="auto" w:fill="auto"/>
          </w:tcPr>
          <w:p w14:paraId="7164095D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5C81A04" w14:textId="596D797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11,178</w:t>
            </w:r>
          </w:p>
        </w:tc>
        <w:tc>
          <w:tcPr>
            <w:tcW w:w="285" w:type="dxa"/>
            <w:shd w:val="clear" w:color="auto" w:fill="auto"/>
          </w:tcPr>
          <w:p w14:paraId="089ACE38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5E5E7C0" w14:textId="2A32A49E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FF88D70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D56CF9E" w14:textId="56716184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9F5E1E" w:rsidRPr="00CF3114" w14:paraId="47E8323B" w14:textId="77777777" w:rsidTr="00AC21E5">
        <w:trPr>
          <w:trHeight w:val="173"/>
        </w:trPr>
        <w:tc>
          <w:tcPr>
            <w:tcW w:w="3534" w:type="dxa"/>
          </w:tcPr>
          <w:p w14:paraId="5E16D041" w14:textId="7777777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402D00" w14:textId="5614363E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615,117</w:t>
            </w:r>
          </w:p>
        </w:tc>
        <w:tc>
          <w:tcPr>
            <w:tcW w:w="285" w:type="dxa"/>
            <w:shd w:val="clear" w:color="auto" w:fill="auto"/>
          </w:tcPr>
          <w:p w14:paraId="350B153E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053AC6DD" w14:textId="57D9A86A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627,744</w:t>
            </w:r>
          </w:p>
        </w:tc>
        <w:tc>
          <w:tcPr>
            <w:tcW w:w="285" w:type="dxa"/>
            <w:shd w:val="clear" w:color="auto" w:fill="auto"/>
          </w:tcPr>
          <w:p w14:paraId="3AEBCFDF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039271B6" w14:textId="12F7C5B8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425,094</w:t>
            </w:r>
          </w:p>
        </w:tc>
        <w:tc>
          <w:tcPr>
            <w:tcW w:w="267" w:type="dxa"/>
            <w:shd w:val="clear" w:color="auto" w:fill="auto"/>
          </w:tcPr>
          <w:p w14:paraId="24210279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168AE01" w14:textId="56B6EB8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439,136</w:t>
            </w:r>
          </w:p>
        </w:tc>
      </w:tr>
      <w:tr w:rsidR="009F5E1E" w:rsidRPr="00CF3114" w14:paraId="4D6D36BD" w14:textId="77777777" w:rsidTr="00AC21E5">
        <w:trPr>
          <w:trHeight w:val="173"/>
        </w:trPr>
        <w:tc>
          <w:tcPr>
            <w:tcW w:w="3534" w:type="dxa"/>
          </w:tcPr>
          <w:p w14:paraId="31DBE16B" w14:textId="7777777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63937F" w14:textId="6071CBBA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(33,917)</w:t>
            </w:r>
          </w:p>
        </w:tc>
        <w:tc>
          <w:tcPr>
            <w:tcW w:w="285" w:type="dxa"/>
            <w:shd w:val="clear" w:color="auto" w:fill="auto"/>
          </w:tcPr>
          <w:p w14:paraId="161E4FDF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3EAE499" w14:textId="541ED0B6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(37,948)</w:t>
            </w:r>
          </w:p>
        </w:tc>
        <w:tc>
          <w:tcPr>
            <w:tcW w:w="285" w:type="dxa"/>
            <w:shd w:val="clear" w:color="auto" w:fill="auto"/>
          </w:tcPr>
          <w:p w14:paraId="0550791C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2CB22" w14:textId="6982C19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(18,261)</w:t>
            </w:r>
          </w:p>
        </w:tc>
        <w:tc>
          <w:tcPr>
            <w:tcW w:w="267" w:type="dxa"/>
            <w:shd w:val="clear" w:color="auto" w:fill="auto"/>
          </w:tcPr>
          <w:p w14:paraId="4C77DEBF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27EB" w14:textId="42768D6F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(20,204)</w:t>
            </w:r>
          </w:p>
        </w:tc>
      </w:tr>
      <w:tr w:rsidR="009F5E1E" w:rsidRPr="00CF3114" w14:paraId="63597C56" w14:textId="77777777" w:rsidTr="00AC21E5">
        <w:trPr>
          <w:trHeight w:val="173"/>
        </w:trPr>
        <w:tc>
          <w:tcPr>
            <w:tcW w:w="3534" w:type="dxa"/>
          </w:tcPr>
          <w:p w14:paraId="71D9DEBA" w14:textId="77777777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08A18B4C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581,200</w:t>
            </w:r>
          </w:p>
        </w:tc>
        <w:tc>
          <w:tcPr>
            <w:tcW w:w="285" w:type="dxa"/>
            <w:shd w:val="clear" w:color="auto" w:fill="auto"/>
          </w:tcPr>
          <w:p w14:paraId="6818B9DA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3D39A6AA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589,796</w:t>
            </w:r>
          </w:p>
        </w:tc>
        <w:tc>
          <w:tcPr>
            <w:tcW w:w="285" w:type="dxa"/>
            <w:shd w:val="clear" w:color="auto" w:fill="auto"/>
          </w:tcPr>
          <w:p w14:paraId="413F46D4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794AB835" w:rsidR="009F5E1E" w:rsidRPr="00CF3114" w:rsidRDefault="009F5E1E" w:rsidP="009F5E1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406,833</w:t>
            </w:r>
          </w:p>
        </w:tc>
        <w:tc>
          <w:tcPr>
            <w:tcW w:w="267" w:type="dxa"/>
            <w:shd w:val="clear" w:color="auto" w:fill="auto"/>
          </w:tcPr>
          <w:p w14:paraId="43027873" w14:textId="77777777" w:rsidR="009F5E1E" w:rsidRPr="00CF3114" w:rsidRDefault="009F5E1E" w:rsidP="009F5E1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591CAAAC" w:rsidR="009F5E1E" w:rsidRPr="00CF3114" w:rsidRDefault="009F5E1E" w:rsidP="009F5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418,932</w:t>
            </w:r>
          </w:p>
        </w:tc>
      </w:tr>
    </w:tbl>
    <w:p w14:paraId="107E128A" w14:textId="77777777" w:rsidR="00FC731C" w:rsidRPr="00CF3114" w:rsidRDefault="00FC731C" w:rsidP="00FC731C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AC9DC44" w14:textId="17BA75BC" w:rsidR="001364A5" w:rsidRPr="00F77CED" w:rsidRDefault="001364A5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7CED">
        <w:rPr>
          <w:rFonts w:ascii="Browallia New" w:hAnsi="Browallia New" w:cs="Browallia New" w:hint="cs"/>
          <w:b/>
          <w:bCs/>
          <w:sz w:val="28"/>
          <w:szCs w:val="28"/>
          <w:cs/>
        </w:rPr>
        <w:t>สินทรัพย์หมุนเวียนอื่น</w:t>
      </w:r>
    </w:p>
    <w:p w14:paraId="49CB2D0A" w14:textId="128BBD1D" w:rsidR="001364A5" w:rsidRPr="001E6FC9" w:rsidRDefault="001364A5" w:rsidP="001364A5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69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139"/>
        <w:gridCol w:w="270"/>
        <w:gridCol w:w="1215"/>
      </w:tblGrid>
      <w:tr w:rsidR="001364A5" w:rsidRPr="00CF3114" w14:paraId="0A0728E2" w14:textId="77777777" w:rsidTr="00F77CED">
        <w:tc>
          <w:tcPr>
            <w:tcW w:w="3561" w:type="dxa"/>
          </w:tcPr>
          <w:p w14:paraId="389CBF5A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5508" w:type="dxa"/>
            <w:gridSpan w:val="7"/>
          </w:tcPr>
          <w:p w14:paraId="7065BCC1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364A5" w:rsidRPr="00CF3114" w14:paraId="0FCB94A3" w14:textId="77777777" w:rsidTr="00F77CED">
        <w:trPr>
          <w:trHeight w:val="351"/>
        </w:trPr>
        <w:tc>
          <w:tcPr>
            <w:tcW w:w="3561" w:type="dxa"/>
          </w:tcPr>
          <w:p w14:paraId="4FB827D0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6DC3BDD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F17D4E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2624" w:type="dxa"/>
            <w:gridSpan w:val="3"/>
            <w:tcBorders>
              <w:bottom w:val="single" w:sz="4" w:space="0" w:color="auto"/>
            </w:tcBorders>
          </w:tcPr>
          <w:p w14:paraId="3060E205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364A5" w:rsidRPr="00CF3114" w14:paraId="380420E3" w14:textId="77777777" w:rsidTr="00F77CED">
        <w:trPr>
          <w:trHeight w:val="351"/>
        </w:trPr>
        <w:tc>
          <w:tcPr>
            <w:tcW w:w="3561" w:type="dxa"/>
          </w:tcPr>
          <w:p w14:paraId="1011FB3F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CE0650C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3" w:type="dxa"/>
            <w:vAlign w:val="bottom"/>
          </w:tcPr>
          <w:p w14:paraId="679149EF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BCE4817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vAlign w:val="bottom"/>
          </w:tcPr>
          <w:p w14:paraId="43B07445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636953B4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5ABD1C05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3E8E0C8" w14:textId="77777777" w:rsidR="001364A5" w:rsidRPr="00CF3114" w:rsidRDefault="001364A5" w:rsidP="00DA369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</w:tr>
      <w:tr w:rsidR="001364A5" w:rsidRPr="00CF3114" w14:paraId="70630CC8" w14:textId="77777777" w:rsidTr="00364F17">
        <w:trPr>
          <w:trHeight w:hRule="exact" w:val="391"/>
        </w:trPr>
        <w:tc>
          <w:tcPr>
            <w:tcW w:w="3561" w:type="dxa"/>
          </w:tcPr>
          <w:p w14:paraId="116E8234" w14:textId="77777777" w:rsidR="001364A5" w:rsidRPr="00CF3114" w:rsidRDefault="001364A5" w:rsidP="00DA369E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85C148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4154D06E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DCCEDAA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9C68D90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131C26E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CA5C3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7025B3" w14:textId="77777777" w:rsidR="001364A5" w:rsidRPr="00CF3114" w:rsidRDefault="001364A5" w:rsidP="00DA36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75C3F" w:rsidRPr="00CF3114" w14:paraId="2BA6F787" w14:textId="77777777" w:rsidTr="00F77CED">
        <w:trPr>
          <w:trHeight w:hRule="exact" w:val="334"/>
        </w:trPr>
        <w:tc>
          <w:tcPr>
            <w:tcW w:w="3561" w:type="dxa"/>
          </w:tcPr>
          <w:p w14:paraId="22EE3CCF" w14:textId="77777777" w:rsidR="00775C3F" w:rsidRPr="00CF3114" w:rsidRDefault="00775C3F" w:rsidP="00775C3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  <w:shd w:val="clear" w:color="auto" w:fill="auto"/>
          </w:tcPr>
          <w:p w14:paraId="289F9742" w14:textId="7EFE0B3B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0D7A9273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2510697" w14:textId="3FECA790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6976AD43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08E1DE73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C1FA5F6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452EB372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5C3F" w:rsidRPr="00CF3114" w14:paraId="41019E71" w14:textId="77777777" w:rsidTr="00F77CED">
        <w:trPr>
          <w:trHeight w:val="113"/>
        </w:trPr>
        <w:tc>
          <w:tcPr>
            <w:tcW w:w="3561" w:type="dxa"/>
          </w:tcPr>
          <w:p w14:paraId="3F72CB16" w14:textId="24524209" w:rsidR="00775C3F" w:rsidRPr="00CF3114" w:rsidRDefault="00775C3F" w:rsidP="00775C3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="008733A0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ทดรองจ่าย</w:t>
            </w:r>
          </w:p>
        </w:tc>
        <w:tc>
          <w:tcPr>
            <w:tcW w:w="1161" w:type="dxa"/>
            <w:shd w:val="clear" w:color="auto" w:fill="auto"/>
          </w:tcPr>
          <w:p w14:paraId="31E5EB0D" w14:textId="2996B153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  <w:tc>
          <w:tcPr>
            <w:tcW w:w="283" w:type="dxa"/>
          </w:tcPr>
          <w:p w14:paraId="5C772651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205CE09" w14:textId="582BB3B6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727D7E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283" w:type="dxa"/>
          </w:tcPr>
          <w:p w14:paraId="13BE1C98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7F5BA737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7A2AEB6D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5B96BDF1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5C3F" w:rsidRPr="00CF3114" w14:paraId="00946B03" w14:textId="77777777" w:rsidTr="00F77CED">
        <w:trPr>
          <w:trHeight w:val="113"/>
        </w:trPr>
        <w:tc>
          <w:tcPr>
            <w:tcW w:w="3561" w:type="dxa"/>
          </w:tcPr>
          <w:p w14:paraId="5C40A5AD" w14:textId="77777777" w:rsidR="00775C3F" w:rsidRPr="00CF3114" w:rsidRDefault="00775C3F" w:rsidP="00775C3F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3720BE95" w14:textId="50C48855" w:rsidR="00775C3F" w:rsidRPr="00CF3114" w:rsidRDefault="00990A01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16,14</w:t>
            </w:r>
            <w:r w:rsidR="00C605AB" w:rsidRPr="00CF3114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14:paraId="7E3C20B5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3BFC400" w14:textId="5A16FC1C" w:rsidR="00775C3F" w:rsidRPr="00CF3114" w:rsidRDefault="00E57EF8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11,744</w:t>
            </w:r>
          </w:p>
        </w:tc>
        <w:tc>
          <w:tcPr>
            <w:tcW w:w="283" w:type="dxa"/>
          </w:tcPr>
          <w:p w14:paraId="4ECF24C4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7BC25B33" w14:textId="426E1441" w:rsidR="00775C3F" w:rsidRPr="00CF3114" w:rsidRDefault="00001232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6,622</w:t>
            </w:r>
          </w:p>
        </w:tc>
        <w:tc>
          <w:tcPr>
            <w:tcW w:w="270" w:type="dxa"/>
          </w:tcPr>
          <w:p w14:paraId="6A31B839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107556ED" w14:textId="051571FC" w:rsidR="00775C3F" w:rsidRPr="00CF3114" w:rsidRDefault="00AF0EEE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1,727</w:t>
            </w:r>
          </w:p>
        </w:tc>
      </w:tr>
      <w:tr w:rsidR="00775C3F" w:rsidRPr="00CF3114" w14:paraId="68EBDE75" w14:textId="77777777" w:rsidTr="00F77CED">
        <w:trPr>
          <w:trHeight w:val="113"/>
        </w:trPr>
        <w:tc>
          <w:tcPr>
            <w:tcW w:w="3561" w:type="dxa"/>
          </w:tcPr>
          <w:p w14:paraId="58DA0C4F" w14:textId="77777777" w:rsidR="00775C3F" w:rsidRPr="00CF3114" w:rsidRDefault="00775C3F" w:rsidP="00775C3F">
            <w:pPr>
              <w:pStyle w:val="Footer"/>
              <w:tabs>
                <w:tab w:val="left" w:pos="6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401711B6" w14:textId="6DD6A3BB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2,976</w:t>
            </w:r>
          </w:p>
        </w:tc>
        <w:tc>
          <w:tcPr>
            <w:tcW w:w="283" w:type="dxa"/>
          </w:tcPr>
          <w:p w14:paraId="500F3E58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3D79DE4" w14:textId="7CE1A532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3,147</w:t>
            </w:r>
          </w:p>
        </w:tc>
        <w:tc>
          <w:tcPr>
            <w:tcW w:w="283" w:type="dxa"/>
          </w:tcPr>
          <w:p w14:paraId="31D1318F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41670CFF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296A6882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7237FCD8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5C3F" w:rsidRPr="00CF3114" w14:paraId="0A16D92C" w14:textId="77777777" w:rsidTr="00F77CED">
        <w:trPr>
          <w:trHeight w:val="113"/>
        </w:trPr>
        <w:tc>
          <w:tcPr>
            <w:tcW w:w="3561" w:type="dxa"/>
          </w:tcPr>
          <w:p w14:paraId="3BC20F3D" w14:textId="05E16AED" w:rsidR="00775C3F" w:rsidRPr="00CF3114" w:rsidRDefault="00562082" w:rsidP="00775C3F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61" w:type="dxa"/>
            <w:shd w:val="clear" w:color="auto" w:fill="auto"/>
          </w:tcPr>
          <w:p w14:paraId="1ECF5DBF" w14:textId="5F476A38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5,214</w:t>
            </w:r>
          </w:p>
        </w:tc>
        <w:tc>
          <w:tcPr>
            <w:tcW w:w="283" w:type="dxa"/>
          </w:tcPr>
          <w:p w14:paraId="144C1FE9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770F7F9" w14:textId="3C8F6BA3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4,990</w:t>
            </w:r>
          </w:p>
        </w:tc>
        <w:tc>
          <w:tcPr>
            <w:tcW w:w="283" w:type="dxa"/>
          </w:tcPr>
          <w:p w14:paraId="53E5EC7D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36AE59DE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9BA670C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</w:tcPr>
          <w:p w14:paraId="5F10298C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5C3F" w:rsidRPr="00CF3114" w14:paraId="17D0472C" w14:textId="77777777" w:rsidTr="00F77CED">
        <w:trPr>
          <w:trHeight w:val="113"/>
        </w:trPr>
        <w:tc>
          <w:tcPr>
            <w:tcW w:w="3561" w:type="dxa"/>
          </w:tcPr>
          <w:p w14:paraId="19C064D6" w14:textId="70CCEBA6" w:rsidR="00775C3F" w:rsidRPr="00CF3114" w:rsidRDefault="00775C3F" w:rsidP="00775C3F">
            <w:pPr>
              <w:pStyle w:val="Footer"/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proofErr w:type="spellStart"/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อื่น</w:t>
            </w:r>
            <w:r w:rsidR="00914249" w:rsidRPr="00CF3114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ๆ</w:t>
            </w:r>
            <w:proofErr w:type="spellEnd"/>
          </w:p>
        </w:tc>
        <w:tc>
          <w:tcPr>
            <w:tcW w:w="1161" w:type="dxa"/>
            <w:shd w:val="clear" w:color="auto" w:fill="auto"/>
          </w:tcPr>
          <w:p w14:paraId="04E92C7A" w14:textId="01B9A9EB" w:rsidR="00775C3F" w:rsidRPr="00CF3114" w:rsidRDefault="00357AA6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775C3F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283" w:type="dxa"/>
          </w:tcPr>
          <w:p w14:paraId="005C09C8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65EFFFBE" w14:textId="682F158F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4,692</w:t>
            </w:r>
          </w:p>
        </w:tc>
        <w:tc>
          <w:tcPr>
            <w:tcW w:w="283" w:type="dxa"/>
          </w:tcPr>
          <w:p w14:paraId="4332FDCE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</w:tcPr>
          <w:p w14:paraId="163FB1A3" w14:textId="61AF848E" w:rsidR="00775C3F" w:rsidRPr="00CF3114" w:rsidRDefault="00674C7A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2,082</w:t>
            </w:r>
          </w:p>
        </w:tc>
        <w:tc>
          <w:tcPr>
            <w:tcW w:w="270" w:type="dxa"/>
          </w:tcPr>
          <w:p w14:paraId="248E7FFA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09D0516C" w14:textId="0C201754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1C18E2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</w:tr>
      <w:tr w:rsidR="00775C3F" w:rsidRPr="00CF3114" w14:paraId="419A4259" w14:textId="77777777" w:rsidTr="00F77CED">
        <w:trPr>
          <w:trHeight w:val="113"/>
        </w:trPr>
        <w:tc>
          <w:tcPr>
            <w:tcW w:w="3561" w:type="dxa"/>
          </w:tcPr>
          <w:p w14:paraId="2C471989" w14:textId="77777777" w:rsidR="00775C3F" w:rsidRPr="00CF3114" w:rsidRDefault="00775C3F" w:rsidP="00775C3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EAB593D" w14:textId="657A5B81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34,177</w:t>
            </w:r>
          </w:p>
        </w:tc>
        <w:tc>
          <w:tcPr>
            <w:tcW w:w="283" w:type="dxa"/>
          </w:tcPr>
          <w:p w14:paraId="4E8B430A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F97B438" w14:textId="49730A1B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28,279</w:t>
            </w:r>
          </w:p>
        </w:tc>
        <w:tc>
          <w:tcPr>
            <w:tcW w:w="283" w:type="dxa"/>
          </w:tcPr>
          <w:p w14:paraId="09E99D2B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623F1F69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8,704</w:t>
            </w:r>
          </w:p>
        </w:tc>
        <w:tc>
          <w:tcPr>
            <w:tcW w:w="270" w:type="dxa"/>
          </w:tcPr>
          <w:p w14:paraId="2AA4E01A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23620F0" w14:textId="11770C31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2,34</w:t>
            </w:r>
            <w:r w:rsidR="001C18E2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  <w:tr w:rsidR="00775C3F" w:rsidRPr="00CF3114" w14:paraId="0BF6BDB7" w14:textId="77777777" w:rsidTr="00F77CED">
        <w:trPr>
          <w:trHeight w:val="113"/>
        </w:trPr>
        <w:tc>
          <w:tcPr>
            <w:tcW w:w="3561" w:type="dxa"/>
          </w:tcPr>
          <w:p w14:paraId="55F01BC9" w14:textId="77777777" w:rsidR="00775C3F" w:rsidRPr="00CF3114" w:rsidRDefault="00775C3F" w:rsidP="00775C3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ค่า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เผื่อ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66C47C" w14:textId="1349F29B" w:rsidR="00775C3F" w:rsidRPr="00CF3114" w:rsidRDefault="00FE4E9D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75C3F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5,019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</w:tcPr>
          <w:p w14:paraId="3C8CBA6A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DD8479A" w14:textId="0EB6DA8C" w:rsidR="00775C3F" w:rsidRPr="00CF3114" w:rsidRDefault="00C675F1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775C3F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5,023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</w:tcPr>
          <w:p w14:paraId="6D3FC9A4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43278B98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</w:tcPr>
          <w:p w14:paraId="5F23192A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0893D04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75C3F" w:rsidRPr="00CF3114" w14:paraId="0CD238E8" w14:textId="77777777" w:rsidTr="00F77CED">
        <w:trPr>
          <w:trHeight w:val="267"/>
        </w:trPr>
        <w:tc>
          <w:tcPr>
            <w:tcW w:w="3561" w:type="dxa"/>
          </w:tcPr>
          <w:p w14:paraId="13D8C13E" w14:textId="77777777" w:rsidR="00775C3F" w:rsidRPr="00CF3114" w:rsidRDefault="00775C3F" w:rsidP="00775C3F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D7A1DFE" w14:textId="15758A7F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29,158</w:t>
            </w:r>
          </w:p>
        </w:tc>
        <w:tc>
          <w:tcPr>
            <w:tcW w:w="283" w:type="dxa"/>
          </w:tcPr>
          <w:p w14:paraId="50DD9B80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0A34BA6" w14:textId="657C26EE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23,256</w:t>
            </w:r>
          </w:p>
        </w:tc>
        <w:tc>
          <w:tcPr>
            <w:tcW w:w="283" w:type="dxa"/>
          </w:tcPr>
          <w:p w14:paraId="739A0A73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8FD43C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8,704</w:t>
            </w:r>
          </w:p>
        </w:tc>
        <w:tc>
          <w:tcPr>
            <w:tcW w:w="270" w:type="dxa"/>
          </w:tcPr>
          <w:p w14:paraId="63CE08BE" w14:textId="77777777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32401B" w14:textId="7C0201AF" w:rsidR="00775C3F" w:rsidRPr="00CF3114" w:rsidRDefault="00775C3F" w:rsidP="00775C3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2,34</w:t>
            </w:r>
            <w:r w:rsidR="001C18E2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</w:tr>
    </w:tbl>
    <w:p w14:paraId="46008236" w14:textId="1C903041" w:rsidR="00BE2E09" w:rsidRDefault="00BE2E09" w:rsidP="00BE2E0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297F0E6" w14:textId="7A0185BD" w:rsidR="00BE2E09" w:rsidRDefault="00BE2E09" w:rsidP="00BE2E0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77489DD" w14:textId="3CD9B3D5" w:rsidR="00BE2E09" w:rsidRDefault="00BE2E09" w:rsidP="00BE2E0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6D4D656" w14:textId="2E2F608F" w:rsidR="00BE2E09" w:rsidRDefault="00BE2E09" w:rsidP="00BE2E0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A981414" w14:textId="67474411" w:rsidR="00BE2E09" w:rsidRDefault="00BE2E09" w:rsidP="00BE2E0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B1184D8" w14:textId="7F60F769" w:rsidR="00C04DF6" w:rsidRPr="00C837F8" w:rsidRDefault="001364A5" w:rsidP="001364A5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37F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C8D9C71" w14:textId="77777777" w:rsidR="00EA2CEB" w:rsidRPr="00CF3114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Style w:val="TableGridLight1"/>
        <w:tblW w:w="918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850"/>
        <w:gridCol w:w="851"/>
        <w:gridCol w:w="850"/>
        <w:gridCol w:w="851"/>
        <w:gridCol w:w="992"/>
        <w:gridCol w:w="992"/>
        <w:gridCol w:w="851"/>
        <w:gridCol w:w="823"/>
      </w:tblGrid>
      <w:tr w:rsidR="00351638" w:rsidRPr="00CF3114" w14:paraId="4D80D842" w14:textId="77777777" w:rsidTr="0079570F">
        <w:trPr>
          <w:trHeight w:val="124"/>
        </w:trPr>
        <w:tc>
          <w:tcPr>
            <w:tcW w:w="2126" w:type="dxa"/>
          </w:tcPr>
          <w:p w14:paraId="7D80538E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126FB0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1538B94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1E8209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66F61DE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58" w:type="dxa"/>
            <w:gridSpan w:val="4"/>
          </w:tcPr>
          <w:p w14:paraId="0A0A703F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CF3114" w14:paraId="0FC153F7" w14:textId="77777777" w:rsidTr="0079570F">
        <w:tc>
          <w:tcPr>
            <w:tcW w:w="2126" w:type="dxa"/>
          </w:tcPr>
          <w:p w14:paraId="62F53EBB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0" w:type="dxa"/>
            <w:gridSpan w:val="8"/>
          </w:tcPr>
          <w:p w14:paraId="75747534" w14:textId="77777777" w:rsidR="00351638" w:rsidRPr="00CF3114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351638" w:rsidRPr="00CF3114" w14:paraId="6781C6CE" w14:textId="77777777" w:rsidTr="0079570F">
        <w:tc>
          <w:tcPr>
            <w:tcW w:w="2126" w:type="dxa"/>
          </w:tcPr>
          <w:p w14:paraId="06BED8D1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6290723C" w14:textId="77777777" w:rsidR="00351638" w:rsidRPr="00CF3114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5A7B5D5C" w14:textId="77777777" w:rsidR="00351638" w:rsidRPr="00CF3114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9B96C09" w14:textId="77777777" w:rsidR="00351638" w:rsidRPr="00CF3114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74" w:type="dxa"/>
            <w:gridSpan w:val="2"/>
          </w:tcPr>
          <w:p w14:paraId="69727866" w14:textId="77777777" w:rsidR="00351638" w:rsidRPr="00CF3114" w:rsidRDefault="00351638" w:rsidP="0099234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395320" w:rsidRPr="00CF3114" w14:paraId="791C99BC" w14:textId="77777777" w:rsidTr="0079570F">
        <w:tc>
          <w:tcPr>
            <w:tcW w:w="2126" w:type="dxa"/>
          </w:tcPr>
          <w:p w14:paraId="78B4C04C" w14:textId="77777777" w:rsidR="00395320" w:rsidRPr="00CF3114" w:rsidRDefault="00395320" w:rsidP="00395320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07D285" w14:textId="77777777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</w:t>
            </w:r>
          </w:p>
          <w:p w14:paraId="4942204A" w14:textId="0C452D39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51" w:type="dxa"/>
          </w:tcPr>
          <w:p w14:paraId="08DD9A51" w14:textId="63E9F0D1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F3114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50" w:type="dxa"/>
          </w:tcPr>
          <w:p w14:paraId="01BC8BF8" w14:textId="77777777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</w:t>
            </w:r>
          </w:p>
          <w:p w14:paraId="3875CA53" w14:textId="39525168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51" w:type="dxa"/>
          </w:tcPr>
          <w:p w14:paraId="19DFB523" w14:textId="61C97ACD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F3114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992" w:type="dxa"/>
          </w:tcPr>
          <w:p w14:paraId="2011435F" w14:textId="77777777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</w:t>
            </w:r>
          </w:p>
          <w:p w14:paraId="3634B12B" w14:textId="51526316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2" w:type="dxa"/>
          </w:tcPr>
          <w:p w14:paraId="1E7D93F7" w14:textId="5EBF2F84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F3114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  <w:tc>
          <w:tcPr>
            <w:tcW w:w="851" w:type="dxa"/>
          </w:tcPr>
          <w:p w14:paraId="11E86306" w14:textId="77777777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มี.ค.</w:t>
            </w:r>
          </w:p>
          <w:p w14:paraId="52A2404C" w14:textId="1B2B978D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23" w:type="dxa"/>
          </w:tcPr>
          <w:p w14:paraId="35898E15" w14:textId="2B7B36B9" w:rsidR="00395320" w:rsidRPr="00CF3114" w:rsidRDefault="00395320" w:rsidP="0039532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CF3114">
              <w:rPr>
                <w:rFonts w:ascii="Browallia New" w:hAnsi="Browallia New" w:cs="Browallia New"/>
                <w:sz w:val="22"/>
                <w:szCs w:val="22"/>
              </w:rPr>
              <w:t>2562</w:t>
            </w:r>
          </w:p>
        </w:tc>
      </w:tr>
      <w:tr w:rsidR="00CF7EF3" w:rsidRPr="00CF3114" w14:paraId="7B72B882" w14:textId="77777777" w:rsidTr="0079570F">
        <w:tc>
          <w:tcPr>
            <w:tcW w:w="2126" w:type="dxa"/>
          </w:tcPr>
          <w:p w14:paraId="5942C6E5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1D513EF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166AA260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13E3FBBE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2C3D6AB6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B3394EB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E4DC2E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ADF9E43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5FC74A1A" w14:textId="77777777" w:rsidR="00351638" w:rsidRPr="00CF3114" w:rsidRDefault="00351638" w:rsidP="00992345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04D" w:rsidRPr="00CF3114" w14:paraId="035531AF" w14:textId="77777777" w:rsidTr="009041C2">
        <w:trPr>
          <w:trHeight w:val="149"/>
        </w:trPr>
        <w:tc>
          <w:tcPr>
            <w:tcW w:w="2126" w:type="dxa"/>
          </w:tcPr>
          <w:p w14:paraId="7B1D5719" w14:textId="7AD0FA84" w:rsidR="006A204D" w:rsidRPr="00CF3114" w:rsidRDefault="006A204D" w:rsidP="006A204D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50" w:type="dxa"/>
          </w:tcPr>
          <w:p w14:paraId="2FA34E4C" w14:textId="008183E0" w:rsidR="006A204D" w:rsidRPr="00CF3114" w:rsidRDefault="00AA2B92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="006A204D"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0,000</w:t>
            </w:r>
          </w:p>
        </w:tc>
        <w:tc>
          <w:tcPr>
            <w:tcW w:w="851" w:type="dxa"/>
          </w:tcPr>
          <w:p w14:paraId="26FF88F6" w14:textId="181F3B85" w:rsidR="006A204D" w:rsidRPr="00CF3114" w:rsidRDefault="00AA2B92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5</w:t>
            </w:r>
            <w:r w:rsidR="006A204D"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0,000</w:t>
            </w:r>
          </w:p>
        </w:tc>
        <w:tc>
          <w:tcPr>
            <w:tcW w:w="850" w:type="dxa"/>
          </w:tcPr>
          <w:p w14:paraId="46DDCD78" w14:textId="00AEE863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100.00</w:t>
            </w:r>
          </w:p>
        </w:tc>
        <w:tc>
          <w:tcPr>
            <w:tcW w:w="851" w:type="dxa"/>
          </w:tcPr>
          <w:p w14:paraId="17A6507A" w14:textId="7DA9EFAB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100.00</w:t>
            </w:r>
          </w:p>
        </w:tc>
        <w:tc>
          <w:tcPr>
            <w:tcW w:w="992" w:type="dxa"/>
            <w:vAlign w:val="center"/>
          </w:tcPr>
          <w:p w14:paraId="626A1875" w14:textId="217FD50E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1B392CED" w14:textId="18779F6A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7B7D5391" w14:textId="459A96B4" w:rsidR="006A204D" w:rsidRPr="00CF3114" w:rsidRDefault="009F3E8E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23" w:type="dxa"/>
          </w:tcPr>
          <w:p w14:paraId="11FBC8DB" w14:textId="4D75A2F6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</w:tr>
      <w:tr w:rsidR="006A204D" w:rsidRPr="00CF3114" w14:paraId="42E63C4D" w14:textId="77777777" w:rsidTr="009041C2">
        <w:tc>
          <w:tcPr>
            <w:tcW w:w="2126" w:type="dxa"/>
          </w:tcPr>
          <w:p w14:paraId="765FBBEC" w14:textId="3E278B05" w:rsidR="006A204D" w:rsidRPr="00CF3114" w:rsidRDefault="006A204D" w:rsidP="006A204D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</w:t>
            </w:r>
            <w:proofErr w:type="spellStart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สเนล</w:t>
            </w:r>
            <w:proofErr w:type="spellEnd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51B9332A" w14:textId="6819AC65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20,000</w:t>
            </w:r>
          </w:p>
        </w:tc>
        <w:tc>
          <w:tcPr>
            <w:tcW w:w="851" w:type="dxa"/>
          </w:tcPr>
          <w:p w14:paraId="48ECA85A" w14:textId="4F56B662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20,000</w:t>
            </w:r>
          </w:p>
        </w:tc>
        <w:tc>
          <w:tcPr>
            <w:tcW w:w="850" w:type="dxa"/>
          </w:tcPr>
          <w:p w14:paraId="3A035339" w14:textId="5115D0B1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51.00</w:t>
            </w:r>
          </w:p>
        </w:tc>
        <w:tc>
          <w:tcPr>
            <w:tcW w:w="851" w:type="dxa"/>
          </w:tcPr>
          <w:p w14:paraId="2C9C72F9" w14:textId="7B5C763E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51.00</w:t>
            </w:r>
          </w:p>
        </w:tc>
        <w:tc>
          <w:tcPr>
            <w:tcW w:w="992" w:type="dxa"/>
            <w:vAlign w:val="center"/>
          </w:tcPr>
          <w:p w14:paraId="08F375F4" w14:textId="401D3774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992" w:type="dxa"/>
            <w:vAlign w:val="center"/>
          </w:tcPr>
          <w:p w14:paraId="7F00CDA8" w14:textId="402B6233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10,200</w:t>
            </w:r>
          </w:p>
        </w:tc>
        <w:tc>
          <w:tcPr>
            <w:tcW w:w="851" w:type="dxa"/>
          </w:tcPr>
          <w:p w14:paraId="5CDE92D3" w14:textId="56944C5C" w:rsidR="006A204D" w:rsidRPr="00CF3114" w:rsidRDefault="009F3E8E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61B39EF6" w14:textId="71B61AB4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6A204D" w:rsidRPr="00CF3114" w14:paraId="0173DE21" w14:textId="77777777" w:rsidTr="0079570F">
        <w:tc>
          <w:tcPr>
            <w:tcW w:w="2126" w:type="dxa"/>
          </w:tcPr>
          <w:p w14:paraId="15A43642" w14:textId="5743C3A3" w:rsidR="006A204D" w:rsidRPr="00CF3114" w:rsidRDefault="006A204D" w:rsidP="006A204D">
            <w:pPr>
              <w:tabs>
                <w:tab w:val="clear" w:pos="227"/>
                <w:tab w:val="left" w:pos="27"/>
              </w:tabs>
              <w:spacing w:line="240" w:lineRule="auto"/>
              <w:ind w:left="181" w:right="-180" w:hanging="27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ดับบลิวซีไอ โฮลด</w:t>
            </w:r>
            <w:proofErr w:type="spellStart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ิ้ง</w:t>
            </w:r>
            <w:proofErr w:type="spellEnd"/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850" w:type="dxa"/>
            <w:shd w:val="clear" w:color="auto" w:fill="auto"/>
          </w:tcPr>
          <w:p w14:paraId="3BF77AA1" w14:textId="77777777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57C2451C" w14:textId="20284776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lang w:val="en-US"/>
              </w:rPr>
              <w:t>1,818,906</w:t>
            </w:r>
          </w:p>
        </w:tc>
        <w:tc>
          <w:tcPr>
            <w:tcW w:w="851" w:type="dxa"/>
            <w:shd w:val="clear" w:color="auto" w:fill="auto"/>
          </w:tcPr>
          <w:p w14:paraId="4C9FB228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2E239C8" w14:textId="2582793B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</w:tcPr>
          <w:p w14:paraId="4CF3EF04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CF9C1A" w14:textId="4525542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56.00</w:t>
            </w:r>
          </w:p>
        </w:tc>
        <w:tc>
          <w:tcPr>
            <w:tcW w:w="851" w:type="dxa"/>
            <w:shd w:val="clear" w:color="auto" w:fill="auto"/>
          </w:tcPr>
          <w:p w14:paraId="253123EF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A4613E" w14:textId="693C419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56.00</w:t>
            </w:r>
          </w:p>
        </w:tc>
        <w:tc>
          <w:tcPr>
            <w:tcW w:w="992" w:type="dxa"/>
          </w:tcPr>
          <w:p w14:paraId="5A58A201" w14:textId="77777777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337286" w14:textId="19EAAF78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</w:t>
            </w:r>
            <w:r w:rsidRPr="00CF3114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992" w:type="dxa"/>
          </w:tcPr>
          <w:p w14:paraId="5B631D4F" w14:textId="77777777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BD40D8" w14:textId="0468574A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2,212,004</w:t>
            </w:r>
          </w:p>
        </w:tc>
        <w:tc>
          <w:tcPr>
            <w:tcW w:w="851" w:type="dxa"/>
          </w:tcPr>
          <w:p w14:paraId="3E076259" w14:textId="77777777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6D60DB" w14:textId="12423E84" w:rsidR="006A204D" w:rsidRPr="00CF3114" w:rsidRDefault="009F3E8E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7B276D91" w14:textId="77777777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2988DA" w14:textId="679285E4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  -</w:t>
            </w:r>
          </w:p>
        </w:tc>
      </w:tr>
      <w:tr w:rsidR="006A204D" w:rsidRPr="00CF3114" w14:paraId="39998FB4" w14:textId="77777777" w:rsidTr="009041C2">
        <w:tc>
          <w:tcPr>
            <w:tcW w:w="2126" w:type="dxa"/>
          </w:tcPr>
          <w:p w14:paraId="568E9195" w14:textId="0EFFC394" w:rsidR="006A204D" w:rsidRPr="00CF3114" w:rsidRDefault="006A204D" w:rsidP="006A204D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50" w:type="dxa"/>
            <w:vAlign w:val="center"/>
          </w:tcPr>
          <w:p w14:paraId="3673E2E9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6D4E00F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FA46A00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18377EF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B9D086F" w14:textId="6360FA2D" w:rsidR="006A204D" w:rsidRPr="00CF3114" w:rsidRDefault="006A204D" w:rsidP="006A20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992" w:type="dxa"/>
            <w:vAlign w:val="center"/>
          </w:tcPr>
          <w:p w14:paraId="2259406D" w14:textId="31E961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2,281,595</w:t>
            </w:r>
          </w:p>
        </w:tc>
        <w:tc>
          <w:tcPr>
            <w:tcW w:w="851" w:type="dxa"/>
          </w:tcPr>
          <w:p w14:paraId="55094E9E" w14:textId="1A22ADE2" w:rsidR="006A204D" w:rsidRPr="00CF3114" w:rsidRDefault="009F3E8E" w:rsidP="006A204D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23" w:type="dxa"/>
          </w:tcPr>
          <w:p w14:paraId="6119E601" w14:textId="5C85E8CD" w:rsidR="006A204D" w:rsidRPr="00CF3114" w:rsidRDefault="006A204D" w:rsidP="006A204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15,000</w:t>
            </w:r>
          </w:p>
        </w:tc>
      </w:tr>
      <w:tr w:rsidR="006A204D" w:rsidRPr="00CF3114" w14:paraId="6DFBADEC" w14:textId="77777777" w:rsidTr="0079570F">
        <w:tc>
          <w:tcPr>
            <w:tcW w:w="2126" w:type="dxa"/>
          </w:tcPr>
          <w:p w14:paraId="532AAFFA" w14:textId="04FEAF67" w:rsidR="006A204D" w:rsidRPr="00CF3114" w:rsidRDefault="006A204D" w:rsidP="006A204D">
            <w:pPr>
              <w:tabs>
                <w:tab w:val="clear" w:pos="227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  <w:vAlign w:val="center"/>
          </w:tcPr>
          <w:p w14:paraId="27ADDD84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417E6AC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3F92688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8480545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A46635" w14:textId="1A6A7DF8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(2,222,204)</w:t>
            </w:r>
          </w:p>
        </w:tc>
        <w:tc>
          <w:tcPr>
            <w:tcW w:w="992" w:type="dxa"/>
          </w:tcPr>
          <w:p w14:paraId="0D38E757" w14:textId="614CD2D1" w:rsidR="006A204D" w:rsidRPr="00CF3114" w:rsidRDefault="006A204D" w:rsidP="006A204D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(2,222,204)</w:t>
            </w:r>
          </w:p>
        </w:tc>
        <w:tc>
          <w:tcPr>
            <w:tcW w:w="851" w:type="dxa"/>
          </w:tcPr>
          <w:p w14:paraId="5B0FA861" w14:textId="77777777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02BB7ECA" w14:textId="77777777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A204D" w:rsidRPr="00CF3114" w14:paraId="0BCFD1B6" w14:textId="77777777" w:rsidTr="0079570F">
        <w:tc>
          <w:tcPr>
            <w:tcW w:w="2126" w:type="dxa"/>
          </w:tcPr>
          <w:p w14:paraId="6B4C2CD2" w14:textId="399BC375" w:rsidR="006A204D" w:rsidRPr="00CF3114" w:rsidRDefault="006A204D" w:rsidP="006A204D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90" w:right="-57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64606F65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29E6050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E1C91B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ED0E2A" w14:textId="77777777" w:rsidR="006A204D" w:rsidRPr="00CF3114" w:rsidRDefault="006A204D" w:rsidP="006A2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4536C0" w14:textId="026F62F9" w:rsidR="006A204D" w:rsidRPr="00CF3114" w:rsidRDefault="006A204D" w:rsidP="006A204D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2" w:type="dxa"/>
          </w:tcPr>
          <w:p w14:paraId="17524742" w14:textId="5B408BCB" w:rsidR="006A204D" w:rsidRPr="00CF3114" w:rsidRDefault="006A204D" w:rsidP="006A204D">
            <w:pPr>
              <w:pStyle w:val="BodyTextInden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F3114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51" w:type="dxa"/>
          </w:tcPr>
          <w:p w14:paraId="4A846AD8" w14:textId="77777777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dxa"/>
          </w:tcPr>
          <w:p w14:paraId="5503BF54" w14:textId="77777777" w:rsidR="006A204D" w:rsidRPr="00CF3114" w:rsidRDefault="006A204D" w:rsidP="006A204D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104D67B1" w14:textId="77777777" w:rsidR="005F1CD3" w:rsidRPr="00CF3114" w:rsidRDefault="005F1CD3" w:rsidP="00A70CB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pacing w:val="-4"/>
          <w:sz w:val="28"/>
          <w:szCs w:val="28"/>
          <w:highlight w:val="yellow"/>
        </w:rPr>
      </w:pPr>
    </w:p>
    <w:p w14:paraId="7699239A" w14:textId="445AC36F" w:rsidR="00C600DD" w:rsidRPr="00CF3114" w:rsidRDefault="00A70CB5" w:rsidP="001364A5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AE2F14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AE2F14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AE2F14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AE2F14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D3135D" w:rsidRPr="00CF311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D3135D" w:rsidRPr="00CF311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="009F1E9D" w:rsidRPr="00CF311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วันที่</w:t>
      </w:r>
      <w:r w:rsidR="00D3135D" w:rsidRPr="00CF3114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ธันวาคม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AE2F14" w:rsidRPr="00CF3114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>เงินลงทุนในบริษัทย่อยแห่งหนึ่งจำนวน</w:t>
      </w:r>
      <w:r w:rsidR="00740B8E" w:rsidRPr="00CF3114">
        <w:rPr>
          <w:rFonts w:ascii="Browallia New" w:hAnsi="Browallia New" w:cs="Browallia New"/>
          <w:spacing w:val="-4"/>
          <w:sz w:val="28"/>
          <w:szCs w:val="28"/>
        </w:rPr>
        <w:t xml:space="preserve"> 2,212</w:t>
      </w:r>
      <w:r w:rsidR="009B31B7" w:rsidRPr="00CF311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CB3152" w:rsidRPr="00CF3114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096D5F" w:rsidRPr="00CF3114">
        <w:rPr>
          <w:rFonts w:ascii="Browallia New" w:hAnsi="Browallia New" w:cs="Browallia New" w:hint="cs"/>
          <w:spacing w:val="-4"/>
          <w:sz w:val="28"/>
          <w:szCs w:val="28"/>
          <w:cs/>
        </w:rPr>
        <w:t>ติดภาระจำนองเป็นหลักทรัพย์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ค้ำประกันวงเงินกู้ยืมระยะยาวจากสถาบันการเงินให้กับบริษัท (หมายเหตุ </w:t>
      </w:r>
      <w:r w:rsidR="0017613F" w:rsidRPr="00CF3114">
        <w:rPr>
          <w:rFonts w:ascii="Browallia New" w:hAnsi="Browallia New" w:cs="Browallia New"/>
          <w:sz w:val="28"/>
          <w:szCs w:val="28"/>
        </w:rPr>
        <w:t>1</w:t>
      </w:r>
      <w:r w:rsidR="00EF05EC" w:rsidRPr="00CF3114">
        <w:rPr>
          <w:rFonts w:ascii="Browallia New" w:hAnsi="Browallia New" w:cs="Browallia New"/>
          <w:sz w:val="28"/>
          <w:szCs w:val="28"/>
        </w:rPr>
        <w:t>7</w:t>
      </w:r>
      <w:r w:rsidRPr="00CF3114">
        <w:rPr>
          <w:rFonts w:ascii="Browallia New" w:hAnsi="Browallia New" w:cs="Browallia New"/>
          <w:sz w:val="28"/>
          <w:szCs w:val="28"/>
        </w:rPr>
        <w:t>)</w:t>
      </w:r>
    </w:p>
    <w:p w14:paraId="26CF6D58" w14:textId="77777777" w:rsidR="005F6704" w:rsidRPr="00C837F8" w:rsidRDefault="005F6704" w:rsidP="00956EE3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0E6F510" w14:textId="46651925" w:rsidR="00903D86" w:rsidRPr="00C837F8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37F8">
        <w:rPr>
          <w:rFonts w:ascii="Browallia New" w:hAnsi="Browallia New" w:cs="Browallia New"/>
          <w:b/>
          <w:bCs/>
          <w:sz w:val="28"/>
          <w:szCs w:val="28"/>
          <w:cs/>
        </w:rPr>
        <w:t>ที่ดิน</w:t>
      </w:r>
      <w:r w:rsidR="000E519E" w:rsidRPr="00C837F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903D86" w:rsidRPr="00C837F8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5637E" w:rsidRPr="00C837F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903D86" w:rsidRPr="00C837F8">
        <w:rPr>
          <w:rFonts w:ascii="Browallia New" w:hAnsi="Browallia New" w:cs="Browallia New"/>
          <w:b/>
          <w:bCs/>
          <w:sz w:val="28"/>
          <w:szCs w:val="28"/>
          <w:cs/>
        </w:rPr>
        <w:t xml:space="preserve">และอุปกรณ์ </w:t>
      </w:r>
    </w:p>
    <w:p w14:paraId="16094646" w14:textId="77777777" w:rsidR="00E16FAA" w:rsidRPr="00C837F8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6C0082F" w14:textId="2E8B42C2" w:rsidR="00A853F9" w:rsidRPr="00CF3114" w:rsidRDefault="00A853F9" w:rsidP="00BA2A32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615230" w:rsidRPr="00CF3114">
        <w:rPr>
          <w:rFonts w:ascii="Browallia New" w:hAnsi="Browallia New" w:cs="Browallia New"/>
          <w:sz w:val="28"/>
          <w:szCs w:val="28"/>
          <w:cs/>
        </w:rPr>
        <w:t>สาม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615230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615230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615230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615230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</w:p>
    <w:p w14:paraId="3006B29D" w14:textId="77777777" w:rsidR="00A853F9" w:rsidRPr="00C837F8" w:rsidRDefault="00A853F9" w:rsidP="00A85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43"/>
        <w:gridCol w:w="2124"/>
        <w:gridCol w:w="283"/>
        <w:gridCol w:w="2181"/>
      </w:tblGrid>
      <w:tr w:rsidR="00A853F9" w:rsidRPr="00CF3114" w14:paraId="3EF9C57A" w14:textId="77777777" w:rsidTr="00D95119">
        <w:tc>
          <w:tcPr>
            <w:tcW w:w="4443" w:type="dxa"/>
          </w:tcPr>
          <w:p w14:paraId="0BFF0C14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4" w:type="dxa"/>
          </w:tcPr>
          <w:p w14:paraId="527F02FA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6DA214FF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A853F9" w:rsidRPr="00CF3114" w14:paraId="3C194307" w14:textId="77777777" w:rsidTr="00D95119">
        <w:tc>
          <w:tcPr>
            <w:tcW w:w="4443" w:type="dxa"/>
          </w:tcPr>
          <w:p w14:paraId="0F19B4F6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683FFA76" w14:textId="48DA391B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79786A70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CF3114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853F9" w:rsidRPr="00CF3114" w14:paraId="5F29531B" w14:textId="77777777" w:rsidTr="00D95119">
        <w:trPr>
          <w:trHeight w:val="350"/>
        </w:trPr>
        <w:tc>
          <w:tcPr>
            <w:tcW w:w="4443" w:type="dxa"/>
          </w:tcPr>
          <w:p w14:paraId="302D33B8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5125DAF5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344DBCED" w14:textId="77777777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CF3114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A2050" w:rsidRPr="00CF3114" w14:paraId="7D9B7432" w14:textId="77777777" w:rsidTr="00D95119">
        <w:tc>
          <w:tcPr>
            <w:tcW w:w="4443" w:type="dxa"/>
          </w:tcPr>
          <w:p w14:paraId="607AB97F" w14:textId="13064788" w:rsidR="00D95119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3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D951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–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4F6609CD" w14:textId="71D9BB32" w:rsidR="003A2050" w:rsidRPr="00CF3114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24" w:type="dxa"/>
            <w:shd w:val="clear" w:color="auto" w:fill="auto"/>
          </w:tcPr>
          <w:p w14:paraId="132C8E34" w14:textId="77777777" w:rsidR="00D95119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1892D2E5" w14:textId="1B8D34BA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340,566</w:t>
            </w:r>
          </w:p>
        </w:tc>
        <w:tc>
          <w:tcPr>
            <w:tcW w:w="283" w:type="dxa"/>
          </w:tcPr>
          <w:p w14:paraId="53B1515D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093B182" w14:textId="77777777" w:rsidR="00D95119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548B4323" w14:textId="2F581112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104,241</w:t>
            </w:r>
          </w:p>
        </w:tc>
      </w:tr>
      <w:tr w:rsidR="003A2050" w:rsidRPr="00CF3114" w14:paraId="0E7E8062" w14:textId="77777777" w:rsidTr="00D95119">
        <w:tc>
          <w:tcPr>
            <w:tcW w:w="4443" w:type="dxa"/>
          </w:tcPr>
          <w:p w14:paraId="2312CE9B" w14:textId="77777777" w:rsidR="00D95119" w:rsidRDefault="003A2050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รายการปรับปรุงตามมาตรฐานรายงานทางการเงิน</w:t>
            </w:r>
          </w:p>
          <w:p w14:paraId="1BB34325" w14:textId="77826076" w:rsidR="003A2050" w:rsidRPr="00CF3114" w:rsidRDefault="00D95119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="003A2050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</w:tcPr>
          <w:p w14:paraId="252C5826" w14:textId="77777777" w:rsidR="00D95119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4723959E" w14:textId="10F74492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318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3B2FAA90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32B4884" w14:textId="77777777" w:rsidR="00D95119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       </w:t>
            </w:r>
          </w:p>
          <w:p w14:paraId="2EAF19D3" w14:textId="1D0DBD7E" w:rsidR="003A2050" w:rsidRPr="00CF3114" w:rsidRDefault="003A2050" w:rsidP="00D9511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(8,289)</w:t>
            </w:r>
          </w:p>
        </w:tc>
      </w:tr>
      <w:tr w:rsidR="003A2050" w:rsidRPr="00CF3114" w14:paraId="10643E0C" w14:textId="77777777" w:rsidTr="00D95119">
        <w:tc>
          <w:tcPr>
            <w:tcW w:w="4443" w:type="dxa"/>
          </w:tcPr>
          <w:p w14:paraId="387B0226" w14:textId="59AF2FCF" w:rsidR="00D95119" w:rsidRDefault="003A2050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2563 </w:t>
            </w:r>
            <w:r w:rsidR="00D951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–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6868791C" w14:textId="5A697A7F" w:rsidR="003A2050" w:rsidRPr="00CF3114" w:rsidRDefault="00D95119" w:rsidP="003A2050">
            <w:pPr>
              <w:tabs>
                <w:tab w:val="clear" w:pos="227"/>
                <w:tab w:val="left" w:pos="33"/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3A2050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</w:tcPr>
          <w:p w14:paraId="40C12280" w14:textId="77777777" w:rsidR="00D95119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0AFB267B" w14:textId="04E748E9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248</w:t>
            </w:r>
          </w:p>
        </w:tc>
        <w:tc>
          <w:tcPr>
            <w:tcW w:w="283" w:type="dxa"/>
          </w:tcPr>
          <w:p w14:paraId="5FFFE119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02FAF1A9" w14:textId="77777777" w:rsidR="00D95119" w:rsidRDefault="00D95119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766B608F" w14:textId="4C556470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95,952</w:t>
            </w:r>
          </w:p>
        </w:tc>
      </w:tr>
      <w:tr w:rsidR="003A2050" w:rsidRPr="00CF3114" w14:paraId="76E7BADB" w14:textId="77777777" w:rsidTr="00D95119">
        <w:tc>
          <w:tcPr>
            <w:tcW w:w="4443" w:type="dxa"/>
          </w:tcPr>
          <w:p w14:paraId="6F90B3C2" w14:textId="794FDF05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24" w:type="dxa"/>
            <w:shd w:val="clear" w:color="auto" w:fill="auto"/>
          </w:tcPr>
          <w:p w14:paraId="1D4D0620" w14:textId="0473D02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2,261</w:t>
            </w:r>
          </w:p>
        </w:tc>
        <w:tc>
          <w:tcPr>
            <w:tcW w:w="283" w:type="dxa"/>
          </w:tcPr>
          <w:p w14:paraId="2EF0BBCA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60264956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1,680</w:t>
            </w:r>
          </w:p>
        </w:tc>
      </w:tr>
      <w:tr w:rsidR="003A2050" w:rsidRPr="00CF3114" w14:paraId="6918BA12" w14:textId="77777777" w:rsidTr="00D95119">
        <w:tc>
          <w:tcPr>
            <w:tcW w:w="4443" w:type="dxa"/>
          </w:tcPr>
          <w:p w14:paraId="61E7312E" w14:textId="2DEA31CE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24" w:type="dxa"/>
            <w:shd w:val="clear" w:color="auto" w:fill="auto"/>
          </w:tcPr>
          <w:p w14:paraId="7D56A7F2" w14:textId="614A3761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(226)</w:t>
            </w:r>
          </w:p>
        </w:tc>
        <w:tc>
          <w:tcPr>
            <w:tcW w:w="283" w:type="dxa"/>
          </w:tcPr>
          <w:p w14:paraId="0075E0E2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60346058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(90)</w:t>
            </w:r>
          </w:p>
        </w:tc>
      </w:tr>
      <w:tr w:rsidR="003A2050" w:rsidRPr="00CF3114" w14:paraId="1E46DCC3" w14:textId="77777777" w:rsidTr="00D95119">
        <w:tc>
          <w:tcPr>
            <w:tcW w:w="4443" w:type="dxa"/>
          </w:tcPr>
          <w:p w14:paraId="4E8D137D" w14:textId="540E256D" w:rsidR="003A2050" w:rsidRPr="00CF3114" w:rsidRDefault="003A2050" w:rsidP="003A20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24" w:type="dxa"/>
            <w:shd w:val="clear" w:color="auto" w:fill="auto"/>
          </w:tcPr>
          <w:p w14:paraId="15318F6F" w14:textId="0972FE74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9,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909</w:t>
            </w:r>
          </w:p>
        </w:tc>
        <w:tc>
          <w:tcPr>
            <w:tcW w:w="283" w:type="dxa"/>
          </w:tcPr>
          <w:p w14:paraId="295853D1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6FD9B619" w:rsidR="003A2050" w:rsidRPr="00CF3114" w:rsidRDefault="003A2050" w:rsidP="003A2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9,909</w:t>
            </w:r>
          </w:p>
        </w:tc>
      </w:tr>
      <w:tr w:rsidR="003A2050" w:rsidRPr="00CF3114" w14:paraId="69B7FA7C" w14:textId="77777777" w:rsidTr="00D95119">
        <w:tc>
          <w:tcPr>
            <w:tcW w:w="4443" w:type="dxa"/>
          </w:tcPr>
          <w:p w14:paraId="376826AC" w14:textId="77777777" w:rsidR="003A2050" w:rsidRPr="00CF3114" w:rsidRDefault="003A2050" w:rsidP="003A2050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24" w:type="dxa"/>
            <w:shd w:val="clear" w:color="auto" w:fill="auto"/>
          </w:tcPr>
          <w:p w14:paraId="31A06E06" w14:textId="7E235D40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(19,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72A9B857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411CB7A" w14:textId="48D151F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(13,050)</w:t>
            </w:r>
          </w:p>
        </w:tc>
      </w:tr>
      <w:tr w:rsidR="003A2050" w:rsidRPr="00CF3114" w14:paraId="23DCB75D" w14:textId="77777777" w:rsidTr="00D95119">
        <w:tc>
          <w:tcPr>
            <w:tcW w:w="4443" w:type="dxa"/>
          </w:tcPr>
          <w:p w14:paraId="4418B641" w14:textId="48A6830A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0AED3841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F17C5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192</w:t>
            </w:r>
          </w:p>
        </w:tc>
        <w:tc>
          <w:tcPr>
            <w:tcW w:w="283" w:type="dxa"/>
          </w:tcPr>
          <w:p w14:paraId="4B42E32B" w14:textId="77777777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59D442E9" w:rsidR="003A2050" w:rsidRPr="00CF3114" w:rsidRDefault="003A2050" w:rsidP="003A20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94,401</w:t>
            </w:r>
          </w:p>
        </w:tc>
      </w:tr>
    </w:tbl>
    <w:p w14:paraId="557D863F" w14:textId="3675A740" w:rsidR="00D3775A" w:rsidRPr="00CF3114" w:rsidRDefault="00D3775A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5A9E0C5A" w14:textId="7C4CCB2F" w:rsidR="001364A5" w:rsidRPr="00CF3114" w:rsidRDefault="001364A5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291BB8E5" w14:textId="2790F58C" w:rsidR="001364A5" w:rsidRPr="00CF3114" w:rsidRDefault="001364A5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7F28B2DA" w14:textId="576261D6" w:rsidR="001364A5" w:rsidRPr="00CF3114" w:rsidRDefault="001364A5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74502655" w14:textId="41DB71AE" w:rsidR="001364A5" w:rsidRPr="00CF3114" w:rsidRDefault="001364A5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1AA50225" w14:textId="4750086D" w:rsidR="001364A5" w:rsidRPr="00CF3114" w:rsidRDefault="001364A5" w:rsidP="008B5D04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62600DC1" w14:textId="58F71CE9" w:rsidR="005753E0" w:rsidRPr="00C837F8" w:rsidRDefault="005753E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37F8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สินทรัพย์</w:t>
      </w:r>
      <w:r w:rsidR="00BB7699" w:rsidRPr="00C837F8">
        <w:rPr>
          <w:rFonts w:ascii="Browallia New" w:hAnsi="Browallia New" w:cs="Browallia New" w:hint="cs"/>
          <w:b/>
          <w:bCs/>
          <w:sz w:val="28"/>
          <w:szCs w:val="28"/>
          <w:cs/>
        </w:rPr>
        <w:t>สิทธิการใช้</w:t>
      </w:r>
    </w:p>
    <w:p w14:paraId="1B1CF548" w14:textId="419A61D0" w:rsidR="00BB7699" w:rsidRPr="00CF3114" w:rsidRDefault="00BB7699" w:rsidP="000B67D6">
      <w:pPr>
        <w:rPr>
          <w:sz w:val="22"/>
          <w:szCs w:val="22"/>
        </w:rPr>
      </w:pPr>
    </w:p>
    <w:p w14:paraId="7908E93F" w14:textId="3B16680F" w:rsidR="00BB7699" w:rsidRPr="00CF3114" w:rsidRDefault="00BB7699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ในระหว่างงวดสามเดือนสิ้นสุดวันที่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</w:t>
      </w:r>
      <w:r w:rsidR="0012076B" w:rsidRPr="00CF3114">
        <w:rPr>
          <w:rFonts w:ascii="Browallia New" w:hAnsi="Browallia New" w:cs="Browallia New" w:hint="cs"/>
          <w:sz w:val="28"/>
          <w:szCs w:val="28"/>
          <w:cs/>
        </w:rPr>
        <w:t xml:space="preserve">สินทรัพย์สิทธิการใช้ อย่างย่อ </w:t>
      </w:r>
      <w:r w:rsidRPr="00CF3114">
        <w:rPr>
          <w:rFonts w:ascii="Browallia New" w:hAnsi="Browallia New" w:cs="Browallia New"/>
          <w:sz w:val="28"/>
          <w:szCs w:val="28"/>
          <w:cs/>
        </w:rPr>
        <w:t>ดังต่อไปนี้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</w:p>
    <w:p w14:paraId="65A2DB4B" w14:textId="3C57FA49" w:rsidR="00AB0BE3" w:rsidRPr="00CF3114" w:rsidRDefault="00AB0BE3" w:rsidP="00BB7699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04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461"/>
        <w:gridCol w:w="2106"/>
        <w:gridCol w:w="283"/>
        <w:gridCol w:w="2192"/>
      </w:tblGrid>
      <w:tr w:rsidR="00AB0BE3" w:rsidRPr="00CF3114" w14:paraId="13B16671" w14:textId="77777777" w:rsidTr="00D95119">
        <w:tc>
          <w:tcPr>
            <w:tcW w:w="4461" w:type="dxa"/>
          </w:tcPr>
          <w:p w14:paraId="5443B3E5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06" w:type="dxa"/>
          </w:tcPr>
          <w:p w14:paraId="445949EF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30762553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92" w:type="dxa"/>
          </w:tcPr>
          <w:p w14:paraId="3F82B047" w14:textId="5D3A5775" w:rsidR="00AB0BE3" w:rsidRPr="00CF3114" w:rsidRDefault="00AB0BE3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</w:t>
            </w:r>
            <w:r w:rsidR="00012557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AB0BE3" w:rsidRPr="00CF3114" w14:paraId="64E454F6" w14:textId="77777777" w:rsidTr="00D95119">
        <w:tc>
          <w:tcPr>
            <w:tcW w:w="4461" w:type="dxa"/>
          </w:tcPr>
          <w:p w14:paraId="17B3BDF1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658A8590" w14:textId="331A3A3A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0E32DC4D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503A3A88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AB0BE3" w:rsidRPr="00CF3114" w14:paraId="0E68A7B2" w14:textId="77777777" w:rsidTr="00D95119">
        <w:trPr>
          <w:trHeight w:val="350"/>
        </w:trPr>
        <w:tc>
          <w:tcPr>
            <w:tcW w:w="4461" w:type="dxa"/>
          </w:tcPr>
          <w:p w14:paraId="269C4E3D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55725113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83" w:type="dxa"/>
          </w:tcPr>
          <w:p w14:paraId="1D9D3AB8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3E25F24" w14:textId="77777777" w:rsidR="00AB0BE3" w:rsidRPr="00CF3114" w:rsidRDefault="00AB0BE3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D22608" w:rsidRPr="00CF3114" w14:paraId="1FB0560D" w14:textId="77777777" w:rsidTr="00D95119">
        <w:tc>
          <w:tcPr>
            <w:tcW w:w="4461" w:type="dxa"/>
          </w:tcPr>
          <w:p w14:paraId="11B22D6F" w14:textId="52DD5CA7" w:rsidR="00D95119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3</w:t>
            </w: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D951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–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5FF6134E" w14:textId="53B784BC" w:rsidR="00D22608" w:rsidRPr="00CF3114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ตามนโยบายบัญชีเดิม</w:t>
            </w:r>
          </w:p>
        </w:tc>
        <w:tc>
          <w:tcPr>
            <w:tcW w:w="2106" w:type="dxa"/>
            <w:shd w:val="clear" w:color="auto" w:fill="auto"/>
          </w:tcPr>
          <w:p w14:paraId="24F11183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7E4F87A6" w14:textId="42FAA74D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</w:tcPr>
          <w:p w14:paraId="4C13F639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</w:tcPr>
          <w:p w14:paraId="64618044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34D9B98E" w14:textId="2728D433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D22608" w:rsidRPr="00CF3114" w14:paraId="342AB589" w14:textId="77777777" w:rsidTr="00D95119">
        <w:tc>
          <w:tcPr>
            <w:tcW w:w="4461" w:type="dxa"/>
          </w:tcPr>
          <w:p w14:paraId="22BA6150" w14:textId="77777777" w:rsidR="00D95119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รายการปรับปรุงตามมาตรฐานการรายงานทางการเงิน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D951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</w:t>
            </w:r>
          </w:p>
          <w:p w14:paraId="4AE205EA" w14:textId="1F904EF3" w:rsidR="00D22608" w:rsidRPr="00CF3114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ฉบับที่ </w:t>
            </w:r>
            <w:r w:rsidR="00D22608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6E1FA23F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5C09D000" w14:textId="274A3912" w:rsidR="00D22608" w:rsidRPr="00CF3114" w:rsidRDefault="002C6FDC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235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5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283" w:type="dxa"/>
          </w:tcPr>
          <w:p w14:paraId="7F7D82B6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E11B9BE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0D0C83D8" w14:textId="0B82A572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D22608" w:rsidRPr="00CF3114" w14:paraId="4683FD67" w14:textId="77777777" w:rsidTr="00D95119">
        <w:tc>
          <w:tcPr>
            <w:tcW w:w="4461" w:type="dxa"/>
          </w:tcPr>
          <w:p w14:paraId="0839C5CF" w14:textId="0DC0A80D" w:rsidR="00D95119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2563 </w:t>
            </w:r>
            <w:r w:rsidR="00D95119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–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658307DB" w14:textId="43C41071" w:rsidR="00D22608" w:rsidRPr="00CF3114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ind w:left="169" w:hanging="169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D22608" w:rsidRPr="00CF3114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หลังปรับปรุง</w:t>
            </w: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auto"/>
          </w:tcPr>
          <w:p w14:paraId="76B55FCB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6ED15A83" w14:textId="51360646" w:rsidR="00D22608" w:rsidRPr="00CF3114" w:rsidRDefault="002C6FDC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235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235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983</w:t>
            </w:r>
          </w:p>
        </w:tc>
        <w:tc>
          <w:tcPr>
            <w:tcW w:w="283" w:type="dxa"/>
          </w:tcPr>
          <w:p w14:paraId="708A3A64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608C011B" w14:textId="77777777" w:rsidR="00D95119" w:rsidRDefault="00D95119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  <w:p w14:paraId="01EEF043" w14:textId="790F71C1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69,786</w:t>
            </w:r>
          </w:p>
        </w:tc>
      </w:tr>
      <w:tr w:rsidR="00D22608" w:rsidRPr="00CF3114" w14:paraId="28666711" w14:textId="77777777" w:rsidTr="00D95119">
        <w:tc>
          <w:tcPr>
            <w:tcW w:w="4461" w:type="dxa"/>
          </w:tcPr>
          <w:p w14:paraId="5246CD5F" w14:textId="54BDAB69" w:rsidR="00D22608" w:rsidRPr="00CF3114" w:rsidRDefault="00D22608" w:rsidP="00D22608">
            <w:pPr>
              <w:tabs>
                <w:tab w:val="left" w:pos="147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auto"/>
          </w:tcPr>
          <w:p w14:paraId="0141908E" w14:textId="4D7E7EEB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(3,</w:t>
            </w:r>
            <w:r w:rsidR="0023517A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512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</w:tcPr>
          <w:p w14:paraId="4B533F4C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53B02ACA" w14:textId="10A78E2F" w:rsidR="00D22608" w:rsidRPr="00CF3114" w:rsidRDefault="00D22608" w:rsidP="00D22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,836)</w:t>
            </w:r>
          </w:p>
        </w:tc>
      </w:tr>
      <w:tr w:rsidR="00D22608" w:rsidRPr="00CF3114" w14:paraId="7EB69F83" w14:textId="77777777" w:rsidTr="00D95119">
        <w:tc>
          <w:tcPr>
            <w:tcW w:w="4461" w:type="dxa"/>
          </w:tcPr>
          <w:p w14:paraId="7B8CCF4A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F93B19" w14:textId="2C289964" w:rsidR="00D22608" w:rsidRPr="00CF3114" w:rsidRDefault="0023517A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</w:t>
            </w:r>
            <w:r w:rsidR="005A632E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,4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283" w:type="dxa"/>
          </w:tcPr>
          <w:p w14:paraId="6B5D199A" w14:textId="77777777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33215FFA" w:rsidR="00D22608" w:rsidRPr="00CF3114" w:rsidRDefault="00D22608" w:rsidP="00D2260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66,950</w:t>
            </w:r>
          </w:p>
        </w:tc>
      </w:tr>
    </w:tbl>
    <w:p w14:paraId="74834726" w14:textId="77777777" w:rsidR="00C51F51" w:rsidRPr="00CF3114" w:rsidRDefault="00C51F51" w:rsidP="000B67D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9A456BB" w14:textId="72CB84F3" w:rsidR="00BB7699" w:rsidRPr="00C837F8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37F8">
        <w:rPr>
          <w:rFonts w:ascii="Browallia New" w:hAnsi="Browallia New" w:cs="Browallia New"/>
          <w:b/>
          <w:bCs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C837F8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24AF2F90" w14:textId="7B02C710" w:rsidR="00EB3E2E" w:rsidRPr="00CF3114" w:rsidRDefault="00EB3E2E" w:rsidP="00EB3E2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615230" w:rsidRPr="00CF3114">
        <w:rPr>
          <w:rFonts w:ascii="Browallia New" w:hAnsi="Browallia New" w:cs="Browallia New"/>
          <w:sz w:val="28"/>
          <w:szCs w:val="28"/>
          <w:cs/>
        </w:rPr>
        <w:t>สาม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615230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615230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615230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615230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มีรายการเปลี่ยนแปลงของสินทรัพย์ไม่มีตัวตนอย่างย่อดังต่อไปนี้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</w:p>
    <w:p w14:paraId="6FC05BAB" w14:textId="77777777" w:rsidR="00EB3E2E" w:rsidRPr="00CF3114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0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9"/>
        <w:gridCol w:w="2142"/>
        <w:gridCol w:w="243"/>
        <w:gridCol w:w="2205"/>
      </w:tblGrid>
      <w:tr w:rsidR="00EB3E2E" w:rsidRPr="00CF3114" w14:paraId="6C0E7235" w14:textId="77777777" w:rsidTr="00D95119">
        <w:tc>
          <w:tcPr>
            <w:tcW w:w="4509" w:type="dxa"/>
          </w:tcPr>
          <w:p w14:paraId="41898F8E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42" w:type="dxa"/>
          </w:tcPr>
          <w:p w14:paraId="55550BBB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3" w:type="dxa"/>
          </w:tcPr>
          <w:p w14:paraId="3AAFFA46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</w:tcPr>
          <w:p w14:paraId="0C211424" w14:textId="77777777" w:rsidR="00EB3E2E" w:rsidRPr="00CF3114" w:rsidRDefault="00EB3E2E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B3E2E" w:rsidRPr="00CF3114" w14:paraId="299B00D1" w14:textId="77777777" w:rsidTr="00D95119">
        <w:tc>
          <w:tcPr>
            <w:tcW w:w="4509" w:type="dxa"/>
          </w:tcPr>
          <w:p w14:paraId="01403FE3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14:paraId="18DF98D8" w14:textId="3B27BC2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3" w:type="dxa"/>
          </w:tcPr>
          <w:p w14:paraId="54F764D8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31E497A9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B3E2E" w:rsidRPr="00CF3114" w14:paraId="112AC4D1" w14:textId="77777777" w:rsidTr="00D95119">
        <w:trPr>
          <w:trHeight w:val="341"/>
        </w:trPr>
        <w:tc>
          <w:tcPr>
            <w:tcW w:w="4509" w:type="dxa"/>
          </w:tcPr>
          <w:p w14:paraId="3A7B2446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</w:tcPr>
          <w:p w14:paraId="212B5CCF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14:paraId="179440B3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2D82E227" w14:textId="77777777" w:rsidR="00EB3E2E" w:rsidRPr="00CF3114" w:rsidRDefault="00EB3E2E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5C6960" w:rsidRPr="00CF3114" w14:paraId="34CF33D7" w14:textId="77777777" w:rsidTr="00D95119">
        <w:tc>
          <w:tcPr>
            <w:tcW w:w="4509" w:type="dxa"/>
          </w:tcPr>
          <w:p w14:paraId="30CD46D1" w14:textId="5EFDED0C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3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4E227EF1" w14:textId="4D57CE4B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735,364</w:t>
            </w:r>
          </w:p>
        </w:tc>
        <w:tc>
          <w:tcPr>
            <w:tcW w:w="243" w:type="dxa"/>
            <w:shd w:val="clear" w:color="auto" w:fill="auto"/>
          </w:tcPr>
          <w:p w14:paraId="1C6CB42D" w14:textId="77777777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148E6E9" w14:textId="66A1518C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20,26</w:t>
            </w:r>
            <w:r w:rsidR="00300480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5C6960" w:rsidRPr="00CF3114" w14:paraId="221F4786" w14:textId="77777777" w:rsidTr="00D95119">
        <w:tc>
          <w:tcPr>
            <w:tcW w:w="4509" w:type="dxa"/>
          </w:tcPr>
          <w:p w14:paraId="6920A269" w14:textId="065A7CAA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142" w:type="dxa"/>
            <w:shd w:val="clear" w:color="auto" w:fill="auto"/>
          </w:tcPr>
          <w:p w14:paraId="2403803F" w14:textId="3C91EE82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4,500</w:t>
            </w:r>
          </w:p>
        </w:tc>
        <w:tc>
          <w:tcPr>
            <w:tcW w:w="243" w:type="dxa"/>
            <w:shd w:val="clear" w:color="auto" w:fill="auto"/>
          </w:tcPr>
          <w:p w14:paraId="355BAC28" w14:textId="77777777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8E84803" w14:textId="47FDFCBE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4,500</w:t>
            </w:r>
          </w:p>
        </w:tc>
      </w:tr>
      <w:tr w:rsidR="005C6960" w:rsidRPr="00CF3114" w14:paraId="242E8D1A" w14:textId="77777777" w:rsidTr="00D95119">
        <w:tc>
          <w:tcPr>
            <w:tcW w:w="4509" w:type="dxa"/>
          </w:tcPr>
          <w:p w14:paraId="73A40882" w14:textId="73D58E1A" w:rsidR="005C6960" w:rsidRPr="00CF3114" w:rsidRDefault="005C6960" w:rsidP="005C696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142" w:type="dxa"/>
            <w:shd w:val="clear" w:color="auto" w:fill="auto"/>
          </w:tcPr>
          <w:p w14:paraId="76E75078" w14:textId="4577D435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(2,848)</w:t>
            </w:r>
          </w:p>
        </w:tc>
        <w:tc>
          <w:tcPr>
            <w:tcW w:w="243" w:type="dxa"/>
            <w:shd w:val="clear" w:color="auto" w:fill="auto"/>
          </w:tcPr>
          <w:p w14:paraId="23070581" w14:textId="77777777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5F6AEDB8" w14:textId="73529C1B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(2,5</w:t>
            </w:r>
            <w:r w:rsidR="00E45666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80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897D60" w:rsidRPr="00CF3114" w14:paraId="3DC93278" w14:textId="77777777" w:rsidTr="00D95119">
        <w:tc>
          <w:tcPr>
            <w:tcW w:w="4509" w:type="dxa"/>
          </w:tcPr>
          <w:p w14:paraId="382946B1" w14:textId="394A6FEC" w:rsidR="00897D60" w:rsidRPr="00CF3114" w:rsidRDefault="00897D60" w:rsidP="005C696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ค่าเผื่อด้อยค่าของสินทรัพย์</w:t>
            </w:r>
          </w:p>
        </w:tc>
        <w:tc>
          <w:tcPr>
            <w:tcW w:w="2142" w:type="dxa"/>
            <w:shd w:val="clear" w:color="auto" w:fill="auto"/>
          </w:tcPr>
          <w:p w14:paraId="2289C261" w14:textId="3CF8604B" w:rsidR="00897D60" w:rsidRPr="00CF3114" w:rsidRDefault="00897D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(709,119)</w:t>
            </w:r>
          </w:p>
        </w:tc>
        <w:tc>
          <w:tcPr>
            <w:tcW w:w="243" w:type="dxa"/>
            <w:shd w:val="clear" w:color="auto" w:fill="auto"/>
          </w:tcPr>
          <w:p w14:paraId="19F2C10F" w14:textId="77777777" w:rsidR="00897D60" w:rsidRPr="00CF3114" w:rsidRDefault="00897D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05" w:type="dxa"/>
            <w:shd w:val="clear" w:color="auto" w:fill="auto"/>
          </w:tcPr>
          <w:p w14:paraId="10E50A4F" w14:textId="22B4E6C6" w:rsidR="00897D60" w:rsidRPr="00CF3114" w:rsidRDefault="00897D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5C6960" w:rsidRPr="00CF3114" w14:paraId="52181BC1" w14:textId="77777777" w:rsidTr="00D95119">
        <w:tc>
          <w:tcPr>
            <w:tcW w:w="4509" w:type="dxa"/>
          </w:tcPr>
          <w:p w14:paraId="28E7EF72" w14:textId="5492103C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D9A973" w14:textId="3887E525" w:rsidR="005C6960" w:rsidRPr="00CF3114" w:rsidRDefault="00897D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5C6960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7,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897</w:t>
            </w:r>
          </w:p>
        </w:tc>
        <w:tc>
          <w:tcPr>
            <w:tcW w:w="243" w:type="dxa"/>
            <w:shd w:val="clear" w:color="auto" w:fill="auto"/>
          </w:tcPr>
          <w:p w14:paraId="0D469418" w14:textId="77777777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660EF140" w:rsidR="005C6960" w:rsidRPr="00CF3114" w:rsidRDefault="005C6960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22,18</w:t>
            </w:r>
            <w:r w:rsidR="00E45666"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</w:tbl>
    <w:p w14:paraId="6E30CEE6" w14:textId="5370938A" w:rsidR="009A140D" w:rsidRPr="00C837F8" w:rsidRDefault="009A140D" w:rsidP="00567FE8">
      <w:pPr>
        <w:pStyle w:val="CordiaNew"/>
        <w:tabs>
          <w:tab w:val="clear" w:pos="4153"/>
          <w:tab w:val="left" w:pos="284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CDBB70D" w14:textId="14A6D324" w:rsidR="003636DE" w:rsidRPr="00CF3114" w:rsidRDefault="003636DE" w:rsidP="003636D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31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บริษัทมีแผนจะซื้อที่ดินพร้อมสิ่งปลูกสร้างตามมูลค่ายุติธรรม จำนวน</w:t>
      </w:r>
      <w:r w:rsidRPr="00CF3114">
        <w:rPr>
          <w:rFonts w:ascii="Browallia New" w:hAnsi="Browallia New" w:cs="Browallia New"/>
          <w:sz w:val="28"/>
          <w:szCs w:val="28"/>
        </w:rPr>
        <w:t xml:space="preserve"> 305.00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ล้านบาท บริษัทตกลงวางมัดจำ จำนวนเงิน</w:t>
      </w:r>
      <w:r w:rsidRPr="00CF3114">
        <w:rPr>
          <w:rFonts w:ascii="Browallia New" w:hAnsi="Browallia New" w:cs="Browallia New"/>
          <w:sz w:val="28"/>
          <w:szCs w:val="28"/>
        </w:rPr>
        <w:t xml:space="preserve"> 52.50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ล้านบาท และชำระราคาส่วนที่เหลือด้วยหุ้นบริษัท ดับบลิวซีไอ โฮลด</w:t>
      </w:r>
      <w:proofErr w:type="spellStart"/>
      <w:r w:rsidRPr="00CF3114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 มูลค่า </w:t>
      </w:r>
      <w:r w:rsidRPr="00CF3114">
        <w:rPr>
          <w:rFonts w:ascii="Browallia New" w:hAnsi="Browallia New" w:cs="Browallia New"/>
          <w:sz w:val="28"/>
          <w:szCs w:val="28"/>
        </w:rPr>
        <w:t xml:space="preserve">252.50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ล้านบาท (ซึ่งคิดเป็นสัดส่วนของเงินลงทุนร้อยละ </w:t>
      </w:r>
      <w:r w:rsidRPr="00CF3114">
        <w:rPr>
          <w:rFonts w:ascii="Browallia New" w:hAnsi="Browallia New" w:cs="Browallia New"/>
          <w:sz w:val="28"/>
          <w:szCs w:val="28"/>
        </w:rPr>
        <w:t>56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) ซึ่งมูลค่าหุ้นดังกล่าวเป็นมูลค่าอ้างอิงสำหรับการคำนวณมูลค่าที่คาดว่าจะได้รับคืน (เงินลงทุนทั้งหมดร้อยละ </w:t>
      </w:r>
      <w:r w:rsidRPr="00CF3114">
        <w:rPr>
          <w:rFonts w:ascii="Browallia New" w:hAnsi="Browallia New" w:cs="Browallia New"/>
          <w:sz w:val="28"/>
          <w:szCs w:val="28"/>
        </w:rPr>
        <w:t>100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ของบริษัทดับบลิวซีไอ โฮลด</w:t>
      </w:r>
      <w:proofErr w:type="spellStart"/>
      <w:r w:rsidRPr="00CF3114">
        <w:rPr>
          <w:rFonts w:ascii="Browallia New" w:hAnsi="Browallia New" w:cs="Browallia New" w:hint="cs"/>
          <w:sz w:val="28"/>
          <w:szCs w:val="28"/>
          <w:cs/>
        </w:rPr>
        <w:t>ิ้ง</w:t>
      </w:r>
      <w:proofErr w:type="spellEnd"/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จำกัด (มหาชน)</w:t>
      </w:r>
      <w:r w:rsidRPr="00CF3114">
        <w:rPr>
          <w:rFonts w:ascii="Browallia New" w:hAnsi="Browallia New" w:cs="Browallia New"/>
          <w:sz w:val="28"/>
          <w:szCs w:val="28"/>
        </w:rPr>
        <w:t>)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คิดเป็นเงินจำนวน</w:t>
      </w:r>
      <w:r w:rsidRPr="00CF3114">
        <w:rPr>
          <w:rFonts w:ascii="Browallia New" w:hAnsi="Browallia New" w:cs="Browallia New"/>
          <w:sz w:val="28"/>
          <w:szCs w:val="28"/>
        </w:rPr>
        <w:t xml:space="preserve"> 450.89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ล้านบาท เพื่อใช้ในการเปรียบเทียบกับมูลค่าตามบัญชีของสินทรัพย์ (เครื่องหมายการค้า)</w:t>
      </w:r>
    </w:p>
    <w:p w14:paraId="43D2B76C" w14:textId="77777777" w:rsidR="00D72DCE" w:rsidRPr="00C837F8" w:rsidRDefault="00D72DCE" w:rsidP="00D72DCE">
      <w:pPr>
        <w:rPr>
          <w:rFonts w:ascii="Browallia New" w:hAnsi="Browallia New" w:cs="Browallia New"/>
          <w:sz w:val="28"/>
          <w:szCs w:val="28"/>
          <w:cs/>
        </w:rPr>
      </w:pPr>
    </w:p>
    <w:p w14:paraId="1A62D7F5" w14:textId="1D4427E2" w:rsidR="00D72DCE" w:rsidRPr="00CF3114" w:rsidRDefault="00D72DCE" w:rsidP="00D72DCE">
      <w:pPr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อย่างไรก็ตาม แผนการซื้อขายที่ดินพร้อมสิ่งปลูกสร้างดังกล่าวถูกยกเลิกในระหว่างงวด อีกทั้งบริษัทย่อยทางอ้อมอยู่ระหว่างการยื่นคำร้องขอฟื้นฟูกิจการ บริษัทไม่สามารถประมาณมูลค่าที่คาดว่าจะได้รับคืนได้อย่างน่าเชื่อถือ </w:t>
      </w:r>
      <w:r w:rsidR="00C837F8">
        <w:rPr>
          <w:rFonts w:ascii="Browallia New" w:hAnsi="Browallia New" w:cs="Browallia New"/>
          <w:sz w:val="28"/>
          <w:szCs w:val="28"/>
        </w:rPr>
        <w:t xml:space="preserve">      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จึงพิจารณาตั้งค่าเผื่อการด้อยค่าของเครื่องหมายการค้าเต็มจำนวน</w:t>
      </w:r>
      <w:r w:rsidR="00FB1B33" w:rsidRPr="00CF3114">
        <w:rPr>
          <w:rFonts w:ascii="Browallia New" w:hAnsi="Browallia New" w:cs="Browallia New" w:hint="cs"/>
          <w:sz w:val="28"/>
          <w:szCs w:val="28"/>
          <w:cs/>
        </w:rPr>
        <w:t>ในงบการเงินรวม</w:t>
      </w:r>
    </w:p>
    <w:p w14:paraId="33F49C29" w14:textId="38E9D94B" w:rsidR="00212293" w:rsidRPr="00CF3114" w:rsidRDefault="00212293" w:rsidP="00D72DCE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0A14BD00" w14:textId="77777777" w:rsidR="00EE21F4" w:rsidRPr="002009ED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09E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เงินกู้ยืมระยะสั้นจากสถาบันการเงิน</w:t>
      </w:r>
      <w:r w:rsidR="00B91C02" w:rsidRPr="002009E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7ADAD7BD" w14:textId="77777777" w:rsidR="00233A8E" w:rsidRPr="002009ED" w:rsidRDefault="00233A8E" w:rsidP="00233A8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98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337"/>
        <w:gridCol w:w="142"/>
        <w:gridCol w:w="1149"/>
        <w:gridCol w:w="124"/>
        <w:gridCol w:w="1152"/>
        <w:gridCol w:w="99"/>
        <w:gridCol w:w="1161"/>
        <w:gridCol w:w="108"/>
        <w:gridCol w:w="1158"/>
      </w:tblGrid>
      <w:tr w:rsidR="009E3A13" w:rsidRPr="00CF3114" w14:paraId="036E0E5A" w14:textId="77777777" w:rsidTr="00912B54">
        <w:trPr>
          <w:cantSplit/>
          <w:trHeight w:val="20"/>
        </w:trPr>
        <w:tc>
          <w:tcPr>
            <w:tcW w:w="2768" w:type="dxa"/>
          </w:tcPr>
          <w:p w14:paraId="1142F1D9" w14:textId="77777777" w:rsidR="009E3A13" w:rsidRPr="00CF3114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</w:p>
        </w:tc>
        <w:tc>
          <w:tcPr>
            <w:tcW w:w="1337" w:type="dxa"/>
            <w:tcBorders>
              <w:left w:val="nil"/>
            </w:tcBorders>
          </w:tcPr>
          <w:p w14:paraId="372FB8A1" w14:textId="77777777" w:rsidR="009E3A13" w:rsidRPr="00CF3114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032B3A0" w14:textId="77777777" w:rsidR="009E3A13" w:rsidRPr="00CF3114" w:rsidRDefault="009E3A13" w:rsidP="00A966D1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</w:tcPr>
          <w:p w14:paraId="5044D711" w14:textId="10628FC8" w:rsidR="009E3A13" w:rsidRPr="00CF3114" w:rsidRDefault="009E3A13" w:rsidP="00E11697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CF3114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14:paraId="799FD2FC" w14:textId="77777777" w:rsidR="009E3A13" w:rsidRPr="00CF3114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พันบาท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E3A13" w:rsidRPr="00CF3114" w14:paraId="3EAA9E60" w14:textId="77777777" w:rsidTr="00912B54">
        <w:trPr>
          <w:cantSplit/>
          <w:trHeight w:val="20"/>
        </w:trPr>
        <w:tc>
          <w:tcPr>
            <w:tcW w:w="2768" w:type="dxa"/>
          </w:tcPr>
          <w:p w14:paraId="30294F77" w14:textId="77777777" w:rsidR="009E3A13" w:rsidRPr="00CF3114" w:rsidRDefault="009E3A13" w:rsidP="00E11697">
            <w:pPr>
              <w:spacing w:line="240" w:lineRule="auto"/>
              <w:ind w:left="1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</w:tcBorders>
          </w:tcPr>
          <w:p w14:paraId="006FD36F" w14:textId="36AE0C9A" w:rsidR="009E3A13" w:rsidRPr="00CF3114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C750CE3" w14:textId="77777777" w:rsidR="009E3A13" w:rsidRPr="00CF3114" w:rsidRDefault="009E3A13" w:rsidP="00A966D1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CF3114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CF3114" w:rsidRDefault="009E3A13" w:rsidP="00E1169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CF3114" w:rsidRDefault="009E3A13" w:rsidP="00E11697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15230" w:rsidRPr="00CF3114" w14:paraId="3D7C07F8" w14:textId="77777777" w:rsidTr="00912B54">
        <w:trPr>
          <w:cantSplit/>
          <w:trHeight w:val="20"/>
        </w:trPr>
        <w:tc>
          <w:tcPr>
            <w:tcW w:w="2768" w:type="dxa"/>
          </w:tcPr>
          <w:p w14:paraId="328AA424" w14:textId="77777777" w:rsidR="00615230" w:rsidRPr="00CF3114" w:rsidRDefault="00615230" w:rsidP="00615230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left w:val="nil"/>
              <w:bottom w:val="single" w:sz="4" w:space="0" w:color="auto"/>
            </w:tcBorders>
          </w:tcPr>
          <w:p w14:paraId="0CE2996B" w14:textId="25253658" w:rsidR="00615230" w:rsidRPr="00CF3114" w:rsidRDefault="00615230" w:rsidP="00912B54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615230" w:rsidRPr="00CF3114" w:rsidRDefault="00615230" w:rsidP="00912B54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2CFF3596" w14:textId="77777777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FCD1A56" w14:textId="77777777" w:rsidR="00615230" w:rsidRPr="00CF3114" w:rsidRDefault="00615230" w:rsidP="00615230">
            <w:pPr>
              <w:spacing w:line="240" w:lineRule="auto"/>
              <w:ind w:left="11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06B8398A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31 </w:t>
            </w:r>
            <w:proofErr w:type="gramStart"/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มีนาคม 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  <w:proofErr w:type="gramEnd"/>
          </w:p>
        </w:tc>
        <w:tc>
          <w:tcPr>
            <w:tcW w:w="124" w:type="dxa"/>
            <w:tcBorders>
              <w:top w:val="single" w:sz="4" w:space="0" w:color="auto"/>
            </w:tcBorders>
            <w:vAlign w:val="bottom"/>
          </w:tcPr>
          <w:p w14:paraId="0792457C" w14:textId="77777777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42AFECCD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99" w:type="dxa"/>
            <w:vAlign w:val="bottom"/>
          </w:tcPr>
          <w:p w14:paraId="034AC31D" w14:textId="77777777" w:rsidR="00615230" w:rsidRPr="00CF3114" w:rsidRDefault="00615230" w:rsidP="00615230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38B24857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        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F2EDF0E" w14:textId="77777777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0AE6A476" w:rsidR="00615230" w:rsidRPr="00CF3114" w:rsidRDefault="00615230" w:rsidP="00615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2</w:t>
            </w:r>
          </w:p>
        </w:tc>
      </w:tr>
      <w:tr w:rsidR="009E3A13" w:rsidRPr="00CF3114" w14:paraId="3D96680A" w14:textId="77777777" w:rsidTr="00912B54">
        <w:trPr>
          <w:cantSplit/>
          <w:trHeight w:val="20"/>
        </w:trPr>
        <w:tc>
          <w:tcPr>
            <w:tcW w:w="2768" w:type="dxa"/>
          </w:tcPr>
          <w:p w14:paraId="5A4A997F" w14:textId="77777777" w:rsidR="009E3A13" w:rsidRPr="00CF3114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CF3114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20A0600" w14:textId="77777777" w:rsidR="009E3A13" w:rsidRPr="00CF3114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CF3114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" w:type="dxa"/>
            <w:vAlign w:val="bottom"/>
          </w:tcPr>
          <w:p w14:paraId="51FE8C1C" w14:textId="77777777" w:rsidR="009E3A13" w:rsidRPr="00CF3114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2D51EB02" w14:textId="77777777" w:rsidR="009E3A13" w:rsidRPr="00CF3114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CF3114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47AB79DB" w14:textId="77777777" w:rsidR="009E3A13" w:rsidRPr="00CF3114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8" w:type="dxa"/>
            <w:shd w:val="clear" w:color="auto" w:fill="auto"/>
          </w:tcPr>
          <w:p w14:paraId="186EA3C6" w14:textId="77777777" w:rsidR="009E3A13" w:rsidRPr="00CF3114" w:rsidRDefault="009E3A13" w:rsidP="00E11697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78D94E8" w14:textId="77777777" w:rsidR="009E3A13" w:rsidRPr="00CF3114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1695A" w:rsidRPr="00CF3114" w14:paraId="7B9D9D3B" w14:textId="77777777" w:rsidTr="00912B54">
        <w:trPr>
          <w:cantSplit/>
          <w:trHeight w:val="20"/>
        </w:trPr>
        <w:tc>
          <w:tcPr>
            <w:tcW w:w="2768" w:type="dxa"/>
          </w:tcPr>
          <w:p w14:paraId="042F1586" w14:textId="291ECF4A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7" w:type="dxa"/>
            <w:tcBorders>
              <w:left w:val="nil"/>
            </w:tcBorders>
          </w:tcPr>
          <w:p w14:paraId="1D596929" w14:textId="00EE3FFD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0A240C33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09EA6A6B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11,231</w:t>
            </w:r>
          </w:p>
        </w:tc>
        <w:tc>
          <w:tcPr>
            <w:tcW w:w="124" w:type="dxa"/>
            <w:vAlign w:val="bottom"/>
          </w:tcPr>
          <w:p w14:paraId="7FB4148F" w14:textId="77777777" w:rsidR="0071695A" w:rsidRPr="00CF3114" w:rsidRDefault="0071695A" w:rsidP="0071695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</w:tcPr>
          <w:p w14:paraId="3A85B1D1" w14:textId="6F04BA7F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1,492</w:t>
            </w:r>
          </w:p>
        </w:tc>
        <w:tc>
          <w:tcPr>
            <w:tcW w:w="99" w:type="dxa"/>
            <w:vAlign w:val="bottom"/>
          </w:tcPr>
          <w:p w14:paraId="36036489" w14:textId="77777777" w:rsidR="0071695A" w:rsidRPr="00CF3114" w:rsidRDefault="0071695A" w:rsidP="0071695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3B34ABCB" w14:textId="25D660B1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9,370</w:t>
            </w:r>
          </w:p>
        </w:tc>
        <w:tc>
          <w:tcPr>
            <w:tcW w:w="108" w:type="dxa"/>
            <w:shd w:val="clear" w:color="auto" w:fill="auto"/>
          </w:tcPr>
          <w:p w14:paraId="6EAF6448" w14:textId="77777777" w:rsidR="0071695A" w:rsidRPr="00CF3114" w:rsidRDefault="0071695A" w:rsidP="0071695A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59A720AE" w14:textId="081845F4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1695A" w:rsidRPr="00CF3114" w14:paraId="5137BF85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4E2226B7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Style w:val="PageNumber"/>
                <w:rFonts w:ascii="Browallia New" w:hAnsi="Browallia New" w:cs="Browallia New"/>
                <w:sz w:val="28"/>
                <w:szCs w:val="28"/>
                <w:cs/>
              </w:rPr>
              <w:t>ต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70004B6" w14:textId="0734D87A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C733359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0F342794" w14:textId="01B412D6" w:rsidR="0071695A" w:rsidRPr="00CF3114" w:rsidRDefault="002A6FC4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</w:rPr>
              <w:t>0,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24" w:type="dxa"/>
          </w:tcPr>
          <w:p w14:paraId="5EDF1E39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0975929" w14:textId="23738210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10,000</w:t>
            </w:r>
          </w:p>
        </w:tc>
        <w:tc>
          <w:tcPr>
            <w:tcW w:w="99" w:type="dxa"/>
          </w:tcPr>
          <w:p w14:paraId="39443550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</w:tcPr>
          <w:p w14:paraId="08BE197B" w14:textId="7E2EA469" w:rsidR="0071695A" w:rsidRPr="00CF3114" w:rsidRDefault="0071695A" w:rsidP="0071695A">
            <w:pPr>
              <w:tabs>
                <w:tab w:val="left" w:pos="810"/>
              </w:tabs>
              <w:spacing w:line="240" w:lineRule="auto"/>
              <w:ind w:right="12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FE427DF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DA8BF2" w14:textId="264065C1" w:rsidR="0071695A" w:rsidRPr="00CF3114" w:rsidRDefault="0071695A" w:rsidP="0071695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1695A" w:rsidRPr="00CF3114" w14:paraId="3822F94E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62BB2DDA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รั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สต์รี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4D9811CC" w14:textId="757F2A05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FCEF9E3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27461391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463,983</w:t>
            </w:r>
          </w:p>
        </w:tc>
        <w:tc>
          <w:tcPr>
            <w:tcW w:w="124" w:type="dxa"/>
          </w:tcPr>
          <w:p w14:paraId="0664DB59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63F9AAE" w14:textId="21517742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500,681</w:t>
            </w:r>
          </w:p>
        </w:tc>
        <w:tc>
          <w:tcPr>
            <w:tcW w:w="99" w:type="dxa"/>
          </w:tcPr>
          <w:p w14:paraId="311DEBA4" w14:textId="77777777" w:rsidR="0071695A" w:rsidRPr="00CF3114" w:rsidRDefault="0071695A" w:rsidP="007169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3E5B1AA" w14:textId="584888AC" w:rsidR="0071695A" w:rsidRPr="00CF3114" w:rsidRDefault="0071695A" w:rsidP="0071695A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382,469</w:t>
            </w:r>
          </w:p>
        </w:tc>
        <w:tc>
          <w:tcPr>
            <w:tcW w:w="108" w:type="dxa"/>
            <w:shd w:val="clear" w:color="auto" w:fill="auto"/>
          </w:tcPr>
          <w:p w14:paraId="7DDDC4B5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FD060EB" w14:textId="0F8C54DD" w:rsidR="0071695A" w:rsidRPr="00CF3114" w:rsidRDefault="0071695A" w:rsidP="0071695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413,103</w:t>
            </w:r>
          </w:p>
        </w:tc>
      </w:tr>
      <w:tr w:rsidR="0071695A" w:rsidRPr="00CF3114" w14:paraId="499346C2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0C2E853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31AF5B8F" w14:textId="177897B6" w:rsidR="0071695A" w:rsidRPr="00CF3114" w:rsidRDefault="002A6FC4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547960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3DB71A" w14:textId="77777777" w:rsidR="0071695A" w:rsidRPr="00CF3114" w:rsidRDefault="0071695A" w:rsidP="0071695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</w:tcPr>
          <w:p w14:paraId="40577A77" w14:textId="08F0B6C6" w:rsidR="0071695A" w:rsidRPr="00CF3114" w:rsidRDefault="00F257F2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310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</w:rPr>
              <w:t>,1</w:t>
            </w:r>
            <w:r w:rsidR="00462155" w:rsidRPr="00CF3114">
              <w:rPr>
                <w:rFonts w:ascii="Browallia New" w:hAnsi="Browallia New" w:cs="Browallia New"/>
                <w:sz w:val="28"/>
                <w:szCs w:val="28"/>
              </w:rPr>
              <w:t>55</w:t>
            </w:r>
          </w:p>
        </w:tc>
        <w:tc>
          <w:tcPr>
            <w:tcW w:w="124" w:type="dxa"/>
          </w:tcPr>
          <w:p w14:paraId="7701F78D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182D1A3" w14:textId="4D58D17A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   308,853</w:t>
            </w:r>
          </w:p>
        </w:tc>
        <w:tc>
          <w:tcPr>
            <w:tcW w:w="99" w:type="dxa"/>
          </w:tcPr>
          <w:p w14:paraId="32B125F8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10A6712" w14:textId="46BB346E" w:rsidR="0071695A" w:rsidRPr="00CF3114" w:rsidRDefault="002F1D45" w:rsidP="0071695A">
            <w:pPr>
              <w:tabs>
                <w:tab w:val="left" w:pos="770"/>
              </w:tabs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8E1D05" w:rsidRPr="00CF3114">
              <w:rPr>
                <w:rFonts w:ascii="Browallia New" w:hAnsi="Browallia New" w:cs="Browallia New"/>
                <w:sz w:val="28"/>
                <w:szCs w:val="28"/>
              </w:rPr>
              <w:t>,011</w:t>
            </w:r>
          </w:p>
        </w:tc>
        <w:tc>
          <w:tcPr>
            <w:tcW w:w="108" w:type="dxa"/>
            <w:shd w:val="clear" w:color="auto" w:fill="auto"/>
          </w:tcPr>
          <w:p w14:paraId="1720FE6D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7CD49C0" w14:textId="15A05B29" w:rsidR="0071695A" w:rsidRPr="00CF3114" w:rsidRDefault="0071695A" w:rsidP="0071695A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71695A" w:rsidRPr="00CF3114" w14:paraId="7AF21344" w14:textId="77777777" w:rsidTr="00912B54">
        <w:trPr>
          <w:cantSplit/>
          <w:trHeight w:val="20"/>
        </w:trPr>
        <w:tc>
          <w:tcPr>
            <w:tcW w:w="2768" w:type="dxa"/>
            <w:vAlign w:val="bottom"/>
          </w:tcPr>
          <w:p w14:paraId="320E4B8E" w14:textId="77777777" w:rsidR="0071695A" w:rsidRPr="00CF3114" w:rsidRDefault="0071695A" w:rsidP="0071695A">
            <w:pPr>
              <w:pStyle w:val="Heading7"/>
              <w:ind w:left="294"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37" w:type="dxa"/>
            <w:tcBorders>
              <w:left w:val="nil"/>
            </w:tcBorders>
            <w:vAlign w:val="bottom"/>
          </w:tcPr>
          <w:p w14:paraId="5577FC63" w14:textId="77777777" w:rsidR="0071695A" w:rsidRPr="00CF3114" w:rsidRDefault="0071695A" w:rsidP="0071695A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366C3B1" w14:textId="77777777" w:rsidR="0071695A" w:rsidRPr="00CF3114" w:rsidRDefault="0071695A" w:rsidP="0071695A">
            <w:pPr>
              <w:pStyle w:val="Heading7"/>
              <w:ind w:firstLine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56093" w14:textId="55728E1F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795,369</w:t>
            </w:r>
          </w:p>
        </w:tc>
        <w:tc>
          <w:tcPr>
            <w:tcW w:w="124" w:type="dxa"/>
          </w:tcPr>
          <w:p w14:paraId="5706C702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3A0D8F3D" w14:textId="63691F7E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 821,026</w:t>
            </w:r>
          </w:p>
        </w:tc>
        <w:tc>
          <w:tcPr>
            <w:tcW w:w="99" w:type="dxa"/>
          </w:tcPr>
          <w:p w14:paraId="353CE623" w14:textId="77777777" w:rsidR="0071695A" w:rsidRPr="00CF3114" w:rsidRDefault="0071695A" w:rsidP="0071695A">
            <w:pPr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C55916C" w14:textId="19479412" w:rsidR="0071695A" w:rsidRPr="00CF3114" w:rsidRDefault="008E1D05" w:rsidP="0071695A">
            <w:pPr>
              <w:spacing w:line="240" w:lineRule="auto"/>
              <w:ind w:right="10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71695A" w:rsidRPr="00CF3114">
              <w:rPr>
                <w:rFonts w:ascii="Browallia New" w:hAnsi="Browallia New" w:cs="Browallia New"/>
                <w:sz w:val="28"/>
                <w:szCs w:val="28"/>
              </w:rPr>
              <w:t>,8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50</w:t>
            </w:r>
          </w:p>
        </w:tc>
        <w:tc>
          <w:tcPr>
            <w:tcW w:w="108" w:type="dxa"/>
            <w:shd w:val="clear" w:color="auto" w:fill="auto"/>
          </w:tcPr>
          <w:p w14:paraId="79B8CBB9" w14:textId="77777777" w:rsidR="0071695A" w:rsidRPr="00CF3114" w:rsidRDefault="0071695A" w:rsidP="00716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16C8333" w14:textId="43D5E233" w:rsidR="0071695A" w:rsidRPr="00CF3114" w:rsidRDefault="0071695A" w:rsidP="0071695A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413,103</w:t>
            </w:r>
          </w:p>
        </w:tc>
      </w:tr>
    </w:tbl>
    <w:p w14:paraId="33DA0C71" w14:textId="77777777" w:rsidR="009A51CF" w:rsidRPr="00CF3114" w:rsidRDefault="009A51CF" w:rsidP="00E760B8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0154FBE" w14:textId="58159221" w:rsidR="00DC5501" w:rsidRPr="00CF3114" w:rsidRDefault="00DC5501" w:rsidP="004467C0">
      <w:pPr>
        <w:tabs>
          <w:tab w:val="clear" w:pos="454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ในระหว่างปี </w:t>
      </w:r>
      <w:r w:rsidRPr="00CF3114">
        <w:rPr>
          <w:rFonts w:ascii="Browallia New" w:hAnsi="Browallia New" w:cs="Browallia New"/>
          <w:sz w:val="28"/>
          <w:szCs w:val="28"/>
        </w:rPr>
        <w:t>2560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355.0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ล้านบาท ต่อมาภายหลังบริษัทหลักทรัพย์จัดการกองทุนดังกล่าวได้ฟ้องร้องให้ชำระหนี้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255.0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</w:p>
    <w:p w14:paraId="7CA12D6C" w14:textId="77777777" w:rsidR="00DC5501" w:rsidRPr="00CF3114" w:rsidRDefault="00DC5501" w:rsidP="00DC550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3B6969C" w14:textId="377B63BE" w:rsidR="00DC5501" w:rsidRPr="00CF3114" w:rsidRDefault="00DC5501" w:rsidP="00C51F5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</w:t>
      </w:r>
      <w:r w:rsidR="00393CE5" w:rsidRPr="00CF3114">
        <w:rPr>
          <w:rFonts w:ascii="Browallia New" w:hAnsi="Browallia New" w:cs="Browallia New" w:hint="cs"/>
          <w:sz w:val="28"/>
          <w:szCs w:val="28"/>
          <w:cs/>
        </w:rPr>
        <w:t>ระหว่างปี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="00FB69DC" w:rsidRPr="00CF3114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FB69DC"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Pr="00CF3114">
        <w:rPr>
          <w:rFonts w:ascii="Browallia New" w:hAnsi="Browallia New" w:cs="Browallia New"/>
          <w:sz w:val="28"/>
          <w:szCs w:val="28"/>
          <w:cs/>
        </w:rPr>
        <w:t>ศาลอุทธรณ์พิพากษาให้บริษัทย่อยชำระหนี้จำนวน</w:t>
      </w:r>
      <w:r w:rsidR="00202FF6" w:rsidRPr="00CF3114"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CF3114">
        <w:rPr>
          <w:rFonts w:ascii="Browallia New" w:hAnsi="Browallia New" w:cs="Browallia New"/>
          <w:sz w:val="28"/>
          <w:szCs w:val="28"/>
          <w:cs/>
        </w:rPr>
        <w:t>พร้อมดอกเบี้ย</w:t>
      </w:r>
    </w:p>
    <w:p w14:paraId="13AE509C" w14:textId="77777777" w:rsidR="005E6E4C" w:rsidRPr="00CF3114" w:rsidRDefault="005E6E4C" w:rsidP="00C51F5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58A5FDD8" w14:textId="5A5B06CA" w:rsidR="00DD0577" w:rsidRPr="00CF3114" w:rsidRDefault="00202FF6" w:rsidP="009B7E3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ในระหว่าง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ศาล</w:t>
      </w:r>
      <w:r w:rsidR="00DF2234" w:rsidRPr="00CF3114">
        <w:rPr>
          <w:rFonts w:ascii="Browallia New" w:hAnsi="Browallia New" w:cs="Browallia New" w:hint="cs"/>
          <w:sz w:val="28"/>
          <w:szCs w:val="28"/>
          <w:cs/>
        </w:rPr>
        <w:t>ได้อายัดบัญชีเงินฝากธนาคารและลูกหนี้การค้าของบริษัท</w:t>
      </w:r>
      <w:r w:rsidR="000B16B8" w:rsidRPr="00CF3114">
        <w:rPr>
          <w:rFonts w:ascii="Browallia New" w:hAnsi="Browallia New" w:cs="Browallia New" w:hint="cs"/>
          <w:sz w:val="28"/>
          <w:szCs w:val="28"/>
          <w:cs/>
        </w:rPr>
        <w:t>ไว้กับกรมบังคับคดี โดยจำนวนเงินบางส่วน</w:t>
      </w:r>
      <w:r w:rsidR="00FA7FF1" w:rsidRPr="00CF3114">
        <w:rPr>
          <w:rFonts w:ascii="Browallia New" w:hAnsi="Browallia New" w:cs="Browallia New" w:hint="cs"/>
          <w:sz w:val="28"/>
          <w:szCs w:val="28"/>
          <w:cs/>
        </w:rPr>
        <w:t>ถูกนำส่งให้กับบริษัทหลักทรัพย์</w:t>
      </w:r>
      <w:r w:rsidR="00A90DEC" w:rsidRPr="00CF3114">
        <w:rPr>
          <w:rFonts w:ascii="Browallia New" w:hAnsi="Browallia New" w:cs="Browallia New" w:hint="cs"/>
          <w:sz w:val="28"/>
          <w:szCs w:val="28"/>
          <w:cs/>
        </w:rPr>
        <w:t>จัดการกองทุนแล้ว</w:t>
      </w:r>
    </w:p>
    <w:p w14:paraId="1B4B95DB" w14:textId="77777777" w:rsidR="00DD0577" w:rsidRPr="00CF3114" w:rsidRDefault="00DD0577" w:rsidP="005928C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897283" w14:textId="479D3B15" w:rsidR="00E070E6" w:rsidRPr="00CF3114" w:rsidRDefault="00E070E6" w:rsidP="009B7E36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30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เมษายน </w:t>
      </w:r>
      <w:r w:rsidRPr="00CF3114">
        <w:rPr>
          <w:rFonts w:ascii="Browallia New" w:hAnsi="Browallia New" w:cs="Browallia New"/>
          <w:sz w:val="28"/>
          <w:szCs w:val="28"/>
        </w:rPr>
        <w:t>2563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ดังกล่าวเพื่อชำระหนี้ที่บริษัทมีภาระผูกพัน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เป็นเงินต้นและดอกเบี้ยจำนวน </w:t>
      </w:r>
      <w:r w:rsidRPr="00CF3114">
        <w:rPr>
          <w:rFonts w:ascii="Browallia New" w:hAnsi="Browallia New" w:cs="Browallia New"/>
          <w:sz w:val="28"/>
          <w:szCs w:val="28"/>
        </w:rPr>
        <w:t>19</w:t>
      </w:r>
      <w:r w:rsidR="00233386" w:rsidRPr="00CF3114">
        <w:rPr>
          <w:rFonts w:ascii="Browallia New" w:hAnsi="Browallia New" w:cs="Browallia New"/>
          <w:sz w:val="28"/>
          <w:szCs w:val="28"/>
        </w:rPr>
        <w:t>9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CF3114">
        <w:rPr>
          <w:rFonts w:ascii="Browallia New" w:hAnsi="Browallia New" w:cs="Browallia New"/>
          <w:sz w:val="28"/>
          <w:szCs w:val="28"/>
        </w:rPr>
        <w:t>25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งวด งวดที่ </w:t>
      </w:r>
      <w:r w:rsidRPr="00CF3114">
        <w:rPr>
          <w:rFonts w:ascii="Browallia New" w:hAnsi="Browallia New" w:cs="Browallia New"/>
          <w:sz w:val="28"/>
          <w:szCs w:val="28"/>
        </w:rPr>
        <w:t>1 - 9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จ่ายชำระงวดละ </w:t>
      </w:r>
      <w:r w:rsidRPr="00CF3114">
        <w:rPr>
          <w:rFonts w:ascii="Browallia New" w:hAnsi="Browallia New" w:cs="Browallia New"/>
          <w:sz w:val="28"/>
          <w:szCs w:val="28"/>
        </w:rPr>
        <w:t>6.7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งวดที่ </w:t>
      </w:r>
      <w:r w:rsidRPr="00CF3114">
        <w:rPr>
          <w:rFonts w:ascii="Browallia New" w:hAnsi="Browallia New" w:cs="Browallia New"/>
          <w:sz w:val="28"/>
          <w:szCs w:val="28"/>
        </w:rPr>
        <w:t>10 - 24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จ่ายงวดละ </w:t>
      </w:r>
      <w:r w:rsidRPr="00CF3114">
        <w:rPr>
          <w:rFonts w:ascii="Browallia New" w:hAnsi="Browallia New" w:cs="Browallia New"/>
          <w:sz w:val="28"/>
          <w:szCs w:val="28"/>
        </w:rPr>
        <w:t>10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</w:t>
      </w:r>
      <w:r w:rsidRPr="00CF3114">
        <w:rPr>
          <w:rFonts w:ascii="Browallia New" w:hAnsi="Browallia New" w:cs="Browallia New"/>
          <w:sz w:val="28"/>
          <w:szCs w:val="28"/>
          <w:cs/>
        </w:rPr>
        <w:t>เงินต้นพร้อมดอกเบี้ยส่วนที่เหลือทั้งจำนวน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งวดสุดท้าย ภายในวันที่ </w:t>
      </w:r>
      <w:r w:rsidRPr="00CF3114">
        <w:rPr>
          <w:rFonts w:ascii="Browallia New" w:hAnsi="Browallia New" w:cs="Browallia New"/>
          <w:sz w:val="28"/>
          <w:szCs w:val="28"/>
        </w:rPr>
        <w:t>30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เมษายน </w:t>
      </w:r>
      <w:r w:rsidRPr="00CF3114">
        <w:rPr>
          <w:rFonts w:ascii="Browallia New" w:hAnsi="Browallia New" w:cs="Browallia New"/>
          <w:sz w:val="28"/>
          <w:szCs w:val="28"/>
        </w:rPr>
        <w:t>2565</w:t>
      </w:r>
    </w:p>
    <w:p w14:paraId="16446BCD" w14:textId="77777777" w:rsidR="00DC5501" w:rsidRPr="00CF3114" w:rsidRDefault="00DC5501" w:rsidP="00DC550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68EE02" w14:textId="26860B68" w:rsidR="00784A47" w:rsidRPr="00CF3114" w:rsidRDefault="00DC5501" w:rsidP="00F156C1">
      <w:pPr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นอกจากนี้ บริษัทย่อยได้อยู่ระหว่างเจรจาเพื่อชำระหนี้ส่วนที่เหลืออีกจำนวน</w:t>
      </w:r>
      <w:r w:rsidRPr="00CF3114">
        <w:rPr>
          <w:rFonts w:ascii="Browallia New" w:hAnsi="Browallia New" w:cs="Browallia New"/>
          <w:sz w:val="28"/>
          <w:szCs w:val="28"/>
        </w:rPr>
        <w:t xml:space="preserve"> 100.0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 กับบริษัทหลักทรัพย์จัดการกองทุนดังกล่าว</w:t>
      </w:r>
    </w:p>
    <w:p w14:paraId="7A2E35DF" w14:textId="77777777" w:rsidR="004A5904" w:rsidRPr="00CF3114" w:rsidRDefault="004A5904" w:rsidP="00DA58D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EE7A62" w14:textId="77777777" w:rsidR="004B2879" w:rsidRPr="002009ED" w:rsidRDefault="00A968F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09ED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เงินกู้ยืมระยะสั้นจากบุคคลและบริษัทอื่น</w:t>
      </w:r>
    </w:p>
    <w:p w14:paraId="2F182E81" w14:textId="77777777" w:rsidR="004B2879" w:rsidRPr="00CF3114" w:rsidRDefault="004B2879" w:rsidP="004B2879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70728AA" w14:textId="61278216" w:rsidR="00A7491B" w:rsidRPr="00CF3114" w:rsidRDefault="00A968F9" w:rsidP="004A55B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3711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C3711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C3711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C3711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บริษัทย่อยทางอ้อมมีเงินกู้ยืมระยะสั้นกับบุคคลและบริษัทอื่น</w:t>
      </w:r>
      <w:r w:rsidR="00AC6EB2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EA2521" w:rsidRPr="00CF3114">
        <w:rPr>
          <w:rFonts w:ascii="Browallia New" w:hAnsi="Browallia New" w:cs="Browallia New"/>
          <w:sz w:val="28"/>
          <w:szCs w:val="28"/>
          <w:cs/>
        </w:rPr>
        <w:t>รวมเป็น</w:t>
      </w:r>
      <w:r w:rsidR="00EA2521"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เงิน </w:t>
      </w:r>
      <w:r w:rsidR="00B11091" w:rsidRPr="00CF3114">
        <w:rPr>
          <w:rFonts w:ascii="Browallia New" w:hAnsi="Browallia New" w:cs="Browallia New"/>
          <w:color w:val="auto"/>
          <w:sz w:val="28"/>
          <w:szCs w:val="28"/>
        </w:rPr>
        <w:t>16.53</w:t>
      </w:r>
      <w:r w:rsidR="00347149" w:rsidRPr="00CF31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47149"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ล้านบาท         </w:t>
      </w:r>
      <w:r w:rsidR="00EA2521" w:rsidRPr="00CF311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โดยมีอัตราดอกเบี้ยร้อยละ </w:t>
      </w:r>
      <w:r w:rsidR="00710FBE" w:rsidRPr="00CF3114">
        <w:rPr>
          <w:rFonts w:ascii="Browallia New" w:hAnsi="Browallia New" w:cs="Browallia New"/>
          <w:color w:val="auto"/>
          <w:sz w:val="28"/>
          <w:szCs w:val="28"/>
        </w:rPr>
        <w:t xml:space="preserve">6.25 -12.00 </w:t>
      </w:r>
      <w:r w:rsidR="00710FBE" w:rsidRPr="00CF3114">
        <w:rPr>
          <w:rFonts w:ascii="Browallia New" w:hAnsi="Browallia New" w:cs="Browallia New"/>
          <w:color w:val="auto"/>
          <w:sz w:val="28"/>
          <w:szCs w:val="28"/>
          <w:cs/>
        </w:rPr>
        <w:t>ต่อปี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โดยมีกำหนดชำร</w:t>
      </w:r>
      <w:r w:rsidR="00B11091" w:rsidRPr="00CF3114">
        <w:rPr>
          <w:rFonts w:ascii="Browallia New" w:hAnsi="Browallia New" w:cs="Browallia New" w:hint="cs"/>
          <w:color w:val="auto"/>
          <w:sz w:val="28"/>
          <w:szCs w:val="28"/>
          <w:cs/>
        </w:rPr>
        <w:t>ะเมื่อทวงถาม</w:t>
      </w:r>
      <w:r w:rsidRPr="00CF311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</w:p>
    <w:p w14:paraId="253A34E6" w14:textId="161D7EFE" w:rsidR="00060C35" w:rsidRPr="00CF3114" w:rsidRDefault="00060C35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49D8D93" w14:textId="2B4CF5D4" w:rsidR="00C06468" w:rsidRPr="00CF3114" w:rsidRDefault="00C06468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7F8D0C" w14:textId="3252E6B1" w:rsidR="00C06468" w:rsidRPr="00CF3114" w:rsidRDefault="00C06468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168EC45" w14:textId="213CCFFC" w:rsidR="00C06468" w:rsidRPr="00CF3114" w:rsidRDefault="00C06468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03C3E0" w14:textId="6C7E2D3B" w:rsidR="00C06468" w:rsidRPr="00CF3114" w:rsidRDefault="00C06468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120AE7" w14:textId="747DCE5E" w:rsidR="00D714F8" w:rsidRPr="00CF3114" w:rsidRDefault="00D714F8" w:rsidP="00D1207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B7D70B" w14:textId="4C3C2A51" w:rsidR="00610059" w:rsidRPr="002009ED" w:rsidRDefault="0061005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09ED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2F0EC6" w:rsidRPr="002009ED">
        <w:rPr>
          <w:rFonts w:ascii="Browallia New" w:hAnsi="Browallia New" w:cs="Browallia New"/>
          <w:b/>
          <w:bCs/>
          <w:sz w:val="28"/>
          <w:szCs w:val="28"/>
          <w:cs/>
        </w:rPr>
        <w:t>จากสถาบันการเงิน</w:t>
      </w:r>
    </w:p>
    <w:p w14:paraId="619BFB7A" w14:textId="483F1AEC" w:rsidR="008A4192" w:rsidRPr="00CF3114" w:rsidRDefault="008A4192" w:rsidP="00BA2A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EC163FA" w14:textId="281F6C51" w:rsidR="00DA58D6" w:rsidRPr="00CF3114" w:rsidRDefault="008A4192" w:rsidP="00B43ACA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และบริษัทย่อยได้รับจากธนาคารพาณิชย์ในประเทศสองแห่ง</w:t>
      </w:r>
      <w:r w:rsidR="00A24B0F" w:rsidRPr="00CF3114">
        <w:rPr>
          <w:rFonts w:ascii="Browallia New" w:hAnsi="Browallia New" w:cs="Browallia New"/>
          <w:sz w:val="28"/>
          <w:szCs w:val="28"/>
        </w:rPr>
        <w:t xml:space="preserve">      </w:t>
      </w:r>
      <w:r w:rsidRPr="00CF3114">
        <w:rPr>
          <w:rFonts w:ascii="Browallia New" w:hAnsi="Browallia New" w:cs="Browallia New"/>
          <w:sz w:val="28"/>
          <w:szCs w:val="28"/>
          <w:cs/>
        </w:rPr>
        <w:t>โดยมีรายละเอียดดังนี้</w:t>
      </w:r>
    </w:p>
    <w:p w14:paraId="709DDD6B" w14:textId="77777777" w:rsidR="00060C35" w:rsidRPr="00CF3114" w:rsidRDefault="00060C35" w:rsidP="00701896">
      <w:pPr>
        <w:tabs>
          <w:tab w:val="left" w:pos="426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9157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34"/>
        <w:gridCol w:w="992"/>
        <w:gridCol w:w="1134"/>
        <w:gridCol w:w="942"/>
        <w:gridCol w:w="7"/>
        <w:gridCol w:w="18"/>
      </w:tblGrid>
      <w:tr w:rsidR="00E558D4" w:rsidRPr="00CF3114" w14:paraId="6A9454DA" w14:textId="77777777" w:rsidTr="0059192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32B797F8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484DC53B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558D4" w:rsidRPr="00CF3114" w14:paraId="5878E941" w14:textId="77777777" w:rsidTr="00591924">
        <w:trPr>
          <w:gridAfter w:val="2"/>
          <w:wAfter w:w="25" w:type="dxa"/>
        </w:trPr>
        <w:tc>
          <w:tcPr>
            <w:tcW w:w="2804" w:type="dxa"/>
            <w:shd w:val="clear" w:color="auto" w:fill="auto"/>
          </w:tcPr>
          <w:p w14:paraId="57882907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28" w:type="dxa"/>
            <w:gridSpan w:val="6"/>
            <w:shd w:val="clear" w:color="auto" w:fill="auto"/>
          </w:tcPr>
          <w:p w14:paraId="1D9AD8B9" w14:textId="2C4B86D0" w:rsidR="00E558D4" w:rsidRPr="00CF3114" w:rsidRDefault="003345F2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="004657F8"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มีนาคม</w:t>
            </w:r>
            <w:r w:rsidR="004657F8" w:rsidRPr="00CF3114">
              <w:rPr>
                <w:rFonts w:ascii="Browallia New" w:hAnsi="Browallia New" w:cs="Browallia New"/>
                <w:sz w:val="24"/>
                <w:szCs w:val="24"/>
              </w:rPr>
              <w:t xml:space="preserve"> 2563</w:t>
            </w:r>
          </w:p>
        </w:tc>
      </w:tr>
      <w:tr w:rsidR="00E558D4" w:rsidRPr="00CF3114" w14:paraId="68BCBC13" w14:textId="77777777" w:rsidTr="00C07FC1">
        <w:trPr>
          <w:gridAfter w:val="1"/>
          <w:wAfter w:w="18" w:type="dxa"/>
        </w:trPr>
        <w:tc>
          <w:tcPr>
            <w:tcW w:w="2804" w:type="dxa"/>
            <w:shd w:val="clear" w:color="auto" w:fill="auto"/>
          </w:tcPr>
          <w:p w14:paraId="3199375C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DED889B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75" w:type="dxa"/>
            <w:gridSpan w:val="4"/>
            <w:shd w:val="clear" w:color="auto" w:fill="auto"/>
          </w:tcPr>
          <w:p w14:paraId="7C9E8762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A5E50" w:rsidRPr="00CF3114" w14:paraId="0528AD90" w14:textId="77777777" w:rsidTr="00C07FC1">
        <w:tc>
          <w:tcPr>
            <w:tcW w:w="2804" w:type="dxa"/>
            <w:shd w:val="clear" w:color="auto" w:fill="auto"/>
          </w:tcPr>
          <w:p w14:paraId="2B882050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4C56C2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A92512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000027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E558D4" w:rsidRPr="00CF3114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</w:t>
            </w:r>
            <w:r w:rsidR="00E003BC" w:rsidRPr="00CF3114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</w:p>
          <w:p w14:paraId="1F6F68FE" w14:textId="77777777" w:rsidR="00E558D4" w:rsidRPr="00CF3114" w:rsidRDefault="00E558D4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34" w:type="dxa"/>
            <w:shd w:val="clear" w:color="auto" w:fill="auto"/>
          </w:tcPr>
          <w:p w14:paraId="101B8E01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C23698C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94E7A4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6911C4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DB733B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FFD5F8A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472B90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5F2C05" w14:textId="77777777" w:rsidR="00E558D4" w:rsidRPr="00CF3114" w:rsidRDefault="00E558D4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4A5E50" w:rsidRPr="00CF3114" w14:paraId="2C999CFF" w14:textId="77777777" w:rsidTr="00C07FC1">
        <w:tc>
          <w:tcPr>
            <w:tcW w:w="2804" w:type="dxa"/>
            <w:shd w:val="clear" w:color="auto" w:fill="auto"/>
          </w:tcPr>
          <w:p w14:paraId="04971674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4508E7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35890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197391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97340D8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58B56AB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7" w:type="dxa"/>
            <w:gridSpan w:val="3"/>
            <w:shd w:val="clear" w:color="auto" w:fill="auto"/>
          </w:tcPr>
          <w:p w14:paraId="6D889A70" w14:textId="77777777" w:rsidR="00E558D4" w:rsidRPr="00CF3114" w:rsidRDefault="00E558D4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47B6" w:rsidRPr="00CF3114" w14:paraId="4CE3847B" w14:textId="77777777" w:rsidTr="00C07FC1">
        <w:tc>
          <w:tcPr>
            <w:tcW w:w="2804" w:type="dxa"/>
            <w:shd w:val="clear" w:color="auto" w:fill="auto"/>
          </w:tcPr>
          <w:p w14:paraId="1C28A21A" w14:textId="77777777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5DDF9383" w14:textId="5FFFC19C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274,811</w:t>
            </w:r>
          </w:p>
        </w:tc>
        <w:tc>
          <w:tcPr>
            <w:tcW w:w="1134" w:type="dxa"/>
            <w:shd w:val="clear" w:color="auto" w:fill="auto"/>
          </w:tcPr>
          <w:p w14:paraId="652B0126" w14:textId="0C419F73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(1,805)</w:t>
            </w:r>
          </w:p>
        </w:tc>
        <w:tc>
          <w:tcPr>
            <w:tcW w:w="1134" w:type="dxa"/>
            <w:shd w:val="clear" w:color="auto" w:fill="auto"/>
          </w:tcPr>
          <w:p w14:paraId="3DD7F29C" w14:textId="19EEB290" w:rsidR="00A547B6" w:rsidRPr="00CF3114" w:rsidRDefault="00A547B6" w:rsidP="00A547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273,006</w:t>
            </w:r>
          </w:p>
        </w:tc>
        <w:tc>
          <w:tcPr>
            <w:tcW w:w="992" w:type="dxa"/>
            <w:shd w:val="clear" w:color="auto" w:fill="auto"/>
          </w:tcPr>
          <w:p w14:paraId="2083226A" w14:textId="47DB8A05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274,811</w:t>
            </w:r>
          </w:p>
        </w:tc>
        <w:tc>
          <w:tcPr>
            <w:tcW w:w="1134" w:type="dxa"/>
            <w:shd w:val="clear" w:color="auto" w:fill="auto"/>
          </w:tcPr>
          <w:p w14:paraId="61CC0AE2" w14:textId="4C4AACF8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(1,805)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6BCA59CA" w14:textId="67DA870D" w:rsidR="00A547B6" w:rsidRPr="00CF3114" w:rsidRDefault="00A547B6" w:rsidP="00A547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273,006</w:t>
            </w:r>
          </w:p>
        </w:tc>
      </w:tr>
      <w:tr w:rsidR="00A547B6" w:rsidRPr="00CF3114" w14:paraId="214A312F" w14:textId="77777777" w:rsidTr="000A7EB1">
        <w:tc>
          <w:tcPr>
            <w:tcW w:w="2804" w:type="dxa"/>
            <w:shd w:val="clear" w:color="auto" w:fill="auto"/>
          </w:tcPr>
          <w:p w14:paraId="3C5FEC78" w14:textId="3A77DE86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46FF93E8" w14:textId="734CC969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14,184</w:t>
            </w:r>
          </w:p>
        </w:tc>
        <w:tc>
          <w:tcPr>
            <w:tcW w:w="1134" w:type="dxa"/>
            <w:shd w:val="clear" w:color="auto" w:fill="auto"/>
          </w:tcPr>
          <w:p w14:paraId="55D9FCBA" w14:textId="66524E63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(3)</w:t>
            </w:r>
          </w:p>
        </w:tc>
        <w:tc>
          <w:tcPr>
            <w:tcW w:w="1134" w:type="dxa"/>
            <w:shd w:val="clear" w:color="auto" w:fill="auto"/>
          </w:tcPr>
          <w:p w14:paraId="26C1566B" w14:textId="619C65A1" w:rsidR="00A547B6" w:rsidRPr="00CF3114" w:rsidRDefault="00A547B6" w:rsidP="00A547B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14,181</w:t>
            </w:r>
          </w:p>
        </w:tc>
        <w:tc>
          <w:tcPr>
            <w:tcW w:w="992" w:type="dxa"/>
            <w:shd w:val="clear" w:color="auto" w:fill="auto"/>
          </w:tcPr>
          <w:p w14:paraId="621D2175" w14:textId="263FD5E0" w:rsidR="00A547B6" w:rsidRPr="00CF3114" w:rsidRDefault="00A547B6" w:rsidP="00A547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14,184</w:t>
            </w:r>
          </w:p>
        </w:tc>
        <w:tc>
          <w:tcPr>
            <w:tcW w:w="1134" w:type="dxa"/>
            <w:shd w:val="clear" w:color="auto" w:fill="auto"/>
          </w:tcPr>
          <w:p w14:paraId="12997680" w14:textId="79FCBD86" w:rsidR="00A547B6" w:rsidRPr="00CF3114" w:rsidRDefault="00A547B6" w:rsidP="00A547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(3)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2463BCAE" w14:textId="6FFFC4FF" w:rsidR="00A547B6" w:rsidRPr="00CF3114" w:rsidRDefault="00A547B6" w:rsidP="00A547B6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14,181</w:t>
            </w:r>
          </w:p>
        </w:tc>
      </w:tr>
      <w:tr w:rsidR="004B6B41" w:rsidRPr="00CF3114" w14:paraId="7894B4FB" w14:textId="77777777" w:rsidTr="00C07FC1">
        <w:tc>
          <w:tcPr>
            <w:tcW w:w="2804" w:type="dxa"/>
            <w:shd w:val="clear" w:color="auto" w:fill="auto"/>
          </w:tcPr>
          <w:p w14:paraId="734D27E6" w14:textId="66DF3689" w:rsidR="004B6B41" w:rsidRPr="00CF3114" w:rsidRDefault="004B6B41" w:rsidP="004B6B4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วงเงินกู้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72009E43" w14:textId="1D5E92EE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81,327</w:t>
            </w:r>
          </w:p>
        </w:tc>
        <w:tc>
          <w:tcPr>
            <w:tcW w:w="1134" w:type="dxa"/>
            <w:shd w:val="clear" w:color="auto" w:fill="auto"/>
          </w:tcPr>
          <w:p w14:paraId="1CC453C6" w14:textId="7D6F3C3F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(264)</w:t>
            </w:r>
          </w:p>
        </w:tc>
        <w:tc>
          <w:tcPr>
            <w:tcW w:w="1134" w:type="dxa"/>
            <w:shd w:val="clear" w:color="auto" w:fill="auto"/>
          </w:tcPr>
          <w:p w14:paraId="32CE87E8" w14:textId="25747A8E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81,063</w:t>
            </w:r>
          </w:p>
        </w:tc>
        <w:tc>
          <w:tcPr>
            <w:tcW w:w="992" w:type="dxa"/>
            <w:shd w:val="clear" w:color="auto" w:fill="auto"/>
          </w:tcPr>
          <w:p w14:paraId="384092DE" w14:textId="702639DA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81,327</w:t>
            </w:r>
          </w:p>
        </w:tc>
        <w:tc>
          <w:tcPr>
            <w:tcW w:w="1134" w:type="dxa"/>
            <w:shd w:val="clear" w:color="auto" w:fill="auto"/>
          </w:tcPr>
          <w:p w14:paraId="204F2258" w14:textId="0A841BF0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(264)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E55FB1" w14:textId="26D47C9C" w:rsidR="004B6B41" w:rsidRPr="00CF3114" w:rsidRDefault="004B6B41" w:rsidP="004B6B41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81,063</w:t>
            </w:r>
          </w:p>
        </w:tc>
      </w:tr>
      <w:tr w:rsidR="005C6997" w:rsidRPr="00CF3114" w14:paraId="54E83350" w14:textId="77777777" w:rsidTr="00C07FC1">
        <w:tc>
          <w:tcPr>
            <w:tcW w:w="2804" w:type="dxa"/>
            <w:shd w:val="clear" w:color="auto" w:fill="auto"/>
          </w:tcPr>
          <w:p w14:paraId="28E214EB" w14:textId="77777777" w:rsidR="005C6997" w:rsidRPr="00CF3114" w:rsidRDefault="005C6997" w:rsidP="005C6997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044932AC" w14:textId="1CCCAA85" w:rsidR="005C6997" w:rsidRPr="00CF3114" w:rsidRDefault="005C6997" w:rsidP="005C699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370,32</w:t>
            </w:r>
            <w:r w:rsidR="003D60A2" w:rsidRPr="00CF3114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729A5E9" w14:textId="7B35FC0D" w:rsidR="005C6997" w:rsidRPr="00CF3114" w:rsidRDefault="005C6997" w:rsidP="005C699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(2,072)</w:t>
            </w:r>
          </w:p>
        </w:tc>
        <w:tc>
          <w:tcPr>
            <w:tcW w:w="1134" w:type="dxa"/>
            <w:shd w:val="clear" w:color="auto" w:fill="auto"/>
          </w:tcPr>
          <w:p w14:paraId="63CEA2AD" w14:textId="423E6FC3" w:rsidR="005C6997" w:rsidRPr="00CF3114" w:rsidRDefault="005C6997" w:rsidP="005C699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368,250</w:t>
            </w:r>
          </w:p>
        </w:tc>
        <w:tc>
          <w:tcPr>
            <w:tcW w:w="992" w:type="dxa"/>
            <w:shd w:val="clear" w:color="auto" w:fill="auto"/>
          </w:tcPr>
          <w:p w14:paraId="0943A82F" w14:textId="74DF0CDE" w:rsidR="005C6997" w:rsidRPr="00CF3114" w:rsidRDefault="004E0F38" w:rsidP="005C699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5C6997" w:rsidRPr="00CF3114">
              <w:rPr>
                <w:rFonts w:ascii="Browallia New" w:hAnsi="Browallia New" w:cs="Browallia New"/>
                <w:sz w:val="24"/>
                <w:szCs w:val="24"/>
              </w:rPr>
              <w:t>,3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0397C4AE" w14:textId="78D3FA0F" w:rsidR="005C6997" w:rsidRPr="00CF3114" w:rsidRDefault="005C6997" w:rsidP="005C6997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(2,072)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610420" w14:textId="2AF23006" w:rsidR="005C6997" w:rsidRPr="00CF3114" w:rsidRDefault="00100A71" w:rsidP="005C6997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5C6997" w:rsidRPr="00CF31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7B3903" w:rsidRPr="00CF3114" w14:paraId="52DC6667" w14:textId="77777777" w:rsidTr="00C07FC1">
        <w:tc>
          <w:tcPr>
            <w:tcW w:w="2804" w:type="dxa"/>
            <w:shd w:val="clear" w:color="auto" w:fill="auto"/>
          </w:tcPr>
          <w:p w14:paraId="6B056F48" w14:textId="0BFECC10" w:rsidR="007B3903" w:rsidRPr="00CF3114" w:rsidRDefault="007B3903" w:rsidP="007B390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A8B1A96" w14:textId="4DAA1A09" w:rsidR="007B3903" w:rsidRPr="00CF3114" w:rsidRDefault="007B3903" w:rsidP="007B390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241,030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87C907" w14:textId="01A2C84E" w:rsidR="007B3903" w:rsidRPr="00CF3114" w:rsidRDefault="007B3903" w:rsidP="007B390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1,817</w:t>
            </w:r>
          </w:p>
        </w:tc>
        <w:tc>
          <w:tcPr>
            <w:tcW w:w="1134" w:type="dxa"/>
            <w:shd w:val="clear" w:color="auto" w:fill="auto"/>
          </w:tcPr>
          <w:p w14:paraId="5537F7E5" w14:textId="3DB5B8D1" w:rsidR="007B3903" w:rsidRPr="00CF3114" w:rsidRDefault="007B3903" w:rsidP="007B390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(239,213)</w:t>
            </w:r>
          </w:p>
        </w:tc>
        <w:tc>
          <w:tcPr>
            <w:tcW w:w="992" w:type="dxa"/>
            <w:shd w:val="clear" w:color="auto" w:fill="auto"/>
          </w:tcPr>
          <w:p w14:paraId="5F2DEAAD" w14:textId="3162D8CD" w:rsidR="007B3903" w:rsidRPr="00CF3114" w:rsidRDefault="007B3903" w:rsidP="007B390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241,030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F90CA8E" w14:textId="3E57F1EC" w:rsidR="007B3903" w:rsidRPr="00CF3114" w:rsidRDefault="007B3903" w:rsidP="007B390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1,817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70B7B660" w14:textId="381CCA27" w:rsidR="007B3903" w:rsidRPr="00CF3114" w:rsidRDefault="007B3903" w:rsidP="007B390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(239,213)</w:t>
            </w:r>
          </w:p>
        </w:tc>
      </w:tr>
      <w:tr w:rsidR="007B3903" w:rsidRPr="00CF3114" w14:paraId="5E4174B6" w14:textId="77777777" w:rsidTr="00C07FC1">
        <w:tc>
          <w:tcPr>
            <w:tcW w:w="2804" w:type="dxa"/>
            <w:shd w:val="clear" w:color="auto" w:fill="auto"/>
          </w:tcPr>
          <w:p w14:paraId="6C515C0D" w14:textId="019C8139" w:rsidR="007B3903" w:rsidRPr="00CF3114" w:rsidRDefault="007B3903" w:rsidP="007B390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08454860" w14:textId="6D458610" w:rsidR="007B3903" w:rsidRPr="00CF3114" w:rsidRDefault="007B3903" w:rsidP="007B390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129,292</w:t>
            </w:r>
          </w:p>
        </w:tc>
        <w:tc>
          <w:tcPr>
            <w:tcW w:w="1134" w:type="dxa"/>
            <w:shd w:val="clear" w:color="auto" w:fill="auto"/>
          </w:tcPr>
          <w:p w14:paraId="64F642D8" w14:textId="4F56D157" w:rsidR="007B3903" w:rsidRPr="00CF3114" w:rsidRDefault="007B3903" w:rsidP="007B390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66F4C9B" w14:textId="20B9740A" w:rsidR="007B3903" w:rsidRPr="00CF3114" w:rsidRDefault="007B3903" w:rsidP="007B3903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129,037</w:t>
            </w:r>
          </w:p>
        </w:tc>
        <w:tc>
          <w:tcPr>
            <w:tcW w:w="992" w:type="dxa"/>
            <w:shd w:val="clear" w:color="auto" w:fill="auto"/>
          </w:tcPr>
          <w:p w14:paraId="06DAC4FB" w14:textId="2B9078FB" w:rsidR="007B3903" w:rsidRPr="00CF3114" w:rsidRDefault="007B3903" w:rsidP="007B390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129,292</w:t>
            </w:r>
          </w:p>
        </w:tc>
        <w:tc>
          <w:tcPr>
            <w:tcW w:w="1134" w:type="dxa"/>
            <w:shd w:val="clear" w:color="auto" w:fill="auto"/>
          </w:tcPr>
          <w:p w14:paraId="11C38F87" w14:textId="7EAD158B" w:rsidR="007B3903" w:rsidRPr="00CF3114" w:rsidRDefault="007B3903" w:rsidP="007B390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255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7" w:type="dxa"/>
            <w:gridSpan w:val="3"/>
            <w:shd w:val="clear" w:color="auto" w:fill="auto"/>
          </w:tcPr>
          <w:p w14:paraId="1665E651" w14:textId="42842990" w:rsidR="007B3903" w:rsidRPr="00CF3114" w:rsidRDefault="007B3903" w:rsidP="007B390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129,037</w:t>
            </w:r>
          </w:p>
        </w:tc>
      </w:tr>
    </w:tbl>
    <w:p w14:paraId="0E4C08F3" w14:textId="77777777" w:rsidR="001166C1" w:rsidRPr="00CF3114" w:rsidRDefault="001166C1" w:rsidP="00D54EC9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8"/>
          <w:szCs w:val="8"/>
        </w:rPr>
      </w:pPr>
    </w:p>
    <w:p w14:paraId="111F1CFF" w14:textId="71A818A8" w:rsidR="008466FF" w:rsidRPr="002009ED" w:rsidRDefault="008466FF" w:rsidP="00184C77">
      <w:pPr>
        <w:tabs>
          <w:tab w:val="clear" w:pos="454"/>
          <w:tab w:val="left" w:pos="459"/>
        </w:tabs>
        <w:spacing w:line="240" w:lineRule="auto"/>
        <w:ind w:firstLine="706"/>
        <w:jc w:val="thaiDistribute"/>
        <w:rPr>
          <w:rFonts w:ascii="Browallia New" w:hAnsi="Browallia New" w:cs="Browallia New"/>
          <w:sz w:val="20"/>
          <w:szCs w:val="20"/>
        </w:rPr>
      </w:pPr>
    </w:p>
    <w:p w14:paraId="58C6E3CF" w14:textId="77777777" w:rsidR="008466FF" w:rsidRPr="00CF3114" w:rsidRDefault="008466FF" w:rsidP="00184C77">
      <w:pPr>
        <w:tabs>
          <w:tab w:val="clear" w:pos="454"/>
          <w:tab w:val="left" w:pos="459"/>
        </w:tabs>
        <w:spacing w:line="240" w:lineRule="auto"/>
        <w:ind w:firstLine="706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Style w:val="TableGrid"/>
        <w:tblW w:w="9153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992"/>
        <w:gridCol w:w="1134"/>
        <w:gridCol w:w="1169"/>
        <w:gridCol w:w="957"/>
        <w:gridCol w:w="1113"/>
        <w:gridCol w:w="984"/>
      </w:tblGrid>
      <w:tr w:rsidR="00E221D4" w:rsidRPr="00CF3114" w14:paraId="29554CA6" w14:textId="77777777" w:rsidTr="00BB7281">
        <w:tc>
          <w:tcPr>
            <w:tcW w:w="2804" w:type="dxa"/>
            <w:shd w:val="clear" w:color="auto" w:fill="auto"/>
          </w:tcPr>
          <w:p w14:paraId="6D2667DB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49" w:type="dxa"/>
            <w:gridSpan w:val="6"/>
            <w:shd w:val="clear" w:color="auto" w:fill="auto"/>
          </w:tcPr>
          <w:p w14:paraId="756B1D70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E221D4" w:rsidRPr="00CF3114" w14:paraId="032670C1" w14:textId="77777777" w:rsidTr="00BB7281">
        <w:tc>
          <w:tcPr>
            <w:tcW w:w="2804" w:type="dxa"/>
            <w:shd w:val="clear" w:color="auto" w:fill="auto"/>
          </w:tcPr>
          <w:p w14:paraId="486A32A1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49" w:type="dxa"/>
            <w:gridSpan w:val="6"/>
            <w:shd w:val="clear" w:color="auto" w:fill="auto"/>
          </w:tcPr>
          <w:p w14:paraId="2D25186A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2562</w:t>
            </w:r>
          </w:p>
        </w:tc>
      </w:tr>
      <w:tr w:rsidR="00E221D4" w:rsidRPr="00CF3114" w14:paraId="007330F3" w14:textId="77777777" w:rsidTr="00BB7281">
        <w:tc>
          <w:tcPr>
            <w:tcW w:w="2804" w:type="dxa"/>
            <w:shd w:val="clear" w:color="auto" w:fill="auto"/>
          </w:tcPr>
          <w:p w14:paraId="74C05235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shd w:val="clear" w:color="auto" w:fill="auto"/>
          </w:tcPr>
          <w:p w14:paraId="111EC102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54" w:type="dxa"/>
            <w:gridSpan w:val="3"/>
            <w:shd w:val="clear" w:color="auto" w:fill="auto"/>
          </w:tcPr>
          <w:p w14:paraId="63DF169B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221D4" w:rsidRPr="00CF3114" w14:paraId="3D2FD207" w14:textId="77777777" w:rsidTr="00BB7281">
        <w:tc>
          <w:tcPr>
            <w:tcW w:w="2804" w:type="dxa"/>
            <w:shd w:val="clear" w:color="auto" w:fill="auto"/>
          </w:tcPr>
          <w:p w14:paraId="5E297852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7F9DBC5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711525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44FA97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94E5E00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</w:t>
            </w:r>
          </w:p>
          <w:p w14:paraId="7E791C75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169" w:type="dxa"/>
            <w:shd w:val="clear" w:color="auto" w:fill="auto"/>
          </w:tcPr>
          <w:p w14:paraId="0745BB61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3229EB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7EE042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57" w:type="dxa"/>
            <w:shd w:val="clear" w:color="auto" w:fill="auto"/>
          </w:tcPr>
          <w:p w14:paraId="026E0D30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2FC894F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2C6F3F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13" w:type="dxa"/>
            <w:shd w:val="clear" w:color="auto" w:fill="auto"/>
          </w:tcPr>
          <w:p w14:paraId="6CB4A2AB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ค่าธรรมเนียมทางการเงิน</w:t>
            </w:r>
          </w:p>
          <w:p w14:paraId="68D171B4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84" w:type="dxa"/>
            <w:shd w:val="clear" w:color="auto" w:fill="auto"/>
          </w:tcPr>
          <w:p w14:paraId="460402B2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2E84D9E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F66FE7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E221D4" w:rsidRPr="00CF3114" w14:paraId="78259EC0" w14:textId="77777777" w:rsidTr="00BB7281">
        <w:tc>
          <w:tcPr>
            <w:tcW w:w="2804" w:type="dxa"/>
            <w:shd w:val="clear" w:color="auto" w:fill="auto"/>
          </w:tcPr>
          <w:p w14:paraId="6E99199A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781898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542535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B243F9E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</w:tcPr>
          <w:p w14:paraId="78A96750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shd w:val="clear" w:color="auto" w:fill="auto"/>
          </w:tcPr>
          <w:p w14:paraId="15ED5CE1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4E10DE1B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221D4" w:rsidRPr="00CF3114" w14:paraId="11CF4E6D" w14:textId="77777777" w:rsidTr="00BB7281">
        <w:tc>
          <w:tcPr>
            <w:tcW w:w="2804" w:type="dxa"/>
            <w:shd w:val="clear" w:color="auto" w:fill="auto"/>
          </w:tcPr>
          <w:p w14:paraId="56482FFF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1,400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  <w:shd w:val="clear" w:color="auto" w:fill="auto"/>
          </w:tcPr>
          <w:p w14:paraId="2A663A68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290,411</w:t>
            </w:r>
          </w:p>
        </w:tc>
        <w:tc>
          <w:tcPr>
            <w:tcW w:w="1134" w:type="dxa"/>
            <w:shd w:val="clear" w:color="auto" w:fill="auto"/>
          </w:tcPr>
          <w:p w14:paraId="2EDB696B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(2,311)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2680C35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288,100</w:t>
            </w:r>
          </w:p>
        </w:tc>
        <w:tc>
          <w:tcPr>
            <w:tcW w:w="957" w:type="dxa"/>
            <w:shd w:val="clear" w:color="auto" w:fill="auto"/>
          </w:tcPr>
          <w:p w14:paraId="5CA91B07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290,411</w:t>
            </w:r>
          </w:p>
        </w:tc>
        <w:tc>
          <w:tcPr>
            <w:tcW w:w="1113" w:type="dxa"/>
            <w:shd w:val="clear" w:color="auto" w:fill="auto"/>
          </w:tcPr>
          <w:p w14:paraId="5E7ECA36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(2,311)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41205E52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288,100</w:t>
            </w:r>
          </w:p>
        </w:tc>
      </w:tr>
      <w:tr w:rsidR="00E221D4" w:rsidRPr="00CF3114" w14:paraId="39D93FEB" w14:textId="77777777" w:rsidTr="00BB7281">
        <w:tc>
          <w:tcPr>
            <w:tcW w:w="2804" w:type="dxa"/>
            <w:shd w:val="clear" w:color="auto" w:fill="auto"/>
          </w:tcPr>
          <w:p w14:paraId="59006EE2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00AAB24A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134" w:type="dxa"/>
            <w:shd w:val="clear" w:color="auto" w:fill="auto"/>
          </w:tcPr>
          <w:p w14:paraId="2F8680B9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(14)</w:t>
            </w:r>
          </w:p>
        </w:tc>
        <w:tc>
          <w:tcPr>
            <w:tcW w:w="1169" w:type="dxa"/>
            <w:shd w:val="clear" w:color="auto" w:fill="auto"/>
          </w:tcPr>
          <w:p w14:paraId="560509C1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25,737</w:t>
            </w:r>
          </w:p>
        </w:tc>
        <w:tc>
          <w:tcPr>
            <w:tcW w:w="957" w:type="dxa"/>
            <w:shd w:val="clear" w:color="auto" w:fill="auto"/>
          </w:tcPr>
          <w:p w14:paraId="1A542092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25,751</w:t>
            </w:r>
          </w:p>
        </w:tc>
        <w:tc>
          <w:tcPr>
            <w:tcW w:w="1113" w:type="dxa"/>
            <w:shd w:val="clear" w:color="auto" w:fill="auto"/>
          </w:tcPr>
          <w:p w14:paraId="28724EF7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(14)</w:t>
            </w:r>
          </w:p>
        </w:tc>
        <w:tc>
          <w:tcPr>
            <w:tcW w:w="984" w:type="dxa"/>
            <w:shd w:val="clear" w:color="auto" w:fill="auto"/>
          </w:tcPr>
          <w:p w14:paraId="444C2FF9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25,737</w:t>
            </w:r>
          </w:p>
        </w:tc>
      </w:tr>
      <w:tr w:rsidR="00E221D4" w:rsidRPr="00CF3114" w14:paraId="7A22B383" w14:textId="77777777" w:rsidTr="00BB7281">
        <w:tc>
          <w:tcPr>
            <w:tcW w:w="2804" w:type="dxa"/>
            <w:shd w:val="clear" w:color="auto" w:fill="auto"/>
          </w:tcPr>
          <w:p w14:paraId="5E75F9C1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วงเงินกู้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494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  <w:shd w:val="clear" w:color="auto" w:fill="auto"/>
          </w:tcPr>
          <w:p w14:paraId="6EFB43B7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134" w:type="dxa"/>
            <w:shd w:val="clear" w:color="auto" w:fill="auto"/>
          </w:tcPr>
          <w:p w14:paraId="3861C52F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(456)</w:t>
            </w:r>
          </w:p>
        </w:tc>
        <w:tc>
          <w:tcPr>
            <w:tcW w:w="1169" w:type="dxa"/>
            <w:shd w:val="clear" w:color="auto" w:fill="auto"/>
          </w:tcPr>
          <w:p w14:paraId="19D65FBD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96,159</w:t>
            </w:r>
          </w:p>
        </w:tc>
        <w:tc>
          <w:tcPr>
            <w:tcW w:w="957" w:type="dxa"/>
            <w:shd w:val="clear" w:color="auto" w:fill="auto"/>
          </w:tcPr>
          <w:p w14:paraId="502389F6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96,615</w:t>
            </w:r>
          </w:p>
        </w:tc>
        <w:tc>
          <w:tcPr>
            <w:tcW w:w="1113" w:type="dxa"/>
            <w:shd w:val="clear" w:color="auto" w:fill="auto"/>
          </w:tcPr>
          <w:p w14:paraId="7E7073F6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(456)</w:t>
            </w:r>
          </w:p>
        </w:tc>
        <w:tc>
          <w:tcPr>
            <w:tcW w:w="984" w:type="dxa"/>
            <w:shd w:val="clear" w:color="auto" w:fill="auto"/>
          </w:tcPr>
          <w:p w14:paraId="3B1D9D27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96,159</w:t>
            </w:r>
          </w:p>
        </w:tc>
      </w:tr>
      <w:tr w:rsidR="00E221D4" w:rsidRPr="00CF3114" w14:paraId="3F3DCD35" w14:textId="77777777" w:rsidTr="00BB7281">
        <w:tc>
          <w:tcPr>
            <w:tcW w:w="2804" w:type="dxa"/>
            <w:shd w:val="clear" w:color="auto" w:fill="auto"/>
          </w:tcPr>
          <w:p w14:paraId="204D9A55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5C267E87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412,777</w:t>
            </w:r>
          </w:p>
        </w:tc>
        <w:tc>
          <w:tcPr>
            <w:tcW w:w="1134" w:type="dxa"/>
            <w:shd w:val="clear" w:color="auto" w:fill="auto"/>
          </w:tcPr>
          <w:p w14:paraId="4BD0DE1A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(2,781)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6E57C37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  <w:tc>
          <w:tcPr>
            <w:tcW w:w="957" w:type="dxa"/>
            <w:shd w:val="clear" w:color="auto" w:fill="auto"/>
          </w:tcPr>
          <w:p w14:paraId="4CDB0B9E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412,777</w:t>
            </w:r>
          </w:p>
        </w:tc>
        <w:tc>
          <w:tcPr>
            <w:tcW w:w="1113" w:type="dxa"/>
            <w:shd w:val="clear" w:color="auto" w:fill="auto"/>
          </w:tcPr>
          <w:p w14:paraId="0A598ABD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(2,781)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282C1C13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409,996</w:t>
            </w:r>
          </w:p>
        </w:tc>
      </w:tr>
      <w:tr w:rsidR="00E221D4" w:rsidRPr="00CF3114" w14:paraId="15081D3A" w14:textId="77777777" w:rsidTr="00BB7281">
        <w:tc>
          <w:tcPr>
            <w:tcW w:w="2804" w:type="dxa"/>
            <w:shd w:val="clear" w:color="auto" w:fill="auto"/>
          </w:tcPr>
          <w:p w14:paraId="40F64EF5" w14:textId="77777777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443FEBA3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(412,777)</w:t>
            </w:r>
          </w:p>
        </w:tc>
        <w:tc>
          <w:tcPr>
            <w:tcW w:w="1134" w:type="dxa"/>
            <w:shd w:val="clear" w:color="auto" w:fill="auto"/>
          </w:tcPr>
          <w:p w14:paraId="633FB5DD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2,781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E30BD79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(409,996)</w:t>
            </w:r>
          </w:p>
        </w:tc>
        <w:tc>
          <w:tcPr>
            <w:tcW w:w="957" w:type="dxa"/>
            <w:shd w:val="clear" w:color="auto" w:fill="auto"/>
          </w:tcPr>
          <w:p w14:paraId="4EE18ACC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(412,777)</w:t>
            </w:r>
          </w:p>
        </w:tc>
        <w:tc>
          <w:tcPr>
            <w:tcW w:w="1113" w:type="dxa"/>
            <w:shd w:val="clear" w:color="auto" w:fill="auto"/>
          </w:tcPr>
          <w:p w14:paraId="3D9684A8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2,781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26C04FC" w14:textId="77777777" w:rsidR="00E221D4" w:rsidRPr="00CF3114" w:rsidRDefault="00E221D4" w:rsidP="00D2198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(409,996)</w:t>
            </w:r>
          </w:p>
        </w:tc>
      </w:tr>
      <w:tr w:rsidR="00E221D4" w:rsidRPr="00CF3114" w14:paraId="50F052A6" w14:textId="77777777" w:rsidTr="00BB7281">
        <w:tc>
          <w:tcPr>
            <w:tcW w:w="2804" w:type="dxa"/>
            <w:shd w:val="clear" w:color="auto" w:fill="auto"/>
          </w:tcPr>
          <w:p w14:paraId="73560033" w14:textId="57E4FB0F" w:rsidR="00E221D4" w:rsidRPr="00CF3114" w:rsidRDefault="00E221D4" w:rsidP="00D2198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="002D2592"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4552A554" w14:textId="580FA340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D6AA6" w14:textId="6D47B7CF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481121B2" w14:textId="4CEE9025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</w:tcPr>
          <w:p w14:paraId="544676C4" w14:textId="4B469871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2E471386" w14:textId="1203EF0F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 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4" w:type="dxa"/>
            <w:shd w:val="clear" w:color="auto" w:fill="auto"/>
          </w:tcPr>
          <w:p w14:paraId="77C4B8BE" w14:textId="4E81C48B" w:rsidR="00E221D4" w:rsidRPr="00CF3114" w:rsidRDefault="00E221D4" w:rsidP="00D2198D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4C0771" w:rsidRPr="00CF3114">
              <w:rPr>
                <w:rFonts w:ascii="Browallia New" w:hAnsi="Browallia New" w:cs="Browallia New"/>
                <w:sz w:val="24"/>
                <w:szCs w:val="24"/>
              </w:rPr>
              <w:t xml:space="preserve">        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8058D5D" w14:textId="77777777" w:rsidR="005B0F7F" w:rsidRPr="00CF3114" w:rsidRDefault="005B0F7F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6E35D1" w14:textId="0FB4F9C0" w:rsidR="0083700B" w:rsidRPr="00CF3114" w:rsidRDefault="0083700B" w:rsidP="002E76A4">
      <w:pPr>
        <w:tabs>
          <w:tab w:val="clear" w:pos="454"/>
          <w:tab w:val="left" w:pos="441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ab/>
      </w:r>
      <w:r w:rsidRPr="00CF3114">
        <w:rPr>
          <w:rFonts w:ascii="Browallia New" w:hAnsi="Browallia New" w:cs="Browallia New"/>
          <w:sz w:val="28"/>
          <w:szCs w:val="28"/>
          <w:cs/>
        </w:rPr>
        <w:tab/>
        <w:t>การเปลี่ยนแปลงของเงินกู้ยืมระยะยาวสำหรับงวด</w:t>
      </w:r>
      <w:r w:rsidR="00F42463" w:rsidRPr="00CF3114">
        <w:rPr>
          <w:rFonts w:ascii="Browallia New" w:hAnsi="Browallia New" w:cs="Browallia New"/>
          <w:sz w:val="28"/>
          <w:szCs w:val="28"/>
          <w:cs/>
        </w:rPr>
        <w:t>สาม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="00F42463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F42463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F42463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F42463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3DBEB35D" w14:textId="77777777" w:rsidR="006B3809" w:rsidRPr="002009ED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163" w:type="dxa"/>
        <w:tblInd w:w="360" w:type="dxa"/>
        <w:tblLook w:val="01E0" w:firstRow="1" w:lastRow="1" w:firstColumn="1" w:lastColumn="1" w:noHBand="0" w:noVBand="0"/>
      </w:tblPr>
      <w:tblGrid>
        <w:gridCol w:w="4347"/>
        <w:gridCol w:w="2239"/>
        <w:gridCol w:w="309"/>
        <w:gridCol w:w="2268"/>
      </w:tblGrid>
      <w:tr w:rsidR="0083700B" w:rsidRPr="00CF3114" w14:paraId="3C0BCE32" w14:textId="77777777" w:rsidTr="00F42463">
        <w:trPr>
          <w:trHeight w:val="378"/>
        </w:trPr>
        <w:tc>
          <w:tcPr>
            <w:tcW w:w="4347" w:type="dxa"/>
          </w:tcPr>
          <w:p w14:paraId="3E9B71D0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816" w:type="dxa"/>
            <w:gridSpan w:val="3"/>
          </w:tcPr>
          <w:p w14:paraId="6C6A109A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หน่วย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:</w:t>
            </w:r>
            <w:proofErr w:type="gramEnd"/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</w:p>
        </w:tc>
      </w:tr>
      <w:tr w:rsidR="0083700B" w:rsidRPr="00CF3114" w14:paraId="17F54657" w14:textId="77777777" w:rsidTr="00F42463">
        <w:tc>
          <w:tcPr>
            <w:tcW w:w="4347" w:type="dxa"/>
          </w:tcPr>
          <w:p w14:paraId="2BF21D85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9" w:type="dxa"/>
          </w:tcPr>
          <w:p w14:paraId="02634A7E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362D68B7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716FD04" w14:textId="2DE537CF" w:rsidR="0083700B" w:rsidRPr="00CF3114" w:rsidRDefault="0083700B" w:rsidP="00552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3700B" w:rsidRPr="00CF3114" w14:paraId="2438E6DA" w14:textId="77777777" w:rsidTr="00F42463">
        <w:tc>
          <w:tcPr>
            <w:tcW w:w="4347" w:type="dxa"/>
          </w:tcPr>
          <w:p w14:paraId="379840D0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66FB30CB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09" w:type="dxa"/>
          </w:tcPr>
          <w:p w14:paraId="4D8BD5A7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89055D1" w14:textId="77777777" w:rsidR="0083700B" w:rsidRPr="00CF3114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27B84" w:rsidRPr="00CF3114" w14:paraId="22A477CD" w14:textId="77777777" w:rsidTr="00F42463">
        <w:tc>
          <w:tcPr>
            <w:tcW w:w="4347" w:type="dxa"/>
            <w:shd w:val="clear" w:color="auto" w:fill="auto"/>
          </w:tcPr>
          <w:p w14:paraId="35FD0E51" w14:textId="350AE2B5" w:rsidR="00F27B84" w:rsidRPr="00CF3114" w:rsidRDefault="00F27B84" w:rsidP="00F27B84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1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มกราคม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239" w:type="dxa"/>
            <w:shd w:val="clear" w:color="auto" w:fill="auto"/>
          </w:tcPr>
          <w:p w14:paraId="481AFA17" w14:textId="018C3ACD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409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,996</w:t>
            </w:r>
          </w:p>
        </w:tc>
        <w:tc>
          <w:tcPr>
            <w:tcW w:w="309" w:type="dxa"/>
            <w:shd w:val="clear" w:color="auto" w:fill="auto"/>
          </w:tcPr>
          <w:p w14:paraId="4DF914D4" w14:textId="77777777" w:rsidR="00F27B84" w:rsidRPr="00CF3114" w:rsidRDefault="00F27B84" w:rsidP="00F2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7A0E600" w14:textId="56AE7166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409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,996</w:t>
            </w:r>
          </w:p>
        </w:tc>
      </w:tr>
      <w:tr w:rsidR="00F27B84" w:rsidRPr="00CF3114" w14:paraId="17040555" w14:textId="77777777" w:rsidTr="00F42463">
        <w:tc>
          <w:tcPr>
            <w:tcW w:w="4347" w:type="dxa"/>
            <w:shd w:val="clear" w:color="auto" w:fill="auto"/>
            <w:vAlign w:val="bottom"/>
          </w:tcPr>
          <w:p w14:paraId="5136BD24" w14:textId="77777777" w:rsidR="00F27B84" w:rsidRPr="00CF3114" w:rsidRDefault="00F27B84" w:rsidP="00F27B84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239" w:type="dxa"/>
            <w:shd w:val="clear" w:color="auto" w:fill="auto"/>
          </w:tcPr>
          <w:p w14:paraId="3C02EBAA" w14:textId="71E9AC3F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(42,455)</w:t>
            </w:r>
          </w:p>
        </w:tc>
        <w:tc>
          <w:tcPr>
            <w:tcW w:w="309" w:type="dxa"/>
            <w:shd w:val="clear" w:color="auto" w:fill="auto"/>
          </w:tcPr>
          <w:p w14:paraId="5717AD93" w14:textId="77777777" w:rsidR="00F27B84" w:rsidRPr="00CF3114" w:rsidRDefault="00F27B84" w:rsidP="00F2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26AD1EB" w14:textId="49FF488B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(42,455)</w:t>
            </w:r>
          </w:p>
        </w:tc>
      </w:tr>
      <w:tr w:rsidR="00F27B84" w:rsidRPr="00CF3114" w14:paraId="395497AA" w14:textId="77777777" w:rsidTr="00F42463">
        <w:tc>
          <w:tcPr>
            <w:tcW w:w="4347" w:type="dxa"/>
            <w:shd w:val="clear" w:color="auto" w:fill="auto"/>
            <w:vAlign w:val="bottom"/>
          </w:tcPr>
          <w:p w14:paraId="5ECA743B" w14:textId="77777777" w:rsidR="00F27B84" w:rsidRPr="00CF3114" w:rsidRDefault="00F27B84" w:rsidP="00F27B84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</w:tcPr>
          <w:p w14:paraId="17D9ED8D" w14:textId="0E23EC1B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  <w:tc>
          <w:tcPr>
            <w:tcW w:w="309" w:type="dxa"/>
            <w:shd w:val="clear" w:color="auto" w:fill="auto"/>
          </w:tcPr>
          <w:p w14:paraId="1E7B0634" w14:textId="77777777" w:rsidR="00F27B84" w:rsidRPr="00CF3114" w:rsidRDefault="00F27B84" w:rsidP="00F2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0A9B368" w14:textId="3F5437D4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709</w:t>
            </w:r>
          </w:p>
        </w:tc>
      </w:tr>
      <w:tr w:rsidR="00F27B84" w:rsidRPr="00CF3114" w14:paraId="0B729FBB" w14:textId="77777777" w:rsidTr="00F42463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7D4B2A66" w14:textId="45D3C936" w:rsidR="00F27B84" w:rsidRPr="00CF3114" w:rsidRDefault="00F27B84" w:rsidP="00F27B84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ยอดคงเหลือ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1D5C68F5" w:rsidR="00F27B84" w:rsidRPr="00CF3114" w:rsidRDefault="00F27B84" w:rsidP="00F27B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368,250</w:t>
            </w:r>
          </w:p>
        </w:tc>
        <w:tc>
          <w:tcPr>
            <w:tcW w:w="309" w:type="dxa"/>
            <w:shd w:val="clear" w:color="auto" w:fill="auto"/>
          </w:tcPr>
          <w:p w14:paraId="5902EE46" w14:textId="77777777" w:rsidR="00F27B84" w:rsidRPr="00CF3114" w:rsidRDefault="00F27B84" w:rsidP="00F27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08F8B394" w:rsidR="00F27B84" w:rsidRPr="00CF3114" w:rsidRDefault="00F27B84" w:rsidP="00F27B84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368,250</w:t>
            </w:r>
          </w:p>
        </w:tc>
      </w:tr>
    </w:tbl>
    <w:p w14:paraId="2C4F6661" w14:textId="77777777" w:rsidR="00D55858" w:rsidRPr="00CF3114" w:rsidRDefault="00D55858" w:rsidP="00146E2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7EDC5A9" w14:textId="6B6567E3" w:rsidR="00146E28" w:rsidRPr="00CF3114" w:rsidRDefault="00146E28" w:rsidP="00146E2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>ภายใต้สัญญาเงินกู้ บริษัทและบริษัทย่อยต้องปฏิบัติตามเงื่อนไขทางการเงินบางประการตามที่ระบุในสัญญา            เช่น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3A809017" w14:textId="2FB1B76D" w:rsidR="00485267" w:rsidRPr="00CF3114" w:rsidRDefault="00485267" w:rsidP="00146E2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4FD6977B" w14:textId="11999552" w:rsidR="005C399B" w:rsidRPr="00CF3114" w:rsidRDefault="005C399B" w:rsidP="00146E28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ณ วันที่</w:t>
      </w:r>
      <w:r w:rsidR="003F182F" w:rsidRPr="00CF3114">
        <w:rPr>
          <w:rFonts w:ascii="Browallia New" w:hAnsi="Browallia New" w:cs="Browallia New"/>
          <w:sz w:val="28"/>
          <w:szCs w:val="28"/>
        </w:rPr>
        <w:t xml:space="preserve"> 31 </w:t>
      </w:r>
      <w:r w:rsidRPr="00CF3114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3F182F" w:rsidRPr="00CF3114">
        <w:rPr>
          <w:rFonts w:ascii="Browallia New" w:hAnsi="Browallia New" w:cs="Browallia New"/>
          <w:sz w:val="28"/>
          <w:szCs w:val="28"/>
        </w:rPr>
        <w:t xml:space="preserve"> 2562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บริษัทและบริษัทย่อยไม่สามารถ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ดํารง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>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ดังนั้น บริษัทและบริษัทย่อยจึงได้จัดประเภทเงินกู้ยืมดังกล่าวเป็นหนี้สินหมุนเวียนในงบแสดงฐานะการเงิน อย่างไรก็ตาม บริษัทและบริษัทย่อยได้รับหนังสือให้ความยินยอมจากธนาคารแล้ว</w:t>
      </w:r>
      <w:r w:rsidR="00B500E0" w:rsidRPr="00CF3114">
        <w:rPr>
          <w:rFonts w:ascii="Browallia New" w:hAnsi="Browallia New" w:cs="Browallia New" w:hint="cs"/>
          <w:sz w:val="28"/>
          <w:szCs w:val="28"/>
          <w:cs/>
        </w:rPr>
        <w:t xml:space="preserve">ในเดือนมกราคม </w:t>
      </w:r>
      <w:r w:rsidR="00B500E0" w:rsidRPr="00CF3114">
        <w:rPr>
          <w:rFonts w:ascii="Browallia New" w:hAnsi="Browallia New" w:cs="Browallia New"/>
          <w:sz w:val="28"/>
          <w:szCs w:val="28"/>
        </w:rPr>
        <w:t>2563</w:t>
      </w:r>
    </w:p>
    <w:p w14:paraId="2A6FDA42" w14:textId="7AB8F856" w:rsidR="00D05AEB" w:rsidRPr="00CF3114" w:rsidRDefault="00D05AEB" w:rsidP="001C5111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950A09" w14:textId="77777777" w:rsidR="003258D8" w:rsidRPr="002009ED" w:rsidRDefault="003258D8" w:rsidP="003258D8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09ED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ทุนเรือนหุ้น</w:t>
      </w:r>
      <w:bookmarkStart w:id="11" w:name="_Hlk33649564"/>
    </w:p>
    <w:p w14:paraId="69AEE9A3" w14:textId="77777777" w:rsidR="003258D8" w:rsidRPr="00CF3114" w:rsidRDefault="003258D8" w:rsidP="003258D8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6460168" w14:textId="77777777" w:rsidR="003258D8" w:rsidRPr="00CF3114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ในการประชุมวิสามัญผู้ถือหุ้น ครั้งที่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1/2562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5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พฤศจิกายน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ที่ประชุมมีมติอนุมัติเพิ่มทุนจดทะเบียนของบริษัทจาก </w:t>
      </w:r>
      <w:bookmarkStart w:id="12" w:name="_Hlk33650274"/>
      <w:r w:rsidRPr="00CF3114">
        <w:rPr>
          <w:rFonts w:ascii="Browallia New" w:hAnsi="Browallia New" w:cs="Browallia New"/>
          <w:sz w:val="28"/>
          <w:szCs w:val="28"/>
        </w:rPr>
        <w:t>2,577,488,835</w:t>
      </w:r>
      <w:bookmarkEnd w:id="12"/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บาท เป็น </w:t>
      </w:r>
      <w:bookmarkStart w:id="13" w:name="_Hlk33650283"/>
      <w:r w:rsidRPr="00CF3114">
        <w:rPr>
          <w:rFonts w:ascii="Browallia New" w:hAnsi="Browallia New" w:cs="Browallia New"/>
          <w:sz w:val="28"/>
          <w:szCs w:val="28"/>
        </w:rPr>
        <w:t>3,181,554,810</w:t>
      </w:r>
      <w:bookmarkEnd w:id="13"/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บาท โดยออกหุ้นสามัญจำนวน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8,054,212,998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หุ้น มูลค่าที่ตราไว้หุ้นละ </w:t>
      </w:r>
      <w:r w:rsidRPr="00CF3114">
        <w:rPr>
          <w:rFonts w:ascii="Browallia New" w:hAnsi="Browallia New" w:cs="Browallia New"/>
          <w:sz w:val="28"/>
          <w:szCs w:val="28"/>
        </w:rPr>
        <w:t xml:space="preserve">0.075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</w:t>
      </w:r>
      <w:r w:rsidRPr="00CF3114">
        <w:rPr>
          <w:rFonts w:ascii="Browallia New" w:hAnsi="Browallia New" w:cs="Browallia New"/>
          <w:sz w:val="28"/>
          <w:szCs w:val="28"/>
        </w:rPr>
        <w:t>(Right Offering)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ในอัตรา </w:t>
      </w:r>
      <w:r w:rsidRPr="00CF3114">
        <w:rPr>
          <w:rFonts w:ascii="Browallia New" w:hAnsi="Browallia New" w:cs="Browallia New"/>
          <w:sz w:val="28"/>
          <w:szCs w:val="28"/>
        </w:rPr>
        <w:t xml:space="preserve">4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หุ้นเดิมต่อ </w:t>
      </w:r>
      <w:r w:rsidRPr="00CF3114">
        <w:rPr>
          <w:rFonts w:ascii="Browallia New" w:hAnsi="Browallia New" w:cs="Browallia New"/>
          <w:sz w:val="28"/>
          <w:szCs w:val="28"/>
        </w:rPr>
        <w:t xml:space="preserve">1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หุ้นใหม่ ในราคาหุ้นละ </w:t>
      </w:r>
      <w:r w:rsidRPr="00CF3114">
        <w:rPr>
          <w:rFonts w:ascii="Browallia New" w:hAnsi="Browallia New" w:cs="Browallia New"/>
          <w:sz w:val="28"/>
          <w:szCs w:val="28"/>
        </w:rPr>
        <w:t xml:space="preserve">0.050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บาท มูลค่ารวม </w:t>
      </w:r>
      <w:r w:rsidRPr="00CF3114">
        <w:rPr>
          <w:rFonts w:ascii="Browallia New" w:hAnsi="Browallia New" w:cs="Browallia New"/>
          <w:sz w:val="28"/>
          <w:szCs w:val="28"/>
        </w:rPr>
        <w:t xml:space="preserve">402,710,650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บาท</w:t>
      </w:r>
    </w:p>
    <w:p w14:paraId="0A1DBBA5" w14:textId="77777777" w:rsidR="00B8159A" w:rsidRPr="00CF3114" w:rsidRDefault="00B8159A" w:rsidP="00DA1958">
      <w:pPr>
        <w:pStyle w:val="CordiaNew"/>
        <w:tabs>
          <w:tab w:val="clear" w:pos="4153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AD71CC7" w14:textId="77777777" w:rsidR="003258D8" w:rsidRPr="00CF3114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ปี</w:t>
      </w:r>
      <w:r w:rsidRPr="00CF3114">
        <w:rPr>
          <w:rFonts w:ascii="Browallia New" w:hAnsi="Browallia New" w:cs="Browallia New"/>
          <w:sz w:val="28"/>
          <w:szCs w:val="28"/>
        </w:rPr>
        <w:t xml:space="preserve"> 2562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ผู้ถือหุ้นแต่ละราย</w:t>
      </w:r>
      <w:r w:rsidRPr="00CF3114">
        <w:rPr>
          <w:rFonts w:ascii="Browallia New" w:hAnsi="Browallia New" w:cs="Browallia New"/>
          <w:sz w:val="28"/>
          <w:szCs w:val="28"/>
          <w:cs/>
        </w:rPr>
        <w:t>จำนวน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 xml:space="preserve">30 </w:t>
      </w:r>
      <w:r w:rsidRPr="00CF3114">
        <w:rPr>
          <w:rFonts w:ascii="Browallia New" w:hAnsi="Browallia New" w:cs="Browallia New"/>
          <w:sz w:val="28"/>
          <w:szCs w:val="28"/>
          <w:cs/>
        </w:rPr>
        <w:t>ราย รวมเป็นเงินทั้งสิ้น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 xml:space="preserve">0.18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ล้านบาท คิดเป็นจำนวนหุ้นสามัญรวม </w:t>
      </w:r>
      <w:r w:rsidRPr="00CF3114">
        <w:rPr>
          <w:rFonts w:ascii="Browallia New" w:hAnsi="Browallia New" w:cs="Browallia New"/>
          <w:sz w:val="28"/>
          <w:szCs w:val="28"/>
        </w:rPr>
        <w:t xml:space="preserve">3.69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ล้านหุ้น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(แสดงเป็นเงินรับล่วงหน้าค่าหุ้นในงบแสดงฐานะการเงิน)</w:t>
      </w:r>
    </w:p>
    <w:p w14:paraId="2977F19C" w14:textId="77777777" w:rsidR="003258D8" w:rsidRPr="00CF3114" w:rsidRDefault="003258D8" w:rsidP="003258D8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797CB620" w14:textId="267FB654" w:rsidR="003258D8" w:rsidRPr="00CF3114" w:rsidRDefault="003258D8" w:rsidP="00183BF0">
      <w:pPr>
        <w:pStyle w:val="CordiaNew"/>
        <w:tabs>
          <w:tab w:val="clear" w:pos="4153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อย่างไรก็ตาม บริษัทมีการขยายระยะเวลาการจองซื้อหุ้นเพิ่มทุนจากวันที่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ถึง 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9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เป็นวันที่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2562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ถึง 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9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</w:rPr>
        <w:t>2563</w:t>
      </w:r>
    </w:p>
    <w:p w14:paraId="03EC85F1" w14:textId="77777777" w:rsidR="00377B7C" w:rsidRPr="00CF3114" w:rsidRDefault="00377B7C" w:rsidP="00377B7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4063DC44" w14:textId="174F0E05" w:rsidR="003258D8" w:rsidRPr="00CF3114" w:rsidRDefault="00377B7C" w:rsidP="00377B7C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ในระหว่างงวดสามเดือนสิ้นสุดวันที่</w:t>
      </w:r>
      <w:r w:rsidR="00FA220A" w:rsidRPr="00CF3114">
        <w:rPr>
          <w:rFonts w:ascii="Browallia New" w:hAnsi="Browallia New" w:cs="Browallia New"/>
          <w:sz w:val="28"/>
          <w:szCs w:val="28"/>
        </w:rPr>
        <w:t xml:space="preserve"> 31 </w:t>
      </w:r>
      <w:r w:rsidRPr="00CF3114">
        <w:rPr>
          <w:rFonts w:ascii="Browallia New" w:hAnsi="Browallia New" w:cs="Browallia New"/>
          <w:sz w:val="28"/>
          <w:szCs w:val="28"/>
          <w:cs/>
        </w:rPr>
        <w:t>มีนาคม</w:t>
      </w:r>
      <w:r w:rsidR="00FA220A" w:rsidRPr="00CF3114">
        <w:rPr>
          <w:rFonts w:ascii="Browallia New" w:hAnsi="Browallia New" w:cs="Browallia New"/>
          <w:sz w:val="28"/>
          <w:szCs w:val="28"/>
        </w:rPr>
        <w:t xml:space="preserve"> 2563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="00FA220A" w:rsidRPr="00CF3114">
        <w:rPr>
          <w:rFonts w:ascii="Browallia New" w:hAnsi="Browallia New" w:cs="Browallia New"/>
          <w:sz w:val="28"/>
          <w:szCs w:val="28"/>
        </w:rPr>
        <w:t xml:space="preserve"> 14 </w:t>
      </w:r>
      <w:r w:rsidRPr="00CF3114">
        <w:rPr>
          <w:rFonts w:ascii="Browallia New" w:hAnsi="Browallia New" w:cs="Browallia New"/>
          <w:sz w:val="28"/>
          <w:szCs w:val="28"/>
          <w:cs/>
        </w:rPr>
        <w:t>ราย รวมเป็นเงินทั้งสิ้น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</w:rPr>
        <w:t>จํานวน</w:t>
      </w:r>
      <w:proofErr w:type="spellEnd"/>
      <w:r w:rsidR="00FA220A" w:rsidRPr="00CF3114">
        <w:rPr>
          <w:rFonts w:ascii="Browallia New" w:hAnsi="Browallia New" w:cs="Browallia New"/>
          <w:sz w:val="28"/>
          <w:szCs w:val="28"/>
        </w:rPr>
        <w:t xml:space="preserve"> 0.24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 คิดเป็นจำนวนหุ้นสามัญรวม</w:t>
      </w:r>
      <w:r w:rsidR="00FA220A" w:rsidRPr="00CF3114">
        <w:rPr>
          <w:rFonts w:ascii="Browallia New" w:hAnsi="Browallia New" w:cs="Browallia New"/>
          <w:sz w:val="28"/>
          <w:szCs w:val="28"/>
        </w:rPr>
        <w:t xml:space="preserve"> 3.15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ล้านหุ้น</w:t>
      </w:r>
    </w:p>
    <w:bookmarkEnd w:id="11"/>
    <w:p w14:paraId="405ADB65" w14:textId="77777777" w:rsidR="003258D8" w:rsidRPr="00CF3114" w:rsidRDefault="003258D8" w:rsidP="008466F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789F7EF0" w14:textId="3C108C72" w:rsidR="003258D8" w:rsidRPr="00CF3114" w:rsidRDefault="003258D8" w:rsidP="00325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รายการเคลื่อนไหวของทุนจดทะเบียนและทุนที่ชำระแล้วสำหรับ</w:t>
      </w:r>
      <w:r w:rsidR="00137E87" w:rsidRPr="00CF3114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31 </w:t>
      </w:r>
      <w:r w:rsidR="00137E87" w:rsidRPr="00CF3114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>256</w:t>
      </w:r>
      <w:r w:rsidR="00715159" w:rsidRPr="00CF3114">
        <w:rPr>
          <w:rFonts w:ascii="Browallia New" w:hAnsi="Browallia New" w:cs="Browallia New"/>
          <w:sz w:val="28"/>
          <w:szCs w:val="28"/>
        </w:rPr>
        <w:t>3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37E87" w:rsidRPr="00CF3114">
        <w:rPr>
          <w:rFonts w:ascii="Browallia New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137E87" w:rsidRPr="00CF3114">
        <w:rPr>
          <w:rFonts w:ascii="Browallia New" w:hAnsi="Browallia New" w:cs="Browallia New"/>
          <w:sz w:val="28"/>
          <w:szCs w:val="28"/>
        </w:rPr>
        <w:t xml:space="preserve">31 </w:t>
      </w:r>
      <w:r w:rsidR="00137E87" w:rsidRPr="00CF3114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>25</w:t>
      </w:r>
      <w:r w:rsidRPr="00CF3114">
        <w:rPr>
          <w:rFonts w:ascii="Browallia New" w:hAnsi="Browallia New" w:cs="Browallia New" w:hint="cs"/>
          <w:sz w:val="28"/>
          <w:szCs w:val="28"/>
        </w:rPr>
        <w:t>6</w:t>
      </w:r>
      <w:r w:rsidR="00137E87" w:rsidRPr="00CF3114">
        <w:rPr>
          <w:rFonts w:ascii="Browallia New" w:hAnsi="Browallia New" w:cs="Browallia New"/>
          <w:sz w:val="28"/>
          <w:szCs w:val="28"/>
        </w:rPr>
        <w:t>2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9D5C7CF" w14:textId="77777777" w:rsidR="003258D8" w:rsidRPr="00CF3114" w:rsidRDefault="003258D8" w:rsidP="00325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492"/>
        <w:gridCol w:w="1800"/>
        <w:gridCol w:w="1890"/>
        <w:gridCol w:w="1800"/>
      </w:tblGrid>
      <w:tr w:rsidR="003258D8" w:rsidRPr="00CF3114" w14:paraId="3A11BD51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395F052D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00" w:type="dxa"/>
            <w:noWrap/>
            <w:vAlign w:val="bottom"/>
            <w:hideMark/>
          </w:tcPr>
          <w:p w14:paraId="0D5652F0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90" w:type="dxa"/>
            <w:noWrap/>
            <w:vAlign w:val="bottom"/>
            <w:hideMark/>
          </w:tcPr>
          <w:p w14:paraId="43B86E85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00" w:type="dxa"/>
            <w:noWrap/>
            <w:vAlign w:val="bottom"/>
            <w:hideMark/>
          </w:tcPr>
          <w:p w14:paraId="1574BA0A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3258D8" w:rsidRPr="00CF3114" w14:paraId="580CD1A8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5598A24B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5B96F73A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noWrap/>
            <w:vAlign w:val="bottom"/>
          </w:tcPr>
          <w:p w14:paraId="4997600F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4F4D002E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258D8" w:rsidRPr="00CF3114" w14:paraId="2BCA8ED5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7ED3F7EA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800" w:type="dxa"/>
            <w:noWrap/>
            <w:vAlign w:val="bottom"/>
          </w:tcPr>
          <w:p w14:paraId="24DABCB4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90" w:type="dxa"/>
            <w:noWrap/>
            <w:vAlign w:val="bottom"/>
          </w:tcPr>
          <w:p w14:paraId="7686000E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DBD21E9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2,577,489</w:t>
            </w:r>
          </w:p>
        </w:tc>
      </w:tr>
      <w:tr w:rsidR="003258D8" w:rsidRPr="00CF3114" w14:paraId="1E67780D" w14:textId="77777777" w:rsidTr="002D4478">
        <w:trPr>
          <w:trHeight w:val="204"/>
        </w:trPr>
        <w:tc>
          <w:tcPr>
            <w:tcW w:w="3492" w:type="dxa"/>
            <w:noWrap/>
            <w:vAlign w:val="bottom"/>
          </w:tcPr>
          <w:p w14:paraId="14D65B25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00" w:type="dxa"/>
            <w:noWrap/>
            <w:vAlign w:val="bottom"/>
          </w:tcPr>
          <w:p w14:paraId="7E736524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8,054,213</w:t>
            </w:r>
          </w:p>
        </w:tc>
        <w:tc>
          <w:tcPr>
            <w:tcW w:w="1890" w:type="dxa"/>
            <w:noWrap/>
          </w:tcPr>
          <w:p w14:paraId="2BFC19F4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800" w:type="dxa"/>
            <w:noWrap/>
            <w:vAlign w:val="bottom"/>
          </w:tcPr>
          <w:p w14:paraId="017C737F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604,066</w:t>
            </w:r>
          </w:p>
        </w:tc>
      </w:tr>
      <w:tr w:rsidR="003258D8" w:rsidRPr="00CF3114" w14:paraId="55E636FF" w14:textId="77777777" w:rsidTr="002D4478">
        <w:trPr>
          <w:trHeight w:val="204"/>
        </w:trPr>
        <w:tc>
          <w:tcPr>
            <w:tcW w:w="3492" w:type="dxa"/>
            <w:noWrap/>
            <w:vAlign w:val="bottom"/>
            <w:hideMark/>
          </w:tcPr>
          <w:p w14:paraId="47C19628" w14:textId="2B6C333C" w:rsidR="003258D8" w:rsidRPr="00CF3114" w:rsidRDefault="003258D8" w:rsidP="00E2406E">
            <w:pPr>
              <w:spacing w:line="240" w:lineRule="auto"/>
              <w:ind w:left="291" w:hanging="284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ยอดคงเหลือ ณ</w:t>
            </w:r>
            <w:r w:rsidR="00713B38"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13B38"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713B38"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713B38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="00713B38"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13B38"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2562 </w:t>
            </w:r>
            <w:r w:rsidR="00713B38" w:rsidRPr="00CF311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eastAsia="en-GB"/>
              </w:rPr>
              <w:t>และ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00" w:type="dxa"/>
            <w:noWrap/>
            <w:vAlign w:val="bottom"/>
          </w:tcPr>
          <w:p w14:paraId="68AA5D90" w14:textId="77777777" w:rsidR="003258D8" w:rsidRPr="00CF3114" w:rsidRDefault="003258D8" w:rsidP="002D4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90" w:type="dxa"/>
            <w:noWrap/>
          </w:tcPr>
          <w:p w14:paraId="6AD43FC4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00" w:type="dxa"/>
            <w:noWrap/>
            <w:vAlign w:val="bottom"/>
          </w:tcPr>
          <w:p w14:paraId="6B9F35F7" w14:textId="77777777" w:rsidR="003258D8" w:rsidRPr="00CF3114" w:rsidRDefault="003258D8" w:rsidP="002D4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3,181,555</w:t>
            </w:r>
          </w:p>
        </w:tc>
      </w:tr>
    </w:tbl>
    <w:p w14:paraId="637764AD" w14:textId="03B5B5D9" w:rsidR="00557DBE" w:rsidRPr="00CF3114" w:rsidRDefault="00557DBE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6D0DFC87" w14:textId="4C9DC62F" w:rsidR="00A809A1" w:rsidRPr="00CF3114" w:rsidRDefault="00A809A1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BC8C56D" w14:textId="404AC3F5" w:rsidR="00A809A1" w:rsidRPr="00CF3114" w:rsidRDefault="00A809A1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F4C7449" w14:textId="0315C5AD" w:rsidR="00A809A1" w:rsidRPr="00CF3114" w:rsidRDefault="00A809A1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54D3751" w14:textId="25D404E4" w:rsidR="00A809A1" w:rsidRPr="00CF3114" w:rsidRDefault="00A809A1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1CC7332" w14:textId="77777777" w:rsidR="00E2406E" w:rsidRPr="00CF3114" w:rsidRDefault="00E2406E" w:rsidP="00B749F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57"/>
        <w:gridCol w:w="1260"/>
        <w:gridCol w:w="1195"/>
        <w:gridCol w:w="1262"/>
        <w:gridCol w:w="1926"/>
      </w:tblGrid>
      <w:tr w:rsidR="003258D8" w:rsidRPr="00CF3114" w14:paraId="444BDD68" w14:textId="77777777" w:rsidTr="002D4478">
        <w:trPr>
          <w:trHeight w:val="408"/>
        </w:trPr>
        <w:tc>
          <w:tcPr>
            <w:tcW w:w="3357" w:type="dxa"/>
            <w:noWrap/>
            <w:vAlign w:val="bottom"/>
            <w:hideMark/>
          </w:tcPr>
          <w:p w14:paraId="42B00FBC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lastRenderedPageBreak/>
              <w:t>ทุนชำระแล้ว</w:t>
            </w:r>
          </w:p>
        </w:tc>
        <w:tc>
          <w:tcPr>
            <w:tcW w:w="1260" w:type="dxa"/>
            <w:noWrap/>
            <w:vAlign w:val="bottom"/>
            <w:hideMark/>
          </w:tcPr>
          <w:p w14:paraId="77587071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16DE9464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62" w:type="dxa"/>
            <w:noWrap/>
            <w:vAlign w:val="bottom"/>
            <w:hideMark/>
          </w:tcPr>
          <w:p w14:paraId="73EF852F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926" w:type="dxa"/>
            <w:vAlign w:val="bottom"/>
            <w:hideMark/>
          </w:tcPr>
          <w:p w14:paraId="46D55981" w14:textId="638C2DDB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ส่วน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>(</w:t>
            </w:r>
            <w:r w:rsidRPr="00CF311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  <w:t xml:space="preserve">) </w:t>
            </w:r>
          </w:p>
          <w:p w14:paraId="01D78667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 xml:space="preserve"> (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3258D8" w:rsidRPr="00CF3114" w14:paraId="315BFEA2" w14:textId="77777777" w:rsidTr="002D4478">
        <w:trPr>
          <w:trHeight w:val="333"/>
        </w:trPr>
        <w:tc>
          <w:tcPr>
            <w:tcW w:w="3357" w:type="dxa"/>
            <w:noWrap/>
            <w:vAlign w:val="bottom"/>
          </w:tcPr>
          <w:p w14:paraId="2D79BD45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25ECC6B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79D5023B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7BC377B5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926" w:type="dxa"/>
            <w:noWrap/>
            <w:vAlign w:val="bottom"/>
          </w:tcPr>
          <w:p w14:paraId="14D458B6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258D8" w:rsidRPr="00CF3114" w14:paraId="5A91B01C" w14:textId="77777777" w:rsidTr="002D4478">
        <w:trPr>
          <w:trHeight w:val="333"/>
        </w:trPr>
        <w:tc>
          <w:tcPr>
            <w:tcW w:w="3357" w:type="dxa"/>
            <w:noWrap/>
            <w:vAlign w:val="bottom"/>
          </w:tcPr>
          <w:p w14:paraId="7F5826F6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ธันวาคม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260" w:type="dxa"/>
            <w:noWrap/>
            <w:vAlign w:val="bottom"/>
          </w:tcPr>
          <w:p w14:paraId="73DBA6EC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4C9F99CE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21DC473C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1AA582A5" w14:textId="77777777" w:rsidR="003258D8" w:rsidRPr="00CF3114" w:rsidRDefault="003258D8" w:rsidP="002D4478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(299,078)</w:t>
            </w:r>
          </w:p>
        </w:tc>
      </w:tr>
      <w:tr w:rsidR="003258D8" w:rsidRPr="00CF3114" w14:paraId="6011639C" w14:textId="77777777" w:rsidTr="002D4478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221DF68B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260" w:type="dxa"/>
            <w:noWrap/>
            <w:vAlign w:val="bottom"/>
          </w:tcPr>
          <w:p w14:paraId="7287FA33" w14:textId="4BA43E1D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3,1</w:t>
            </w:r>
            <w:r w:rsidR="00C9426D"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74</w:t>
            </w:r>
          </w:p>
        </w:tc>
        <w:tc>
          <w:tcPr>
            <w:tcW w:w="1195" w:type="dxa"/>
            <w:noWrap/>
          </w:tcPr>
          <w:p w14:paraId="65967035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575BA0DB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238</w:t>
            </w:r>
          </w:p>
        </w:tc>
        <w:tc>
          <w:tcPr>
            <w:tcW w:w="1926" w:type="dxa"/>
            <w:noWrap/>
            <w:vAlign w:val="bottom"/>
          </w:tcPr>
          <w:p w14:paraId="7136D835" w14:textId="77777777" w:rsidR="003258D8" w:rsidRPr="00CF3114" w:rsidRDefault="003258D8" w:rsidP="002D447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(79)</w:t>
            </w:r>
          </w:p>
        </w:tc>
      </w:tr>
      <w:tr w:rsidR="003258D8" w:rsidRPr="00CF3114" w14:paraId="6F588591" w14:textId="77777777" w:rsidTr="002D4478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16274957" w14:textId="77777777" w:rsidR="003258D8" w:rsidRPr="00CF3114" w:rsidRDefault="003258D8" w:rsidP="002D4478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260" w:type="dxa"/>
            <w:noWrap/>
            <w:vAlign w:val="bottom"/>
          </w:tcPr>
          <w:p w14:paraId="7C355722" w14:textId="77777777" w:rsidR="003258D8" w:rsidRPr="00CF3114" w:rsidRDefault="003258D8" w:rsidP="002D4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32,220,026</w:t>
            </w:r>
          </w:p>
        </w:tc>
        <w:tc>
          <w:tcPr>
            <w:tcW w:w="1195" w:type="dxa"/>
            <w:noWrap/>
          </w:tcPr>
          <w:p w14:paraId="255CACF6" w14:textId="77777777" w:rsidR="003258D8" w:rsidRPr="00CF3114" w:rsidRDefault="003258D8" w:rsidP="002D4478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6F642BB6" w14:textId="77777777" w:rsidR="003258D8" w:rsidRPr="00CF3114" w:rsidRDefault="003258D8" w:rsidP="002D4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926" w:type="dxa"/>
            <w:noWrap/>
            <w:vAlign w:val="bottom"/>
          </w:tcPr>
          <w:p w14:paraId="70EDD6DB" w14:textId="77777777" w:rsidR="003258D8" w:rsidRPr="00CF3114" w:rsidRDefault="003258D8" w:rsidP="002D447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(299,157)</w:t>
            </w:r>
          </w:p>
        </w:tc>
      </w:tr>
    </w:tbl>
    <w:p w14:paraId="58EBBED6" w14:textId="77777777" w:rsidR="0011239B" w:rsidRPr="00CF3114" w:rsidRDefault="0011239B" w:rsidP="00D17FE0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0A4109C8" w14:textId="68F7760D" w:rsidR="00147F9C" w:rsidRPr="002009ED" w:rsidRDefault="00D167C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009ED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19507A30" w14:textId="77777777" w:rsidR="00147F9C" w:rsidRPr="00CF3114" w:rsidRDefault="00147F9C" w:rsidP="00147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</w:p>
    <w:p w14:paraId="5B32DEC6" w14:textId="692E0043" w:rsidR="00D167C9" w:rsidRPr="00CF3114" w:rsidRDefault="00D167C9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textAlignment w:val="baseline"/>
        <w:rPr>
          <w:rFonts w:ascii="Browallia New" w:hAnsi="Browallia New" w:cs="Browallia New"/>
          <w:sz w:val="28"/>
          <w:szCs w:val="28"/>
          <w:u w:val="single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146E28" w:rsidRPr="00CF3114">
        <w:rPr>
          <w:rFonts w:ascii="Browallia New" w:hAnsi="Browallia New" w:cs="Browallia New"/>
          <w:sz w:val="28"/>
          <w:szCs w:val="28"/>
          <w:cs/>
        </w:rPr>
        <w:t>สาม</w:t>
      </w:r>
      <w:r w:rsidRPr="00CF3114">
        <w:rPr>
          <w:rFonts w:ascii="Browallia New" w:hAnsi="Browallia New" w:cs="Browallia New"/>
          <w:sz w:val="28"/>
          <w:szCs w:val="28"/>
          <w:cs/>
        </w:rPr>
        <w:t>เดือนสิ้นสุดวันที่</w:t>
      </w:r>
      <w:r w:rsidRPr="00CF3114">
        <w:rPr>
          <w:rFonts w:ascii="Browallia New" w:hAnsi="Browallia New" w:cs="Browallia New"/>
          <w:sz w:val="28"/>
          <w:szCs w:val="28"/>
        </w:rPr>
        <w:t> </w:t>
      </w:r>
      <w:r w:rsidR="00146E28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146E28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146E28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146E28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</w:rPr>
        <w:t> </w:t>
      </w:r>
      <w:r w:rsidRPr="00CF3114">
        <w:rPr>
          <w:rFonts w:ascii="Browallia New" w:hAnsi="Browallia New" w:cs="Browallia New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  <w:r w:rsidRPr="00CF3114">
        <w:rPr>
          <w:rFonts w:ascii="Browallia New" w:hAnsi="Browallia New" w:cs="Browallia New"/>
          <w:sz w:val="28"/>
          <w:szCs w:val="28"/>
        </w:rPr>
        <w:t> </w:t>
      </w:r>
    </w:p>
    <w:p w14:paraId="4999411F" w14:textId="0DC1224F" w:rsidR="00D167C9" w:rsidRPr="00CF3114" w:rsidRDefault="00D167C9" w:rsidP="00733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63" w:type="dxa"/>
        <w:tblInd w:w="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2326"/>
        <w:gridCol w:w="284"/>
        <w:gridCol w:w="2268"/>
      </w:tblGrid>
      <w:tr w:rsidR="00D167C9" w:rsidRPr="00CF3114" w14:paraId="5B0F82AA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43162" w14:textId="77777777" w:rsidR="00D167C9" w:rsidRPr="00CF3114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73E63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1483C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D11C6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(หน่วย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: 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พันบาท)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D167C9" w:rsidRPr="00CF3114" w14:paraId="16E5C158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149443" w14:textId="77777777" w:rsidR="00D167C9" w:rsidRPr="00CF3114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8CCBF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37F59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94981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D167C9" w:rsidRPr="00CF3114" w14:paraId="1107139F" w14:textId="77777777" w:rsidTr="00D95119">
        <w:trPr>
          <w:trHeight w:val="285"/>
        </w:trPr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6FA87" w14:textId="77777777" w:rsidR="00D167C9" w:rsidRPr="00CF3114" w:rsidRDefault="00D167C9" w:rsidP="00DF1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5D14D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B6305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28DCF" w14:textId="77777777" w:rsidR="00D167C9" w:rsidRPr="00CF3114" w:rsidRDefault="00D167C9" w:rsidP="00D16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</w:tr>
      <w:tr w:rsidR="00897DFC" w:rsidRPr="00CF3114" w14:paraId="07CF22C9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8870EF" w14:textId="179EC201" w:rsidR="00897DFC" w:rsidRPr="00CF3114" w:rsidRDefault="00897DFC" w:rsidP="00897DFC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1 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256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672E" w14:textId="1288C90B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19,03</w:t>
            </w:r>
            <w:r w:rsidR="00080552" w:rsidRPr="00CF3114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007D5" w14:textId="1198353C" w:rsidR="00897DFC" w:rsidRPr="00CF3114" w:rsidRDefault="00897DFC" w:rsidP="0089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95217" w14:textId="12A0F01C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10,992</w:t>
            </w:r>
          </w:p>
        </w:tc>
      </w:tr>
      <w:tr w:rsidR="00897DFC" w:rsidRPr="00CF3114" w14:paraId="4B539494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ACED13" w14:textId="7D5FEB5E" w:rsidR="00897DFC" w:rsidRPr="00CF3114" w:rsidRDefault="00897DFC" w:rsidP="00897DFC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ต้นทุนบริการปัจจุบัน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E8AA" w14:textId="49146869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1,24</w:t>
            </w:r>
            <w:r w:rsidR="00D43958" w:rsidRPr="00CF3114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97C6" w14:textId="757BD41A" w:rsidR="00897DFC" w:rsidRPr="00CF3114" w:rsidRDefault="00897DFC" w:rsidP="0089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474DA" w14:textId="75FB3A25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</w:tr>
      <w:tr w:rsidR="00897DFC" w:rsidRPr="00CF3114" w14:paraId="6382FC70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2859DA" w14:textId="47127210" w:rsidR="00897DFC" w:rsidRPr="00CF3114" w:rsidRDefault="00897DFC" w:rsidP="00897DFC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="005816DB"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  <w:r w:rsidR="005816DB"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BBA58" w14:textId="140E8743" w:rsidR="00897DFC" w:rsidRPr="00CF3114" w:rsidRDefault="005816DB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8AA6" w14:textId="2FCEDDF9" w:rsidR="00897DFC" w:rsidRPr="00CF3114" w:rsidRDefault="00897DFC" w:rsidP="0089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BE37D" w14:textId="0C2DA7AB" w:rsidR="00897DFC" w:rsidRPr="00CF3114" w:rsidRDefault="005816DB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</w:tr>
      <w:tr w:rsidR="00897DFC" w:rsidRPr="00CF3114" w14:paraId="647192CE" w14:textId="77777777" w:rsidTr="00D95119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8C67E1" w14:textId="66A1E49E" w:rsidR="00897DFC" w:rsidRPr="00CF3114" w:rsidRDefault="00897DFC" w:rsidP="00897DFC">
            <w:pPr>
              <w:pStyle w:val="BodyTextIndent"/>
              <w:spacing w:after="0" w:line="240" w:lineRule="auto"/>
              <w:ind w:left="-30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 ณ วันที่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37A1156" w14:textId="6B2C1610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20,43</w:t>
            </w:r>
            <w:r w:rsidR="0051027E" w:rsidRPr="00CF3114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7C79C" w14:textId="4C26CA64" w:rsidR="00897DFC" w:rsidRPr="00CF3114" w:rsidRDefault="00897DFC" w:rsidP="00897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8B1B4CA" w14:textId="4CEDCDD9" w:rsidR="00897DFC" w:rsidRPr="00CF3114" w:rsidRDefault="00897DFC" w:rsidP="00897DFC">
            <w:pPr>
              <w:spacing w:line="240" w:lineRule="auto"/>
              <w:ind w:right="9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11,816</w:t>
            </w:r>
          </w:p>
        </w:tc>
      </w:tr>
    </w:tbl>
    <w:p w14:paraId="7BEC31DF" w14:textId="77777777" w:rsidR="00425991" w:rsidRPr="00CF3114" w:rsidRDefault="00425991" w:rsidP="009F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04CB5676" w14:textId="0915F119" w:rsidR="00D167C9" w:rsidRPr="00D95119" w:rsidRDefault="00D167C9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95119">
        <w:rPr>
          <w:rFonts w:ascii="Browallia New" w:hAnsi="Browallia New" w:cs="Browallia New"/>
          <w:b/>
          <w:bCs/>
          <w:sz w:val="28"/>
          <w:szCs w:val="28"/>
          <w:cs/>
        </w:rPr>
        <w:t>ใบสำคัญแสดงสิทธิ</w:t>
      </w:r>
    </w:p>
    <w:p w14:paraId="154B4CB4" w14:textId="77777777" w:rsidR="00D0032B" w:rsidRPr="00CF3114" w:rsidRDefault="00D0032B" w:rsidP="00D0032B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704699" w14:textId="425C5F32" w:rsidR="007D3EB5" w:rsidRPr="00CF3114" w:rsidRDefault="00D4187F" w:rsidP="007D3EB5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="008A3686" w:rsidRPr="00CF3114">
        <w:rPr>
          <w:rFonts w:ascii="Browallia New" w:hAnsi="Browallia New" w:cs="Browallia New"/>
          <w:sz w:val="28"/>
          <w:szCs w:val="28"/>
          <w:cs/>
        </w:rPr>
        <w:t>ไม่มีการใช้ใบสำคัญแสดงสิทธิ</w:t>
      </w:r>
      <w:r w:rsidR="00BD7889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77BDB"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6B0F6C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6B0F6C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6B0F6C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6B0F6C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6B0F6C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77BDB" w:rsidRPr="00CF3114">
        <w:rPr>
          <w:rFonts w:ascii="Browallia New" w:hAnsi="Browallia New" w:cs="Browallia New"/>
          <w:sz w:val="28"/>
          <w:szCs w:val="28"/>
          <w:cs/>
          <w:lang w:eastAsia="en-GB"/>
        </w:rPr>
        <w:t>บริษัทมี</w:t>
      </w:r>
      <w:r w:rsidR="00077BDB" w:rsidRPr="00CF3114">
        <w:rPr>
          <w:rFonts w:ascii="Browallia New" w:hAnsi="Browallia New" w:cs="Browallia New"/>
          <w:sz w:val="28"/>
          <w:szCs w:val="28"/>
          <w:cs/>
        </w:rPr>
        <w:t>ใบสำคัญแสดงสิทธิ</w:t>
      </w:r>
      <w:r w:rsidR="00077BDB" w:rsidRPr="00CF3114">
        <w:rPr>
          <w:rFonts w:ascii="Browallia New" w:hAnsi="Browallia New" w:cs="Browallia New"/>
          <w:sz w:val="28"/>
          <w:szCs w:val="28"/>
        </w:rPr>
        <w:t xml:space="preserve"> EFORL-W3</w:t>
      </w:r>
      <w:r w:rsidR="00077BDB" w:rsidRPr="00CF311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077BDB" w:rsidRPr="00CF3114">
        <w:rPr>
          <w:rFonts w:ascii="Browallia New" w:hAnsi="Browallia New" w:cs="Browallia New"/>
          <w:sz w:val="28"/>
          <w:szCs w:val="28"/>
        </w:rPr>
        <w:t xml:space="preserve">EFORL-W4 </w:t>
      </w:r>
      <w:r w:rsidR="00077BDB" w:rsidRPr="00CF3114">
        <w:rPr>
          <w:rFonts w:ascii="Browallia New" w:hAnsi="Browallia New" w:cs="Browallia New"/>
          <w:sz w:val="28"/>
          <w:szCs w:val="28"/>
          <w:cs/>
        </w:rPr>
        <w:t xml:space="preserve">คงเหลือ </w:t>
      </w:r>
      <w:r w:rsidR="007D3EB5" w:rsidRPr="00CF3114">
        <w:rPr>
          <w:rFonts w:ascii="Browallia New" w:hAnsi="Browallia New" w:cs="Browallia New"/>
          <w:sz w:val="28"/>
          <w:szCs w:val="28"/>
        </w:rPr>
        <w:t xml:space="preserve">1,377,156,827 </w:t>
      </w:r>
      <w:r w:rsidR="007D3EB5" w:rsidRPr="00CF3114">
        <w:rPr>
          <w:rFonts w:ascii="Browallia New" w:hAnsi="Browallia New" w:cs="Browallia New"/>
          <w:sz w:val="28"/>
          <w:szCs w:val="28"/>
          <w:cs/>
        </w:rPr>
        <w:t xml:space="preserve">หน่วย และ </w:t>
      </w:r>
      <w:r w:rsidR="007D3EB5" w:rsidRPr="00CF3114">
        <w:rPr>
          <w:rFonts w:ascii="Browallia New" w:hAnsi="Browallia New" w:cs="Browallia New"/>
          <w:sz w:val="28"/>
          <w:szCs w:val="28"/>
        </w:rPr>
        <w:t>772,508,987</w:t>
      </w:r>
      <w:r w:rsidR="007D3EB5" w:rsidRPr="00CF3114">
        <w:rPr>
          <w:rFonts w:ascii="Browallia New" w:hAnsi="Browallia New" w:cs="Browallia New"/>
          <w:sz w:val="28"/>
          <w:szCs w:val="28"/>
          <w:cs/>
        </w:rPr>
        <w:t xml:space="preserve"> หน่วย</w:t>
      </w:r>
      <w:r w:rsidR="003E2493" w:rsidRPr="00CF3114">
        <w:rPr>
          <w:rFonts w:ascii="Browallia New" w:hAnsi="Browallia New" w:cs="Browallia New"/>
          <w:sz w:val="28"/>
          <w:szCs w:val="28"/>
          <w:cs/>
        </w:rPr>
        <w:t xml:space="preserve"> โดยวันสุดท้าย</w:t>
      </w:r>
      <w:r w:rsidR="00690831" w:rsidRPr="00CF3114">
        <w:rPr>
          <w:rFonts w:ascii="Browallia New" w:hAnsi="Browallia New" w:cs="Browallia New"/>
          <w:sz w:val="28"/>
          <w:szCs w:val="28"/>
          <w:cs/>
        </w:rPr>
        <w:t>ที่สามารถใช้สิทธิได้คือวันที่</w:t>
      </w:r>
      <w:r w:rsidR="006F245B" w:rsidRPr="00CF3114">
        <w:rPr>
          <w:rFonts w:ascii="Browallia New" w:hAnsi="Browallia New" w:cs="Browallia New"/>
          <w:sz w:val="28"/>
          <w:szCs w:val="28"/>
        </w:rPr>
        <w:t xml:space="preserve">      </w:t>
      </w:r>
      <w:r w:rsidR="007D3EB5" w:rsidRPr="00CF3114">
        <w:rPr>
          <w:rFonts w:ascii="Browallia New" w:hAnsi="Browallia New" w:cs="Browallia New"/>
          <w:sz w:val="28"/>
          <w:szCs w:val="28"/>
        </w:rPr>
        <w:t xml:space="preserve">1 </w:t>
      </w:r>
      <w:r w:rsidR="007D3EB5" w:rsidRPr="00CF3114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7D3EB5" w:rsidRPr="00CF3114">
        <w:rPr>
          <w:rFonts w:ascii="Browallia New" w:hAnsi="Browallia New" w:cs="Browallia New"/>
          <w:sz w:val="28"/>
          <w:szCs w:val="28"/>
        </w:rPr>
        <w:t>2563</w:t>
      </w:r>
    </w:p>
    <w:p w14:paraId="48E0D4AC" w14:textId="2E51454F" w:rsidR="00B75154" w:rsidRPr="00CF3114" w:rsidRDefault="00B75154" w:rsidP="007D3EB5">
      <w:pPr>
        <w:tabs>
          <w:tab w:val="clear" w:pos="227"/>
        </w:tabs>
        <w:spacing w:line="240" w:lineRule="auto"/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707D89E3" w14:textId="77777777" w:rsidR="00F461F1" w:rsidRPr="00D95119" w:rsidRDefault="00F461F1" w:rsidP="00F156C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95119">
        <w:rPr>
          <w:rFonts w:ascii="Browallia New" w:hAnsi="Browallia New" w:cs="Browallia New"/>
          <w:b/>
          <w:bCs/>
          <w:sz w:val="28"/>
          <w:szCs w:val="28"/>
          <w:cs/>
        </w:rPr>
        <w:t>กำไรต่อหุ้น</w:t>
      </w:r>
    </w:p>
    <w:p w14:paraId="1B1FB91C" w14:textId="77777777" w:rsidR="00F461F1" w:rsidRPr="00CF3114" w:rsidRDefault="00F461F1" w:rsidP="00B7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 w:firstLine="70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B0D3387" w14:textId="26A5D79F" w:rsidR="00F461F1" w:rsidRPr="00CF3114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 คำนวณโดยการหารกำไร</w:t>
      </w:r>
      <w:r w:rsidRPr="00CF3114">
        <w:rPr>
          <w:rFonts w:ascii="Browallia New" w:hAnsi="Browallia New" w:cs="Browallia New"/>
          <w:sz w:val="28"/>
          <w:szCs w:val="28"/>
        </w:rPr>
        <w:t xml:space="preserve"> (</w:t>
      </w:r>
      <w:r w:rsidRPr="00CF3114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CF3114">
        <w:rPr>
          <w:rFonts w:ascii="Browallia New" w:hAnsi="Browallia New" w:cs="Browallia New"/>
          <w:sz w:val="28"/>
          <w:szCs w:val="28"/>
        </w:rPr>
        <w:t xml:space="preserve">) </w:t>
      </w:r>
      <w:r w:rsidRPr="00CF3114">
        <w:rPr>
          <w:rFonts w:ascii="Browallia New" w:hAnsi="Browallia New" w:cs="Browallia New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ด้วยจำนวนหุ้นสามัญถัวเฉลี่ยถ่วงน้ำหนักที่ออกจำหน่ายและชำระแล้วในระหว่างงวด</w:t>
      </w:r>
    </w:p>
    <w:p w14:paraId="347E790B" w14:textId="77777777" w:rsidR="00F461F1" w:rsidRPr="00CF3114" w:rsidRDefault="00F461F1" w:rsidP="00F4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8A953B" w14:textId="6C577BCE" w:rsidR="00835D4E" w:rsidRPr="00CF3114" w:rsidRDefault="00077BDB" w:rsidP="00AA5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8"/>
        <w:jc w:val="thaiDistribute"/>
        <w:rPr>
          <w:rFonts w:ascii="Browallia New" w:hAnsi="Browallia New" w:cs="Browallia New"/>
          <w:sz w:val="28"/>
          <w:szCs w:val="28"/>
        </w:rPr>
      </w:pPr>
      <w:bookmarkStart w:id="14" w:name="_Hlk489968843"/>
      <w:bookmarkStart w:id="15" w:name="_Hlk490246382"/>
      <w:bookmarkStart w:id="16" w:name="_Hlk490226815"/>
      <w:r w:rsidRPr="00CF3114">
        <w:rPr>
          <w:rFonts w:ascii="Browallia New" w:hAnsi="Browallia New" w:cs="Browallia New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CF3114">
        <w:rPr>
          <w:rFonts w:ascii="Browallia New" w:hAnsi="Browallia New" w:cs="Browallia New"/>
          <w:sz w:val="28"/>
          <w:szCs w:val="28"/>
        </w:rPr>
        <w:t xml:space="preserve"> 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14"/>
    </w:p>
    <w:p w14:paraId="51AF6659" w14:textId="0CA51420" w:rsidR="00835D4E" w:rsidRPr="00CF3114" w:rsidRDefault="00835D4E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3401B910" w14:textId="41255F72" w:rsidR="00A80095" w:rsidRPr="00CF3114" w:rsidRDefault="00A80095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1CB80F0" w14:textId="071E5FF1" w:rsidR="00A80095" w:rsidRPr="00CF3114" w:rsidRDefault="00A80095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182CAA94" w14:textId="2523EB23" w:rsidR="00451980" w:rsidRPr="00CF3114" w:rsidRDefault="00451980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6E005888" w14:textId="1E5149CD" w:rsidR="007E04D6" w:rsidRPr="00CF3114" w:rsidRDefault="007E04D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2F8902A2" w14:textId="6256C7CD" w:rsidR="007E04D6" w:rsidRPr="00CF3114" w:rsidRDefault="007E04D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363BED7F" w14:textId="3412FBCD" w:rsidR="005A3556" w:rsidRPr="00CF3114" w:rsidRDefault="005A355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752B912" w14:textId="77777777" w:rsidR="005A3556" w:rsidRPr="00CF3114" w:rsidRDefault="005A3556" w:rsidP="006F3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8"/>
        <w:jc w:val="thaiDistribute"/>
        <w:rPr>
          <w:rFonts w:ascii="Browallia New" w:hAnsi="Browallia New" w:cs="Browallia New"/>
          <w:sz w:val="28"/>
          <w:szCs w:val="28"/>
        </w:rPr>
      </w:pPr>
    </w:p>
    <w:p w14:paraId="52D141C4" w14:textId="7A3C4D35" w:rsidR="00F461F1" w:rsidRPr="00D95119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95119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ส่วนงานดำเนินงาน</w:t>
      </w:r>
      <w:r w:rsidRPr="00D9511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40D4EC4C" w14:textId="77777777" w:rsidR="00F461F1" w:rsidRPr="00CF3114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 New" w:hAnsi="Browallia New" w:cs="Browallia New"/>
          <w:sz w:val="20"/>
          <w:szCs w:val="20"/>
        </w:rPr>
      </w:pPr>
    </w:p>
    <w:p w14:paraId="3E8C2186" w14:textId="0DF4BE7D" w:rsidR="009B7204" w:rsidRPr="00CF3114" w:rsidRDefault="00F461F1" w:rsidP="004467D7">
      <w:pPr>
        <w:tabs>
          <w:tab w:val="clear" w:pos="454"/>
          <w:tab w:val="left" w:pos="426"/>
          <w:tab w:val="left" w:pos="851"/>
          <w:tab w:val="left" w:pos="1418"/>
        </w:tabs>
        <w:spacing w:line="240" w:lineRule="auto"/>
        <w:ind w:left="441" w:hanging="15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</w:t>
      </w:r>
      <w:r w:rsidRPr="00CF3114">
        <w:rPr>
          <w:rFonts w:ascii="Browallia New" w:hAnsi="Browallia New" w:cs="Browallia New"/>
          <w:sz w:val="28"/>
          <w:szCs w:val="28"/>
        </w:rPr>
        <w:t>(1)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CF3114">
        <w:rPr>
          <w:rFonts w:ascii="Browallia New" w:hAnsi="Browallia New" w:cs="Browallia New"/>
          <w:sz w:val="28"/>
          <w:szCs w:val="28"/>
        </w:rPr>
        <w:t>2</w:t>
      </w:r>
      <w:r w:rsidRPr="00CF3114">
        <w:rPr>
          <w:rFonts w:ascii="Browallia New" w:hAnsi="Browallia New" w:cs="Browallia New"/>
          <w:sz w:val="28"/>
          <w:szCs w:val="28"/>
          <w:cs/>
        </w:rPr>
        <w:t>) ธุรกิจบริการ</w:t>
      </w:r>
      <w:r w:rsidR="00FB7E21" w:rsidRPr="00CF3114">
        <w:rPr>
          <w:rFonts w:ascii="Browallia New" w:hAnsi="Browallia New" w:cs="Browallia New"/>
          <w:sz w:val="28"/>
          <w:szCs w:val="28"/>
          <w:cs/>
        </w:rPr>
        <w:t>ด้าน</w:t>
      </w:r>
      <w:r w:rsidRPr="00CF3114">
        <w:rPr>
          <w:rFonts w:ascii="Browallia New" w:hAnsi="Browallia New" w:cs="Browallia New"/>
          <w:sz w:val="28"/>
          <w:szCs w:val="28"/>
          <w:cs/>
        </w:rPr>
        <w:t>ความงาม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>
        <w:rPr>
          <w:rFonts w:ascii="Browallia New" w:hAnsi="Browallia New" w:cs="Browallia New"/>
          <w:sz w:val="28"/>
          <w:szCs w:val="28"/>
        </w:rPr>
        <w:t xml:space="preserve">        </w:t>
      </w:r>
      <w:r w:rsidRPr="00CF3114">
        <w:rPr>
          <w:rFonts w:ascii="Browallia New" w:hAnsi="Browallia New" w:cs="Browallia New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ข้อมูลรายได้และกำไรขั้นต้นตามส่วนงานของบริษัทและบริษัทย่อยสำหรับงวดสามเดือนสิ้นสุดวันที่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D95119">
        <w:rPr>
          <w:rFonts w:ascii="Browallia New" w:hAnsi="Browallia New" w:cs="Browallia New"/>
          <w:sz w:val="28"/>
          <w:szCs w:val="28"/>
        </w:rPr>
        <w:t xml:space="preserve">                  </w:t>
      </w:r>
      <w:r w:rsidR="006F4AC2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6F4AC2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6F4AC2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6F4AC2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Pr="00CF3114">
        <w:rPr>
          <w:rFonts w:ascii="Browallia New" w:hAnsi="Browallia New" w:cs="Browallia New"/>
          <w:sz w:val="28"/>
          <w:szCs w:val="28"/>
        </w:rPr>
        <w:t>25</w:t>
      </w:r>
      <w:r w:rsidR="00F63B0C" w:rsidRPr="00CF3114">
        <w:rPr>
          <w:rFonts w:ascii="Browallia New" w:hAnsi="Browallia New" w:cs="Browallia New"/>
          <w:sz w:val="28"/>
          <w:szCs w:val="28"/>
        </w:rPr>
        <w:t>62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มีดังต่อไปนี้</w:t>
      </w:r>
    </w:p>
    <w:p w14:paraId="41DC52D7" w14:textId="77777777" w:rsidR="00A202FF" w:rsidRPr="00CF3114" w:rsidRDefault="00A202FF" w:rsidP="00A202FF">
      <w:pPr>
        <w:tabs>
          <w:tab w:val="clear" w:pos="454"/>
          <w:tab w:val="left" w:pos="441"/>
          <w:tab w:val="left" w:pos="851"/>
          <w:tab w:val="left" w:pos="1418"/>
        </w:tabs>
        <w:spacing w:line="240" w:lineRule="auto"/>
        <w:ind w:left="441" w:hanging="9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74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2228"/>
        <w:gridCol w:w="283"/>
        <w:gridCol w:w="851"/>
        <w:gridCol w:w="199"/>
        <w:gridCol w:w="667"/>
        <w:gridCol w:w="197"/>
        <w:gridCol w:w="628"/>
        <w:gridCol w:w="860"/>
        <w:gridCol w:w="851"/>
        <w:gridCol w:w="778"/>
        <w:gridCol w:w="781"/>
        <w:gridCol w:w="851"/>
      </w:tblGrid>
      <w:tr w:rsidR="00A7491B" w:rsidRPr="00CF3114" w14:paraId="0D84A5CE" w14:textId="77777777" w:rsidTr="009D2ACF">
        <w:trPr>
          <w:trHeight w:val="233"/>
        </w:trPr>
        <w:tc>
          <w:tcPr>
            <w:tcW w:w="2228" w:type="dxa"/>
          </w:tcPr>
          <w:p w14:paraId="7D4848AB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50" w:type="dxa"/>
            <w:gridSpan w:val="2"/>
          </w:tcPr>
          <w:p w14:paraId="2368B0E7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</w:tcPr>
          <w:p w14:paraId="02575BB3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749" w:type="dxa"/>
            <w:gridSpan w:val="6"/>
          </w:tcPr>
          <w:p w14:paraId="6C6583F8" w14:textId="512895CF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A7491B" w:rsidRPr="00CF3114" w14:paraId="7A376FC6" w14:textId="77777777" w:rsidTr="009D2ACF">
        <w:trPr>
          <w:trHeight w:val="257"/>
        </w:trPr>
        <w:tc>
          <w:tcPr>
            <w:tcW w:w="2228" w:type="dxa"/>
          </w:tcPr>
          <w:p w14:paraId="34D978D3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CF3114" w:rsidRDefault="00A7491B" w:rsidP="003C77F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63" w:type="dxa"/>
            <w:gridSpan w:val="10"/>
          </w:tcPr>
          <w:p w14:paraId="24BCCDFF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7491B" w:rsidRPr="00CF3114" w14:paraId="29017BC7" w14:textId="77777777" w:rsidTr="009D2ACF">
        <w:trPr>
          <w:trHeight w:val="269"/>
        </w:trPr>
        <w:tc>
          <w:tcPr>
            <w:tcW w:w="2228" w:type="dxa"/>
          </w:tcPr>
          <w:p w14:paraId="3BC7EB5A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CF3114" w:rsidRDefault="00A7491B" w:rsidP="003C77F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63" w:type="dxa"/>
            <w:gridSpan w:val="10"/>
          </w:tcPr>
          <w:p w14:paraId="38FBA54E" w14:textId="3EE5F8A3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สำหรับ</w:t>
            </w:r>
            <w:r w:rsidR="00466C5C" w:rsidRPr="00CF311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งวด</w:t>
            </w:r>
            <w:r w:rsidR="00F156C1" w:rsidRPr="00CF311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สามเดือน</w:t>
            </w:r>
            <w:r w:rsidR="00466C5C" w:rsidRPr="00CF311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สิ้นสุด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วันที่ 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31 </w:t>
            </w:r>
            <w:r w:rsidR="00FE3138" w:rsidRPr="00CF311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A7491B" w:rsidRPr="00CF3114" w14:paraId="1D7D4F59" w14:textId="77777777" w:rsidTr="009D2ACF">
        <w:trPr>
          <w:trHeight w:val="491"/>
        </w:trPr>
        <w:tc>
          <w:tcPr>
            <w:tcW w:w="2228" w:type="dxa"/>
          </w:tcPr>
          <w:p w14:paraId="38F63DFC" w14:textId="77777777" w:rsidR="00A7491B" w:rsidRPr="00CF3114" w:rsidRDefault="00A7491B" w:rsidP="003C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CF3114" w:rsidRDefault="00A7491B" w:rsidP="003C77F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17" w:type="dxa"/>
            <w:gridSpan w:val="3"/>
            <w:vAlign w:val="bottom"/>
          </w:tcPr>
          <w:p w14:paraId="07E94D1B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685" w:type="dxa"/>
            <w:gridSpan w:val="3"/>
            <w:vAlign w:val="bottom"/>
          </w:tcPr>
          <w:p w14:paraId="1C3FB464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629" w:type="dxa"/>
            <w:gridSpan w:val="2"/>
            <w:vAlign w:val="bottom"/>
          </w:tcPr>
          <w:p w14:paraId="1413A0E1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ตัดรายการ</w:t>
            </w:r>
          </w:p>
          <w:p w14:paraId="500F927B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632" w:type="dxa"/>
            <w:gridSpan w:val="2"/>
            <w:vAlign w:val="bottom"/>
          </w:tcPr>
          <w:p w14:paraId="0073621D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879573" w14:textId="77777777" w:rsidR="00A7491B" w:rsidRPr="00CF3114" w:rsidRDefault="00A7491B" w:rsidP="003C77F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7491B" w:rsidRPr="00CF3114" w14:paraId="1670C3D3" w14:textId="77777777" w:rsidTr="009D2ACF">
        <w:trPr>
          <w:trHeight w:val="257"/>
        </w:trPr>
        <w:tc>
          <w:tcPr>
            <w:tcW w:w="2228" w:type="dxa"/>
          </w:tcPr>
          <w:p w14:paraId="6B59BDDB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CD5610F" w14:textId="77777777" w:rsidR="00A7491B" w:rsidRPr="00CF3114" w:rsidRDefault="00A7491B" w:rsidP="00A7491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0F968DF" w14:textId="59DF1CD9" w:rsidR="00A7491B" w:rsidRPr="00CF3114" w:rsidRDefault="00A7491B" w:rsidP="00F156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866" w:type="dxa"/>
            <w:gridSpan w:val="2"/>
            <w:vAlign w:val="bottom"/>
          </w:tcPr>
          <w:p w14:paraId="0B39068F" w14:textId="370E98E2" w:rsidR="00A7491B" w:rsidRPr="00CF3114" w:rsidRDefault="00A7491B" w:rsidP="00F156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2</w:t>
            </w:r>
          </w:p>
        </w:tc>
        <w:tc>
          <w:tcPr>
            <w:tcW w:w="825" w:type="dxa"/>
            <w:gridSpan w:val="2"/>
            <w:vAlign w:val="bottom"/>
          </w:tcPr>
          <w:p w14:paraId="25BD63BC" w14:textId="460BDCE9" w:rsidR="00A7491B" w:rsidRPr="00CF3114" w:rsidRDefault="00A7491B" w:rsidP="00F156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860" w:type="dxa"/>
            <w:vAlign w:val="bottom"/>
          </w:tcPr>
          <w:p w14:paraId="6DA7D738" w14:textId="642E7BFA" w:rsidR="00A7491B" w:rsidRPr="00CF3114" w:rsidRDefault="00A7491B" w:rsidP="00A7491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2</w:t>
            </w:r>
          </w:p>
        </w:tc>
        <w:tc>
          <w:tcPr>
            <w:tcW w:w="851" w:type="dxa"/>
            <w:vAlign w:val="bottom"/>
          </w:tcPr>
          <w:p w14:paraId="5AF87AD3" w14:textId="4E452EC9" w:rsidR="00A7491B" w:rsidRPr="00CF3114" w:rsidRDefault="00A7491B" w:rsidP="00F156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ind w:left="-108"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778" w:type="dxa"/>
            <w:vAlign w:val="bottom"/>
          </w:tcPr>
          <w:p w14:paraId="098CD7AF" w14:textId="3DCC3CD1" w:rsidR="00A7491B" w:rsidRPr="00CF3114" w:rsidRDefault="00A7491B" w:rsidP="00F156C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2</w:t>
            </w:r>
          </w:p>
        </w:tc>
        <w:tc>
          <w:tcPr>
            <w:tcW w:w="781" w:type="dxa"/>
            <w:vAlign w:val="bottom"/>
          </w:tcPr>
          <w:p w14:paraId="7B3AFEAE" w14:textId="1BFC77D5" w:rsidR="00A7491B" w:rsidRPr="00CF3114" w:rsidRDefault="00A7491B" w:rsidP="00A7491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>2563</w:t>
            </w:r>
          </w:p>
        </w:tc>
        <w:tc>
          <w:tcPr>
            <w:tcW w:w="851" w:type="dxa"/>
            <w:vAlign w:val="bottom"/>
          </w:tcPr>
          <w:p w14:paraId="21495C90" w14:textId="3F8DE6D1" w:rsidR="00A7491B" w:rsidRPr="00CF3114" w:rsidRDefault="00A7491B" w:rsidP="00A7491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2</w:t>
            </w:r>
          </w:p>
        </w:tc>
      </w:tr>
      <w:tr w:rsidR="00A7491B" w:rsidRPr="00CF3114" w14:paraId="14B00661" w14:textId="77777777" w:rsidTr="009D2ACF">
        <w:trPr>
          <w:trHeight w:val="233"/>
        </w:trPr>
        <w:tc>
          <w:tcPr>
            <w:tcW w:w="2228" w:type="dxa"/>
          </w:tcPr>
          <w:p w14:paraId="7F154260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C1F9A03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6" w:type="dxa"/>
            <w:gridSpan w:val="2"/>
          </w:tcPr>
          <w:p w14:paraId="23644586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</w:tcPr>
          <w:p w14:paraId="58CBF6C0" w14:textId="77777777" w:rsidR="00A7491B" w:rsidRPr="00CF3114" w:rsidRDefault="00A7491B" w:rsidP="00A7491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0" w:type="dxa"/>
          </w:tcPr>
          <w:p w14:paraId="23C6121F" w14:textId="77777777" w:rsidR="00A7491B" w:rsidRPr="00CF3114" w:rsidRDefault="00A7491B" w:rsidP="00A7491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00B1F819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78" w:type="dxa"/>
          </w:tcPr>
          <w:p w14:paraId="46877979" w14:textId="77777777" w:rsidR="00A7491B" w:rsidRPr="00CF3114" w:rsidRDefault="00A7491B" w:rsidP="00A7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64BFF1C" w14:textId="77777777" w:rsidR="00A7491B" w:rsidRPr="00CF3114" w:rsidRDefault="00A7491B" w:rsidP="00A7491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C86A68B" w14:textId="77777777" w:rsidR="00A7491B" w:rsidRPr="00CF3114" w:rsidRDefault="00A7491B" w:rsidP="00A7491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D40F78" w:rsidRPr="00CF3114" w14:paraId="3AD6B550" w14:textId="77777777" w:rsidTr="009D2ACF">
        <w:trPr>
          <w:trHeight w:val="409"/>
        </w:trPr>
        <w:tc>
          <w:tcPr>
            <w:tcW w:w="2228" w:type="dxa"/>
          </w:tcPr>
          <w:p w14:paraId="3FF16F96" w14:textId="77777777" w:rsidR="00D40F78" w:rsidRPr="00CF3114" w:rsidRDefault="00D40F78" w:rsidP="00D4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49459D00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078A65B" w14:textId="72474663" w:rsidR="00094BDE" w:rsidRPr="00CF3114" w:rsidRDefault="00094BDE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</w:rPr>
              <w:t>301,627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46840BF6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B960136" w14:textId="0F6241A9" w:rsidR="00D40F78" w:rsidRPr="00CF3114" w:rsidRDefault="00870876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445,864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4B9580D" w14:textId="403E42E3" w:rsidR="00D40F78" w:rsidRPr="00CF3114" w:rsidRDefault="00094BDE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22,423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5739F9F" w14:textId="7E29B970" w:rsidR="00D40F78" w:rsidRPr="00CF3114" w:rsidRDefault="00870876" w:rsidP="00D4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43,830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BF79BE" w14:textId="7A560A19" w:rsidR="00D40F78" w:rsidRPr="00CF3114" w:rsidRDefault="00094BDE" w:rsidP="00895F4B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FAE45D6" w14:textId="27E0ABD9" w:rsidR="00D40F78" w:rsidRPr="00CF3114" w:rsidRDefault="00D40F78" w:rsidP="00895F4B">
            <w:pPr>
              <w:ind w:lef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5F4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BBA1E73" w14:textId="56B245E9" w:rsidR="00D40F78" w:rsidRPr="00CF3114" w:rsidRDefault="00094BDE" w:rsidP="00D40F78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324,050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2EF76C" w14:textId="05149F58" w:rsidR="00D40F78" w:rsidRPr="00CF3114" w:rsidRDefault="00870876" w:rsidP="00D40F78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489,694</w:t>
            </w:r>
          </w:p>
        </w:tc>
      </w:tr>
      <w:tr w:rsidR="00D40F78" w:rsidRPr="00CF3114" w14:paraId="11D1E1BF" w14:textId="77777777" w:rsidTr="009D2ACF">
        <w:trPr>
          <w:trHeight w:val="331"/>
        </w:trPr>
        <w:tc>
          <w:tcPr>
            <w:tcW w:w="2228" w:type="dxa"/>
          </w:tcPr>
          <w:p w14:paraId="59F6980D" w14:textId="77777777" w:rsidR="00D40F78" w:rsidRPr="00CF3114" w:rsidRDefault="00D40F78" w:rsidP="00D40F78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2BD1E40C" w14:textId="77777777" w:rsidR="00D40F78" w:rsidRPr="00CF3114" w:rsidRDefault="00D40F78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CA84B84" w14:textId="76876207" w:rsidR="00D40F78" w:rsidRPr="00CF3114" w:rsidRDefault="00094BDE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1,043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6B5389D9" w14:textId="77777777" w:rsidR="00D40F78" w:rsidRPr="00CF3114" w:rsidRDefault="00D40F78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3502BFAD" w14:textId="457E03F2" w:rsidR="00D40F78" w:rsidRPr="00CF3114" w:rsidRDefault="00870876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5,890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5800E1D" w14:textId="6A7CD527" w:rsidR="00D40F78" w:rsidRPr="00CF3114" w:rsidRDefault="00094BDE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CAA4633" w14:textId="61B02B39" w:rsidR="00D40F78" w:rsidRPr="00CF3114" w:rsidRDefault="00D40F78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870876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,942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54004D" w14:textId="628D66AD" w:rsidR="00D40F78" w:rsidRPr="00CF3114" w:rsidRDefault="00094BDE" w:rsidP="00895F4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(1,752)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09C416C" w14:textId="31924AB6" w:rsidR="00D40F78" w:rsidRPr="00CF3114" w:rsidRDefault="00D40F78" w:rsidP="00895F4B">
            <w:pPr>
              <w:pBdr>
                <w:bottom w:val="single" w:sz="4" w:space="1" w:color="auto"/>
              </w:pBdr>
              <w:tabs>
                <w:tab w:val="clear" w:pos="68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70876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7,832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5868F98" w14:textId="1030ED04" w:rsidR="00D40F78" w:rsidRPr="00CF3114" w:rsidRDefault="00094BDE" w:rsidP="00895F4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3F9F5F" w14:textId="6847781B" w:rsidR="00D40F78" w:rsidRPr="00CF3114" w:rsidRDefault="00D40F78" w:rsidP="00895F4B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5F4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</w:t>
            </w:r>
            <w:r w:rsidR="00870876" w:rsidRPr="00895F4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895F4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D40F78" w:rsidRPr="00CF3114" w14:paraId="20F39F0D" w14:textId="77777777" w:rsidTr="009D2ACF">
        <w:trPr>
          <w:trHeight w:val="257"/>
        </w:trPr>
        <w:tc>
          <w:tcPr>
            <w:tcW w:w="2228" w:type="dxa"/>
          </w:tcPr>
          <w:p w14:paraId="3BCE14E2" w14:textId="77777777" w:rsidR="00D40F78" w:rsidRPr="00CF3114" w:rsidRDefault="00D40F78" w:rsidP="00D4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6FA5E111" w14:textId="450535BA" w:rsidR="00D40F78" w:rsidRPr="00CF3114" w:rsidRDefault="00094BDE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302,670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49B83080" w14:textId="7A8F76EA" w:rsidR="00D40F78" w:rsidRPr="00CF3114" w:rsidRDefault="00870876" w:rsidP="00D40F7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451,754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A298AEC" w14:textId="74FF1F05" w:rsidR="00D40F78" w:rsidRPr="00CF3114" w:rsidRDefault="00094BDE" w:rsidP="00D40F78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23,132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6C35334" w14:textId="1BF6B510" w:rsidR="00D40F78" w:rsidRPr="00CF3114" w:rsidRDefault="00870876" w:rsidP="00D40F7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45,772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5BD910" w14:textId="73478241" w:rsidR="00D40F78" w:rsidRPr="00CF3114" w:rsidRDefault="00094BDE" w:rsidP="00D40F78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(1,752)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4A33F96" w14:textId="4B0842F6" w:rsidR="00D40F78" w:rsidRPr="00CF3114" w:rsidRDefault="00D40F78" w:rsidP="00D40F78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870876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7,832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5CB323D" w14:textId="75A4FF93" w:rsidR="00D40F78" w:rsidRPr="00CF3114" w:rsidRDefault="00094BDE" w:rsidP="00D40F78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324,050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31259" w14:textId="12A6BA59" w:rsidR="00D40F78" w:rsidRPr="00CF3114" w:rsidRDefault="00870876" w:rsidP="00D40F78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489,694</w:t>
            </w:r>
          </w:p>
        </w:tc>
      </w:tr>
      <w:tr w:rsidR="00D40F78" w:rsidRPr="00CF3114" w14:paraId="5D50DC72" w14:textId="77777777" w:rsidTr="009D2ACF">
        <w:trPr>
          <w:trHeight w:val="257"/>
        </w:trPr>
        <w:tc>
          <w:tcPr>
            <w:tcW w:w="2228" w:type="dxa"/>
          </w:tcPr>
          <w:p w14:paraId="3D296A79" w14:textId="77777777" w:rsidR="00D40F78" w:rsidRPr="00CF3114" w:rsidRDefault="00D40F78" w:rsidP="00D4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3CBCD50F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3467532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10AC35A" w14:textId="77777777" w:rsidR="00D40F78" w:rsidRPr="00CF3114" w:rsidRDefault="00D40F78" w:rsidP="00D40F78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4F5126A" w14:textId="77777777" w:rsidR="00D40F78" w:rsidRPr="00CF3114" w:rsidRDefault="00D40F78" w:rsidP="00D40F7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D02142" w14:textId="77777777" w:rsidR="00D40F78" w:rsidRPr="00CF3114" w:rsidRDefault="00D40F78" w:rsidP="00D40F78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398B604" w14:textId="77777777" w:rsidR="00D40F78" w:rsidRPr="00CF3114" w:rsidRDefault="00D40F78" w:rsidP="00D40F78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48BBDE0" w14:textId="77777777" w:rsidR="00D40F78" w:rsidRPr="00CF3114" w:rsidRDefault="00D40F78" w:rsidP="00D40F78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000F1F" w14:textId="77777777" w:rsidR="00D40F78" w:rsidRPr="00CF3114" w:rsidRDefault="00D40F78" w:rsidP="00D40F78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40F78" w:rsidRPr="00CF3114" w14:paraId="16135322" w14:textId="77777777" w:rsidTr="009D2ACF">
        <w:trPr>
          <w:trHeight w:val="257"/>
        </w:trPr>
        <w:tc>
          <w:tcPr>
            <w:tcW w:w="2228" w:type="dxa"/>
          </w:tcPr>
          <w:p w14:paraId="0225E67F" w14:textId="77777777" w:rsidR="00D40F78" w:rsidRPr="00CF3114" w:rsidRDefault="00D40F78" w:rsidP="00D40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ประเภทของการรับรู้รายได้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02DBB82" w14:textId="4B48FB92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57F6149" w14:textId="77777777" w:rsidR="00D40F78" w:rsidRPr="00CF3114" w:rsidRDefault="00D40F78" w:rsidP="00D40F7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2C3F17B" w14:textId="77777777" w:rsidR="00D40F78" w:rsidRPr="00CF3114" w:rsidRDefault="00D40F78" w:rsidP="00D40F78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213CBDB" w14:textId="77777777" w:rsidR="00D40F78" w:rsidRPr="00CF3114" w:rsidRDefault="00D40F78" w:rsidP="00D40F7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807808" w14:textId="77777777" w:rsidR="00D40F78" w:rsidRPr="00CF3114" w:rsidRDefault="00D40F78" w:rsidP="00D40F78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789C530" w14:textId="77777777" w:rsidR="00D40F78" w:rsidRPr="00CF3114" w:rsidRDefault="00D40F78" w:rsidP="00D40F78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B5EAD10" w14:textId="77777777" w:rsidR="00D40F78" w:rsidRPr="00CF3114" w:rsidRDefault="00D40F78" w:rsidP="00D40F78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22047F" w14:textId="77777777" w:rsidR="00D40F78" w:rsidRPr="00CF3114" w:rsidRDefault="00D40F78" w:rsidP="00D40F78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94BDE" w:rsidRPr="00CF3114" w14:paraId="13C1E27C" w14:textId="77777777" w:rsidTr="009D2ACF">
        <w:trPr>
          <w:trHeight w:val="257"/>
        </w:trPr>
        <w:tc>
          <w:tcPr>
            <w:tcW w:w="2228" w:type="dxa"/>
          </w:tcPr>
          <w:p w14:paraId="7E68EE67" w14:textId="5DD355D8" w:rsidR="00094BDE" w:rsidRPr="00CF3114" w:rsidRDefault="00094BDE" w:rsidP="0009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ณ </w:t>
            </w:r>
            <w:r w:rsidR="000F1F7E"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77351DA" w14:textId="4308C11B" w:rsidR="00094BDE" w:rsidRPr="00CF3114" w:rsidRDefault="00094BDE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289,906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1E17FDA7" w14:textId="624CA605" w:rsidR="00094BDE" w:rsidRPr="00CF3114" w:rsidRDefault="00183908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439,245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96AA10C" w14:textId="3C6A7B04" w:rsidR="00094BDE" w:rsidRPr="00CF3114" w:rsidRDefault="00183908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10,608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AB117BC" w14:textId="743CCF5C" w:rsidR="00094BDE" w:rsidRPr="00CF3114" w:rsidRDefault="00183908" w:rsidP="00094BD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16,789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E860FC" w14:textId="4EA54D9C" w:rsidR="00094BDE" w:rsidRPr="00CF3114" w:rsidRDefault="00183908" w:rsidP="00094BDE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(1,752)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7BDD8DA4" w14:textId="38703D61" w:rsidR="00094BDE" w:rsidRPr="00CF3114" w:rsidRDefault="00183908" w:rsidP="00094BDE">
            <w:pPr>
              <w:tabs>
                <w:tab w:val="clear" w:pos="680"/>
                <w:tab w:val="left" w:pos="0"/>
              </w:tabs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(7,832)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D8FD492" w14:textId="33B685CC" w:rsidR="00094BDE" w:rsidRPr="00CF3114" w:rsidRDefault="00183908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298,762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DAD8F5" w14:textId="34EECAF8" w:rsidR="00094BDE" w:rsidRPr="00CF3114" w:rsidRDefault="00183908" w:rsidP="00094BD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448,202</w:t>
            </w:r>
          </w:p>
        </w:tc>
      </w:tr>
      <w:tr w:rsidR="00094BDE" w:rsidRPr="00CF3114" w14:paraId="1BAE0035" w14:textId="77777777" w:rsidTr="009D2ACF">
        <w:trPr>
          <w:trHeight w:val="257"/>
        </w:trPr>
        <w:tc>
          <w:tcPr>
            <w:tcW w:w="2228" w:type="dxa"/>
          </w:tcPr>
          <w:p w14:paraId="101A5A5C" w14:textId="77777777" w:rsidR="00094BDE" w:rsidRPr="00CF3114" w:rsidRDefault="00094BDE" w:rsidP="0009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2147C001" w14:textId="41E508DE" w:rsidR="00094BDE" w:rsidRPr="00CF3114" w:rsidRDefault="00094BDE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12,764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589DB21D" w14:textId="134AFEF9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</w:t>
            </w:r>
            <w:r w:rsidR="00183908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12,509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</w:t>
            </w:r>
          </w:p>
        </w:tc>
        <w:tc>
          <w:tcPr>
            <w:tcW w:w="825" w:type="dxa"/>
            <w:gridSpan w:val="2"/>
            <w:shd w:val="clear" w:color="auto" w:fill="auto"/>
          </w:tcPr>
          <w:p w14:paraId="34C6F4E0" w14:textId="5ACD8E4F" w:rsidR="00094BDE" w:rsidRPr="00CF3114" w:rsidRDefault="00183908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12,524</w:t>
            </w:r>
          </w:p>
        </w:tc>
        <w:tc>
          <w:tcPr>
            <w:tcW w:w="860" w:type="dxa"/>
            <w:shd w:val="clear" w:color="auto" w:fill="auto"/>
          </w:tcPr>
          <w:p w14:paraId="4FAD1642" w14:textId="3CCEE7F4" w:rsidR="00094BDE" w:rsidRPr="00CF3114" w:rsidRDefault="00183908" w:rsidP="00094BD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28,983</w:t>
            </w:r>
          </w:p>
        </w:tc>
        <w:tc>
          <w:tcPr>
            <w:tcW w:w="851" w:type="dxa"/>
            <w:shd w:val="clear" w:color="auto" w:fill="auto"/>
          </w:tcPr>
          <w:p w14:paraId="3E3BB67F" w14:textId="369F317D" w:rsidR="00094BDE" w:rsidRPr="00CF3114" w:rsidRDefault="00183908" w:rsidP="00183908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13D4FBC8" w14:textId="78495DA8" w:rsidR="00094BDE" w:rsidRPr="00CF3114" w:rsidRDefault="00094BDE" w:rsidP="00094BDE">
            <w:pPr>
              <w:tabs>
                <w:tab w:val="clear" w:pos="680"/>
                <w:tab w:val="left" w:pos="0"/>
              </w:tabs>
              <w:ind w:left="-108" w:right="-24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   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6CCBF2BB" w14:textId="5F8D536F" w:rsidR="00094BDE" w:rsidRPr="00CF3114" w:rsidRDefault="00183908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25,288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2BF049" w14:textId="32E9323B" w:rsidR="00094BDE" w:rsidRPr="00CF3114" w:rsidRDefault="00094BDE" w:rsidP="00183908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</w:t>
            </w:r>
            <w:r w:rsidR="00183908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41,492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        </w:t>
            </w:r>
          </w:p>
        </w:tc>
      </w:tr>
      <w:tr w:rsidR="00094BDE" w:rsidRPr="00CF3114" w14:paraId="1F8FC3A7" w14:textId="77777777" w:rsidTr="009D2ACF">
        <w:trPr>
          <w:trHeight w:val="257"/>
        </w:trPr>
        <w:tc>
          <w:tcPr>
            <w:tcW w:w="2228" w:type="dxa"/>
          </w:tcPr>
          <w:p w14:paraId="7D4AA301" w14:textId="77777777" w:rsidR="00094BDE" w:rsidRPr="00CF3114" w:rsidRDefault="00094BDE" w:rsidP="0009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773F6F49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579D3675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453F18EB" w14:textId="77777777" w:rsidR="00094BDE" w:rsidRPr="00CF3114" w:rsidRDefault="00094BDE" w:rsidP="00094BDE">
            <w:pP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0ABD739" w14:textId="77777777" w:rsidR="00094BDE" w:rsidRPr="00CF3114" w:rsidRDefault="00094BDE" w:rsidP="00094BDE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6C761A" w14:textId="77777777" w:rsidR="00094BDE" w:rsidRPr="00CF3114" w:rsidRDefault="00094BDE" w:rsidP="00094BDE">
            <w:pP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FBBFD4" w14:textId="77777777" w:rsidR="00094BDE" w:rsidRPr="00CF3114" w:rsidRDefault="00094BDE" w:rsidP="00094BDE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6FAEF92" w14:textId="77777777" w:rsidR="00094BDE" w:rsidRPr="00CF3114" w:rsidRDefault="00094BDE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C59FCA" w14:textId="77777777" w:rsidR="00094BDE" w:rsidRPr="00CF3114" w:rsidRDefault="00094BDE" w:rsidP="00094BD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94BDE" w:rsidRPr="00CF3114" w14:paraId="451B2767" w14:textId="77777777" w:rsidTr="009D2ACF">
        <w:trPr>
          <w:trHeight w:val="257"/>
        </w:trPr>
        <w:tc>
          <w:tcPr>
            <w:tcW w:w="2228" w:type="dxa"/>
            <w:vAlign w:val="bottom"/>
          </w:tcPr>
          <w:p w14:paraId="6951AB24" w14:textId="77777777" w:rsidR="00094BDE" w:rsidRPr="00CF3114" w:rsidRDefault="00094BDE" w:rsidP="00857062">
            <w:pPr>
              <w:spacing w:line="240" w:lineRule="auto"/>
              <w:ind w:right="-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F3114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3C145BFC" w14:textId="00C75349" w:rsidR="00094BDE" w:rsidRPr="00CF3114" w:rsidRDefault="00183908" w:rsidP="0085706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115,259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7419AFAE" w14:textId="56673F0C" w:rsidR="00094BDE" w:rsidRPr="00CF3114" w:rsidRDefault="00094BDE" w:rsidP="00857062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163,554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8759DF3" w14:textId="2424806C" w:rsidR="00094BDE" w:rsidRPr="00CF3114" w:rsidRDefault="00183908" w:rsidP="00857062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(22,055)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33930F1" w14:textId="7387F259" w:rsidR="00094BDE" w:rsidRPr="00CF3114" w:rsidRDefault="00094BDE" w:rsidP="0085706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(9,617)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177A32" w14:textId="0CF05AB0" w:rsidR="00094BDE" w:rsidRPr="00CF3114" w:rsidRDefault="00183908" w:rsidP="00857062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3B7B8B0" w14:textId="6E84DC74" w:rsidR="00094BDE" w:rsidRPr="00CF3114" w:rsidRDefault="00094BDE" w:rsidP="00857062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(96)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A3520C2" w14:textId="0E78573A" w:rsidR="00094BDE" w:rsidRPr="00CF3114" w:rsidRDefault="00183908" w:rsidP="00857062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93,289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36B719" w14:textId="7E5F4D0B" w:rsidR="00094BDE" w:rsidRPr="00CF3114" w:rsidRDefault="00094BDE" w:rsidP="00857062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153,841</w:t>
            </w:r>
          </w:p>
        </w:tc>
      </w:tr>
      <w:tr w:rsidR="00094BDE" w:rsidRPr="00CF3114" w14:paraId="00C5CEB2" w14:textId="77777777" w:rsidTr="009D2ACF">
        <w:trPr>
          <w:trHeight w:val="233"/>
        </w:trPr>
        <w:tc>
          <w:tcPr>
            <w:tcW w:w="2228" w:type="dxa"/>
          </w:tcPr>
          <w:p w14:paraId="3DC374C8" w14:textId="77777777" w:rsidR="00094BDE" w:rsidRPr="00CF3114" w:rsidRDefault="00094BDE" w:rsidP="00094B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รายได้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2C4A73EE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3F4E424F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852AA2A" w14:textId="77777777" w:rsidR="00094BDE" w:rsidRPr="00CF3114" w:rsidRDefault="00094BDE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656E273" w14:textId="77777777" w:rsidR="00094BDE" w:rsidRPr="00CF3114" w:rsidRDefault="00094BDE" w:rsidP="00094BDE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3A43C5" w14:textId="77777777" w:rsidR="00094BDE" w:rsidRPr="00CF3114" w:rsidRDefault="00094BDE" w:rsidP="00094BDE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C46CF47" w14:textId="77777777" w:rsidR="00094BDE" w:rsidRPr="00CF3114" w:rsidRDefault="00094BDE" w:rsidP="00094BDE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38ADA84" w14:textId="13B4F5DF" w:rsidR="00094BDE" w:rsidRPr="00CF3114" w:rsidRDefault="00CD2FE3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9060F8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DE061" w14:textId="3C519162" w:rsidR="00094BDE" w:rsidRPr="00CF3114" w:rsidRDefault="00094BDE" w:rsidP="00094BD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2,184</w:t>
            </w:r>
          </w:p>
        </w:tc>
      </w:tr>
      <w:tr w:rsidR="00094BDE" w:rsidRPr="00CF3114" w14:paraId="52ED947C" w14:textId="77777777" w:rsidTr="009D2ACF">
        <w:trPr>
          <w:trHeight w:val="233"/>
        </w:trPr>
        <w:tc>
          <w:tcPr>
            <w:tcW w:w="2228" w:type="dxa"/>
          </w:tcPr>
          <w:p w14:paraId="3F9733E4" w14:textId="77777777" w:rsidR="00094BDE" w:rsidRPr="00CF3114" w:rsidRDefault="00094BDE" w:rsidP="00094BDE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132245E3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24DFD06F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94C0A4A" w14:textId="77777777" w:rsidR="00094BDE" w:rsidRPr="00CF3114" w:rsidRDefault="00094BDE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339C2A" w14:textId="77777777" w:rsidR="00094BDE" w:rsidRPr="00CF3114" w:rsidRDefault="00094BDE" w:rsidP="00094BDE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FAC496" w14:textId="77777777" w:rsidR="00094BDE" w:rsidRPr="00CF3114" w:rsidRDefault="00094BDE" w:rsidP="00094BDE">
            <w:pPr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0A54735B" w14:textId="77777777" w:rsidR="00094BDE" w:rsidRPr="00CF3114" w:rsidRDefault="00094BDE" w:rsidP="00094BDE">
            <w:pPr>
              <w:tabs>
                <w:tab w:val="clear" w:pos="680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4DA1AC3" w14:textId="21D87CED" w:rsidR="00094BDE" w:rsidRPr="00CF3114" w:rsidRDefault="00183908" w:rsidP="00094BDE">
            <w:pPr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(21,085)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41873B" w14:textId="39C3C280" w:rsidR="00094BDE" w:rsidRPr="00CF3114" w:rsidRDefault="00094BDE" w:rsidP="00094BDE">
            <w:pPr>
              <w:tabs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(28,569)</w:t>
            </w:r>
          </w:p>
        </w:tc>
      </w:tr>
      <w:tr w:rsidR="00094BDE" w:rsidRPr="00CF3114" w14:paraId="6B437E80" w14:textId="77777777" w:rsidTr="00582733">
        <w:trPr>
          <w:trHeight w:val="257"/>
        </w:trPr>
        <w:tc>
          <w:tcPr>
            <w:tcW w:w="2228" w:type="dxa"/>
          </w:tcPr>
          <w:p w14:paraId="7F663FC5" w14:textId="77777777" w:rsidR="00094BDE" w:rsidRPr="00CF3114" w:rsidRDefault="00094BDE" w:rsidP="00094BDE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</w:t>
            </w: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ัด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จ</w:t>
            </w: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ำหน่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4E503D73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gridSpan w:val="2"/>
            <w:shd w:val="clear" w:color="auto" w:fill="auto"/>
          </w:tcPr>
          <w:p w14:paraId="775234A6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7BAB646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0EF598C" w14:textId="77777777" w:rsidR="00094BDE" w:rsidRPr="00CF3114" w:rsidRDefault="00094BDE" w:rsidP="0009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4B1997" w14:textId="77777777" w:rsidR="00094BDE" w:rsidRPr="00CF3114" w:rsidRDefault="00094BDE" w:rsidP="00094BDE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11218582" w14:textId="77777777" w:rsidR="00094BDE" w:rsidRPr="00CF3114" w:rsidRDefault="00094BDE" w:rsidP="00094BD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E0B82EC" w14:textId="20739B6D" w:rsidR="00094BDE" w:rsidRPr="00CF3114" w:rsidRDefault="00183908" w:rsidP="00094BDE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</w:t>
            </w:r>
            <w:r w:rsidR="004B335C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B335C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895F4B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AA8881" w14:textId="6F3AE83D" w:rsidR="00094BDE" w:rsidRPr="00CF3114" w:rsidRDefault="00094BDE" w:rsidP="00094B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(25,114)</w:t>
            </w:r>
          </w:p>
        </w:tc>
      </w:tr>
      <w:tr w:rsidR="00DB1999" w:rsidRPr="00CF3114" w14:paraId="473A56C9" w14:textId="77777777" w:rsidTr="00A16183">
        <w:trPr>
          <w:trHeight w:val="68"/>
        </w:trPr>
        <w:tc>
          <w:tcPr>
            <w:tcW w:w="2228" w:type="dxa"/>
          </w:tcPr>
          <w:p w14:paraId="459D2998" w14:textId="3ECB15A5" w:rsidR="00A16183" w:rsidRPr="00CF3114" w:rsidRDefault="00DB1999" w:rsidP="00DB1999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ขาดทุน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) </w:t>
            </w:r>
            <w:r w:rsidRPr="00CF3114">
              <w:rPr>
                <w:rFonts w:ascii="Browallia New" w:hAnsi="Browallia New" w:cs="Browallia New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DB1999" w:rsidRPr="00CF3114" w:rsidRDefault="00DB1999" w:rsidP="00DB199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A388F12" w14:textId="4F0A7900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(320,26</w:t>
            </w:r>
            <w:r w:rsidR="008D56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39C2AEA" w14:textId="59C63D40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36,264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59273B15" w14:textId="04FBAE2C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</w:t>
            </w:r>
            <w:r w:rsidR="008D56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8D56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1279EE" w14:textId="3B173F28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(83,560)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DC8F7A" w14:textId="63D91CA7" w:rsidR="00DB1999" w:rsidRPr="00CF3114" w:rsidRDefault="007D16B1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(45</w:t>
            </w:r>
            <w:r w:rsidR="00F91884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DB1999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F91884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4792A5D" w14:textId="42F72E15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21,804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75B12F7" w14:textId="10CA866C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7D16B1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F91884">
              <w:rPr>
                <w:rFonts w:ascii="Browallia New" w:hAnsi="Browallia New" w:cs="Browallia New"/>
                <w:sz w:val="20"/>
                <w:szCs w:val="20"/>
                <w:lang w:val="en-GB"/>
              </w:rPr>
              <w:t>88,443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F37E1F" w14:textId="01AF1BA6" w:rsidR="00DB1999" w:rsidRPr="00CF3114" w:rsidRDefault="00DB1999" w:rsidP="00A1618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(25,492)</w:t>
            </w:r>
          </w:p>
        </w:tc>
      </w:tr>
      <w:tr w:rsidR="00DB1999" w:rsidRPr="00CF3114" w14:paraId="192C3012" w14:textId="77777777" w:rsidTr="009D2ACF">
        <w:trPr>
          <w:trHeight w:val="269"/>
        </w:trPr>
        <w:tc>
          <w:tcPr>
            <w:tcW w:w="2228" w:type="dxa"/>
          </w:tcPr>
          <w:p w14:paraId="38C8A9DB" w14:textId="77777777" w:rsidR="00DB1999" w:rsidRPr="00CF3114" w:rsidRDefault="00DB1999" w:rsidP="00DB1999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90CCE" w14:textId="77777777" w:rsidR="00DB1999" w:rsidRPr="00CF3114" w:rsidRDefault="00DB1999" w:rsidP="00DB199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12DCF0F0" w14:textId="212738FE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1,551,369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4113E035" w14:textId="6416501D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2,192,202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328D33DC" w14:textId="0DF292DD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1,02</w:t>
            </w:r>
            <w:r w:rsidR="007D16B1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7D16B1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D16B1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E0B5A42" w14:textId="39EECEFF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1,737,999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927FED" w14:textId="5CECDA4F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BC4218">
              <w:rPr>
                <w:rFonts w:ascii="Browallia New" w:hAnsi="Browallia New" w:cs="Browallia New"/>
                <w:sz w:val="20"/>
                <w:szCs w:val="20"/>
                <w:lang w:val="en-GB"/>
              </w:rPr>
              <w:t>857,404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3427AF1" w14:textId="26152471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(843,945)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68735334" w14:textId="0490B318" w:rsidR="00DB1999" w:rsidRPr="00CF3114" w:rsidRDefault="00BC4218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1,715,</w:t>
            </w:r>
            <w:r w:rsidR="00B41E75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4BE20F" w14:textId="695B6C22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3,086,256</w:t>
            </w:r>
          </w:p>
        </w:tc>
      </w:tr>
      <w:tr w:rsidR="00DB1999" w:rsidRPr="00CF3114" w14:paraId="6D0AC937" w14:textId="77777777" w:rsidTr="009D2ACF">
        <w:trPr>
          <w:trHeight w:val="269"/>
        </w:trPr>
        <w:tc>
          <w:tcPr>
            <w:tcW w:w="2228" w:type="dxa"/>
          </w:tcPr>
          <w:p w14:paraId="4F3CD51D" w14:textId="77777777" w:rsidR="00DB1999" w:rsidRPr="00CF3114" w:rsidRDefault="00DB1999" w:rsidP="00DB1999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 w:hint="cs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C8AAAD" w14:textId="77777777" w:rsidR="00DB1999" w:rsidRPr="00CF3114" w:rsidRDefault="00DB1999" w:rsidP="00DB1999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0C489354" w14:textId="18D77828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1,757,026</w:t>
            </w:r>
          </w:p>
        </w:tc>
        <w:tc>
          <w:tcPr>
            <w:tcW w:w="866" w:type="dxa"/>
            <w:gridSpan w:val="2"/>
            <w:shd w:val="clear" w:color="auto" w:fill="auto"/>
          </w:tcPr>
          <w:p w14:paraId="5748C752" w14:textId="18EA6578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1,696,424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1E136B69" w14:textId="33A0B9D8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2,031,690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A0C4DB8" w14:textId="4906E3CE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2,323,557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50E7CFC" w14:textId="7B7FF7B3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(1,3</w:t>
            </w:r>
            <w:r w:rsidR="003A21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A21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7DDB407" w14:textId="3A966F54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(1,159,632)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1F503A5A" w14:textId="4A15FA9C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</w:t>
            </w:r>
            <w:r w:rsidR="003A21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3A2105"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DB3EF3" w14:textId="195E962E" w:rsidR="00DB1999" w:rsidRPr="00CF3114" w:rsidRDefault="00DB1999" w:rsidP="00DB199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F3114">
              <w:rPr>
                <w:rFonts w:ascii="Browallia New" w:hAnsi="Browallia New" w:cs="Browallia New"/>
                <w:sz w:val="20"/>
                <w:szCs w:val="20"/>
                <w:lang w:val="en-GB"/>
              </w:rPr>
              <w:t>2,860,349</w:t>
            </w:r>
          </w:p>
        </w:tc>
      </w:tr>
      <w:bookmarkEnd w:id="15"/>
      <w:bookmarkEnd w:id="16"/>
    </w:tbl>
    <w:p w14:paraId="01A0174F" w14:textId="77777777" w:rsidR="00D46DA7" w:rsidRPr="00D95119" w:rsidRDefault="00D46DA7" w:rsidP="009A14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85FCA9" w14:textId="26B0B32A" w:rsidR="00707DD8" w:rsidRPr="00CF3114" w:rsidRDefault="00707DD8" w:rsidP="005F132F">
      <w:pPr>
        <w:tabs>
          <w:tab w:val="clear" w:pos="454"/>
        </w:tabs>
        <w:ind w:left="432" w:hanging="6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CF3114">
        <w:rPr>
          <w:rFonts w:ascii="Browallia New" w:hAnsi="Browallia New" w:cs="Browallia New" w:hint="cs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CF3114">
        <w:rPr>
          <w:rFonts w:ascii="Browallia New" w:hAnsi="Browallia New" w:cs="Browallia New" w:hint="cs"/>
          <w:b/>
          <w:sz w:val="28"/>
          <w:szCs w:val="28"/>
          <w:cs/>
        </w:rPr>
        <w:t>ด</w:t>
      </w:r>
      <w:r w:rsidRPr="00CF3114">
        <w:rPr>
          <w:rFonts w:ascii="Browallia New" w:hAnsi="Browallia New" w:cs="Browallia New" w:hint="cs"/>
          <w:b/>
          <w:sz w:val="28"/>
          <w:szCs w:val="28"/>
          <w:cs/>
        </w:rPr>
        <w:t xml:space="preserve">สามเดือนสิ้นสุดวันที่ </w:t>
      </w:r>
      <w:r w:rsidRPr="00CF3114">
        <w:rPr>
          <w:rFonts w:ascii="Browallia New" w:hAnsi="Browallia New" w:cs="Browallia New"/>
          <w:bCs/>
          <w:sz w:val="28"/>
          <w:szCs w:val="28"/>
        </w:rPr>
        <w:t>31</w:t>
      </w:r>
      <w:r w:rsidRPr="00CF3114">
        <w:rPr>
          <w:rFonts w:ascii="Browallia New" w:hAnsi="Browallia New" w:cs="Browallia New"/>
          <w:b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b/>
          <w:sz w:val="28"/>
          <w:szCs w:val="28"/>
          <w:cs/>
        </w:rPr>
        <w:t>มีนาคม</w:t>
      </w:r>
      <w:r w:rsidRPr="00CF3114">
        <w:rPr>
          <w:rFonts w:ascii="Browallia New" w:hAnsi="Browallia New" w:cs="Browallia New" w:hint="cs"/>
          <w:bCs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bCs/>
          <w:sz w:val="28"/>
          <w:szCs w:val="28"/>
        </w:rPr>
        <w:t>2563</w:t>
      </w:r>
      <w:r w:rsidRPr="00CF3114">
        <w:rPr>
          <w:rFonts w:ascii="Browallia New" w:hAnsi="Browallia New" w:cs="Browallia New"/>
          <w:b/>
          <w:sz w:val="28"/>
          <w:szCs w:val="28"/>
        </w:rPr>
        <w:t xml:space="preserve"> </w:t>
      </w:r>
      <w:r w:rsidRPr="00CF3114">
        <w:rPr>
          <w:rFonts w:ascii="Browallia New" w:hAnsi="Browallia New" w:cs="Browallia New" w:hint="cs"/>
          <w:b/>
          <w:sz w:val="28"/>
          <w:szCs w:val="28"/>
          <w:cs/>
        </w:rPr>
        <w:t>มีดังนี้</w:t>
      </w:r>
    </w:p>
    <w:p w14:paraId="41C419EC" w14:textId="77777777" w:rsidR="002E058B" w:rsidRPr="00CF3114" w:rsidRDefault="002E058B" w:rsidP="005F132F">
      <w:pPr>
        <w:tabs>
          <w:tab w:val="clear" w:pos="454"/>
        </w:tabs>
        <w:ind w:left="432" w:hanging="6"/>
        <w:jc w:val="thaiDistribute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2331"/>
        <w:gridCol w:w="283"/>
        <w:gridCol w:w="2318"/>
      </w:tblGrid>
      <w:tr w:rsidR="002F49FC" w:rsidRPr="00CF3114" w14:paraId="118863C0" w14:textId="77777777" w:rsidTr="00513255">
        <w:trPr>
          <w:cantSplit/>
          <w:trHeight w:val="68"/>
        </w:trPr>
        <w:tc>
          <w:tcPr>
            <w:tcW w:w="4324" w:type="dxa"/>
          </w:tcPr>
          <w:p w14:paraId="1F3AB8B6" w14:textId="77777777" w:rsidR="002F49FC" w:rsidRPr="00CF3114" w:rsidRDefault="002F49FC" w:rsidP="002B6FF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32" w:type="dxa"/>
            <w:gridSpan w:val="3"/>
          </w:tcPr>
          <w:p w14:paraId="2ACCE560" w14:textId="570AF8B2" w:rsidR="002F49FC" w:rsidRPr="00CF3114" w:rsidRDefault="002F49FC" w:rsidP="002B6FF7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(หน่วย : </w:t>
            </w:r>
            <w:r w:rsidR="0041553C"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พัน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</w:tr>
      <w:tr w:rsidR="008639F9" w:rsidRPr="00CF3114" w14:paraId="3B17BB2A" w14:textId="77777777" w:rsidTr="00513255">
        <w:trPr>
          <w:cantSplit/>
          <w:trHeight w:val="68"/>
        </w:trPr>
        <w:tc>
          <w:tcPr>
            <w:tcW w:w="4324" w:type="dxa"/>
          </w:tcPr>
          <w:p w14:paraId="30A99768" w14:textId="77777777" w:rsidR="008639F9" w:rsidRPr="00CF3114" w:rsidRDefault="008639F9" w:rsidP="002B6FF7">
            <w:pPr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4932" w:type="dxa"/>
            <w:gridSpan w:val="3"/>
            <w:tcBorders>
              <w:bottom w:val="single" w:sz="4" w:space="0" w:color="auto"/>
            </w:tcBorders>
          </w:tcPr>
          <w:p w14:paraId="75222CA5" w14:textId="72244AE1" w:rsidR="008639F9" w:rsidRPr="00CF3114" w:rsidRDefault="008639F9" w:rsidP="008639F9">
            <w:pPr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มีนาคม 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</w:tr>
      <w:tr w:rsidR="00CF35FF" w:rsidRPr="00CF3114" w14:paraId="3D66A0C6" w14:textId="77777777" w:rsidTr="00513255">
        <w:trPr>
          <w:cantSplit/>
          <w:trHeight w:val="224"/>
        </w:trPr>
        <w:tc>
          <w:tcPr>
            <w:tcW w:w="4324" w:type="dxa"/>
            <w:vAlign w:val="bottom"/>
          </w:tcPr>
          <w:p w14:paraId="1DAA9E1A" w14:textId="77777777" w:rsidR="00CF35FF" w:rsidRPr="00CF3114" w:rsidRDefault="00CF35FF" w:rsidP="002B6FF7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14:paraId="1CE318A0" w14:textId="763EF917" w:rsidR="00CF35FF" w:rsidRPr="00CF3114" w:rsidRDefault="00D652F5" w:rsidP="002B6FF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2E2C8B" w14:textId="3915F0D7" w:rsidR="00CF35FF" w:rsidRPr="00CF3114" w:rsidRDefault="00CF35FF" w:rsidP="002B6FF7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08BD" w14:textId="7273FBB2" w:rsidR="00CF35FF" w:rsidRPr="00CF3114" w:rsidRDefault="00D652F5" w:rsidP="00513255">
            <w:pPr>
              <w:ind w:right="-13"/>
              <w:jc w:val="center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652F5" w:rsidRPr="00CF3114" w14:paraId="3E36CE5D" w14:textId="77777777" w:rsidTr="00513255">
        <w:trPr>
          <w:cantSplit/>
          <w:trHeight w:val="67"/>
        </w:trPr>
        <w:tc>
          <w:tcPr>
            <w:tcW w:w="4324" w:type="dxa"/>
            <w:vAlign w:val="bottom"/>
          </w:tcPr>
          <w:p w14:paraId="253296B6" w14:textId="77777777" w:rsidR="00D652F5" w:rsidRPr="00CF3114" w:rsidRDefault="00D652F5" w:rsidP="00D652F5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2B9A2F0C" w14:textId="77777777" w:rsidR="00D652F5" w:rsidRPr="00CF3114" w:rsidRDefault="00D652F5" w:rsidP="00D652F5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DC5383" w14:textId="40DB82F0" w:rsidR="00D652F5" w:rsidRPr="00CF3114" w:rsidRDefault="00D652F5" w:rsidP="00D652F5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vAlign w:val="bottom"/>
          </w:tcPr>
          <w:p w14:paraId="20CC823C" w14:textId="1D6F74B0" w:rsidR="00D652F5" w:rsidRPr="00CF3114" w:rsidRDefault="00D652F5" w:rsidP="00D652F5">
            <w:pPr>
              <w:ind w:right="-13"/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</w:tr>
      <w:tr w:rsidR="00D977FC" w:rsidRPr="00CF3114" w14:paraId="12EC922F" w14:textId="77777777" w:rsidTr="00513255">
        <w:trPr>
          <w:cantSplit/>
          <w:trHeight w:val="157"/>
        </w:trPr>
        <w:tc>
          <w:tcPr>
            <w:tcW w:w="4324" w:type="dxa"/>
          </w:tcPr>
          <w:p w14:paraId="57979030" w14:textId="77777777" w:rsidR="00D977FC" w:rsidRPr="00CF3114" w:rsidRDefault="00D977FC" w:rsidP="00D977FC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ภายใน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 xml:space="preserve">1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31" w:type="dxa"/>
          </w:tcPr>
          <w:p w14:paraId="38B965A8" w14:textId="15A8538A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6,255</w:t>
            </w:r>
          </w:p>
        </w:tc>
        <w:tc>
          <w:tcPr>
            <w:tcW w:w="283" w:type="dxa"/>
          </w:tcPr>
          <w:p w14:paraId="5D52E665" w14:textId="34147DDD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18" w:type="dxa"/>
            <w:shd w:val="clear" w:color="auto" w:fill="auto"/>
          </w:tcPr>
          <w:p w14:paraId="6C836970" w14:textId="47BA2D1B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6,255</w:t>
            </w:r>
          </w:p>
        </w:tc>
      </w:tr>
      <w:tr w:rsidR="00D977FC" w:rsidRPr="00CF3114" w14:paraId="4E047C05" w14:textId="77777777" w:rsidTr="00513255">
        <w:trPr>
          <w:cantSplit/>
          <w:trHeight w:val="199"/>
        </w:trPr>
        <w:tc>
          <w:tcPr>
            <w:tcW w:w="4324" w:type="dxa"/>
          </w:tcPr>
          <w:p w14:paraId="18B0CF4C" w14:textId="77777777" w:rsidR="00D977FC" w:rsidRPr="00CF3114" w:rsidRDefault="00D977FC" w:rsidP="00D977FC">
            <w:pPr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 xml:space="preserve">2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5E6315F2" w14:textId="75998F0D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7,317</w:t>
            </w:r>
          </w:p>
        </w:tc>
        <w:tc>
          <w:tcPr>
            <w:tcW w:w="283" w:type="dxa"/>
          </w:tcPr>
          <w:p w14:paraId="31C8DBDC" w14:textId="123959BA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</w:tcPr>
          <w:p w14:paraId="520D4F41" w14:textId="4AF2095D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7,317</w:t>
            </w:r>
          </w:p>
        </w:tc>
      </w:tr>
      <w:tr w:rsidR="00D977FC" w:rsidRPr="00CF3114" w14:paraId="4239B3AE" w14:textId="77777777" w:rsidTr="00513255">
        <w:trPr>
          <w:cantSplit/>
          <w:trHeight w:val="199"/>
        </w:trPr>
        <w:tc>
          <w:tcPr>
            <w:tcW w:w="4324" w:type="dxa"/>
          </w:tcPr>
          <w:p w14:paraId="1D16B132" w14:textId="77777777" w:rsidR="00D977FC" w:rsidRPr="00CF3114" w:rsidRDefault="00D977FC" w:rsidP="00D977FC">
            <w:pPr>
              <w:ind w:firstLine="246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  <w:t xml:space="preserve"> </w:t>
            </w:r>
            <w:r w:rsidRPr="00CF311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12" w:space="0" w:color="auto"/>
            </w:tcBorders>
          </w:tcPr>
          <w:p w14:paraId="3453BB82" w14:textId="1F11E63A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13,572</w:t>
            </w:r>
          </w:p>
        </w:tc>
        <w:tc>
          <w:tcPr>
            <w:tcW w:w="283" w:type="dxa"/>
          </w:tcPr>
          <w:p w14:paraId="0D7447CD" w14:textId="0BE0FFF5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989BCA" w14:textId="2C868BC2" w:rsidR="00D977FC" w:rsidRPr="00CF3114" w:rsidRDefault="00D977FC" w:rsidP="00D977FC">
            <w:pPr>
              <w:jc w:val="right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CF3114">
              <w:rPr>
                <w:rFonts w:ascii="Browallia New" w:eastAsia="Calibri" w:hAnsi="Browallia New" w:cs="Browallia New"/>
                <w:sz w:val="28"/>
                <w:szCs w:val="28"/>
              </w:rPr>
              <w:t>13,572</w:t>
            </w:r>
          </w:p>
        </w:tc>
      </w:tr>
    </w:tbl>
    <w:p w14:paraId="7E9A439E" w14:textId="668BDBDD" w:rsidR="00676023" w:rsidRDefault="00676023" w:rsidP="00676023">
      <w:pPr>
        <w:pStyle w:val="CordiaNew"/>
        <w:tabs>
          <w:tab w:val="clear" w:pos="4153"/>
          <w:tab w:val="left" w:pos="426"/>
        </w:tabs>
        <w:ind w:left="9498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E7EA566" w14:textId="2ADBF9DB" w:rsidR="00513255" w:rsidRDefault="00513255" w:rsidP="00676023">
      <w:pPr>
        <w:pStyle w:val="CordiaNew"/>
        <w:tabs>
          <w:tab w:val="clear" w:pos="4153"/>
          <w:tab w:val="left" w:pos="426"/>
        </w:tabs>
        <w:ind w:left="9498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40CFF93" w14:textId="77777777" w:rsidR="0007032E" w:rsidRPr="00CF3114" w:rsidRDefault="0007032E" w:rsidP="00676023">
      <w:pPr>
        <w:pStyle w:val="CordiaNew"/>
        <w:tabs>
          <w:tab w:val="clear" w:pos="4153"/>
          <w:tab w:val="left" w:pos="426"/>
        </w:tabs>
        <w:ind w:left="9498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9B050CB" w14:textId="368DF26E" w:rsidR="00645126" w:rsidRPr="00513255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325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สัญญาซื้อขายเงินตราต่างประเทศล่วงหน้า</w:t>
      </w:r>
      <w:r w:rsidR="00B91C02" w:rsidRPr="0051325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5C18725B" w14:textId="77777777" w:rsidR="00645126" w:rsidRPr="00CF3114" w:rsidRDefault="00645126" w:rsidP="006451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u w:val="single"/>
          <w:cs/>
        </w:rPr>
      </w:pPr>
    </w:p>
    <w:p w14:paraId="52206EAA" w14:textId="588F8006" w:rsidR="00990C8E" w:rsidRPr="00CF3114" w:rsidRDefault="00645126" w:rsidP="006D622A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บริษัทและบริษัทย่อย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</w:t>
      </w:r>
    </w:p>
    <w:p w14:paraId="142F572D" w14:textId="77777777" w:rsidR="006D622A" w:rsidRPr="00CF3114" w:rsidRDefault="006D622A" w:rsidP="006D622A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E6565" w14:textId="35F538CF" w:rsidR="00645126" w:rsidRPr="00CF3114" w:rsidRDefault="00645126" w:rsidP="00BA2A32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EA2CEB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บริษัทมีสัญญาซื้อขายเงินตราต่างประเทศล่วงหน้า ดังนี้</w:t>
      </w:r>
    </w:p>
    <w:p w14:paraId="19A495DB" w14:textId="77777777" w:rsidR="00645126" w:rsidRPr="00CF3114" w:rsidRDefault="00645126" w:rsidP="00645126">
      <w:pPr>
        <w:spacing w:line="240" w:lineRule="auto"/>
        <w:ind w:left="426"/>
        <w:jc w:val="thaiDistribute"/>
        <w:rPr>
          <w:rFonts w:ascii="Browallia New" w:hAnsi="Browallia New" w:cs="Browallia New"/>
          <w:sz w:val="24"/>
          <w:szCs w:val="24"/>
          <w:highlight w:val="yellow"/>
          <w:cs/>
          <w:lang w:val="en-GB"/>
        </w:rPr>
      </w:pPr>
    </w:p>
    <w:tbl>
      <w:tblPr>
        <w:tblW w:w="913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2251"/>
        <w:gridCol w:w="270"/>
        <w:gridCol w:w="2249"/>
      </w:tblGrid>
      <w:tr w:rsidR="00645126" w:rsidRPr="00CF3114" w14:paraId="52DBDF2E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CB7F35" w14:textId="77777777" w:rsidR="00645126" w:rsidRPr="00CF3114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45126" w:rsidRPr="00CF3114" w14:paraId="3AA2FED8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5E57A" w14:textId="77777777" w:rsidR="00645126" w:rsidRPr="00CF3114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5EDDD" w14:textId="77777777" w:rsidR="00645126" w:rsidRPr="00CF3114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45126" w:rsidRPr="00CF3114" w14:paraId="292E8A76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CF3114" w:rsidRDefault="00645126" w:rsidP="00A355E8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CF3114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450E6A" w:rsidRPr="00CF3114" w14:paraId="4AA45DFB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450E6A" w:rsidRPr="00CF3114" w:rsidRDefault="00450E6A" w:rsidP="00450E6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6A8073AB" w:rsidR="00450E6A" w:rsidRPr="00CF3114" w:rsidRDefault="005E5257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US"/>
              </w:rPr>
              <w:t>379,524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450E6A" w:rsidRPr="00CF3114" w:rsidRDefault="00450E6A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4AC74FDF" w:rsidR="00450E6A" w:rsidRPr="00CF3114" w:rsidRDefault="00867866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30.14</w:t>
            </w:r>
            <w:r w:rsidR="002C2E10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2C2E10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31.15</w:t>
            </w:r>
          </w:p>
        </w:tc>
      </w:tr>
      <w:tr w:rsidR="00852F72" w:rsidRPr="00CF3114" w14:paraId="793E28FC" w14:textId="77777777" w:rsidTr="007A5C6C"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14:paraId="4D736480" w14:textId="14481A8A" w:rsidR="00852F72" w:rsidRPr="00CF3114" w:rsidRDefault="005E5257" w:rsidP="00450E6A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5EE35944" w14:textId="7D799344" w:rsidR="00852F72" w:rsidRPr="00CF3114" w:rsidRDefault="005E5257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US"/>
              </w:rPr>
              <w:t>836,830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46C94" w14:textId="77777777" w:rsidR="00852F72" w:rsidRPr="00CF3114" w:rsidRDefault="00852F72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52AB" w14:textId="2785051E" w:rsidR="00852F72" w:rsidRPr="00CF3114" w:rsidRDefault="00C3661F" w:rsidP="001F4500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31.52</w:t>
            </w:r>
            <w:r w:rsidR="002C2E10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="002C2E10"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34.64</w:t>
            </w:r>
          </w:p>
        </w:tc>
      </w:tr>
    </w:tbl>
    <w:p w14:paraId="5CC941E5" w14:textId="77777777" w:rsidR="002412C1" w:rsidRPr="00CF3114" w:rsidRDefault="002412C1" w:rsidP="00815B5D">
      <w:pPr>
        <w:pStyle w:val="CordiaNew"/>
        <w:tabs>
          <w:tab w:val="clear" w:pos="4153"/>
        </w:tabs>
        <w:ind w:left="450"/>
        <w:jc w:val="thaiDistribute"/>
        <w:rPr>
          <w:rFonts w:ascii="Browallia New" w:hAnsi="Browallia New" w:cs="Browallia New"/>
          <w:u w:val="single"/>
          <w:cs/>
        </w:rPr>
      </w:pPr>
    </w:p>
    <w:p w14:paraId="2B415733" w14:textId="58F75947" w:rsidR="00645126" w:rsidRPr="00513255" w:rsidRDefault="00645126" w:rsidP="00523FA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13255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การวัดมูลค่ายุติธรรม </w:t>
      </w:r>
    </w:p>
    <w:p w14:paraId="04BB18C5" w14:textId="77777777" w:rsidR="00645126" w:rsidRPr="00CF3114" w:rsidRDefault="00645126" w:rsidP="00645126">
      <w:pPr>
        <w:spacing w:line="240" w:lineRule="auto"/>
        <w:ind w:left="450"/>
        <w:rPr>
          <w:rFonts w:ascii="Browallia New" w:hAnsi="Browallia New" w:cs="Browallia New"/>
          <w:sz w:val="24"/>
          <w:szCs w:val="24"/>
          <w:lang w:val="en-GB"/>
        </w:rPr>
      </w:pPr>
    </w:p>
    <w:p w14:paraId="6DD4969B" w14:textId="483F9EDC" w:rsidR="000217EA" w:rsidRPr="00CF3114" w:rsidRDefault="00645126" w:rsidP="00BA2A32">
      <w:pPr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0C84BB0" w14:textId="77777777" w:rsidR="002E76A4" w:rsidRPr="00CF3114" w:rsidRDefault="002E76A4" w:rsidP="00BA2A32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FBDA8D0" w14:textId="62037D31" w:rsidR="00645126" w:rsidRPr="00CF3114" w:rsidRDefault="00645126" w:rsidP="008C41F3">
      <w:pPr>
        <w:tabs>
          <w:tab w:val="clear" w:pos="454"/>
          <w:tab w:val="left" w:pos="648"/>
        </w:tabs>
        <w:spacing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="007A5C6C" w:rsidRPr="00CF3114">
        <w:rPr>
          <w:rFonts w:ascii="Browallia New" w:hAnsi="Browallia New" w:cs="Browallia New"/>
          <w:sz w:val="28"/>
          <w:szCs w:val="28"/>
        </w:rPr>
        <w:t xml:space="preserve">   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ระดับ</w:t>
      </w:r>
      <w:r w:rsidR="008C41F3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ตามประเภทของข้อมูลที่นำมาใช้ในการประเมินมูลค่า ดังนี้</w:t>
      </w:r>
    </w:p>
    <w:p w14:paraId="738C9387" w14:textId="77777777" w:rsidR="00ED770A" w:rsidRPr="00CF3114" w:rsidRDefault="00ED770A" w:rsidP="00856C35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E561C6" w14:textId="0BFE31C1" w:rsidR="00645126" w:rsidRPr="00CF3114" w:rsidRDefault="00645126" w:rsidP="00C96D8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27"/>
        </w:tabs>
        <w:spacing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เป็นราคาเสนอซื้อขาย (ไม่ต้องปรับปรุง) ในตลาดที่มีสภาพคล่องสำหรับสินทรัพย์หรือหนี้ส</w:t>
      </w:r>
      <w:r w:rsidR="00856C35"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ิ</w:t>
      </w:r>
      <w:r w:rsidR="00FA041F"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น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อย่าง</w:t>
      </w:r>
      <w:r w:rsidR="00C96D89" w:rsidRPr="00CF3114">
        <w:rPr>
          <w:rFonts w:ascii="Browallia New" w:hAnsi="Browallia New" w:cs="Browallia New"/>
          <w:sz w:val="28"/>
          <w:szCs w:val="28"/>
          <w:lang w:val="en-GB"/>
        </w:rPr>
        <w:tab/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เดียวกัน</w:t>
      </w:r>
    </w:p>
    <w:p w14:paraId="16DE03F0" w14:textId="6B55273E" w:rsidR="004F3F9B" w:rsidRPr="0007032E" w:rsidRDefault="00645126" w:rsidP="0007032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ab/>
      </w:r>
      <w:r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เป็นข้อมูลอันนอกเหนือจากราคาเสนอซื้อขายซึ่งรวมอยู่ในระดับ </w:t>
      </w:r>
      <w:r w:rsidR="00D57D8F" w:rsidRPr="0007032E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07032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ที่สามารถ</w:t>
      </w:r>
      <w:r w:rsidR="000C6C6C" w:rsidRPr="0007032E">
        <w:rPr>
          <w:rFonts w:ascii="Browallia New" w:hAnsi="Browallia New" w:cs="Browallia New" w:hint="cs"/>
          <w:spacing w:val="-2"/>
          <w:sz w:val="28"/>
          <w:szCs w:val="28"/>
          <w:cs/>
          <w:lang w:val="en-GB"/>
        </w:rPr>
        <w:t>เทียบเคียง</w:t>
      </w:r>
      <w:r w:rsidR="00A94EF9"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ได</w:t>
      </w:r>
      <w:r w:rsidR="004F3F9B"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้</w:t>
      </w:r>
      <w:r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โดยต</w:t>
      </w:r>
      <w:r w:rsidR="009032CE"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</w:t>
      </w:r>
      <w:r w:rsidR="004F3F9B" w:rsidRPr="0007032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ง</w:t>
      </w:r>
    </w:p>
    <w:p w14:paraId="63E4E130" w14:textId="4F6EFEBB" w:rsidR="00645126" w:rsidRPr="00CF3114" w:rsidRDefault="004F3F9B" w:rsidP="00D86C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/>
        <w:jc w:val="thaiDistribute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ab/>
      </w:r>
      <w:r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ab/>
      </w:r>
      <w:r w:rsidR="00645126" w:rsidRPr="00CF3114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หรือโดยอ้อมสำหรับสินทรัพย์หรือหนี้สินนั้น</w:t>
      </w:r>
    </w:p>
    <w:p w14:paraId="5AA6205B" w14:textId="6D031243" w:rsidR="00FC2F61" w:rsidRPr="00CF3114" w:rsidRDefault="00645126" w:rsidP="000023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709" w:hanging="283"/>
        <w:rPr>
          <w:rFonts w:ascii="Browallia New" w:hAnsi="Browallia New" w:cs="Browallia New"/>
          <w:sz w:val="28"/>
          <w:szCs w:val="28"/>
          <w:lang w:val="en-GB" w:eastAsia="th-TH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ข้อมูลระดับ </w:t>
      </w:r>
      <w:r w:rsidR="00D57D8F" w:rsidRPr="00CF3114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ab/>
        <w:t>เป็นข้อมูลที่ไม่สามารถ</w:t>
      </w:r>
      <w:r w:rsidR="00AA36A5" w:rsidRPr="00CF3114">
        <w:rPr>
          <w:rFonts w:ascii="Browallia New" w:hAnsi="Browallia New" w:cs="Browallia New" w:hint="cs"/>
          <w:sz w:val="28"/>
          <w:szCs w:val="28"/>
          <w:cs/>
          <w:lang w:val="en-GB"/>
        </w:rPr>
        <w:t>เทียบเคียง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ได้กับสินทรัพย์หรือหนี้สินนั้น</w:t>
      </w:r>
    </w:p>
    <w:p w14:paraId="6C12325C" w14:textId="77777777" w:rsidR="00FC2F61" w:rsidRPr="00F213FB" w:rsidRDefault="00FC2F61" w:rsidP="000C6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221F375F" w14:textId="4D3AA501" w:rsidR="00002392" w:rsidRPr="00CF3114" w:rsidRDefault="00DF748A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สินทรัพย์และหนี้สินที่วัดมูลค่าด้วยมูลค่ายุติธรรม 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ประกอบด้วยรายการดังต่อไปนี้</w:t>
      </w:r>
    </w:p>
    <w:p w14:paraId="5DD8EF8D" w14:textId="77777777" w:rsidR="00FC2F61" w:rsidRPr="00F213FB" w:rsidRDefault="00FC2F61" w:rsidP="00A43468">
      <w:pPr>
        <w:tabs>
          <w:tab w:val="clear" w:pos="454"/>
          <w:tab w:val="left" w:pos="630"/>
        </w:tabs>
        <w:spacing w:line="240" w:lineRule="auto"/>
        <w:ind w:left="477" w:hanging="51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35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879"/>
        <w:gridCol w:w="1306"/>
        <w:gridCol w:w="1272"/>
        <w:gridCol w:w="1306"/>
        <w:gridCol w:w="1272"/>
      </w:tblGrid>
      <w:tr w:rsidR="00DF748A" w:rsidRPr="00CF3114" w14:paraId="5F260D10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8DB4580" w14:textId="77777777" w:rsidR="00DF748A" w:rsidRPr="00CF3114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1F06233B" w14:textId="77777777" w:rsidR="00DF748A" w:rsidRPr="00CF3114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</w:tcPr>
          <w:p w14:paraId="49825F35" w14:textId="77777777" w:rsidR="00DF748A" w:rsidRPr="00CF3114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78" w:type="dxa"/>
            <w:gridSpan w:val="2"/>
            <w:shd w:val="clear" w:color="auto" w:fill="auto"/>
            <w:hideMark/>
          </w:tcPr>
          <w:p w14:paraId="298B46C0" w14:textId="77777777" w:rsidR="00DF748A" w:rsidRPr="00CF3114" w:rsidRDefault="00DF748A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พัน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DF748A" w:rsidRPr="00CF3114" w14:paraId="1CE8462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1D00C6F" w14:textId="77777777" w:rsidR="00DF748A" w:rsidRPr="00CF3114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</w:tcPr>
          <w:p w14:paraId="3579CE33" w14:textId="77777777" w:rsidR="00DF748A" w:rsidRPr="00CF3114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748A" w:rsidRPr="00CF3114" w14:paraId="6776CAE9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15D74465" w14:textId="77777777" w:rsidR="00DF748A" w:rsidRPr="00CF3114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156" w:type="dxa"/>
            <w:gridSpan w:val="4"/>
            <w:shd w:val="clear" w:color="auto" w:fill="auto"/>
            <w:vAlign w:val="bottom"/>
            <w:hideMark/>
          </w:tcPr>
          <w:p w14:paraId="7E679973" w14:textId="42CFF2DB" w:rsidR="00DF748A" w:rsidRPr="00CF3114" w:rsidRDefault="009012DE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A374E" w:rsidRPr="00CF311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A374E"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มีนาคม</w:t>
            </w:r>
            <w:r w:rsidR="008C41F3"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C41F3" w:rsidRPr="00CF3114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6A374E" w:rsidRPr="00CF311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</w:tr>
      <w:tr w:rsidR="00DF748A" w:rsidRPr="00CF3114" w14:paraId="05DC3111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353297B" w14:textId="77777777" w:rsidR="00DF748A" w:rsidRPr="00CF3114" w:rsidRDefault="00DF748A" w:rsidP="00A60A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386B2F8C" w14:textId="69CD786C" w:rsidR="00DF748A" w:rsidRPr="00CF3114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030BDBDD" w14:textId="0E1630EF" w:rsidR="00DF748A" w:rsidRPr="00CF3114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78FE6421" w14:textId="42F87AEB" w:rsidR="00DF748A" w:rsidRPr="00CF3114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ข้อมูลระดับ </w:t>
            </w:r>
            <w:r w:rsidRPr="00CF3114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272" w:type="dxa"/>
            <w:shd w:val="clear" w:color="auto" w:fill="auto"/>
            <w:vAlign w:val="bottom"/>
            <w:hideMark/>
          </w:tcPr>
          <w:p w14:paraId="525444B2" w14:textId="77777777" w:rsidR="00DF748A" w:rsidRPr="00CF3114" w:rsidRDefault="00DF748A" w:rsidP="00A60A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730C99" w:rsidRPr="00CF3114" w14:paraId="359C443A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4153D6D5" w14:textId="633D01E9" w:rsidR="00730C99" w:rsidRPr="00CF3114" w:rsidRDefault="00730C99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8657462" w14:textId="77777777" w:rsidR="00730C99" w:rsidRPr="00CF3114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72EA69E" w14:textId="77777777" w:rsidR="00730C99" w:rsidRPr="00CF3114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3BB057E" w14:textId="77777777" w:rsidR="00730C99" w:rsidRPr="00CF3114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8CE839F" w14:textId="77777777" w:rsidR="00730C99" w:rsidRPr="00CF3114" w:rsidRDefault="00730C99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7C63" w:rsidRPr="00CF3114" w14:paraId="09012388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2A1A45F2" w14:textId="367F4380" w:rsidR="007D7C63" w:rsidRPr="00CF3114" w:rsidRDefault="007D7C63" w:rsidP="00A60A08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CFA0C49" w14:textId="77777777" w:rsidR="007D7C63" w:rsidRPr="00CF3114" w:rsidRDefault="007D7C63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FB62F47" w14:textId="77777777" w:rsidR="007D7C63" w:rsidRPr="00CF3114" w:rsidRDefault="007D7C63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B4079B3" w14:textId="77777777" w:rsidR="007D7C63" w:rsidRPr="00CF3114" w:rsidRDefault="007D7C63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7389D018" w14:textId="77777777" w:rsidR="007D7C63" w:rsidRPr="00CF3114" w:rsidRDefault="007D7C63" w:rsidP="00A60A08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45B4" w:rsidRPr="00CF3114" w14:paraId="3C3EB57A" w14:textId="77777777" w:rsidTr="00BA2A32">
        <w:trPr>
          <w:tblHeader/>
        </w:trPr>
        <w:tc>
          <w:tcPr>
            <w:tcW w:w="3879" w:type="dxa"/>
            <w:shd w:val="clear" w:color="auto" w:fill="auto"/>
            <w:hideMark/>
          </w:tcPr>
          <w:p w14:paraId="6B5308D4" w14:textId="5E0A4647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เงินลงทุนระยะสั้น 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กองทุนรวมตราสารแห่งหนี้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B869AEF" w14:textId="5E31ED91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5F2AEA6" w14:textId="3C73C7D1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</w:rPr>
              <w:t>148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6A22D877" w14:textId="40C5653B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55D735FB" w14:textId="6FC96D22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148</w:t>
            </w:r>
          </w:p>
        </w:tc>
      </w:tr>
      <w:tr w:rsidR="000F45B4" w:rsidRPr="00CF3114" w14:paraId="294D67DE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6190F80B" w14:textId="77777777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1188B150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44071271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tcBorders>
              <w:top w:val="nil"/>
            </w:tcBorders>
            <w:shd w:val="clear" w:color="auto" w:fill="auto"/>
            <w:vAlign w:val="bottom"/>
          </w:tcPr>
          <w:p w14:paraId="5E5B64B9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tcBorders>
              <w:top w:val="nil"/>
            </w:tcBorders>
            <w:shd w:val="clear" w:color="auto" w:fill="auto"/>
            <w:vAlign w:val="bottom"/>
          </w:tcPr>
          <w:p w14:paraId="7333E7B8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45B4" w:rsidRPr="00CF3114" w14:paraId="586D672D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3166BB95" w14:textId="5187ACE8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D371061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47C3D7E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4FE5F6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D35EA61" w14:textId="77777777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F45B4" w:rsidRPr="00CF3114" w14:paraId="475201F2" w14:textId="77777777" w:rsidTr="00BA2A32">
        <w:trPr>
          <w:tblHeader/>
        </w:trPr>
        <w:tc>
          <w:tcPr>
            <w:tcW w:w="3879" w:type="dxa"/>
            <w:shd w:val="clear" w:color="auto" w:fill="auto"/>
          </w:tcPr>
          <w:p w14:paraId="52D9521D" w14:textId="6661D9BD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76300177" w14:textId="1D6CB65A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2AB537C1" w14:textId="6E9C5E0E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1,193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0528B4F8" w14:textId="7FD1243C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05B33702" w14:textId="15681A65" w:rsidR="000F45B4" w:rsidRPr="00CF3114" w:rsidRDefault="000F45B4" w:rsidP="000F45B4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1,193</w:t>
            </w:r>
          </w:p>
        </w:tc>
      </w:tr>
      <w:tr w:rsidR="000F45B4" w:rsidRPr="00CF3114" w14:paraId="725C836D" w14:textId="77777777" w:rsidTr="00E973D8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27835406" w14:textId="77777777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ประมาณการหนี้สินภายใต้โปรแกรมส่งเสริมการขาย</w:t>
            </w: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3FF809A4" w14:textId="4AE82208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กับลูกค้า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2996BA36" w14:textId="55C94D43" w:rsidR="000F45B4" w:rsidRPr="00CF3114" w:rsidRDefault="000F45B4" w:rsidP="000F45B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16727719" w14:textId="26A5E280" w:rsidR="000F45B4" w:rsidRPr="00CF3114" w:rsidRDefault="000F45B4" w:rsidP="000F45B4">
            <w:pPr>
              <w:pBdr>
                <w:bottom w:val="single" w:sz="4" w:space="1" w:color="auto"/>
              </w:pBdr>
              <w:tabs>
                <w:tab w:val="clear" w:pos="680"/>
                <w:tab w:val="left" w:pos="82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404FA684" w14:textId="44EF1633" w:rsidR="000F45B4" w:rsidRPr="00CF3114" w:rsidRDefault="000F45B4" w:rsidP="000F45B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AB3E4C7" w14:textId="23338A3B" w:rsidR="000F45B4" w:rsidRPr="00CF3114" w:rsidRDefault="000F45B4" w:rsidP="000F45B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</w:tr>
      <w:tr w:rsidR="000F45B4" w:rsidRPr="00CF3114" w14:paraId="759C2287" w14:textId="77777777" w:rsidTr="00E973D8">
        <w:trPr>
          <w:tblHeader/>
        </w:trPr>
        <w:tc>
          <w:tcPr>
            <w:tcW w:w="3879" w:type="dxa"/>
            <w:tcBorders>
              <w:bottom w:val="nil"/>
            </w:tcBorders>
            <w:shd w:val="clear" w:color="auto" w:fill="auto"/>
          </w:tcPr>
          <w:p w14:paraId="35CB73A6" w14:textId="77777777" w:rsidR="000F45B4" w:rsidRPr="00CF3114" w:rsidRDefault="000F45B4" w:rsidP="000F45B4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5920795A" w14:textId="0B4ABBE6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DDC4790" w14:textId="4D171E73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</w:rPr>
              <w:t>1,224</w:t>
            </w:r>
          </w:p>
        </w:tc>
        <w:tc>
          <w:tcPr>
            <w:tcW w:w="1306" w:type="dxa"/>
            <w:tcBorders>
              <w:bottom w:val="nil"/>
            </w:tcBorders>
            <w:shd w:val="clear" w:color="auto" w:fill="auto"/>
            <w:vAlign w:val="bottom"/>
          </w:tcPr>
          <w:p w14:paraId="16B23F4C" w14:textId="0AF80EF4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  <w:vAlign w:val="bottom"/>
          </w:tcPr>
          <w:p w14:paraId="4F33143C" w14:textId="69624CB4" w:rsidR="000F45B4" w:rsidRPr="00CF3114" w:rsidRDefault="000F45B4" w:rsidP="000F45B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F3114">
              <w:rPr>
                <w:rFonts w:ascii="Browallia New" w:hAnsi="Browallia New" w:cs="Browallia New"/>
                <w:sz w:val="24"/>
                <w:szCs w:val="24"/>
                <w:lang w:val="en-GB"/>
              </w:rPr>
              <w:t>1,224</w:t>
            </w:r>
          </w:p>
        </w:tc>
      </w:tr>
    </w:tbl>
    <w:p w14:paraId="637147B9" w14:textId="4584BCA2" w:rsidR="005F457B" w:rsidRPr="00F213FB" w:rsidRDefault="00645126" w:rsidP="00B36CD5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213F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10456E58" w14:textId="1BF4290B" w:rsidR="00B36CD5" w:rsidRPr="00CF3114" w:rsidRDefault="00B36CD5" w:rsidP="00B36CD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</w:p>
    <w:p w14:paraId="51759B38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  <w:bookmarkStart w:id="17" w:name="_Hlk482281160"/>
    </w:p>
    <w:p w14:paraId="060D1E07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4A35A88A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2C7E7381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432082F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7190E32" w14:textId="77777777" w:rsidR="000E4B82" w:rsidRPr="00CF3114" w:rsidRDefault="000E4B82" w:rsidP="000E4B8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53232E5A" w14:textId="470C6B93" w:rsidR="00566B2B" w:rsidRPr="00CF3114" w:rsidRDefault="00566B2B" w:rsidP="00B066C7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993"/>
        </w:tabs>
        <w:ind w:hanging="654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7"/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7B61DF5" w14:textId="77777777" w:rsidR="00566B2B" w:rsidRPr="00CF3114" w:rsidRDefault="00566B2B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7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85"/>
        <w:gridCol w:w="2269"/>
        <w:gridCol w:w="240"/>
        <w:gridCol w:w="2281"/>
      </w:tblGrid>
      <w:tr w:rsidR="00566B2B" w:rsidRPr="00CF3114" w14:paraId="2C10CDBD" w14:textId="77777777" w:rsidTr="000E1B95">
        <w:tc>
          <w:tcPr>
            <w:tcW w:w="3685" w:type="dxa"/>
          </w:tcPr>
          <w:p w14:paraId="70A80755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</w:tcPr>
          <w:p w14:paraId="792E4515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66B2B" w:rsidRPr="00CF3114" w14:paraId="0B4B99B5" w14:textId="77777777" w:rsidTr="000E1B95">
        <w:tc>
          <w:tcPr>
            <w:tcW w:w="3685" w:type="dxa"/>
          </w:tcPr>
          <w:p w14:paraId="1BB18E0D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CF3114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CF3114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66B2B" w:rsidRPr="00CF3114" w14:paraId="12E32386" w14:textId="77777777" w:rsidTr="000E1B95">
        <w:tc>
          <w:tcPr>
            <w:tcW w:w="3685" w:type="dxa"/>
          </w:tcPr>
          <w:p w14:paraId="6E545EC9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CF3114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CF3114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20545" w:rsidRPr="00CF3114" w14:paraId="6642DAA2" w14:textId="77777777" w:rsidTr="000E1B95">
        <w:tc>
          <w:tcPr>
            <w:tcW w:w="3685" w:type="dxa"/>
            <w:hideMark/>
          </w:tcPr>
          <w:p w14:paraId="2ED6993B" w14:textId="1CC711A2" w:rsidR="00D20545" w:rsidRPr="00CF3114" w:rsidRDefault="00D20545" w:rsidP="00D20545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F311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269" w:type="dxa"/>
            <w:shd w:val="clear" w:color="auto" w:fill="auto"/>
          </w:tcPr>
          <w:p w14:paraId="79C14632" w14:textId="03AF5045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16,925</w:t>
            </w:r>
          </w:p>
        </w:tc>
        <w:tc>
          <w:tcPr>
            <w:tcW w:w="240" w:type="dxa"/>
          </w:tcPr>
          <w:p w14:paraId="06AEDD3C" w14:textId="77777777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38987FE1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2,120</w:t>
            </w:r>
          </w:p>
        </w:tc>
      </w:tr>
      <w:tr w:rsidR="00D20545" w:rsidRPr="00CF3114" w14:paraId="5EF0E0CE" w14:textId="77777777" w:rsidTr="000E1B95">
        <w:tc>
          <w:tcPr>
            <w:tcW w:w="3685" w:type="dxa"/>
            <w:hideMark/>
          </w:tcPr>
          <w:p w14:paraId="2DCA6A5F" w14:textId="3E6ADAE9" w:rsidR="00D20545" w:rsidRPr="00CF3114" w:rsidRDefault="00D20545" w:rsidP="00D20545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69" w:type="dxa"/>
            <w:shd w:val="clear" w:color="auto" w:fill="auto"/>
          </w:tcPr>
          <w:p w14:paraId="495F791B" w14:textId="77A7118C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4,819</w:t>
            </w:r>
          </w:p>
        </w:tc>
        <w:tc>
          <w:tcPr>
            <w:tcW w:w="240" w:type="dxa"/>
          </w:tcPr>
          <w:p w14:paraId="6EB5DC4B" w14:textId="77777777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0FFCF850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326</w:t>
            </w:r>
          </w:p>
        </w:tc>
      </w:tr>
      <w:tr w:rsidR="00D20545" w:rsidRPr="00CF3114" w14:paraId="69AD3354" w14:textId="77777777" w:rsidTr="000E1B95">
        <w:tc>
          <w:tcPr>
            <w:tcW w:w="3685" w:type="dxa"/>
            <w:hideMark/>
          </w:tcPr>
          <w:p w14:paraId="59ED154D" w14:textId="77777777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5F5927AF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21,744</w:t>
            </w:r>
          </w:p>
        </w:tc>
        <w:tc>
          <w:tcPr>
            <w:tcW w:w="240" w:type="dxa"/>
          </w:tcPr>
          <w:p w14:paraId="63E708A0" w14:textId="77777777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71F47A8B" w:rsidR="00D20545" w:rsidRPr="00CF3114" w:rsidRDefault="00D20545" w:rsidP="00D20545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2,446</w:t>
            </w:r>
          </w:p>
        </w:tc>
      </w:tr>
    </w:tbl>
    <w:p w14:paraId="09290D96" w14:textId="77777777" w:rsidR="00EF3795" w:rsidRPr="00CF3114" w:rsidRDefault="00EF3795" w:rsidP="00BC1249">
      <w:pPr>
        <w:tabs>
          <w:tab w:val="clear" w:pos="227"/>
          <w:tab w:val="clear" w:pos="454"/>
          <w:tab w:val="left" w:pos="540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D91E3CF" w14:textId="0BFC1934" w:rsidR="003C77F3" w:rsidRPr="00CF3114" w:rsidRDefault="0012425E" w:rsidP="00DE3C61">
      <w:pPr>
        <w:pStyle w:val="Preformatted"/>
        <w:numPr>
          <w:ilvl w:val="1"/>
          <w:numId w:val="33"/>
        </w:numPr>
        <w:tabs>
          <w:tab w:val="clear" w:pos="0"/>
          <w:tab w:val="clear" w:pos="959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บริษัทได้ทำสัญญาว่าจ้างที่ปรึกษาทางการเงิน โดยมีค่าตอบแทนจำนวน </w:t>
      </w:r>
      <w:r w:rsidR="00045313">
        <w:rPr>
          <w:rFonts w:ascii="Browallia New" w:hAnsi="Browallia New" w:cs="Browallia New"/>
          <w:sz w:val="28"/>
          <w:szCs w:val="28"/>
        </w:rPr>
        <w:t>2</w:t>
      </w:r>
      <w:r w:rsidR="002D4478" w:rsidRPr="00CF3114">
        <w:rPr>
          <w:rFonts w:ascii="Browallia New" w:hAnsi="Browallia New" w:cs="Browallia New"/>
          <w:sz w:val="28"/>
          <w:szCs w:val="28"/>
        </w:rPr>
        <w:t>.</w:t>
      </w:r>
      <w:r w:rsidR="00045313">
        <w:rPr>
          <w:rFonts w:ascii="Browallia New" w:hAnsi="Browallia New" w:cs="Browallia New"/>
          <w:sz w:val="28"/>
          <w:szCs w:val="28"/>
        </w:rPr>
        <w:t>18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              ล้านบาท</w:t>
      </w:r>
    </w:p>
    <w:p w14:paraId="41B7034B" w14:textId="77777777" w:rsidR="003C77F3" w:rsidRPr="00CF3114" w:rsidRDefault="003C77F3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7DA13C29" w14:textId="738D5CD5" w:rsidR="003C77F3" w:rsidRPr="00CF3114" w:rsidRDefault="0012425E" w:rsidP="00B2078C">
      <w:pPr>
        <w:pStyle w:val="Preformatted"/>
        <w:numPr>
          <w:ilvl w:val="1"/>
          <w:numId w:val="33"/>
        </w:numPr>
        <w:tabs>
          <w:tab w:val="clear" w:pos="0"/>
          <w:tab w:val="clear" w:pos="959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77F3" w:rsidRPr="00CF3114">
        <w:rPr>
          <w:rFonts w:ascii="Browallia New" w:hAnsi="Browallia New" w:cs="Browallia New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   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787D50" w:rsidRPr="00CF3114">
        <w:rPr>
          <w:rFonts w:ascii="Browallia New" w:hAnsi="Browallia New" w:cs="Browallia New"/>
          <w:sz w:val="28"/>
          <w:szCs w:val="28"/>
        </w:rPr>
        <w:t>137</w:t>
      </w:r>
      <w:r w:rsidR="002D4478" w:rsidRPr="00CF3114">
        <w:rPr>
          <w:rFonts w:ascii="Browallia New" w:hAnsi="Browallia New" w:cs="Browallia New"/>
          <w:sz w:val="28"/>
          <w:szCs w:val="28"/>
        </w:rPr>
        <w:t>.08</w:t>
      </w:r>
      <w:r w:rsidR="00787D50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3C77F3" w:rsidRPr="00CF3114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2D4478" w:rsidRPr="00CF3114">
        <w:rPr>
          <w:rFonts w:ascii="Browallia New" w:hAnsi="Browallia New" w:cs="Browallia New"/>
          <w:sz w:val="28"/>
          <w:szCs w:val="28"/>
        </w:rPr>
        <w:t xml:space="preserve"> 14.11</w:t>
      </w:r>
      <w:r w:rsidR="003C77F3" w:rsidRPr="00CF3114">
        <w:rPr>
          <w:rFonts w:ascii="Browallia New" w:hAnsi="Browallia New" w:cs="Browallia New"/>
          <w:sz w:val="28"/>
          <w:szCs w:val="28"/>
          <w:cs/>
        </w:rPr>
        <w:t xml:space="preserve"> ล้านบาท ตามลำดับ</w:t>
      </w:r>
    </w:p>
    <w:p w14:paraId="50B35781" w14:textId="77777777" w:rsidR="003C77F3" w:rsidRPr="00CF3114" w:rsidRDefault="003C77F3" w:rsidP="00B2078C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252350FF" w14:textId="3C3CCEC1" w:rsidR="00990CE6" w:rsidRPr="00CF3114" w:rsidRDefault="000F1D36" w:rsidP="00DE3C61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851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DE3C61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12425E"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="0012425E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C77F3" w:rsidRPr="00CF3114">
        <w:rPr>
          <w:rFonts w:ascii="Browallia New" w:hAnsi="Browallia New" w:cs="Browallia New"/>
          <w:sz w:val="28"/>
          <w:szCs w:val="28"/>
          <w:cs/>
        </w:rPr>
        <w:t xml:space="preserve">บริษัททำสัญญาจ้างพัฒนาโปรแกรมซอฟท์แวร์โดยมีมูลค่าสัญญาและภาระผูกพันจำนวน </w:t>
      </w:r>
      <w:r w:rsidR="00210556" w:rsidRPr="00CF3114">
        <w:rPr>
          <w:rFonts w:ascii="Browallia New" w:hAnsi="Browallia New" w:cs="Browallia New"/>
          <w:sz w:val="28"/>
          <w:szCs w:val="28"/>
        </w:rPr>
        <w:t>1</w:t>
      </w:r>
      <w:r w:rsidR="00787D50" w:rsidRPr="00CF3114">
        <w:rPr>
          <w:rFonts w:ascii="Browallia New" w:hAnsi="Browallia New" w:cs="Browallia New"/>
          <w:sz w:val="28"/>
          <w:szCs w:val="28"/>
        </w:rPr>
        <w:t>2</w:t>
      </w:r>
      <w:r w:rsidR="00210556" w:rsidRPr="00CF3114">
        <w:rPr>
          <w:rFonts w:ascii="Browallia New" w:hAnsi="Browallia New" w:cs="Browallia New"/>
          <w:sz w:val="28"/>
          <w:szCs w:val="28"/>
        </w:rPr>
        <w:t>.</w:t>
      </w:r>
      <w:r w:rsidR="00787D50" w:rsidRPr="00CF3114">
        <w:rPr>
          <w:rFonts w:ascii="Browallia New" w:hAnsi="Browallia New" w:cs="Browallia New"/>
          <w:sz w:val="28"/>
          <w:szCs w:val="28"/>
        </w:rPr>
        <w:t>80</w:t>
      </w:r>
      <w:r w:rsidR="003C77F3" w:rsidRPr="00CF3114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77560ED9" w14:textId="77777777" w:rsidR="00990CE6" w:rsidRPr="00CF3114" w:rsidRDefault="00990CE6" w:rsidP="00BC1249">
      <w:pPr>
        <w:pStyle w:val="Preformatted"/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7CB0D21D" w14:textId="0BC69950" w:rsidR="004062CD" w:rsidRPr="00CF3114" w:rsidRDefault="0012425E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bookmarkStart w:id="18" w:name="_Hlk482282140"/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bookmarkEnd w:id="18"/>
      <w:r w:rsidRPr="00CF3114">
        <w:rPr>
          <w:rFonts w:ascii="Browallia New" w:hAnsi="Browallia New" w:cs="Browallia New"/>
          <w:sz w:val="28"/>
          <w:szCs w:val="28"/>
          <w:cs/>
        </w:rPr>
        <w:t>บริษัทและบริษัทย่อยตกลงทำสัญญาตัวแทนจำหน่ายเครื่องมือแพทย์กับบริษัท</w:t>
      </w:r>
      <w:r w:rsidRPr="00CF3114">
        <w:rPr>
          <w:rFonts w:ascii="Browallia New" w:hAnsi="Browallia New" w:cs="Browallia New"/>
          <w:sz w:val="28"/>
          <w:szCs w:val="28"/>
        </w:rPr>
        <w:t xml:space="preserve">         </w:t>
      </w:r>
      <w:r w:rsidR="00990CE6" w:rsidRPr="00CF3114">
        <w:rPr>
          <w:rFonts w:ascii="Browallia New" w:hAnsi="Browallia New" w:cs="Browallia New"/>
          <w:sz w:val="28"/>
          <w:szCs w:val="28"/>
        </w:rPr>
        <w:t xml:space="preserve">  </w:t>
      </w:r>
      <w:r w:rsidR="00373FE4" w:rsidRPr="00CF3114">
        <w:rPr>
          <w:rFonts w:ascii="Browallia New" w:hAnsi="Browallia New" w:cs="Browallia New"/>
          <w:sz w:val="28"/>
          <w:szCs w:val="28"/>
        </w:rPr>
        <w:t xml:space="preserve"> 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ในต่างประเทศ </w:t>
      </w:r>
      <w:r w:rsidR="00B3701B" w:rsidRPr="00CF3114">
        <w:rPr>
          <w:rFonts w:ascii="Browallia New" w:hAnsi="Browallia New" w:cs="Browallia New"/>
          <w:sz w:val="28"/>
          <w:szCs w:val="28"/>
        </w:rPr>
        <w:t>17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แห่ง และ </w:t>
      </w:r>
      <w:r w:rsidR="00B3701B" w:rsidRPr="00CF3114">
        <w:rPr>
          <w:rFonts w:ascii="Browallia New" w:hAnsi="Browallia New" w:cs="Browallia New"/>
          <w:sz w:val="28"/>
          <w:szCs w:val="28"/>
        </w:rPr>
        <w:t>9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แห่ง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bookmarkStart w:id="19" w:name="_Hlk5908315"/>
      <w:bookmarkStart w:id="20" w:name="_Hlk5908296"/>
      <w:bookmarkStart w:id="21" w:name="_Hlk5908283"/>
    </w:p>
    <w:p w14:paraId="42F5E58E" w14:textId="77777777" w:rsidR="004062CD" w:rsidRPr="00CF3114" w:rsidRDefault="004062CD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</w:p>
    <w:p w14:paraId="2A848889" w14:textId="22C636D5" w:rsidR="004062CD" w:rsidRPr="00CF3114" w:rsidRDefault="004062CD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บริษัทย่อยแห่งหนึ่ง</w:t>
      </w:r>
      <w:r w:rsidR="00011BC8" w:rsidRPr="00CF3114">
        <w:rPr>
          <w:rFonts w:ascii="Browallia New" w:hAnsi="Browallia New" w:cs="Browallia New"/>
          <w:sz w:val="28"/>
          <w:szCs w:val="28"/>
          <w:cs/>
        </w:rPr>
        <w:t>มี</w:t>
      </w:r>
      <w:r w:rsidRPr="00CF3114">
        <w:rPr>
          <w:rFonts w:ascii="Browallia New" w:hAnsi="Browallia New" w:cs="Browallia New"/>
          <w:sz w:val="28"/>
          <w:szCs w:val="28"/>
          <w:cs/>
        </w:rPr>
        <w:t>ภาระผูกพันจากการทำสัญญาถ่ายทอดเทคโนโลยีกับ</w:t>
      </w:r>
      <w:r w:rsidRPr="00CF3114">
        <w:rPr>
          <w:rFonts w:ascii="Browallia New" w:hAnsi="Browallia New" w:cs="Browallia New"/>
          <w:sz w:val="28"/>
          <w:szCs w:val="28"/>
        </w:rPr>
        <w:t xml:space="preserve">       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มหาวิทยาลัยแห่งหนึ่ง โดยมีค่าตอบแทนตามอัตราร้อยละของยอดขายดังนี้</w:t>
      </w:r>
    </w:p>
    <w:p w14:paraId="135C3D40" w14:textId="77777777" w:rsidR="00AE7FAC" w:rsidRPr="00CF3114" w:rsidRDefault="00AE7FAC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4062CD" w:rsidRPr="00CF3114" w14:paraId="38A05454" w14:textId="77777777" w:rsidTr="0081210C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F0584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6235964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293343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108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4062CD" w:rsidRPr="00CF3114" w14:paraId="4D8AB9B5" w14:textId="77777777" w:rsidTr="0081210C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DCD3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0" w:type="dxa"/>
          </w:tcPr>
          <w:p w14:paraId="36578157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9B5A7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4062CD" w:rsidRPr="00CF3114" w14:paraId="33AD3404" w14:textId="77777777" w:rsidTr="0081210C">
        <w:trPr>
          <w:jc w:val="center"/>
        </w:trPr>
        <w:tc>
          <w:tcPr>
            <w:tcW w:w="2680" w:type="dxa"/>
            <w:hideMark/>
          </w:tcPr>
          <w:p w14:paraId="5E034020" w14:textId="77777777" w:rsidR="004062CD" w:rsidRPr="00CF3114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2557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3DBFF0A1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77F24A3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CF3114" w14:paraId="4BE7F7E1" w14:textId="77777777" w:rsidTr="0081210C">
        <w:trPr>
          <w:jc w:val="center"/>
        </w:trPr>
        <w:tc>
          <w:tcPr>
            <w:tcW w:w="2680" w:type="dxa"/>
            <w:hideMark/>
          </w:tcPr>
          <w:p w14:paraId="16B15D24" w14:textId="77777777" w:rsidR="004062CD" w:rsidRPr="00CF3114" w:rsidRDefault="004062CD" w:rsidP="00BC1249">
            <w:pPr>
              <w:tabs>
                <w:tab w:val="clear" w:pos="680"/>
                <w:tab w:val="left" w:pos="0"/>
                <w:tab w:val="left" w:pos="993"/>
                <w:tab w:val="center" w:pos="1609"/>
              </w:tabs>
              <w:spacing w:line="240" w:lineRule="auto"/>
              <w:ind w:left="993" w:hanging="56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2562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ถึง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2D4EDFD5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45EDB93B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4062CD" w:rsidRPr="00CF3114" w14:paraId="77B32B8F" w14:textId="77777777" w:rsidTr="0081210C">
        <w:trPr>
          <w:jc w:val="center"/>
        </w:trPr>
        <w:tc>
          <w:tcPr>
            <w:tcW w:w="2680" w:type="dxa"/>
            <w:hideMark/>
          </w:tcPr>
          <w:p w14:paraId="1D1D5EB6" w14:textId="77777777" w:rsidR="004062CD" w:rsidRPr="00CF3114" w:rsidRDefault="004062CD" w:rsidP="00BC1249">
            <w:pPr>
              <w:tabs>
                <w:tab w:val="clear" w:pos="680"/>
                <w:tab w:val="clear" w:pos="2580"/>
                <w:tab w:val="left" w:pos="0"/>
                <w:tab w:val="left" w:pos="993"/>
                <w:tab w:val="left" w:pos="2682"/>
                <w:tab w:val="left" w:pos="3312"/>
                <w:tab w:val="left" w:pos="4860"/>
              </w:tabs>
              <w:spacing w:line="240" w:lineRule="auto"/>
              <w:ind w:left="993" w:hanging="567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ปี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2564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0AC73C25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185B0A9F" w14:textId="77777777" w:rsidR="004062CD" w:rsidRPr="00CF3114" w:rsidRDefault="004062CD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bookmarkEnd w:id="19"/>
    </w:tbl>
    <w:p w14:paraId="01C3290B" w14:textId="57F05942" w:rsidR="0087108D" w:rsidRPr="00CF3114" w:rsidRDefault="0087108D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3A9D15F7" w14:textId="3760682B" w:rsidR="009971D5" w:rsidRPr="00CF3114" w:rsidRDefault="009971D5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0888FF62" w14:textId="0ABA0A34" w:rsidR="009971D5" w:rsidRPr="00CF3114" w:rsidRDefault="009971D5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2B9AA560" w14:textId="2D7DA4D5" w:rsidR="009971D5" w:rsidRPr="00CF3114" w:rsidRDefault="009971D5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8295552" w14:textId="5C13CB62" w:rsidR="00D25083" w:rsidRDefault="00D25083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7E6E558D" w14:textId="77777777" w:rsidR="00A94A8C" w:rsidRPr="00CF3114" w:rsidRDefault="00A94A8C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0DA2E271" w14:textId="77777777" w:rsidR="00545928" w:rsidRPr="00CF3114" w:rsidRDefault="00545928" w:rsidP="007E4BF5">
      <w:pPr>
        <w:pStyle w:val="Preformatted"/>
        <w:tabs>
          <w:tab w:val="clear" w:pos="0"/>
          <w:tab w:val="clear" w:pos="959"/>
          <w:tab w:val="left" w:pos="993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7247FF98" w14:textId="77777777" w:rsidR="009012DE" w:rsidRPr="00CF3114" w:rsidRDefault="009012DE" w:rsidP="00BC1249">
      <w:pPr>
        <w:pStyle w:val="Preformatted"/>
        <w:tabs>
          <w:tab w:val="clear" w:pos="0"/>
          <w:tab w:val="clear" w:pos="959"/>
          <w:tab w:val="left" w:pos="993"/>
        </w:tabs>
        <w:ind w:left="993" w:hanging="567"/>
        <w:jc w:val="thaiDistribute"/>
        <w:rPr>
          <w:rFonts w:ascii="Browallia New" w:hAnsi="Browallia New" w:cs="Browallia New"/>
          <w:sz w:val="8"/>
          <w:szCs w:val="8"/>
          <w:highlight w:val="cyan"/>
        </w:rPr>
      </w:pPr>
    </w:p>
    <w:p w14:paraId="1D9192AD" w14:textId="0A3B0DDE" w:rsidR="002525A3" w:rsidRPr="00CF3114" w:rsidRDefault="002525A3" w:rsidP="008D5BDB">
      <w:pPr>
        <w:pStyle w:val="Preformatted"/>
        <w:numPr>
          <w:ilvl w:val="1"/>
          <w:numId w:val="33"/>
        </w:numPr>
        <w:tabs>
          <w:tab w:val="clear" w:pos="0"/>
          <w:tab w:val="clear" w:pos="959"/>
          <w:tab w:val="clear" w:pos="1918"/>
          <w:tab w:val="left" w:pos="993"/>
          <w:tab w:val="left" w:pos="1080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31</w:t>
      </w:r>
      <w:r w:rsidR="00405FC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405FC6" w:rsidRPr="00CF3114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405FC6" w:rsidRPr="00CF3114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0099768" w14:textId="77777777" w:rsidR="00725238" w:rsidRPr="00CF3114" w:rsidRDefault="00725238" w:rsidP="00BC1249">
      <w:pPr>
        <w:pStyle w:val="Preformatted"/>
        <w:tabs>
          <w:tab w:val="clear" w:pos="0"/>
          <w:tab w:val="clear" w:pos="959"/>
          <w:tab w:val="clear" w:pos="1918"/>
          <w:tab w:val="left" w:pos="990"/>
          <w:tab w:val="left" w:pos="1080"/>
        </w:tabs>
        <w:ind w:left="993" w:hanging="50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83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028"/>
        <w:gridCol w:w="1275"/>
        <w:gridCol w:w="1392"/>
        <w:gridCol w:w="1277"/>
      </w:tblGrid>
      <w:tr w:rsidR="00725238" w:rsidRPr="00CF3114" w14:paraId="634788F5" w14:textId="77777777" w:rsidTr="00CB78B2">
        <w:trPr>
          <w:trHeight w:val="20"/>
        </w:trPr>
        <w:tc>
          <w:tcPr>
            <w:tcW w:w="3511" w:type="dxa"/>
          </w:tcPr>
          <w:p w14:paraId="74644C44" w14:textId="77777777" w:rsidR="00725238" w:rsidRPr="00CF3114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46CEC603" w14:textId="77777777" w:rsidR="00725238" w:rsidRPr="00CF3114" w:rsidRDefault="00725238" w:rsidP="00BC12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058F3DEE" w14:textId="77777777" w:rsidR="00725238" w:rsidRPr="00CF3114" w:rsidRDefault="00725238" w:rsidP="00BC1249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725238" w:rsidRPr="00CF3114" w14:paraId="7DFABF98" w14:textId="77777777" w:rsidTr="00CB78B2">
        <w:trPr>
          <w:trHeight w:val="20"/>
        </w:trPr>
        <w:tc>
          <w:tcPr>
            <w:tcW w:w="3511" w:type="dxa"/>
          </w:tcPr>
          <w:p w14:paraId="4A5E135E" w14:textId="77777777" w:rsidR="00725238" w:rsidRPr="00CF3114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1619DA5D" w14:textId="77777777" w:rsidR="00725238" w:rsidRPr="00CF3114" w:rsidRDefault="00725238" w:rsidP="00BC1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78DAD3C2" w14:textId="77777777" w:rsidR="00725238" w:rsidRPr="00CF3114" w:rsidRDefault="00725238" w:rsidP="0075551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725238" w:rsidRPr="00CF3114" w14:paraId="6267339F" w14:textId="77777777" w:rsidTr="00CB78B2">
        <w:trPr>
          <w:trHeight w:val="20"/>
        </w:trPr>
        <w:tc>
          <w:tcPr>
            <w:tcW w:w="3511" w:type="dxa"/>
          </w:tcPr>
          <w:p w14:paraId="17952FD2" w14:textId="77777777" w:rsidR="00725238" w:rsidRPr="00CF3114" w:rsidRDefault="00725238" w:rsidP="00BC1249">
            <w:pPr>
              <w:spacing w:line="240" w:lineRule="auto"/>
              <w:ind w:left="993" w:hanging="507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hideMark/>
          </w:tcPr>
          <w:p w14:paraId="515839AB" w14:textId="77777777" w:rsidR="00725238" w:rsidRPr="00CF3114" w:rsidRDefault="00725238" w:rsidP="00BC798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40A93FAB" w14:textId="77777777" w:rsidR="00725238" w:rsidRPr="00CF3114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37FC6833" w14:textId="77777777" w:rsidR="00725238" w:rsidRPr="00CF3114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693647A3" w14:textId="77777777" w:rsidR="00725238" w:rsidRPr="00CF3114" w:rsidRDefault="00725238" w:rsidP="00BC798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right="90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725238" w:rsidRPr="00CF3114" w14:paraId="742570CF" w14:textId="77777777" w:rsidTr="00CB78B2">
        <w:trPr>
          <w:trHeight w:val="20"/>
        </w:trPr>
        <w:tc>
          <w:tcPr>
            <w:tcW w:w="3511" w:type="dxa"/>
            <w:hideMark/>
          </w:tcPr>
          <w:p w14:paraId="2C343AD2" w14:textId="4049431B" w:rsidR="00725238" w:rsidRPr="00CF3114" w:rsidRDefault="0072523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6AC15EE1" w14:textId="77777777" w:rsidR="00725238" w:rsidRPr="00CF3114" w:rsidRDefault="00725238" w:rsidP="003E1320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1761E0B7" w14:textId="77777777" w:rsidR="00725238" w:rsidRPr="00CF3114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20F69371" w14:textId="77777777" w:rsidR="00725238" w:rsidRPr="00CF3114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2E830A0D" w14:textId="77777777" w:rsidR="00725238" w:rsidRPr="00CF3114" w:rsidRDefault="0072523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182A28" w:rsidRPr="00CF3114" w14:paraId="0F83AFC7" w14:textId="77777777" w:rsidTr="00CB78B2">
        <w:trPr>
          <w:trHeight w:val="20"/>
        </w:trPr>
        <w:tc>
          <w:tcPr>
            <w:tcW w:w="3511" w:type="dxa"/>
          </w:tcPr>
          <w:p w14:paraId="51AF22FF" w14:textId="55A04257" w:rsidR="00182A28" w:rsidRPr="00CF3114" w:rsidRDefault="00182A28" w:rsidP="003E132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46DE6AC6" w14:textId="77777777" w:rsidR="00182A28" w:rsidRPr="00CF3114" w:rsidRDefault="00182A28" w:rsidP="003E1320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5DB31B79" w14:textId="77777777" w:rsidR="00182A28" w:rsidRPr="00CF3114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3B31E03A" w14:textId="77777777" w:rsidR="00182A28" w:rsidRPr="00CF3114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0373E0CC" w14:textId="77777777" w:rsidR="00182A28" w:rsidRPr="00CF3114" w:rsidRDefault="00182A28" w:rsidP="00BC1249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F03CA" w:rsidRPr="00CF3114" w14:paraId="0A8E58F2" w14:textId="77777777" w:rsidTr="00CB78B2">
        <w:trPr>
          <w:trHeight w:val="20"/>
        </w:trPr>
        <w:tc>
          <w:tcPr>
            <w:tcW w:w="3511" w:type="dxa"/>
            <w:hideMark/>
          </w:tcPr>
          <w:p w14:paraId="5B65981A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  <w:hideMark/>
          </w:tcPr>
          <w:p w14:paraId="638914A8" w14:textId="77777777" w:rsidR="00DF03CA" w:rsidRPr="00CF3114" w:rsidRDefault="00DF03CA" w:rsidP="00DA18E2">
            <w:pPr>
              <w:spacing w:line="240" w:lineRule="auto"/>
              <w:ind w:left="993" w:hanging="67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FFFFFF"/>
          </w:tcPr>
          <w:p w14:paraId="1CEA4A80" w14:textId="1E9F90CC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392" w:type="dxa"/>
            <w:shd w:val="clear" w:color="auto" w:fill="FFFFFF"/>
          </w:tcPr>
          <w:p w14:paraId="6338BF54" w14:textId="076D7C64" w:rsidR="00DF03CA" w:rsidRPr="00CF3114" w:rsidRDefault="000F795C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DF03CA"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11,231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FFFFFF"/>
          </w:tcPr>
          <w:p w14:paraId="1310E783" w14:textId="31606E42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5,769</w:t>
            </w:r>
          </w:p>
        </w:tc>
      </w:tr>
      <w:tr w:rsidR="00DF03CA" w:rsidRPr="00CF3114" w14:paraId="552F46B7" w14:textId="77777777" w:rsidTr="00CB78B2">
        <w:trPr>
          <w:trHeight w:val="20"/>
        </w:trPr>
        <w:tc>
          <w:tcPr>
            <w:tcW w:w="3511" w:type="dxa"/>
          </w:tcPr>
          <w:p w14:paraId="3734F046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028" w:type="dxa"/>
          </w:tcPr>
          <w:p w14:paraId="04F26C00" w14:textId="77777777" w:rsidR="00DF03CA" w:rsidRPr="00CF3114" w:rsidRDefault="00DF03CA" w:rsidP="00DA18E2">
            <w:pPr>
              <w:spacing w:line="240" w:lineRule="auto"/>
              <w:ind w:left="993" w:hanging="6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6325E2D0" w14:textId="37870F83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3F7B22D9" w14:textId="0598F495" w:rsidR="00DF03CA" w:rsidRPr="00CF3114" w:rsidRDefault="000F795C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DF03CA"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10,000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71F4BE23" w14:textId="47722D55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</w:tr>
      <w:tr w:rsidR="00DF03CA" w:rsidRPr="00CF3114" w14:paraId="382843A5" w14:textId="77777777" w:rsidTr="00CB78B2">
        <w:trPr>
          <w:trHeight w:val="20"/>
        </w:trPr>
        <w:tc>
          <w:tcPr>
            <w:tcW w:w="3511" w:type="dxa"/>
          </w:tcPr>
          <w:p w14:paraId="11B8BA04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8" w:type="dxa"/>
          </w:tcPr>
          <w:p w14:paraId="76C4F5A1" w14:textId="77777777" w:rsidR="00DF03CA" w:rsidRPr="00CF3114" w:rsidRDefault="00DF03CA" w:rsidP="00DF03CA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D101AF2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6DE6A0AF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AF53A2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F03CA" w:rsidRPr="00CF3114" w14:paraId="39E2A065" w14:textId="77777777" w:rsidTr="00CB78B2">
        <w:trPr>
          <w:trHeight w:val="20"/>
        </w:trPr>
        <w:tc>
          <w:tcPr>
            <w:tcW w:w="3511" w:type="dxa"/>
          </w:tcPr>
          <w:p w14:paraId="7BB7E9F4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59972DC0" w14:textId="77777777" w:rsidR="00DF03CA" w:rsidRPr="00CF3114" w:rsidRDefault="00DF03CA" w:rsidP="00DF03CA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</w:tcPr>
          <w:p w14:paraId="17C2FF2F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</w:tcPr>
          <w:p w14:paraId="2EC47F26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</w:tcPr>
          <w:p w14:paraId="434E9CD0" w14:textId="77777777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F03CA" w:rsidRPr="00CF3114" w14:paraId="1E36A83F" w14:textId="77777777" w:rsidTr="00CB78B2">
        <w:trPr>
          <w:trHeight w:val="20"/>
        </w:trPr>
        <w:tc>
          <w:tcPr>
            <w:tcW w:w="3511" w:type="dxa"/>
            <w:hideMark/>
          </w:tcPr>
          <w:p w14:paraId="46300B72" w14:textId="2ED9E556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สต์รี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  <w:hideMark/>
          </w:tcPr>
          <w:p w14:paraId="3C33FC91" w14:textId="77777777" w:rsidR="00DF03CA" w:rsidRPr="00CF3114" w:rsidRDefault="00DF03CA" w:rsidP="00DA18E2">
            <w:pPr>
              <w:spacing w:line="240" w:lineRule="auto"/>
              <w:ind w:left="993" w:hanging="67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</w:tcPr>
          <w:p w14:paraId="316D0C96" w14:textId="0241F172" w:rsidR="00DF03CA" w:rsidRPr="00CF3114" w:rsidRDefault="00DF03CA" w:rsidP="00987998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730,000</w:t>
            </w:r>
          </w:p>
        </w:tc>
        <w:tc>
          <w:tcPr>
            <w:tcW w:w="1392" w:type="dxa"/>
          </w:tcPr>
          <w:p w14:paraId="3F889C07" w14:textId="0600D80C" w:rsidR="00DF03CA" w:rsidRPr="00CF3114" w:rsidRDefault="000F795C" w:rsidP="0098799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</w:t>
            </w:r>
            <w:r w:rsidR="00DF03CA"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463,983</w:t>
            </w:r>
            <w:r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</w:tcPr>
          <w:p w14:paraId="76D68198" w14:textId="24301FD5" w:rsidR="00DF03CA" w:rsidRPr="00CF3114" w:rsidRDefault="00DF03CA" w:rsidP="00987998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266,017</w:t>
            </w:r>
          </w:p>
        </w:tc>
      </w:tr>
      <w:tr w:rsidR="00DF03CA" w:rsidRPr="00CF3114" w14:paraId="033B8719" w14:textId="77777777" w:rsidTr="00CB78B2">
        <w:trPr>
          <w:trHeight w:val="379"/>
        </w:trPr>
        <w:tc>
          <w:tcPr>
            <w:tcW w:w="3511" w:type="dxa"/>
          </w:tcPr>
          <w:p w14:paraId="31E12E76" w14:textId="02602551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26C039D6" w14:textId="77777777" w:rsidR="00DF03CA" w:rsidRPr="00CF3114" w:rsidRDefault="00DF03CA" w:rsidP="00DF03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37779FD5" w14:textId="77777777" w:rsidR="00DF03CA" w:rsidRPr="00CF3114" w:rsidRDefault="00DF03CA" w:rsidP="00DF03CA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F03CA" w:rsidRPr="00CF3114" w14:paraId="3AC2E62E" w14:textId="77777777" w:rsidTr="00CB78B2">
        <w:trPr>
          <w:trHeight w:val="20"/>
        </w:trPr>
        <w:tc>
          <w:tcPr>
            <w:tcW w:w="3511" w:type="dxa"/>
          </w:tcPr>
          <w:p w14:paraId="1DBA7FF5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16CBA47D" w14:textId="77777777" w:rsidR="00DF03CA" w:rsidRPr="00CF3114" w:rsidRDefault="00DF03CA" w:rsidP="00DF03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D7208A8" w14:textId="77777777" w:rsidR="00DF03CA" w:rsidRPr="00CF3114" w:rsidRDefault="00DF03CA" w:rsidP="00DF03CA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หน่วย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: </w:t>
            </w:r>
            <w:r w:rsidRPr="00CF31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DF03CA" w:rsidRPr="00CF3114" w14:paraId="3A1374F4" w14:textId="77777777" w:rsidTr="00CB78B2">
        <w:trPr>
          <w:trHeight w:val="20"/>
        </w:trPr>
        <w:tc>
          <w:tcPr>
            <w:tcW w:w="3511" w:type="dxa"/>
          </w:tcPr>
          <w:p w14:paraId="620541AF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7EB5C1A5" w14:textId="77777777" w:rsidR="00DF03CA" w:rsidRPr="00CF3114" w:rsidRDefault="00DF03CA" w:rsidP="00DF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DD2C670" w14:textId="77777777" w:rsidR="00DF03CA" w:rsidRPr="00CF3114" w:rsidRDefault="00DF03CA" w:rsidP="00755519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F03CA" w:rsidRPr="00CF3114" w14:paraId="797B7C75" w14:textId="77777777" w:rsidTr="00CB78B2">
        <w:trPr>
          <w:trHeight w:val="20"/>
        </w:trPr>
        <w:tc>
          <w:tcPr>
            <w:tcW w:w="3511" w:type="dxa"/>
          </w:tcPr>
          <w:p w14:paraId="177A8C4F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53657A1B" w14:textId="71CB7A72" w:rsidR="00DF03CA" w:rsidRPr="00CF3114" w:rsidRDefault="00DF03CA" w:rsidP="00DF03CA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70A3B9E" w14:textId="106265B4" w:rsidR="00DF03CA" w:rsidRPr="00CF3114" w:rsidRDefault="00DF03CA" w:rsidP="00BC7985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5E9E061F" w14:textId="3B6A42DF" w:rsidR="00DF03CA" w:rsidRPr="00CF3114" w:rsidRDefault="00DF03CA" w:rsidP="00DF03C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6F5DB87D" w14:textId="2C876D8C" w:rsidR="00DF03CA" w:rsidRPr="00CF3114" w:rsidRDefault="00DF03CA" w:rsidP="00DF03CA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137829" w:rsidRPr="00CF3114" w14:paraId="76546C31" w14:textId="77777777" w:rsidTr="00CB78B2">
        <w:trPr>
          <w:trHeight w:val="20"/>
        </w:trPr>
        <w:tc>
          <w:tcPr>
            <w:tcW w:w="3511" w:type="dxa"/>
          </w:tcPr>
          <w:p w14:paraId="4CDAD2B7" w14:textId="77777777" w:rsidR="00137829" w:rsidRPr="00CF3114" w:rsidRDefault="00137829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1D283F6" w14:textId="77777777" w:rsidR="00137829" w:rsidRPr="00CF3114" w:rsidRDefault="00137829" w:rsidP="00137829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1D20CE" w14:textId="77777777" w:rsidR="00137829" w:rsidRPr="00CF3114" w:rsidRDefault="00137829" w:rsidP="00137829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6C80274C" w14:textId="77777777" w:rsidR="00137829" w:rsidRPr="00CF3114" w:rsidRDefault="00137829" w:rsidP="00137829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B7082BE" w14:textId="77777777" w:rsidR="00137829" w:rsidRPr="00CF3114" w:rsidRDefault="00137829" w:rsidP="00137829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DF03CA" w:rsidRPr="00CF3114" w14:paraId="44C67008" w14:textId="77777777" w:rsidTr="00CB78B2">
        <w:trPr>
          <w:trHeight w:val="20"/>
        </w:trPr>
        <w:tc>
          <w:tcPr>
            <w:tcW w:w="3511" w:type="dxa"/>
          </w:tcPr>
          <w:p w14:paraId="116287D2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028" w:type="dxa"/>
          </w:tcPr>
          <w:p w14:paraId="0C014BC0" w14:textId="77777777" w:rsidR="00DF03CA" w:rsidRPr="00CF3114" w:rsidRDefault="00DF03CA" w:rsidP="00DF03CA">
            <w:pPr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8C3AAAA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75771226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4002633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DF03CA" w:rsidRPr="00CF3114" w14:paraId="390E69EE" w14:textId="77777777" w:rsidTr="00CB78B2">
        <w:trPr>
          <w:trHeight w:val="20"/>
        </w:trPr>
        <w:tc>
          <w:tcPr>
            <w:tcW w:w="3511" w:type="dxa"/>
          </w:tcPr>
          <w:p w14:paraId="0BC4C657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28" w:type="dxa"/>
          </w:tcPr>
          <w:p w14:paraId="16F9AC82" w14:textId="77777777" w:rsidR="00DF03CA" w:rsidRPr="00CF3114" w:rsidRDefault="00DF03CA" w:rsidP="00DA18E2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 New" w:hAnsi="Browallia New" w:cs="Browallia New"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035BB3D9" w14:textId="676B4870" w:rsidR="00DF03CA" w:rsidRPr="00CF3114" w:rsidRDefault="00DF03CA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392" w:type="dxa"/>
            <w:shd w:val="clear" w:color="auto" w:fill="auto"/>
          </w:tcPr>
          <w:p w14:paraId="700F3D48" w14:textId="736FEACF" w:rsidR="00DF03CA" w:rsidRPr="00CF3114" w:rsidRDefault="00DF03CA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(9,370)</w:t>
            </w:r>
          </w:p>
        </w:tc>
        <w:tc>
          <w:tcPr>
            <w:tcW w:w="1277" w:type="dxa"/>
            <w:shd w:val="clear" w:color="auto" w:fill="auto"/>
          </w:tcPr>
          <w:p w14:paraId="13AEEEDE" w14:textId="503DF7DE" w:rsidR="00DF03CA" w:rsidRPr="00CF3114" w:rsidRDefault="001E7A5C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5</w:t>
            </w:r>
            <w:r w:rsidR="00DF03CA"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,630</w:t>
            </w:r>
          </w:p>
        </w:tc>
      </w:tr>
      <w:tr w:rsidR="00DF03CA" w:rsidRPr="00CF3114" w14:paraId="42EDD23A" w14:textId="77777777" w:rsidTr="00CB78B2">
        <w:trPr>
          <w:trHeight w:val="20"/>
        </w:trPr>
        <w:tc>
          <w:tcPr>
            <w:tcW w:w="3511" w:type="dxa"/>
          </w:tcPr>
          <w:p w14:paraId="16B2C36E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</w:tcPr>
          <w:p w14:paraId="63001FD6" w14:textId="77777777" w:rsidR="00DF03CA" w:rsidRPr="00CF3114" w:rsidRDefault="00DF03CA" w:rsidP="00DF03CA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16D23C85" w14:textId="77777777" w:rsidR="00DF03CA" w:rsidRPr="00CF3114" w:rsidRDefault="00DF03CA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1A6883C0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6931087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DF03CA" w:rsidRPr="00CF3114" w14:paraId="6EC92DF6" w14:textId="77777777" w:rsidTr="00CB78B2">
        <w:trPr>
          <w:trHeight w:val="20"/>
        </w:trPr>
        <w:tc>
          <w:tcPr>
            <w:tcW w:w="3511" w:type="dxa"/>
          </w:tcPr>
          <w:p w14:paraId="1479865D" w14:textId="70B91D8B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F311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028" w:type="dxa"/>
          </w:tcPr>
          <w:p w14:paraId="152456A9" w14:textId="77777777" w:rsidR="00DF03CA" w:rsidRPr="00CF3114" w:rsidRDefault="00DF03CA" w:rsidP="00DF03CA">
            <w:pPr>
              <w:tabs>
                <w:tab w:val="clear" w:pos="454"/>
                <w:tab w:val="left" w:pos="539"/>
              </w:tabs>
              <w:spacing w:line="240" w:lineRule="auto"/>
              <w:ind w:left="993" w:hanging="507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</w:tcPr>
          <w:p w14:paraId="2E1D3FB4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</w:tcPr>
          <w:p w14:paraId="3321999C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2B0EB882" w14:textId="77777777" w:rsidR="00DF03CA" w:rsidRPr="00CF3114" w:rsidRDefault="00DF03CA" w:rsidP="00DF03CA">
            <w:pPr>
              <w:spacing w:line="240" w:lineRule="auto"/>
              <w:ind w:left="993" w:right="104" w:hanging="507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DF03CA" w:rsidRPr="00CF3114" w14:paraId="5925F869" w14:textId="77777777" w:rsidTr="00CB78B2">
        <w:trPr>
          <w:trHeight w:val="20"/>
        </w:trPr>
        <w:tc>
          <w:tcPr>
            <w:tcW w:w="3511" w:type="dxa"/>
          </w:tcPr>
          <w:p w14:paraId="29C4B3F5" w14:textId="77777777" w:rsidR="00DF03CA" w:rsidRPr="00CF3114" w:rsidRDefault="00DF03CA" w:rsidP="00DF03CA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สต์รี</w:t>
            </w:r>
            <w:proofErr w:type="spellStart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ซีท</w:t>
            </w:r>
            <w:proofErr w:type="spellEnd"/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28" w:type="dxa"/>
          </w:tcPr>
          <w:p w14:paraId="7A3883D5" w14:textId="77777777" w:rsidR="00DF03CA" w:rsidRPr="00CF3114" w:rsidRDefault="00DF03CA" w:rsidP="00DA18E2">
            <w:pPr>
              <w:tabs>
                <w:tab w:val="clear" w:pos="454"/>
                <w:tab w:val="left" w:pos="539"/>
              </w:tabs>
              <w:spacing w:line="240" w:lineRule="auto"/>
              <w:ind w:left="993" w:hanging="673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5268DAB" w14:textId="219C3B6F" w:rsidR="00DF03CA" w:rsidRPr="00CF3114" w:rsidRDefault="00DF03CA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600,000</w:t>
            </w:r>
          </w:p>
        </w:tc>
        <w:tc>
          <w:tcPr>
            <w:tcW w:w="1392" w:type="dxa"/>
            <w:shd w:val="clear" w:color="auto" w:fill="auto"/>
          </w:tcPr>
          <w:p w14:paraId="1315CCBD" w14:textId="103E568C" w:rsidR="00DF03CA" w:rsidRPr="00CF3114" w:rsidRDefault="00DF03CA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(3</w:t>
            </w:r>
            <w:r w:rsidR="00456596" w:rsidRPr="00CF3114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82,469</w:t>
            </w: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65C2C8D" w14:textId="3BCDD96E" w:rsidR="00DF03CA" w:rsidRPr="00CF3114" w:rsidRDefault="005A3535" w:rsidP="00DF03CA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  <w:r w:rsidRPr="00CF3114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217,531</w:t>
            </w:r>
          </w:p>
        </w:tc>
      </w:tr>
      <w:bookmarkEnd w:id="20"/>
      <w:bookmarkEnd w:id="21"/>
    </w:tbl>
    <w:p w14:paraId="0B5E1C52" w14:textId="77777777" w:rsidR="00F11616" w:rsidRPr="00CF3114" w:rsidRDefault="00F11616" w:rsidP="00191864">
      <w:pPr>
        <w:pStyle w:val="Preformatted"/>
        <w:tabs>
          <w:tab w:val="clear" w:pos="0"/>
          <w:tab w:val="clear" w:pos="959"/>
          <w:tab w:val="left" w:pos="990"/>
        </w:tabs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BAB08AC" w14:textId="48EE3DC4" w:rsidR="00BC1249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94A8C">
        <w:rPr>
          <w:rFonts w:ascii="Browallia New" w:hAnsi="Browallia New" w:cs="Browallia New"/>
          <w:b/>
          <w:bCs/>
          <w:sz w:val="28"/>
          <w:szCs w:val="28"/>
          <w:cs/>
        </w:rPr>
        <w:t>คดีฟ้องร้อง</w:t>
      </w:r>
    </w:p>
    <w:p w14:paraId="76C45A19" w14:textId="7D4D191A" w:rsidR="005405A7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C8FAF3" w14:textId="32ED2499" w:rsidR="005405A7" w:rsidRPr="005405A7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</w:pPr>
      <w:r w:rsidRPr="005405A7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ขณะนี้บริษัทและบริษัทย่อย ไม่มีคดีความที่มีสาระสำคัญเปลี่ยนแปลงจากงบการเงินสำหรับปี สิ้นสุดวันที่ </w:t>
      </w:r>
      <w:r w:rsidRPr="005405A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5405A7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 xml:space="preserve">ธันวาคม </w:t>
      </w:r>
      <w:r w:rsidRPr="005405A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2562 </w:t>
      </w:r>
      <w:r w:rsidRPr="005405A7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ยกเว้นคดีความดังต่อไปนี้</w:t>
      </w:r>
    </w:p>
    <w:p w14:paraId="706A8466" w14:textId="77777777" w:rsidR="00F16C0A" w:rsidRPr="00CF3114" w:rsidRDefault="00F16C0A" w:rsidP="00361D6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31009A" w14:textId="55D47F2A" w:rsidR="009D3CF1" w:rsidRPr="00CF3114" w:rsidRDefault="009D3CF1" w:rsidP="00F16C0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>17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กันยายน </w:t>
      </w:r>
      <w:r w:rsidRPr="00CF3114">
        <w:rPr>
          <w:rFonts w:ascii="Browallia New" w:hAnsi="Browallia New" w:cs="Browallia New"/>
          <w:sz w:val="28"/>
          <w:szCs w:val="28"/>
        </w:rPr>
        <w:t>2560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บริษัทถูกฟ้องร้องเป็นจำเลยร่วมกับผู้อื่นอีก </w:t>
      </w:r>
      <w:r w:rsidRPr="00CF3114">
        <w:rPr>
          <w:rFonts w:ascii="Browallia New" w:hAnsi="Browallia New" w:cs="Browallia New"/>
          <w:sz w:val="28"/>
          <w:szCs w:val="28"/>
        </w:rPr>
        <w:t>5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ราย โดยโจทย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 </w:t>
      </w:r>
      <w:r w:rsidRPr="00CF3114">
        <w:rPr>
          <w:rFonts w:ascii="Browallia New" w:hAnsi="Browallia New" w:cs="Browallia New"/>
          <w:sz w:val="28"/>
          <w:szCs w:val="28"/>
        </w:rPr>
        <w:t>275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และชำระดอกเบี้ยอัตราร้อยละ </w:t>
      </w:r>
      <w:r w:rsidRPr="00CF3114">
        <w:rPr>
          <w:rFonts w:ascii="Browallia New" w:hAnsi="Browallia New" w:cs="Browallia New"/>
          <w:sz w:val="28"/>
          <w:szCs w:val="28"/>
        </w:rPr>
        <w:t>7.50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ต่อปี ของเงินต้นจำนวน </w:t>
      </w:r>
      <w:r w:rsidR="009368DD" w:rsidRPr="00CF3114">
        <w:rPr>
          <w:rFonts w:ascii="Browallia New" w:hAnsi="Browallia New" w:cs="Browallia New"/>
          <w:sz w:val="28"/>
          <w:szCs w:val="28"/>
        </w:rPr>
        <w:t>242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ล้านบาท ให้แก่โจทก์ ซึ่งเมื่อวันที่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>30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เมษายน </w:t>
      </w:r>
      <w:r w:rsidRPr="00CF3114">
        <w:rPr>
          <w:rFonts w:ascii="Browallia New" w:hAnsi="Browallia New" w:cs="Browallia New"/>
          <w:sz w:val="28"/>
          <w:szCs w:val="28"/>
        </w:rPr>
        <w:t>2562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</w:t>
      </w:r>
      <w:r w:rsidR="008666F9" w:rsidRPr="008666F9">
        <w:rPr>
          <w:rFonts w:ascii="Browallia New" w:hAnsi="Browallia New" w:cs="Browallia New"/>
          <w:sz w:val="28"/>
          <w:szCs w:val="28"/>
          <w:cs/>
        </w:rPr>
        <w:t>จึงดำเนินการยื่น</w:t>
      </w:r>
      <w:r w:rsidR="00045313">
        <w:rPr>
          <w:rFonts w:ascii="Browallia New" w:hAnsi="Browallia New" w:cs="Browallia New" w:hint="cs"/>
          <w:sz w:val="28"/>
          <w:szCs w:val="28"/>
          <w:cs/>
        </w:rPr>
        <w:t>คำร้องต่อศาล</w:t>
      </w:r>
      <w:r w:rsidR="008666F9" w:rsidRPr="008666F9">
        <w:rPr>
          <w:rFonts w:ascii="Browallia New" w:hAnsi="Browallia New" w:cs="Browallia New"/>
          <w:sz w:val="28"/>
          <w:szCs w:val="28"/>
          <w:cs/>
        </w:rPr>
        <w:t>อุท</w:t>
      </w:r>
      <w:r w:rsidR="00EB1464">
        <w:rPr>
          <w:rFonts w:ascii="Browallia New" w:hAnsi="Browallia New" w:cs="Browallia New" w:hint="cs"/>
          <w:sz w:val="28"/>
          <w:szCs w:val="28"/>
          <w:cs/>
        </w:rPr>
        <w:t>ธ</w:t>
      </w:r>
      <w:r w:rsidR="008666F9" w:rsidRPr="008666F9">
        <w:rPr>
          <w:rFonts w:ascii="Browallia New" w:hAnsi="Browallia New" w:cs="Browallia New"/>
          <w:sz w:val="28"/>
          <w:szCs w:val="28"/>
          <w:cs/>
        </w:rPr>
        <w:t>รณ์</w:t>
      </w:r>
    </w:p>
    <w:p w14:paraId="2820E03F" w14:textId="77777777" w:rsidR="009D3CF1" w:rsidRPr="00CF3114" w:rsidRDefault="009D3CF1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1AE7933F" w14:textId="2DDFDFF5" w:rsidR="008F5075" w:rsidRDefault="00790A38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>เมื่อวันที่</w:t>
      </w:r>
      <w:r w:rsidR="006E25A5"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E25A5" w:rsidRPr="00CF3114">
        <w:rPr>
          <w:rFonts w:ascii="Browallia New" w:hAnsi="Browallia New" w:cs="Browallia New"/>
          <w:sz w:val="28"/>
          <w:szCs w:val="28"/>
        </w:rPr>
        <w:t xml:space="preserve">12 </w:t>
      </w:r>
      <w:r w:rsidR="006E25A5" w:rsidRPr="00CF3114">
        <w:rPr>
          <w:rFonts w:ascii="Browallia New" w:hAnsi="Browallia New" w:cs="Browallia New" w:hint="cs"/>
          <w:sz w:val="28"/>
          <w:szCs w:val="28"/>
          <w:cs/>
        </w:rPr>
        <w:t>มิถุนายน</w:t>
      </w:r>
      <w:r w:rsidR="009D3CF1"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3CF1"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="009D3CF1" w:rsidRPr="00CF3114">
        <w:rPr>
          <w:rFonts w:ascii="Browallia New" w:hAnsi="Browallia New" w:cs="Browallia New" w:hint="cs"/>
          <w:sz w:val="28"/>
          <w:szCs w:val="28"/>
          <w:cs/>
        </w:rPr>
        <w:t>ศาลอุทธรณ์มีคำพิพากษายืนตามศาลชั้นต้น ซึ่งบริษัทไม่เห็นด้วยกับคำพิพากษาของศาลอุทธรณ์ และอยู่ระหว่างการดำเนินการยื่น</w:t>
      </w:r>
      <w:r w:rsidR="005C2B54" w:rsidRPr="00CF3114">
        <w:rPr>
          <w:rFonts w:ascii="Browallia New" w:hAnsi="Browallia New" w:cs="Browallia New" w:hint="cs"/>
          <w:sz w:val="28"/>
          <w:szCs w:val="28"/>
          <w:cs/>
        </w:rPr>
        <w:t>ฎี</w:t>
      </w:r>
      <w:r w:rsidR="009D3CF1" w:rsidRPr="00CF3114">
        <w:rPr>
          <w:rFonts w:ascii="Browallia New" w:hAnsi="Browallia New" w:cs="Browallia New" w:hint="cs"/>
          <w:sz w:val="28"/>
          <w:szCs w:val="28"/>
          <w:cs/>
        </w:rPr>
        <w:t>กา คัดค้านคำพิพากษาศาลอุทธรณ์</w:t>
      </w:r>
      <w:r w:rsidR="008B4419" w:rsidRPr="00CF3114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EE34C8" w:rsidRPr="00EE34C8">
        <w:rPr>
          <w:rFonts w:ascii="Browallia New" w:hAnsi="Browallia New" w:cs="Browallia New"/>
          <w:sz w:val="28"/>
          <w:szCs w:val="28"/>
          <w:cs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</w:p>
    <w:p w14:paraId="3100BAE1" w14:textId="009F7F2B" w:rsidR="00EE34C8" w:rsidRDefault="00EE34C8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01DE3AD7" w14:textId="77777777" w:rsidR="00C42522" w:rsidRPr="00CF3114" w:rsidRDefault="00C42522" w:rsidP="009D3CF1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0294A0E8" w14:textId="5C9528D3" w:rsidR="008F5075" w:rsidRPr="00CF3114" w:rsidRDefault="00936066" w:rsidP="006E2EAB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6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บริษัทย่อยทางอ้อมแห่งหนึ่งถูกฟ้องร้</w:t>
      </w:r>
      <w:r w:rsidR="00EF133C" w:rsidRPr="00CF3114">
        <w:rPr>
          <w:rFonts w:ascii="Browallia New" w:hAnsi="Browallia New" w:cs="Browallia New" w:hint="cs"/>
          <w:sz w:val="28"/>
          <w:szCs w:val="28"/>
          <w:cs/>
        </w:rPr>
        <w:t xml:space="preserve">องเรียกค่าเสียหายให้ชำระหนี้ จำนวน </w:t>
      </w:r>
      <w:r w:rsidR="00EF133C" w:rsidRPr="00CF3114">
        <w:rPr>
          <w:rFonts w:ascii="Browallia New" w:hAnsi="Browallia New" w:cs="Browallia New"/>
          <w:sz w:val="28"/>
          <w:szCs w:val="28"/>
        </w:rPr>
        <w:t xml:space="preserve">15.40 </w:t>
      </w:r>
      <w:r w:rsidR="00EF133C" w:rsidRPr="00CF3114">
        <w:rPr>
          <w:rFonts w:ascii="Browallia New" w:hAnsi="Browallia New" w:cs="Browallia New" w:hint="cs"/>
          <w:sz w:val="28"/>
          <w:szCs w:val="28"/>
          <w:cs/>
        </w:rPr>
        <w:t>ล้านบาท คดีอยู่ระหว่างการพิจารณา</w:t>
      </w:r>
      <w:r w:rsidR="006E2EAB" w:rsidRPr="00CF3114">
        <w:rPr>
          <w:rFonts w:ascii="Browallia New" w:hAnsi="Browallia New" w:cs="Browallia New" w:hint="cs"/>
          <w:sz w:val="28"/>
          <w:szCs w:val="28"/>
          <w:cs/>
        </w:rPr>
        <w:t>ของคณะอน</w:t>
      </w:r>
      <w:r w:rsidR="00791B71" w:rsidRPr="00CF3114">
        <w:rPr>
          <w:rFonts w:ascii="Browallia New" w:hAnsi="Browallia New" w:cs="Browallia New" w:hint="cs"/>
          <w:sz w:val="28"/>
          <w:szCs w:val="28"/>
          <w:cs/>
        </w:rPr>
        <w:t>ุ</w:t>
      </w:r>
      <w:r w:rsidR="006E2EAB" w:rsidRPr="00CF3114">
        <w:rPr>
          <w:rFonts w:ascii="Browallia New" w:hAnsi="Browallia New" w:cs="Browallia New" w:hint="cs"/>
          <w:sz w:val="28"/>
          <w:szCs w:val="28"/>
          <w:cs/>
        </w:rPr>
        <w:t>ญาโตตุลาการ</w:t>
      </w:r>
    </w:p>
    <w:p w14:paraId="15D19708" w14:textId="35C47659" w:rsidR="00F16C0A" w:rsidRDefault="00F16C0A" w:rsidP="000D2247">
      <w:pPr>
        <w:rPr>
          <w:rFonts w:ascii="Browallia New" w:hAnsi="Browallia New" w:cs="Browallia New"/>
          <w:sz w:val="28"/>
          <w:szCs w:val="28"/>
        </w:rPr>
      </w:pPr>
    </w:p>
    <w:p w14:paraId="7A1E322A" w14:textId="22240A86" w:rsidR="00F16C0A" w:rsidRDefault="00F16C0A" w:rsidP="005B019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8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เมษายน </w:t>
      </w:r>
      <w:r w:rsidRPr="00CF3114">
        <w:rPr>
          <w:rFonts w:ascii="Browallia New" w:hAnsi="Browallia New" w:cs="Browallia New"/>
          <w:sz w:val="28"/>
          <w:szCs w:val="28"/>
        </w:rPr>
        <w:t xml:space="preserve">2563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บริษัทย่อยทางอ้อมถูกฟ้องเรียกค่าเสียหาย 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93.88 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ล้านบาท ซึ่งขณะนี้ </w:t>
      </w:r>
      <w:r w:rsidR="007F5165" w:rsidRPr="00CF3114">
        <w:rPr>
          <w:rFonts w:ascii="Browallia New" w:hAnsi="Browallia New" w:cs="Browallia New" w:hint="cs"/>
          <w:sz w:val="28"/>
          <w:szCs w:val="28"/>
          <w:cs/>
        </w:rPr>
        <w:t xml:space="preserve">      </w:t>
      </w:r>
      <w:r w:rsidRPr="00CF3114">
        <w:rPr>
          <w:rFonts w:ascii="Browallia New" w:hAnsi="Browallia New" w:cs="Browallia New"/>
          <w:sz w:val="28"/>
          <w:szCs w:val="28"/>
          <w:cs/>
        </w:rPr>
        <w:t>คดีดังกล่าวอยู่ในระหว่างขั้นตอนการพิจารณาของศาลชั้นต้น</w:t>
      </w:r>
    </w:p>
    <w:p w14:paraId="5BB46A9B" w14:textId="77777777" w:rsidR="00BF70DA" w:rsidRPr="00CF3114" w:rsidRDefault="00BF70DA" w:rsidP="00BF70DA">
      <w:pPr>
        <w:pStyle w:val="ListParagraph"/>
        <w:tabs>
          <w:tab w:val="clear" w:pos="907"/>
          <w:tab w:val="left" w:pos="567"/>
        </w:tabs>
        <w:ind w:left="993"/>
        <w:jc w:val="thaiDistribute"/>
        <w:rPr>
          <w:rFonts w:ascii="Browallia New" w:hAnsi="Browallia New" w:cs="Browallia New"/>
          <w:sz w:val="28"/>
          <w:szCs w:val="28"/>
        </w:rPr>
      </w:pPr>
    </w:p>
    <w:p w14:paraId="1D58FE3D" w14:textId="1BF8B398" w:rsidR="00F16C0A" w:rsidRPr="00CF3114" w:rsidRDefault="00F16C0A" w:rsidP="00F16C0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</w:rPr>
        <w:t xml:space="preserve">10 </w:t>
      </w:r>
      <w:r w:rsidRPr="00CF3114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Pr="00CF3114">
        <w:rPr>
          <w:rFonts w:ascii="Browallia New" w:hAnsi="Browallia New" w:cs="Browallia New"/>
          <w:sz w:val="28"/>
          <w:szCs w:val="28"/>
        </w:rPr>
        <w:t xml:space="preserve"> 2563</w:t>
      </w:r>
      <w:r w:rsidRPr="00CF3114">
        <w:rPr>
          <w:rFonts w:ascii="Browallia New" w:hAnsi="Browallia New" w:cs="Browallia New" w:hint="cs"/>
          <w:sz w:val="28"/>
          <w:szCs w:val="28"/>
          <w:cs/>
        </w:rPr>
        <w:t xml:space="preserve"> บริษัท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ย่อยทางอ้อมถูกฟ้องเรียกค่าเสียหายให้ชำระหนี้เป็นคดี จำนวน </w:t>
      </w:r>
      <w:r w:rsidRPr="00CF3114">
        <w:rPr>
          <w:rFonts w:ascii="Browallia New" w:hAnsi="Browallia New" w:cs="Browallia New"/>
          <w:sz w:val="28"/>
          <w:szCs w:val="28"/>
        </w:rPr>
        <w:t xml:space="preserve">0.72 </w:t>
      </w:r>
      <w:r w:rsidR="00BF70DA">
        <w:rPr>
          <w:rFonts w:ascii="Browallia New" w:hAnsi="Browallia New" w:cs="Browallia New" w:hint="cs"/>
          <w:sz w:val="28"/>
          <w:szCs w:val="28"/>
          <w:cs/>
        </w:rPr>
        <w:t xml:space="preserve">            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 ซึ่งขณะนี้คดีดังกล่าวอยู่ในระหว่างขั้นตอนการพิจารณาของศาลชั้นต้น</w:t>
      </w:r>
    </w:p>
    <w:p w14:paraId="23A1BD92" w14:textId="77777777" w:rsidR="00F16C0A" w:rsidRPr="00CF3114" w:rsidRDefault="00F16C0A" w:rsidP="00F16C0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4671CF64" w14:textId="62FE6A33" w:rsidR="00F16C0A" w:rsidRPr="00CF3114" w:rsidRDefault="00F16C0A" w:rsidP="00F16C0A">
      <w:pPr>
        <w:pStyle w:val="ListParagraph"/>
        <w:numPr>
          <w:ilvl w:val="1"/>
          <w:numId w:val="32"/>
        </w:numPr>
        <w:tabs>
          <w:tab w:val="clear" w:pos="907"/>
          <w:tab w:val="left" w:pos="567"/>
        </w:tabs>
        <w:ind w:left="993" w:hanging="567"/>
        <w:jc w:val="thaiDistribute"/>
        <w:rPr>
          <w:rFonts w:ascii="Browallia New" w:hAnsi="Browallia New" w:cs="Browallia New"/>
          <w:sz w:val="28"/>
          <w:szCs w:val="28"/>
        </w:rPr>
      </w:pPr>
      <w:r w:rsidRPr="00CF3114">
        <w:rPr>
          <w:rFonts w:ascii="Browallia New" w:hAnsi="Browallia New" w:cs="Browallia New" w:hint="cs"/>
          <w:sz w:val="28"/>
          <w:szCs w:val="28"/>
          <w:cs/>
        </w:rPr>
        <w:t>ในระหว่างเดือนเมษายนและ</w:t>
      </w:r>
      <w:r w:rsidRPr="00CF3114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163689" w:rsidRPr="00CF3114">
        <w:rPr>
          <w:rFonts w:ascii="Browallia New" w:hAnsi="Browallia New" w:cs="Browallia New"/>
          <w:sz w:val="28"/>
          <w:szCs w:val="28"/>
        </w:rPr>
        <w:t xml:space="preserve"> 2563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บริษัทย่อยและบริษัทย่อยทางอ้อมของบริษัท</w:t>
      </w:r>
      <w:r w:rsidR="00163689" w:rsidRPr="00CF3114">
        <w:rPr>
          <w:rFonts w:ascii="Browallia New" w:hAnsi="Browallia New" w:cs="Browallia New"/>
          <w:sz w:val="28"/>
          <w:szCs w:val="28"/>
        </w:rPr>
        <w:t xml:space="preserve"> 3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073CA" w:rsidRPr="00CF3114">
        <w:rPr>
          <w:rFonts w:ascii="Browallia New" w:hAnsi="Browallia New" w:cs="Browallia New" w:hint="cs"/>
          <w:sz w:val="28"/>
          <w:szCs w:val="28"/>
          <w:cs/>
        </w:rPr>
        <w:t>แห่ง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ถูกฟ้องร้องเป็นคดีจากพนักงานในฐานผิดสัญญาจ้างจำนวน</w:t>
      </w:r>
      <w:r w:rsidR="00942781" w:rsidRPr="00CF3114">
        <w:rPr>
          <w:rFonts w:ascii="Browallia New" w:hAnsi="Browallia New" w:cs="Browallia New"/>
          <w:sz w:val="28"/>
          <w:szCs w:val="28"/>
        </w:rPr>
        <w:t xml:space="preserve"> 29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คดี </w:t>
      </w:r>
      <w:r w:rsidR="00A26C9B" w:rsidRPr="00CF3114">
        <w:rPr>
          <w:rFonts w:ascii="Browallia New" w:hAnsi="Browallia New" w:cs="Browallia New" w:hint="cs"/>
          <w:sz w:val="28"/>
          <w:szCs w:val="28"/>
          <w:cs/>
        </w:rPr>
        <w:t>รวม</w:t>
      </w:r>
      <w:r w:rsidR="00B237BB" w:rsidRPr="00CF3114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F3114">
        <w:rPr>
          <w:rFonts w:ascii="Browallia New" w:hAnsi="Browallia New" w:cs="Browallia New"/>
          <w:sz w:val="28"/>
          <w:szCs w:val="28"/>
          <w:cs/>
        </w:rPr>
        <w:t>จำนวน</w:t>
      </w:r>
      <w:r w:rsidR="00A26C9B" w:rsidRPr="00CF3114">
        <w:rPr>
          <w:rFonts w:ascii="Browallia New" w:hAnsi="Browallia New" w:cs="Browallia New" w:hint="cs"/>
          <w:sz w:val="28"/>
          <w:szCs w:val="28"/>
          <w:cs/>
        </w:rPr>
        <w:t>เงิน</w:t>
      </w:r>
      <w:r w:rsidR="00942781" w:rsidRPr="00CF3114">
        <w:rPr>
          <w:rFonts w:ascii="Browallia New" w:hAnsi="Browallia New" w:cs="Browallia New"/>
          <w:sz w:val="28"/>
          <w:szCs w:val="28"/>
        </w:rPr>
        <w:t xml:space="preserve"> 12.86 </w:t>
      </w:r>
      <w:r w:rsidRPr="00CF3114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827406" w:rsidRPr="00CF3114">
        <w:rPr>
          <w:rFonts w:ascii="Browallia New" w:hAnsi="Browallia New" w:cs="Browallia New"/>
          <w:sz w:val="28"/>
          <w:szCs w:val="28"/>
        </w:rPr>
        <w:t xml:space="preserve"> </w:t>
      </w:r>
      <w:r w:rsidR="00827406" w:rsidRPr="00CF3114">
        <w:rPr>
          <w:rFonts w:ascii="Browallia New" w:hAnsi="Browallia New" w:cs="Browallia New" w:hint="cs"/>
          <w:sz w:val="28"/>
          <w:szCs w:val="28"/>
          <w:cs/>
        </w:rPr>
        <w:t>ข</w:t>
      </w:r>
      <w:r w:rsidR="00FD37B6" w:rsidRPr="00CF3114">
        <w:rPr>
          <w:rFonts w:ascii="Browallia New" w:hAnsi="Browallia New" w:cs="Browallia New" w:hint="cs"/>
          <w:sz w:val="28"/>
          <w:szCs w:val="28"/>
          <w:cs/>
        </w:rPr>
        <w:t>ณะนี้คดีทั้งหมดอยู่ระหว่างการดำเนินการ</w:t>
      </w:r>
      <w:r w:rsidR="005D3EA4" w:rsidRPr="00CF3114">
        <w:rPr>
          <w:rFonts w:ascii="Browallia New" w:hAnsi="Browallia New" w:cs="Browallia New" w:hint="cs"/>
          <w:sz w:val="28"/>
          <w:szCs w:val="28"/>
          <w:cs/>
        </w:rPr>
        <w:t>ตามก</w:t>
      </w:r>
      <w:r w:rsidR="00E13024" w:rsidRPr="00CF3114">
        <w:rPr>
          <w:rFonts w:ascii="Browallia New" w:hAnsi="Browallia New" w:cs="Browallia New" w:hint="cs"/>
          <w:sz w:val="28"/>
          <w:szCs w:val="28"/>
          <w:cs/>
        </w:rPr>
        <w:t>ฎ</w:t>
      </w:r>
      <w:r w:rsidR="005D3EA4" w:rsidRPr="00CF3114">
        <w:rPr>
          <w:rFonts w:ascii="Browallia New" w:hAnsi="Browallia New" w:cs="Browallia New" w:hint="cs"/>
          <w:sz w:val="28"/>
          <w:szCs w:val="28"/>
          <w:cs/>
        </w:rPr>
        <w:t>หมาย</w:t>
      </w:r>
      <w:r w:rsidRPr="00CF311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D3424AD" w14:textId="77777777" w:rsidR="00BC1249" w:rsidRPr="00CF3114" w:rsidRDefault="00BC1249" w:rsidP="00F16C0A">
      <w:pPr>
        <w:pStyle w:val="CordiaNew"/>
        <w:tabs>
          <w:tab w:val="clear" w:pos="4153"/>
          <w:tab w:val="left" w:pos="450"/>
        </w:tabs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57B66618" w14:textId="5299581B" w:rsidR="00FB13E9" w:rsidRPr="00BF70DA" w:rsidRDefault="00970D1F" w:rsidP="00645126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F70DA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5FD5D76D" w14:textId="131A9D02" w:rsidR="005B0A7B" w:rsidRPr="00CF3114" w:rsidRDefault="005B0A7B" w:rsidP="005B0A7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7F060574" w14:textId="2441374D" w:rsidR="002A073B" w:rsidRPr="00CF3114" w:rsidRDefault="002A073B" w:rsidP="00EC491F">
      <w:pPr>
        <w:pStyle w:val="ListParagraph"/>
        <w:numPr>
          <w:ilvl w:val="0"/>
          <w:numId w:val="34"/>
        </w:numPr>
        <w:tabs>
          <w:tab w:val="clear" w:pos="454"/>
          <w:tab w:val="clear" w:pos="907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เมื่อวันที่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F3114">
        <w:rPr>
          <w:rFonts w:ascii="Browallia New" w:hAnsi="Browallia New" w:cs="Browallia New"/>
          <w:sz w:val="28"/>
          <w:szCs w:val="28"/>
        </w:rPr>
        <w:t xml:space="preserve">24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2563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 วุฒิศักดิ์คลินิก อินเตอร์กรุ๊ป จำกัด</w:t>
      </w:r>
      <w:r w:rsidR="00A04914" w:rsidRPr="00CF311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F3317" w:rsidRPr="00CF3114">
        <w:rPr>
          <w:rFonts w:ascii="Browallia New" w:hAnsi="Browallia New" w:cs="Browallia New" w:hint="cs"/>
          <w:sz w:val="28"/>
          <w:szCs w:val="28"/>
          <w:cs/>
          <w:lang w:val="en-GB"/>
        </w:rPr>
        <w:t>ซึ่งเป็น</w:t>
      </w:r>
      <w:r w:rsidR="00421B5C" w:rsidRPr="00CF3114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บริษัทย่อยทางอ้อม</w:t>
      </w:r>
      <w:r w:rsidR="00E87441" w:rsidRPr="00CF3114">
        <w:rPr>
          <w:rFonts w:ascii="Browallia New" w:hAnsi="Browallia New" w:cs="Browallia New" w:hint="cs"/>
          <w:sz w:val="28"/>
          <w:szCs w:val="28"/>
          <w:cs/>
          <w:lang w:val="en-GB"/>
        </w:rPr>
        <w:t>ได้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ยื่นคำร้องขอฟื้นฟูกิจการต่อศาลล้มละลายกลาง และศาลมีคำสั่งรับคำร้องเมื่อวันที่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27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เมษายน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2563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โดยศาลมีกำหนดนัดไต่สวนคำร้องวันที่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31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สิงหาคม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 2563</w:t>
      </w:r>
    </w:p>
    <w:p w14:paraId="10012332" w14:textId="16AFECD7" w:rsidR="009F26A5" w:rsidRPr="00CF3114" w:rsidRDefault="009F26A5" w:rsidP="00FD5A26">
      <w:pPr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61DA601" w14:textId="6A767384" w:rsidR="009F26A5" w:rsidRPr="00CF3114" w:rsidRDefault="009F26A5" w:rsidP="00EC491F">
      <w:pPr>
        <w:pStyle w:val="ListParagraph"/>
        <w:numPr>
          <w:ilvl w:val="0"/>
          <w:numId w:val="34"/>
        </w:numPr>
        <w:tabs>
          <w:tab w:val="clear" w:pos="454"/>
          <w:tab w:val="clear" w:pos="907"/>
          <w:tab w:val="left" w:pos="993"/>
        </w:tabs>
        <w:spacing w:line="240" w:lineRule="auto"/>
        <w:ind w:left="993" w:hanging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ที่ประชุมสามัญผู้ถือหุ้นของบริษัท </w:t>
      </w:r>
      <w:proofErr w:type="spellStart"/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สเปซเ</w:t>
      </w:r>
      <w:proofErr w:type="spellEnd"/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มด จำกัด ประจำปี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2563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เมษายน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2563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มีมติอนุมัติการจ่ายเงินปันผลจากกำไรของผลการดำเนินงานสำหรับปี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2562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จำนวนรวม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17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โดยจ่ายปันผลเป็น    เงินสดในอัตรา </w:t>
      </w:r>
      <w:r w:rsidRPr="00CF3114">
        <w:rPr>
          <w:rFonts w:ascii="Browallia New" w:hAnsi="Browallia New" w:cs="Browallia New"/>
          <w:sz w:val="28"/>
          <w:szCs w:val="28"/>
          <w:lang w:val="en-GB"/>
        </w:rPr>
        <w:t xml:space="preserve">34 </w:t>
      </w:r>
      <w:r w:rsidRPr="00CF3114">
        <w:rPr>
          <w:rFonts w:ascii="Browallia New" w:hAnsi="Browallia New" w:cs="Browallia New"/>
          <w:sz w:val="28"/>
          <w:szCs w:val="28"/>
          <w:cs/>
          <w:lang w:val="en-GB"/>
        </w:rPr>
        <w:t>บาทต่อหุ้น</w:t>
      </w:r>
    </w:p>
    <w:p w14:paraId="0413FD7B" w14:textId="0DF00551" w:rsidR="006D7E87" w:rsidRPr="00CF3114" w:rsidRDefault="006D7E87" w:rsidP="006D7E87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4C08BFA7" w14:textId="77777777" w:rsidR="006D7E87" w:rsidRPr="00CF3114" w:rsidRDefault="006D7E87" w:rsidP="006D7E87">
      <w:pPr>
        <w:rPr>
          <w:rFonts w:ascii="Browallia New" w:hAnsi="Browallia New" w:cs="Browallia New"/>
          <w:sz w:val="28"/>
          <w:szCs w:val="28"/>
          <w:lang w:val="en-GB"/>
        </w:rPr>
      </w:pPr>
    </w:p>
    <w:sectPr w:rsidR="006D7E87" w:rsidRPr="00CF3114" w:rsidSect="00B46057">
      <w:footerReference w:type="default" r:id="rId11"/>
      <w:pgSz w:w="11909" w:h="16834" w:code="9"/>
      <w:pgMar w:top="1350" w:right="1019" w:bottom="900" w:left="1418" w:header="720" w:footer="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FE0EA" w14:textId="77777777" w:rsidR="00B92543" w:rsidRDefault="00B92543">
      <w:r>
        <w:separator/>
      </w:r>
    </w:p>
  </w:endnote>
  <w:endnote w:type="continuationSeparator" w:id="0">
    <w:p w14:paraId="68B8FB59" w14:textId="77777777" w:rsidR="00B92543" w:rsidRDefault="00B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7D0269" w:rsidRDefault="007D0269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7D0269" w:rsidRPr="00B5115E" w:rsidRDefault="007D0269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7D0269" w:rsidRPr="00145EC5" w:rsidRDefault="007D0269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1F1E0" w14:textId="77777777" w:rsidR="00B92543" w:rsidRDefault="00B92543">
      <w:r>
        <w:separator/>
      </w:r>
    </w:p>
  </w:footnote>
  <w:footnote w:type="continuationSeparator" w:id="0">
    <w:p w14:paraId="15106F28" w14:textId="77777777" w:rsidR="00B92543" w:rsidRDefault="00B9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9BC66C6"/>
    <w:multiLevelType w:val="hybridMultilevel"/>
    <w:tmpl w:val="8D9C15F0"/>
    <w:lvl w:ilvl="0" w:tplc="1A4671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DA742A7"/>
    <w:multiLevelType w:val="multilevel"/>
    <w:tmpl w:val="26E448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BAA5935"/>
    <w:multiLevelType w:val="multilevel"/>
    <w:tmpl w:val="426E01DC"/>
    <w:lvl w:ilvl="0">
      <w:start w:val="25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26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eastAsia="Times New Roman" w:hint="default"/>
        <w:color w:val="auto"/>
      </w:rPr>
    </w:lvl>
  </w:abstractNum>
  <w:abstractNum w:abstractNumId="15" w15:restartNumberingAfterBreak="0">
    <w:nsid w:val="2F091C6C"/>
    <w:multiLevelType w:val="multilevel"/>
    <w:tmpl w:val="101E97A8"/>
    <w:lvl w:ilvl="0">
      <w:start w:val="1"/>
      <w:numFmt w:val="decimal"/>
      <w:lvlText w:val="%1."/>
      <w:lvlJc w:val="left"/>
      <w:pPr>
        <w:ind w:left="1410" w:hanging="600"/>
      </w:pPr>
      <w:rPr>
        <w:rFonts w:hint="default"/>
        <w:lang w:val="en-US"/>
      </w:rPr>
    </w:lvl>
    <w:lvl w:ilvl="1">
      <w:start w:val="3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4944A3F"/>
    <w:multiLevelType w:val="hybridMultilevel"/>
    <w:tmpl w:val="D9CA98D2"/>
    <w:lvl w:ilvl="0" w:tplc="479476B0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B21"/>
    <w:multiLevelType w:val="multilevel"/>
    <w:tmpl w:val="DE1EAE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A283D7D"/>
    <w:multiLevelType w:val="hybridMultilevel"/>
    <w:tmpl w:val="9F5E867E"/>
    <w:lvl w:ilvl="0" w:tplc="D534BDE4">
      <w:start w:val="1"/>
      <w:numFmt w:val="decimal"/>
      <w:lvlText w:val="27.%1"/>
      <w:lvlJc w:val="left"/>
      <w:pPr>
        <w:ind w:left="1146" w:hanging="360"/>
      </w:pPr>
      <w:rPr>
        <w:rFonts w:ascii="Arial" w:hAnsi="Arial" w:cs="Browallia New" w:hint="default"/>
        <w:i w:val="0"/>
        <w:iCs w:val="0"/>
        <w:sz w:val="19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C9E409F"/>
    <w:multiLevelType w:val="multilevel"/>
    <w:tmpl w:val="42BE050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sz w:val="19"/>
        <w:szCs w:val="19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4" w15:restartNumberingAfterBreak="0">
    <w:nsid w:val="52292476"/>
    <w:multiLevelType w:val="hybridMultilevel"/>
    <w:tmpl w:val="D8F49830"/>
    <w:lvl w:ilvl="0" w:tplc="F03A8F54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BC70CB8"/>
    <w:multiLevelType w:val="multilevel"/>
    <w:tmpl w:val="0FA2073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6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u w:val="none"/>
      </w:rPr>
    </w:lvl>
  </w:abstractNum>
  <w:abstractNum w:abstractNumId="30" w15:restartNumberingAfterBreak="0">
    <w:nsid w:val="726A27C3"/>
    <w:multiLevelType w:val="multilevel"/>
    <w:tmpl w:val="42BE0508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Arial" w:hAnsi="Arial" w:cs="Arial" w:hint="default"/>
        <w:sz w:val="19"/>
        <w:szCs w:val="19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73CA4C0B"/>
    <w:multiLevelType w:val="multilevel"/>
    <w:tmpl w:val="D0E0A25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B4A05EE"/>
    <w:multiLevelType w:val="hybridMultilevel"/>
    <w:tmpl w:val="3704DCB8"/>
    <w:lvl w:ilvl="0" w:tplc="200856DA">
      <w:start w:val="1"/>
      <w:numFmt w:val="decimal"/>
      <w:lvlText w:val="3.%1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3"/>
  </w:num>
  <w:num w:numId="13">
    <w:abstractNumId w:val="28"/>
  </w:num>
  <w:num w:numId="14">
    <w:abstractNumId w:val="16"/>
  </w:num>
  <w:num w:numId="15">
    <w:abstractNumId w:val="22"/>
  </w:num>
  <w:num w:numId="16">
    <w:abstractNumId w:val="30"/>
  </w:num>
  <w:num w:numId="17">
    <w:abstractNumId w:val="17"/>
  </w:num>
  <w:num w:numId="18">
    <w:abstractNumId w:val="25"/>
  </w:num>
  <w:num w:numId="19">
    <w:abstractNumId w:val="32"/>
  </w:num>
  <w:num w:numId="20">
    <w:abstractNumId w:val="26"/>
  </w:num>
  <w:num w:numId="21">
    <w:abstractNumId w:val="33"/>
  </w:num>
  <w:num w:numId="22">
    <w:abstractNumId w:val="24"/>
  </w:num>
  <w:num w:numId="23">
    <w:abstractNumId w:val="15"/>
  </w:num>
  <w:num w:numId="24">
    <w:abstractNumId w:val="23"/>
  </w:num>
  <w:num w:numId="25">
    <w:abstractNumId w:val="10"/>
  </w:num>
  <w:num w:numId="26">
    <w:abstractNumId w:val="11"/>
  </w:num>
  <w:num w:numId="27">
    <w:abstractNumId w:val="18"/>
  </w:num>
  <w:num w:numId="28">
    <w:abstractNumId w:val="12"/>
  </w:num>
  <w:num w:numId="29">
    <w:abstractNumId w:val="27"/>
  </w:num>
  <w:num w:numId="30">
    <w:abstractNumId w:val="29"/>
  </w:num>
  <w:num w:numId="31">
    <w:abstractNumId w:val="21"/>
  </w:num>
  <w:num w:numId="32">
    <w:abstractNumId w:val="14"/>
  </w:num>
  <w:num w:numId="33">
    <w:abstractNumId w:val="31"/>
  </w:num>
  <w:num w:numId="34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63B"/>
    <w:rsid w:val="000006B0"/>
    <w:rsid w:val="00001232"/>
    <w:rsid w:val="000014A6"/>
    <w:rsid w:val="0000182F"/>
    <w:rsid w:val="00001A6E"/>
    <w:rsid w:val="00001D67"/>
    <w:rsid w:val="00002392"/>
    <w:rsid w:val="0000254D"/>
    <w:rsid w:val="00002D3E"/>
    <w:rsid w:val="00002ECA"/>
    <w:rsid w:val="000032BF"/>
    <w:rsid w:val="000035E7"/>
    <w:rsid w:val="0000366C"/>
    <w:rsid w:val="000038E7"/>
    <w:rsid w:val="00003942"/>
    <w:rsid w:val="00003C2C"/>
    <w:rsid w:val="00003C35"/>
    <w:rsid w:val="000045E5"/>
    <w:rsid w:val="00004863"/>
    <w:rsid w:val="0000542A"/>
    <w:rsid w:val="0000552C"/>
    <w:rsid w:val="00005C37"/>
    <w:rsid w:val="00005CB8"/>
    <w:rsid w:val="0000603F"/>
    <w:rsid w:val="00006164"/>
    <w:rsid w:val="00006551"/>
    <w:rsid w:val="000065BF"/>
    <w:rsid w:val="00006C77"/>
    <w:rsid w:val="00006D89"/>
    <w:rsid w:val="00007036"/>
    <w:rsid w:val="00007362"/>
    <w:rsid w:val="000073AE"/>
    <w:rsid w:val="0000797E"/>
    <w:rsid w:val="00007AAC"/>
    <w:rsid w:val="00007BD1"/>
    <w:rsid w:val="0001050F"/>
    <w:rsid w:val="0001083F"/>
    <w:rsid w:val="0001095A"/>
    <w:rsid w:val="00010B43"/>
    <w:rsid w:val="00010BB6"/>
    <w:rsid w:val="000111BE"/>
    <w:rsid w:val="000112CB"/>
    <w:rsid w:val="00011BC8"/>
    <w:rsid w:val="00011C79"/>
    <w:rsid w:val="00012557"/>
    <w:rsid w:val="000125CA"/>
    <w:rsid w:val="00012810"/>
    <w:rsid w:val="00012983"/>
    <w:rsid w:val="000129E1"/>
    <w:rsid w:val="00012F2A"/>
    <w:rsid w:val="0001327B"/>
    <w:rsid w:val="000136C0"/>
    <w:rsid w:val="0001389A"/>
    <w:rsid w:val="00013CBA"/>
    <w:rsid w:val="00013D48"/>
    <w:rsid w:val="00013F8B"/>
    <w:rsid w:val="00014290"/>
    <w:rsid w:val="00014412"/>
    <w:rsid w:val="0001475E"/>
    <w:rsid w:val="00014765"/>
    <w:rsid w:val="000147A2"/>
    <w:rsid w:val="00014A5D"/>
    <w:rsid w:val="00014CFE"/>
    <w:rsid w:val="00014FD6"/>
    <w:rsid w:val="000151E2"/>
    <w:rsid w:val="000153ED"/>
    <w:rsid w:val="00015D57"/>
    <w:rsid w:val="00015F47"/>
    <w:rsid w:val="000160F4"/>
    <w:rsid w:val="00016753"/>
    <w:rsid w:val="000167E8"/>
    <w:rsid w:val="000168B9"/>
    <w:rsid w:val="000169A2"/>
    <w:rsid w:val="00016E83"/>
    <w:rsid w:val="00017A02"/>
    <w:rsid w:val="00017E9C"/>
    <w:rsid w:val="00020883"/>
    <w:rsid w:val="00020963"/>
    <w:rsid w:val="0002117E"/>
    <w:rsid w:val="000215EF"/>
    <w:rsid w:val="000217EA"/>
    <w:rsid w:val="000218F8"/>
    <w:rsid w:val="00021B2B"/>
    <w:rsid w:val="00021BD9"/>
    <w:rsid w:val="00021D05"/>
    <w:rsid w:val="0002246A"/>
    <w:rsid w:val="000226E5"/>
    <w:rsid w:val="00022B04"/>
    <w:rsid w:val="00022EBB"/>
    <w:rsid w:val="000230E9"/>
    <w:rsid w:val="00023538"/>
    <w:rsid w:val="000236D1"/>
    <w:rsid w:val="000236E5"/>
    <w:rsid w:val="0002372E"/>
    <w:rsid w:val="0002413A"/>
    <w:rsid w:val="0002414B"/>
    <w:rsid w:val="00024873"/>
    <w:rsid w:val="000248A4"/>
    <w:rsid w:val="0002491D"/>
    <w:rsid w:val="0002497D"/>
    <w:rsid w:val="00025398"/>
    <w:rsid w:val="00025535"/>
    <w:rsid w:val="00025655"/>
    <w:rsid w:val="000258D6"/>
    <w:rsid w:val="00025F25"/>
    <w:rsid w:val="00025FDD"/>
    <w:rsid w:val="0002634B"/>
    <w:rsid w:val="00026BD2"/>
    <w:rsid w:val="00026BE5"/>
    <w:rsid w:val="00026C00"/>
    <w:rsid w:val="00026D0D"/>
    <w:rsid w:val="00026EA5"/>
    <w:rsid w:val="000270F6"/>
    <w:rsid w:val="0002753C"/>
    <w:rsid w:val="00027601"/>
    <w:rsid w:val="0002791A"/>
    <w:rsid w:val="00027BD0"/>
    <w:rsid w:val="00027E0B"/>
    <w:rsid w:val="00027F50"/>
    <w:rsid w:val="000300E2"/>
    <w:rsid w:val="000306E1"/>
    <w:rsid w:val="0003092B"/>
    <w:rsid w:val="00030C0B"/>
    <w:rsid w:val="00030D81"/>
    <w:rsid w:val="00030E37"/>
    <w:rsid w:val="000316C2"/>
    <w:rsid w:val="000319EE"/>
    <w:rsid w:val="00031AE1"/>
    <w:rsid w:val="00031DCF"/>
    <w:rsid w:val="000323C1"/>
    <w:rsid w:val="00032812"/>
    <w:rsid w:val="00033413"/>
    <w:rsid w:val="00033520"/>
    <w:rsid w:val="000335F1"/>
    <w:rsid w:val="0003368F"/>
    <w:rsid w:val="00033BCA"/>
    <w:rsid w:val="00033CAC"/>
    <w:rsid w:val="00033EEA"/>
    <w:rsid w:val="0003438E"/>
    <w:rsid w:val="00034532"/>
    <w:rsid w:val="00034726"/>
    <w:rsid w:val="00034782"/>
    <w:rsid w:val="00034AA9"/>
    <w:rsid w:val="00034FA2"/>
    <w:rsid w:val="0003514E"/>
    <w:rsid w:val="00035BCC"/>
    <w:rsid w:val="00035D7F"/>
    <w:rsid w:val="00035DC7"/>
    <w:rsid w:val="00035E27"/>
    <w:rsid w:val="000368BB"/>
    <w:rsid w:val="00036A2C"/>
    <w:rsid w:val="00036A4C"/>
    <w:rsid w:val="00036B0E"/>
    <w:rsid w:val="000370B1"/>
    <w:rsid w:val="00037216"/>
    <w:rsid w:val="00037A0A"/>
    <w:rsid w:val="00037A53"/>
    <w:rsid w:val="00037C89"/>
    <w:rsid w:val="000400A1"/>
    <w:rsid w:val="0004093C"/>
    <w:rsid w:val="00040F92"/>
    <w:rsid w:val="0004127D"/>
    <w:rsid w:val="00041605"/>
    <w:rsid w:val="000417E3"/>
    <w:rsid w:val="00041875"/>
    <w:rsid w:val="00041B30"/>
    <w:rsid w:val="00041D98"/>
    <w:rsid w:val="00041DA6"/>
    <w:rsid w:val="00042A8A"/>
    <w:rsid w:val="00043C53"/>
    <w:rsid w:val="00043FC8"/>
    <w:rsid w:val="0004419C"/>
    <w:rsid w:val="0004463D"/>
    <w:rsid w:val="00044B43"/>
    <w:rsid w:val="00044C07"/>
    <w:rsid w:val="0004526E"/>
    <w:rsid w:val="00045313"/>
    <w:rsid w:val="00045A82"/>
    <w:rsid w:val="00045E51"/>
    <w:rsid w:val="00046042"/>
    <w:rsid w:val="0004609F"/>
    <w:rsid w:val="000463C8"/>
    <w:rsid w:val="0004667D"/>
    <w:rsid w:val="00046921"/>
    <w:rsid w:val="00046B63"/>
    <w:rsid w:val="00046B7C"/>
    <w:rsid w:val="00046E30"/>
    <w:rsid w:val="00047058"/>
    <w:rsid w:val="0004709B"/>
    <w:rsid w:val="0004736A"/>
    <w:rsid w:val="000474E7"/>
    <w:rsid w:val="00047546"/>
    <w:rsid w:val="00047965"/>
    <w:rsid w:val="00047A46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F55"/>
    <w:rsid w:val="000511D6"/>
    <w:rsid w:val="0005140A"/>
    <w:rsid w:val="000516AF"/>
    <w:rsid w:val="0005196D"/>
    <w:rsid w:val="00052412"/>
    <w:rsid w:val="0005242C"/>
    <w:rsid w:val="000526D8"/>
    <w:rsid w:val="00052789"/>
    <w:rsid w:val="0005299F"/>
    <w:rsid w:val="00052CF0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E1D"/>
    <w:rsid w:val="00055180"/>
    <w:rsid w:val="0005523F"/>
    <w:rsid w:val="000554E0"/>
    <w:rsid w:val="000555F4"/>
    <w:rsid w:val="00055A6D"/>
    <w:rsid w:val="00055D89"/>
    <w:rsid w:val="00056128"/>
    <w:rsid w:val="000564D0"/>
    <w:rsid w:val="00056573"/>
    <w:rsid w:val="00056BCC"/>
    <w:rsid w:val="000570C7"/>
    <w:rsid w:val="0005723C"/>
    <w:rsid w:val="0005739A"/>
    <w:rsid w:val="000574CD"/>
    <w:rsid w:val="0005754F"/>
    <w:rsid w:val="000579E2"/>
    <w:rsid w:val="00057AF7"/>
    <w:rsid w:val="00057E98"/>
    <w:rsid w:val="00060976"/>
    <w:rsid w:val="000609D2"/>
    <w:rsid w:val="00060B5D"/>
    <w:rsid w:val="00060C35"/>
    <w:rsid w:val="00061182"/>
    <w:rsid w:val="00061605"/>
    <w:rsid w:val="00061749"/>
    <w:rsid w:val="00061EF9"/>
    <w:rsid w:val="0006257A"/>
    <w:rsid w:val="000628DF"/>
    <w:rsid w:val="00062B1E"/>
    <w:rsid w:val="00063338"/>
    <w:rsid w:val="0006334F"/>
    <w:rsid w:val="0006384E"/>
    <w:rsid w:val="00063EA5"/>
    <w:rsid w:val="00064108"/>
    <w:rsid w:val="00064214"/>
    <w:rsid w:val="00064697"/>
    <w:rsid w:val="00064B0E"/>
    <w:rsid w:val="00064E34"/>
    <w:rsid w:val="00065A7D"/>
    <w:rsid w:val="00065F38"/>
    <w:rsid w:val="00065FEE"/>
    <w:rsid w:val="00067002"/>
    <w:rsid w:val="000670FD"/>
    <w:rsid w:val="00067921"/>
    <w:rsid w:val="00067A7F"/>
    <w:rsid w:val="00067CFA"/>
    <w:rsid w:val="00067EB2"/>
    <w:rsid w:val="0007032E"/>
    <w:rsid w:val="0007049E"/>
    <w:rsid w:val="000708B9"/>
    <w:rsid w:val="000709E1"/>
    <w:rsid w:val="00070CD5"/>
    <w:rsid w:val="000717D8"/>
    <w:rsid w:val="00071894"/>
    <w:rsid w:val="000718F7"/>
    <w:rsid w:val="000720FA"/>
    <w:rsid w:val="00072569"/>
    <w:rsid w:val="00072B4A"/>
    <w:rsid w:val="00072EA1"/>
    <w:rsid w:val="000737A1"/>
    <w:rsid w:val="000738BC"/>
    <w:rsid w:val="00073B73"/>
    <w:rsid w:val="00073FD1"/>
    <w:rsid w:val="00074B5D"/>
    <w:rsid w:val="00074F95"/>
    <w:rsid w:val="0007506A"/>
    <w:rsid w:val="00075228"/>
    <w:rsid w:val="00075271"/>
    <w:rsid w:val="000755C1"/>
    <w:rsid w:val="000759F5"/>
    <w:rsid w:val="00075A4D"/>
    <w:rsid w:val="00075BF4"/>
    <w:rsid w:val="00076BA6"/>
    <w:rsid w:val="00076D6D"/>
    <w:rsid w:val="00076D8F"/>
    <w:rsid w:val="00076F1E"/>
    <w:rsid w:val="000770F5"/>
    <w:rsid w:val="000771A0"/>
    <w:rsid w:val="0007750A"/>
    <w:rsid w:val="00077872"/>
    <w:rsid w:val="00077B8D"/>
    <w:rsid w:val="00077BDA"/>
    <w:rsid w:val="00077BDB"/>
    <w:rsid w:val="000801CD"/>
    <w:rsid w:val="00080552"/>
    <w:rsid w:val="000805DF"/>
    <w:rsid w:val="00080B36"/>
    <w:rsid w:val="00080C94"/>
    <w:rsid w:val="00080FAB"/>
    <w:rsid w:val="00081036"/>
    <w:rsid w:val="0008154D"/>
    <w:rsid w:val="000817CC"/>
    <w:rsid w:val="00081995"/>
    <w:rsid w:val="00081E54"/>
    <w:rsid w:val="00081F80"/>
    <w:rsid w:val="00082146"/>
    <w:rsid w:val="00082277"/>
    <w:rsid w:val="00082819"/>
    <w:rsid w:val="00082889"/>
    <w:rsid w:val="000829EF"/>
    <w:rsid w:val="00083198"/>
    <w:rsid w:val="000832C1"/>
    <w:rsid w:val="00083550"/>
    <w:rsid w:val="0008407C"/>
    <w:rsid w:val="000840AD"/>
    <w:rsid w:val="00084127"/>
    <w:rsid w:val="000847DB"/>
    <w:rsid w:val="00084FE2"/>
    <w:rsid w:val="00085B82"/>
    <w:rsid w:val="00085EFD"/>
    <w:rsid w:val="00086065"/>
    <w:rsid w:val="0008667A"/>
    <w:rsid w:val="00086B2B"/>
    <w:rsid w:val="0008737E"/>
    <w:rsid w:val="00087382"/>
    <w:rsid w:val="000877BF"/>
    <w:rsid w:val="00087CDA"/>
    <w:rsid w:val="00087DEE"/>
    <w:rsid w:val="000901EE"/>
    <w:rsid w:val="00090257"/>
    <w:rsid w:val="000904AB"/>
    <w:rsid w:val="000909D9"/>
    <w:rsid w:val="00090AD7"/>
    <w:rsid w:val="00090B5B"/>
    <w:rsid w:val="00090E2A"/>
    <w:rsid w:val="00091036"/>
    <w:rsid w:val="0009128E"/>
    <w:rsid w:val="000912AA"/>
    <w:rsid w:val="00091329"/>
    <w:rsid w:val="00091394"/>
    <w:rsid w:val="0009140A"/>
    <w:rsid w:val="0009186F"/>
    <w:rsid w:val="00091870"/>
    <w:rsid w:val="0009275A"/>
    <w:rsid w:val="000933EE"/>
    <w:rsid w:val="0009360A"/>
    <w:rsid w:val="00093E57"/>
    <w:rsid w:val="00093E7F"/>
    <w:rsid w:val="00094B6A"/>
    <w:rsid w:val="00094BDE"/>
    <w:rsid w:val="00094DCF"/>
    <w:rsid w:val="00095132"/>
    <w:rsid w:val="000952E6"/>
    <w:rsid w:val="000954C3"/>
    <w:rsid w:val="00095824"/>
    <w:rsid w:val="000958B3"/>
    <w:rsid w:val="00095A2E"/>
    <w:rsid w:val="00095A3C"/>
    <w:rsid w:val="00095C22"/>
    <w:rsid w:val="0009664C"/>
    <w:rsid w:val="00096930"/>
    <w:rsid w:val="0009695A"/>
    <w:rsid w:val="00096BCB"/>
    <w:rsid w:val="00096D02"/>
    <w:rsid w:val="00096D5F"/>
    <w:rsid w:val="00096FB4"/>
    <w:rsid w:val="00097951"/>
    <w:rsid w:val="000A00B8"/>
    <w:rsid w:val="000A01AC"/>
    <w:rsid w:val="000A060F"/>
    <w:rsid w:val="000A0B26"/>
    <w:rsid w:val="000A0ED9"/>
    <w:rsid w:val="000A11A3"/>
    <w:rsid w:val="000A11C7"/>
    <w:rsid w:val="000A15D9"/>
    <w:rsid w:val="000A17B5"/>
    <w:rsid w:val="000A17D5"/>
    <w:rsid w:val="000A1C30"/>
    <w:rsid w:val="000A1DC7"/>
    <w:rsid w:val="000A1E67"/>
    <w:rsid w:val="000A22A0"/>
    <w:rsid w:val="000A22BC"/>
    <w:rsid w:val="000A24EA"/>
    <w:rsid w:val="000A2B03"/>
    <w:rsid w:val="000A2C48"/>
    <w:rsid w:val="000A317A"/>
    <w:rsid w:val="000A35E8"/>
    <w:rsid w:val="000A3ABB"/>
    <w:rsid w:val="000A3B53"/>
    <w:rsid w:val="000A3BFE"/>
    <w:rsid w:val="000A4266"/>
    <w:rsid w:val="000A449E"/>
    <w:rsid w:val="000A49FB"/>
    <w:rsid w:val="000A4C6B"/>
    <w:rsid w:val="000A4D5B"/>
    <w:rsid w:val="000A5457"/>
    <w:rsid w:val="000A588E"/>
    <w:rsid w:val="000A59FD"/>
    <w:rsid w:val="000A5ADD"/>
    <w:rsid w:val="000A5FBD"/>
    <w:rsid w:val="000A6303"/>
    <w:rsid w:val="000A6374"/>
    <w:rsid w:val="000A646A"/>
    <w:rsid w:val="000A6859"/>
    <w:rsid w:val="000A7090"/>
    <w:rsid w:val="000A7154"/>
    <w:rsid w:val="000A7222"/>
    <w:rsid w:val="000A7773"/>
    <w:rsid w:val="000A7EB1"/>
    <w:rsid w:val="000B02F6"/>
    <w:rsid w:val="000B0557"/>
    <w:rsid w:val="000B0C57"/>
    <w:rsid w:val="000B0EC8"/>
    <w:rsid w:val="000B0FC2"/>
    <w:rsid w:val="000B102B"/>
    <w:rsid w:val="000B1087"/>
    <w:rsid w:val="000B147C"/>
    <w:rsid w:val="000B16B8"/>
    <w:rsid w:val="000B1D15"/>
    <w:rsid w:val="000B1ED5"/>
    <w:rsid w:val="000B21B6"/>
    <w:rsid w:val="000B21E4"/>
    <w:rsid w:val="000B27F9"/>
    <w:rsid w:val="000B2A7E"/>
    <w:rsid w:val="000B37AF"/>
    <w:rsid w:val="000B3A39"/>
    <w:rsid w:val="000B3CA1"/>
    <w:rsid w:val="000B439E"/>
    <w:rsid w:val="000B43D4"/>
    <w:rsid w:val="000B4505"/>
    <w:rsid w:val="000B455D"/>
    <w:rsid w:val="000B48CD"/>
    <w:rsid w:val="000B4A33"/>
    <w:rsid w:val="000B4B48"/>
    <w:rsid w:val="000B4D9C"/>
    <w:rsid w:val="000B4F0E"/>
    <w:rsid w:val="000B53B0"/>
    <w:rsid w:val="000B53BD"/>
    <w:rsid w:val="000B54AE"/>
    <w:rsid w:val="000B592F"/>
    <w:rsid w:val="000B5DE2"/>
    <w:rsid w:val="000B6639"/>
    <w:rsid w:val="000B67D6"/>
    <w:rsid w:val="000B68E9"/>
    <w:rsid w:val="000B6BA4"/>
    <w:rsid w:val="000B7B9B"/>
    <w:rsid w:val="000B7CE4"/>
    <w:rsid w:val="000B7DD1"/>
    <w:rsid w:val="000C04E0"/>
    <w:rsid w:val="000C1140"/>
    <w:rsid w:val="000C13A5"/>
    <w:rsid w:val="000C145F"/>
    <w:rsid w:val="000C1498"/>
    <w:rsid w:val="000C152B"/>
    <w:rsid w:val="000C16B8"/>
    <w:rsid w:val="000C1717"/>
    <w:rsid w:val="000C1950"/>
    <w:rsid w:val="000C1D3A"/>
    <w:rsid w:val="000C2365"/>
    <w:rsid w:val="000C25A0"/>
    <w:rsid w:val="000C2978"/>
    <w:rsid w:val="000C2AC1"/>
    <w:rsid w:val="000C2B70"/>
    <w:rsid w:val="000C3252"/>
    <w:rsid w:val="000C35E5"/>
    <w:rsid w:val="000C368A"/>
    <w:rsid w:val="000C3A5D"/>
    <w:rsid w:val="000C3C0D"/>
    <w:rsid w:val="000C40FF"/>
    <w:rsid w:val="000C44EE"/>
    <w:rsid w:val="000C46CB"/>
    <w:rsid w:val="000C48A3"/>
    <w:rsid w:val="000C4D35"/>
    <w:rsid w:val="000C4F23"/>
    <w:rsid w:val="000C51AB"/>
    <w:rsid w:val="000C5255"/>
    <w:rsid w:val="000C5540"/>
    <w:rsid w:val="000C55DC"/>
    <w:rsid w:val="000C55F2"/>
    <w:rsid w:val="000C56F3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956"/>
    <w:rsid w:val="000C6C6C"/>
    <w:rsid w:val="000C6C88"/>
    <w:rsid w:val="000C6DE5"/>
    <w:rsid w:val="000C71EF"/>
    <w:rsid w:val="000C7555"/>
    <w:rsid w:val="000C7572"/>
    <w:rsid w:val="000C777C"/>
    <w:rsid w:val="000C7883"/>
    <w:rsid w:val="000C7B05"/>
    <w:rsid w:val="000C7DE8"/>
    <w:rsid w:val="000D0398"/>
    <w:rsid w:val="000D040C"/>
    <w:rsid w:val="000D0543"/>
    <w:rsid w:val="000D0B7E"/>
    <w:rsid w:val="000D0CF4"/>
    <w:rsid w:val="000D0FDF"/>
    <w:rsid w:val="000D131C"/>
    <w:rsid w:val="000D143B"/>
    <w:rsid w:val="000D14DA"/>
    <w:rsid w:val="000D15DC"/>
    <w:rsid w:val="000D15F3"/>
    <w:rsid w:val="000D16CE"/>
    <w:rsid w:val="000D1880"/>
    <w:rsid w:val="000D1D07"/>
    <w:rsid w:val="000D2024"/>
    <w:rsid w:val="000D20FE"/>
    <w:rsid w:val="000D2247"/>
    <w:rsid w:val="000D235F"/>
    <w:rsid w:val="000D2792"/>
    <w:rsid w:val="000D2B35"/>
    <w:rsid w:val="000D2E19"/>
    <w:rsid w:val="000D30DD"/>
    <w:rsid w:val="000D3274"/>
    <w:rsid w:val="000D34CF"/>
    <w:rsid w:val="000D39C2"/>
    <w:rsid w:val="000D3D01"/>
    <w:rsid w:val="000D4762"/>
    <w:rsid w:val="000D477C"/>
    <w:rsid w:val="000D482B"/>
    <w:rsid w:val="000D4964"/>
    <w:rsid w:val="000D4FD2"/>
    <w:rsid w:val="000D5163"/>
    <w:rsid w:val="000D56A2"/>
    <w:rsid w:val="000D5A30"/>
    <w:rsid w:val="000D5E57"/>
    <w:rsid w:val="000D61EF"/>
    <w:rsid w:val="000D681F"/>
    <w:rsid w:val="000D69AE"/>
    <w:rsid w:val="000D6B33"/>
    <w:rsid w:val="000D6B7C"/>
    <w:rsid w:val="000D6CF9"/>
    <w:rsid w:val="000D751E"/>
    <w:rsid w:val="000D7919"/>
    <w:rsid w:val="000E025C"/>
    <w:rsid w:val="000E0795"/>
    <w:rsid w:val="000E0CE3"/>
    <w:rsid w:val="000E0E7E"/>
    <w:rsid w:val="000E11C0"/>
    <w:rsid w:val="000E1B95"/>
    <w:rsid w:val="000E210A"/>
    <w:rsid w:val="000E24A9"/>
    <w:rsid w:val="000E2B6D"/>
    <w:rsid w:val="000E2BB2"/>
    <w:rsid w:val="000E2C0D"/>
    <w:rsid w:val="000E2C30"/>
    <w:rsid w:val="000E2D4A"/>
    <w:rsid w:val="000E3626"/>
    <w:rsid w:val="000E38D5"/>
    <w:rsid w:val="000E3B30"/>
    <w:rsid w:val="000E3D11"/>
    <w:rsid w:val="000E3DFC"/>
    <w:rsid w:val="000E450B"/>
    <w:rsid w:val="000E4529"/>
    <w:rsid w:val="000E485A"/>
    <w:rsid w:val="000E4B82"/>
    <w:rsid w:val="000E4E14"/>
    <w:rsid w:val="000E518C"/>
    <w:rsid w:val="000E519E"/>
    <w:rsid w:val="000E565F"/>
    <w:rsid w:val="000E571F"/>
    <w:rsid w:val="000E575B"/>
    <w:rsid w:val="000E57A8"/>
    <w:rsid w:val="000E5859"/>
    <w:rsid w:val="000E5D00"/>
    <w:rsid w:val="000E5DAA"/>
    <w:rsid w:val="000E6199"/>
    <w:rsid w:val="000E6AA8"/>
    <w:rsid w:val="000E6E7D"/>
    <w:rsid w:val="000E71C1"/>
    <w:rsid w:val="000E71D6"/>
    <w:rsid w:val="000F0022"/>
    <w:rsid w:val="000F0783"/>
    <w:rsid w:val="000F085F"/>
    <w:rsid w:val="000F112E"/>
    <w:rsid w:val="000F1B79"/>
    <w:rsid w:val="000F1D36"/>
    <w:rsid w:val="000F1F7E"/>
    <w:rsid w:val="000F2190"/>
    <w:rsid w:val="000F2C25"/>
    <w:rsid w:val="000F2D67"/>
    <w:rsid w:val="000F2D80"/>
    <w:rsid w:val="000F41EB"/>
    <w:rsid w:val="000F42AB"/>
    <w:rsid w:val="000F456D"/>
    <w:rsid w:val="000F45B4"/>
    <w:rsid w:val="000F4880"/>
    <w:rsid w:val="000F4933"/>
    <w:rsid w:val="000F4CCA"/>
    <w:rsid w:val="000F4FB8"/>
    <w:rsid w:val="000F50DC"/>
    <w:rsid w:val="000F5287"/>
    <w:rsid w:val="000F5B02"/>
    <w:rsid w:val="000F5B67"/>
    <w:rsid w:val="000F5BB8"/>
    <w:rsid w:val="000F5DA5"/>
    <w:rsid w:val="000F5FB3"/>
    <w:rsid w:val="000F613A"/>
    <w:rsid w:val="000F6329"/>
    <w:rsid w:val="000F6519"/>
    <w:rsid w:val="000F6700"/>
    <w:rsid w:val="000F76A5"/>
    <w:rsid w:val="000F784B"/>
    <w:rsid w:val="000F795C"/>
    <w:rsid w:val="000F7B09"/>
    <w:rsid w:val="000F7DCB"/>
    <w:rsid w:val="000F7E74"/>
    <w:rsid w:val="0010080E"/>
    <w:rsid w:val="0010089C"/>
    <w:rsid w:val="00100A36"/>
    <w:rsid w:val="00100A71"/>
    <w:rsid w:val="00101351"/>
    <w:rsid w:val="00101805"/>
    <w:rsid w:val="00101C0A"/>
    <w:rsid w:val="00101F95"/>
    <w:rsid w:val="001025FB"/>
    <w:rsid w:val="001029E9"/>
    <w:rsid w:val="00102A0C"/>
    <w:rsid w:val="00102D8D"/>
    <w:rsid w:val="001030A1"/>
    <w:rsid w:val="00103204"/>
    <w:rsid w:val="001034CC"/>
    <w:rsid w:val="001037D1"/>
    <w:rsid w:val="00103C3E"/>
    <w:rsid w:val="001043CA"/>
    <w:rsid w:val="00104556"/>
    <w:rsid w:val="001045A8"/>
    <w:rsid w:val="00104786"/>
    <w:rsid w:val="00104B27"/>
    <w:rsid w:val="00104B7F"/>
    <w:rsid w:val="00105240"/>
    <w:rsid w:val="0010590B"/>
    <w:rsid w:val="00105D38"/>
    <w:rsid w:val="00105E55"/>
    <w:rsid w:val="00106215"/>
    <w:rsid w:val="001066F9"/>
    <w:rsid w:val="001068A4"/>
    <w:rsid w:val="00106B9A"/>
    <w:rsid w:val="00106D2A"/>
    <w:rsid w:val="00106E99"/>
    <w:rsid w:val="00107110"/>
    <w:rsid w:val="0010712E"/>
    <w:rsid w:val="001071F8"/>
    <w:rsid w:val="0010792D"/>
    <w:rsid w:val="001079CF"/>
    <w:rsid w:val="00107A80"/>
    <w:rsid w:val="00107BF8"/>
    <w:rsid w:val="001102EE"/>
    <w:rsid w:val="0011045A"/>
    <w:rsid w:val="00110A3A"/>
    <w:rsid w:val="00110BF1"/>
    <w:rsid w:val="001114DD"/>
    <w:rsid w:val="00111535"/>
    <w:rsid w:val="00111A2C"/>
    <w:rsid w:val="00112131"/>
    <w:rsid w:val="0011239B"/>
    <w:rsid w:val="00112A73"/>
    <w:rsid w:val="00112F02"/>
    <w:rsid w:val="001133D9"/>
    <w:rsid w:val="00113521"/>
    <w:rsid w:val="00113AB2"/>
    <w:rsid w:val="00114171"/>
    <w:rsid w:val="00114908"/>
    <w:rsid w:val="00114A21"/>
    <w:rsid w:val="00114B99"/>
    <w:rsid w:val="00114D67"/>
    <w:rsid w:val="001151E1"/>
    <w:rsid w:val="00115516"/>
    <w:rsid w:val="00115716"/>
    <w:rsid w:val="00115857"/>
    <w:rsid w:val="00115D69"/>
    <w:rsid w:val="0011612D"/>
    <w:rsid w:val="00116175"/>
    <w:rsid w:val="001166C1"/>
    <w:rsid w:val="00116DA0"/>
    <w:rsid w:val="001173F2"/>
    <w:rsid w:val="001175C9"/>
    <w:rsid w:val="0011767C"/>
    <w:rsid w:val="00117909"/>
    <w:rsid w:val="001179CA"/>
    <w:rsid w:val="00117A2B"/>
    <w:rsid w:val="00117BC1"/>
    <w:rsid w:val="00117CCC"/>
    <w:rsid w:val="00117CE3"/>
    <w:rsid w:val="00120044"/>
    <w:rsid w:val="0012076B"/>
    <w:rsid w:val="0012087C"/>
    <w:rsid w:val="00120B62"/>
    <w:rsid w:val="00121180"/>
    <w:rsid w:val="0012181F"/>
    <w:rsid w:val="00121908"/>
    <w:rsid w:val="00121A7D"/>
    <w:rsid w:val="001226ED"/>
    <w:rsid w:val="00122974"/>
    <w:rsid w:val="00122A63"/>
    <w:rsid w:val="00122AF0"/>
    <w:rsid w:val="00122FEC"/>
    <w:rsid w:val="001230EA"/>
    <w:rsid w:val="00123DF4"/>
    <w:rsid w:val="0012425E"/>
    <w:rsid w:val="0012459D"/>
    <w:rsid w:val="001246C2"/>
    <w:rsid w:val="00124790"/>
    <w:rsid w:val="0012489B"/>
    <w:rsid w:val="00124A35"/>
    <w:rsid w:val="00125451"/>
    <w:rsid w:val="00125667"/>
    <w:rsid w:val="00125AA4"/>
    <w:rsid w:val="00125AC2"/>
    <w:rsid w:val="001264E8"/>
    <w:rsid w:val="00126924"/>
    <w:rsid w:val="00126B4A"/>
    <w:rsid w:val="00127102"/>
    <w:rsid w:val="00127188"/>
    <w:rsid w:val="00127398"/>
    <w:rsid w:val="00127400"/>
    <w:rsid w:val="00127439"/>
    <w:rsid w:val="00127583"/>
    <w:rsid w:val="001275DC"/>
    <w:rsid w:val="001278AC"/>
    <w:rsid w:val="00130003"/>
    <w:rsid w:val="001303D6"/>
    <w:rsid w:val="00130507"/>
    <w:rsid w:val="00130530"/>
    <w:rsid w:val="001309D7"/>
    <w:rsid w:val="0013129D"/>
    <w:rsid w:val="001315F5"/>
    <w:rsid w:val="00131ACE"/>
    <w:rsid w:val="00131B40"/>
    <w:rsid w:val="001320FB"/>
    <w:rsid w:val="001321BF"/>
    <w:rsid w:val="00132A1E"/>
    <w:rsid w:val="00132E9F"/>
    <w:rsid w:val="00132F62"/>
    <w:rsid w:val="00133260"/>
    <w:rsid w:val="001332E4"/>
    <w:rsid w:val="00133524"/>
    <w:rsid w:val="001339D3"/>
    <w:rsid w:val="00133A94"/>
    <w:rsid w:val="00133C4C"/>
    <w:rsid w:val="00134312"/>
    <w:rsid w:val="0013439F"/>
    <w:rsid w:val="0013454B"/>
    <w:rsid w:val="00134799"/>
    <w:rsid w:val="00134A4A"/>
    <w:rsid w:val="0013505C"/>
    <w:rsid w:val="00135394"/>
    <w:rsid w:val="00135462"/>
    <w:rsid w:val="00135BA1"/>
    <w:rsid w:val="00135ECC"/>
    <w:rsid w:val="0013614B"/>
    <w:rsid w:val="00136389"/>
    <w:rsid w:val="00136397"/>
    <w:rsid w:val="001364A5"/>
    <w:rsid w:val="0013654F"/>
    <w:rsid w:val="001365F2"/>
    <w:rsid w:val="00136C22"/>
    <w:rsid w:val="00136EB5"/>
    <w:rsid w:val="00136F5A"/>
    <w:rsid w:val="00136FAF"/>
    <w:rsid w:val="00136FB8"/>
    <w:rsid w:val="00137829"/>
    <w:rsid w:val="001379CE"/>
    <w:rsid w:val="00137BEA"/>
    <w:rsid w:val="00137E87"/>
    <w:rsid w:val="0014006D"/>
    <w:rsid w:val="001402B3"/>
    <w:rsid w:val="001409EF"/>
    <w:rsid w:val="001416A1"/>
    <w:rsid w:val="00141D06"/>
    <w:rsid w:val="00141EDB"/>
    <w:rsid w:val="0014246A"/>
    <w:rsid w:val="001426D8"/>
    <w:rsid w:val="0014290F"/>
    <w:rsid w:val="001429DB"/>
    <w:rsid w:val="00142AEE"/>
    <w:rsid w:val="00142B70"/>
    <w:rsid w:val="00142BC8"/>
    <w:rsid w:val="00142D52"/>
    <w:rsid w:val="00142E26"/>
    <w:rsid w:val="0014343D"/>
    <w:rsid w:val="00143556"/>
    <w:rsid w:val="00143A3E"/>
    <w:rsid w:val="00143EA8"/>
    <w:rsid w:val="0014490A"/>
    <w:rsid w:val="001449A4"/>
    <w:rsid w:val="00144A8F"/>
    <w:rsid w:val="0014535D"/>
    <w:rsid w:val="00145365"/>
    <w:rsid w:val="00145EC5"/>
    <w:rsid w:val="00146201"/>
    <w:rsid w:val="001463D6"/>
    <w:rsid w:val="0014665D"/>
    <w:rsid w:val="00146E28"/>
    <w:rsid w:val="00147188"/>
    <w:rsid w:val="0014782D"/>
    <w:rsid w:val="00147F9C"/>
    <w:rsid w:val="00150115"/>
    <w:rsid w:val="00150827"/>
    <w:rsid w:val="00150B51"/>
    <w:rsid w:val="00150CE8"/>
    <w:rsid w:val="00150F43"/>
    <w:rsid w:val="00150FD2"/>
    <w:rsid w:val="00151078"/>
    <w:rsid w:val="001512A1"/>
    <w:rsid w:val="0015156C"/>
    <w:rsid w:val="0015176A"/>
    <w:rsid w:val="00151B9A"/>
    <w:rsid w:val="00151BF0"/>
    <w:rsid w:val="00152465"/>
    <w:rsid w:val="00152C3C"/>
    <w:rsid w:val="00152CEE"/>
    <w:rsid w:val="001539D6"/>
    <w:rsid w:val="00153ED9"/>
    <w:rsid w:val="001540A2"/>
    <w:rsid w:val="001542A4"/>
    <w:rsid w:val="0015452B"/>
    <w:rsid w:val="0015462E"/>
    <w:rsid w:val="00154820"/>
    <w:rsid w:val="0015483A"/>
    <w:rsid w:val="00154A2F"/>
    <w:rsid w:val="00154F02"/>
    <w:rsid w:val="00155177"/>
    <w:rsid w:val="001557D2"/>
    <w:rsid w:val="001558B2"/>
    <w:rsid w:val="001559A4"/>
    <w:rsid w:val="001559D0"/>
    <w:rsid w:val="001559D4"/>
    <w:rsid w:val="00155AA6"/>
    <w:rsid w:val="0015663A"/>
    <w:rsid w:val="00156CA7"/>
    <w:rsid w:val="00156D0B"/>
    <w:rsid w:val="00156DCD"/>
    <w:rsid w:val="00156F48"/>
    <w:rsid w:val="00156F79"/>
    <w:rsid w:val="001570C2"/>
    <w:rsid w:val="00157383"/>
    <w:rsid w:val="0015754A"/>
    <w:rsid w:val="00157D5E"/>
    <w:rsid w:val="00160299"/>
    <w:rsid w:val="001602C5"/>
    <w:rsid w:val="001608DB"/>
    <w:rsid w:val="00160C03"/>
    <w:rsid w:val="00160C2B"/>
    <w:rsid w:val="00160CDD"/>
    <w:rsid w:val="00160F8C"/>
    <w:rsid w:val="0016116D"/>
    <w:rsid w:val="00161650"/>
    <w:rsid w:val="0016173A"/>
    <w:rsid w:val="001618AC"/>
    <w:rsid w:val="001618C8"/>
    <w:rsid w:val="0016205E"/>
    <w:rsid w:val="0016240B"/>
    <w:rsid w:val="00162565"/>
    <w:rsid w:val="001625E1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F97"/>
    <w:rsid w:val="00164302"/>
    <w:rsid w:val="001643C3"/>
    <w:rsid w:val="001644D3"/>
    <w:rsid w:val="0016454D"/>
    <w:rsid w:val="00164C28"/>
    <w:rsid w:val="00164DCC"/>
    <w:rsid w:val="00164E93"/>
    <w:rsid w:val="0016532D"/>
    <w:rsid w:val="00165333"/>
    <w:rsid w:val="00165530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50F"/>
    <w:rsid w:val="001676BB"/>
    <w:rsid w:val="001678EF"/>
    <w:rsid w:val="00167989"/>
    <w:rsid w:val="00170330"/>
    <w:rsid w:val="00170447"/>
    <w:rsid w:val="001708BE"/>
    <w:rsid w:val="001708EA"/>
    <w:rsid w:val="00170CA0"/>
    <w:rsid w:val="00170E71"/>
    <w:rsid w:val="001711C6"/>
    <w:rsid w:val="0017147F"/>
    <w:rsid w:val="00171723"/>
    <w:rsid w:val="00171D5A"/>
    <w:rsid w:val="00171FE3"/>
    <w:rsid w:val="00172177"/>
    <w:rsid w:val="0017219C"/>
    <w:rsid w:val="001723AF"/>
    <w:rsid w:val="00172AB3"/>
    <w:rsid w:val="00172CAA"/>
    <w:rsid w:val="00172FB0"/>
    <w:rsid w:val="001735E9"/>
    <w:rsid w:val="0017399E"/>
    <w:rsid w:val="001743DB"/>
    <w:rsid w:val="001747FA"/>
    <w:rsid w:val="00174A29"/>
    <w:rsid w:val="00174D70"/>
    <w:rsid w:val="00174F05"/>
    <w:rsid w:val="001751B5"/>
    <w:rsid w:val="0017538E"/>
    <w:rsid w:val="00175BF8"/>
    <w:rsid w:val="00175CB0"/>
    <w:rsid w:val="00175CED"/>
    <w:rsid w:val="00175F00"/>
    <w:rsid w:val="00176088"/>
    <w:rsid w:val="0017613F"/>
    <w:rsid w:val="0017633C"/>
    <w:rsid w:val="001768EF"/>
    <w:rsid w:val="001769CA"/>
    <w:rsid w:val="00176BC2"/>
    <w:rsid w:val="00176CDC"/>
    <w:rsid w:val="0017700A"/>
    <w:rsid w:val="001771F1"/>
    <w:rsid w:val="00177306"/>
    <w:rsid w:val="0017731C"/>
    <w:rsid w:val="00177567"/>
    <w:rsid w:val="00177E16"/>
    <w:rsid w:val="001800AC"/>
    <w:rsid w:val="0018067C"/>
    <w:rsid w:val="001808B8"/>
    <w:rsid w:val="00180C01"/>
    <w:rsid w:val="00180DB0"/>
    <w:rsid w:val="00180F06"/>
    <w:rsid w:val="00180F4E"/>
    <w:rsid w:val="00180FD4"/>
    <w:rsid w:val="00181421"/>
    <w:rsid w:val="0018172F"/>
    <w:rsid w:val="00181948"/>
    <w:rsid w:val="00181BD7"/>
    <w:rsid w:val="00181C06"/>
    <w:rsid w:val="00181CF9"/>
    <w:rsid w:val="00181E35"/>
    <w:rsid w:val="00181ECC"/>
    <w:rsid w:val="00182066"/>
    <w:rsid w:val="0018212C"/>
    <w:rsid w:val="00182139"/>
    <w:rsid w:val="0018214D"/>
    <w:rsid w:val="0018280D"/>
    <w:rsid w:val="00182A28"/>
    <w:rsid w:val="00182CDE"/>
    <w:rsid w:val="00182D0A"/>
    <w:rsid w:val="00182F2D"/>
    <w:rsid w:val="0018330E"/>
    <w:rsid w:val="001838BF"/>
    <w:rsid w:val="00183908"/>
    <w:rsid w:val="00183BF0"/>
    <w:rsid w:val="00183C49"/>
    <w:rsid w:val="00184237"/>
    <w:rsid w:val="001844DD"/>
    <w:rsid w:val="00184574"/>
    <w:rsid w:val="00184808"/>
    <w:rsid w:val="0018483B"/>
    <w:rsid w:val="00184868"/>
    <w:rsid w:val="00184C77"/>
    <w:rsid w:val="00184C81"/>
    <w:rsid w:val="00184F72"/>
    <w:rsid w:val="00185044"/>
    <w:rsid w:val="00185186"/>
    <w:rsid w:val="00185892"/>
    <w:rsid w:val="0018609F"/>
    <w:rsid w:val="0018627A"/>
    <w:rsid w:val="00186334"/>
    <w:rsid w:val="0018694B"/>
    <w:rsid w:val="00186AF8"/>
    <w:rsid w:val="00186C87"/>
    <w:rsid w:val="0018767F"/>
    <w:rsid w:val="00187C7F"/>
    <w:rsid w:val="00187E08"/>
    <w:rsid w:val="00187E88"/>
    <w:rsid w:val="00187EEA"/>
    <w:rsid w:val="00190A58"/>
    <w:rsid w:val="00190B74"/>
    <w:rsid w:val="00191149"/>
    <w:rsid w:val="001911D8"/>
    <w:rsid w:val="0019155E"/>
    <w:rsid w:val="00191864"/>
    <w:rsid w:val="0019216D"/>
    <w:rsid w:val="00192316"/>
    <w:rsid w:val="0019233A"/>
    <w:rsid w:val="001928CE"/>
    <w:rsid w:val="0019293B"/>
    <w:rsid w:val="00192EC8"/>
    <w:rsid w:val="00192F10"/>
    <w:rsid w:val="00192F24"/>
    <w:rsid w:val="00193284"/>
    <w:rsid w:val="001934B4"/>
    <w:rsid w:val="0019353C"/>
    <w:rsid w:val="001935EF"/>
    <w:rsid w:val="00193AE0"/>
    <w:rsid w:val="00193B32"/>
    <w:rsid w:val="00193EC2"/>
    <w:rsid w:val="00194957"/>
    <w:rsid w:val="00194B85"/>
    <w:rsid w:val="00195051"/>
    <w:rsid w:val="0019544C"/>
    <w:rsid w:val="0019570B"/>
    <w:rsid w:val="00195A24"/>
    <w:rsid w:val="00195DC0"/>
    <w:rsid w:val="00196160"/>
    <w:rsid w:val="001961EC"/>
    <w:rsid w:val="001968CB"/>
    <w:rsid w:val="00196DB6"/>
    <w:rsid w:val="001972D7"/>
    <w:rsid w:val="001975C8"/>
    <w:rsid w:val="00197B93"/>
    <w:rsid w:val="00197DB2"/>
    <w:rsid w:val="001A036F"/>
    <w:rsid w:val="001A05B7"/>
    <w:rsid w:val="001A0B51"/>
    <w:rsid w:val="001A0C4D"/>
    <w:rsid w:val="001A0D28"/>
    <w:rsid w:val="001A1399"/>
    <w:rsid w:val="001A1AF0"/>
    <w:rsid w:val="001A2691"/>
    <w:rsid w:val="001A2EC9"/>
    <w:rsid w:val="001A3247"/>
    <w:rsid w:val="001A3320"/>
    <w:rsid w:val="001A3501"/>
    <w:rsid w:val="001A360F"/>
    <w:rsid w:val="001A403C"/>
    <w:rsid w:val="001A42BF"/>
    <w:rsid w:val="001A45C5"/>
    <w:rsid w:val="001A4631"/>
    <w:rsid w:val="001A481D"/>
    <w:rsid w:val="001A4C75"/>
    <w:rsid w:val="001A5070"/>
    <w:rsid w:val="001A61AC"/>
    <w:rsid w:val="001A6321"/>
    <w:rsid w:val="001A6FF0"/>
    <w:rsid w:val="001A73A7"/>
    <w:rsid w:val="001A73C1"/>
    <w:rsid w:val="001A7454"/>
    <w:rsid w:val="001A78CE"/>
    <w:rsid w:val="001A7D1A"/>
    <w:rsid w:val="001A7FBA"/>
    <w:rsid w:val="001B046F"/>
    <w:rsid w:val="001B064A"/>
    <w:rsid w:val="001B0684"/>
    <w:rsid w:val="001B07BA"/>
    <w:rsid w:val="001B085F"/>
    <w:rsid w:val="001B1100"/>
    <w:rsid w:val="001B12BC"/>
    <w:rsid w:val="001B16DE"/>
    <w:rsid w:val="001B1D60"/>
    <w:rsid w:val="001B1E55"/>
    <w:rsid w:val="001B1E6D"/>
    <w:rsid w:val="001B2293"/>
    <w:rsid w:val="001B2417"/>
    <w:rsid w:val="001B289D"/>
    <w:rsid w:val="001B2AB6"/>
    <w:rsid w:val="001B2C8E"/>
    <w:rsid w:val="001B328E"/>
    <w:rsid w:val="001B3486"/>
    <w:rsid w:val="001B348D"/>
    <w:rsid w:val="001B3538"/>
    <w:rsid w:val="001B37E3"/>
    <w:rsid w:val="001B38B4"/>
    <w:rsid w:val="001B41D4"/>
    <w:rsid w:val="001B4289"/>
    <w:rsid w:val="001B4365"/>
    <w:rsid w:val="001B453A"/>
    <w:rsid w:val="001B4C74"/>
    <w:rsid w:val="001B516A"/>
    <w:rsid w:val="001B528B"/>
    <w:rsid w:val="001B58A0"/>
    <w:rsid w:val="001B5EFB"/>
    <w:rsid w:val="001B6037"/>
    <w:rsid w:val="001B6092"/>
    <w:rsid w:val="001B6343"/>
    <w:rsid w:val="001B6CFB"/>
    <w:rsid w:val="001B6E21"/>
    <w:rsid w:val="001B6FD9"/>
    <w:rsid w:val="001B790A"/>
    <w:rsid w:val="001B7972"/>
    <w:rsid w:val="001B7D8B"/>
    <w:rsid w:val="001C0B18"/>
    <w:rsid w:val="001C0B92"/>
    <w:rsid w:val="001C10A0"/>
    <w:rsid w:val="001C16C9"/>
    <w:rsid w:val="001C18E2"/>
    <w:rsid w:val="001C2177"/>
    <w:rsid w:val="001C2342"/>
    <w:rsid w:val="001C2345"/>
    <w:rsid w:val="001C2C05"/>
    <w:rsid w:val="001C346A"/>
    <w:rsid w:val="001C3546"/>
    <w:rsid w:val="001C37E5"/>
    <w:rsid w:val="001C3B0B"/>
    <w:rsid w:val="001C4177"/>
    <w:rsid w:val="001C4244"/>
    <w:rsid w:val="001C4339"/>
    <w:rsid w:val="001C4456"/>
    <w:rsid w:val="001C44CE"/>
    <w:rsid w:val="001C4932"/>
    <w:rsid w:val="001C4C93"/>
    <w:rsid w:val="001C4DF1"/>
    <w:rsid w:val="001C5111"/>
    <w:rsid w:val="001C56F9"/>
    <w:rsid w:val="001C59C0"/>
    <w:rsid w:val="001C65B4"/>
    <w:rsid w:val="001C679E"/>
    <w:rsid w:val="001C67A9"/>
    <w:rsid w:val="001C68CE"/>
    <w:rsid w:val="001C69A3"/>
    <w:rsid w:val="001C6BEA"/>
    <w:rsid w:val="001C6E9F"/>
    <w:rsid w:val="001C6F94"/>
    <w:rsid w:val="001C7EE9"/>
    <w:rsid w:val="001C7FA8"/>
    <w:rsid w:val="001D00C2"/>
    <w:rsid w:val="001D05BE"/>
    <w:rsid w:val="001D06BE"/>
    <w:rsid w:val="001D0F91"/>
    <w:rsid w:val="001D0FA2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74"/>
    <w:rsid w:val="001D2A31"/>
    <w:rsid w:val="001D3014"/>
    <w:rsid w:val="001D33A1"/>
    <w:rsid w:val="001D3477"/>
    <w:rsid w:val="001D3723"/>
    <w:rsid w:val="001D3C82"/>
    <w:rsid w:val="001D3E14"/>
    <w:rsid w:val="001D3F42"/>
    <w:rsid w:val="001D413C"/>
    <w:rsid w:val="001D4443"/>
    <w:rsid w:val="001D496F"/>
    <w:rsid w:val="001D49E5"/>
    <w:rsid w:val="001D4EAC"/>
    <w:rsid w:val="001D5705"/>
    <w:rsid w:val="001D5793"/>
    <w:rsid w:val="001D5804"/>
    <w:rsid w:val="001D5AF1"/>
    <w:rsid w:val="001D5B5D"/>
    <w:rsid w:val="001D60EB"/>
    <w:rsid w:val="001D6BD7"/>
    <w:rsid w:val="001D7911"/>
    <w:rsid w:val="001D7D53"/>
    <w:rsid w:val="001D7ED1"/>
    <w:rsid w:val="001E0223"/>
    <w:rsid w:val="001E0495"/>
    <w:rsid w:val="001E0A34"/>
    <w:rsid w:val="001E0A98"/>
    <w:rsid w:val="001E0C8E"/>
    <w:rsid w:val="001E0DD0"/>
    <w:rsid w:val="001E100A"/>
    <w:rsid w:val="001E15A7"/>
    <w:rsid w:val="001E1AB9"/>
    <w:rsid w:val="001E1D45"/>
    <w:rsid w:val="001E20B0"/>
    <w:rsid w:val="001E24F1"/>
    <w:rsid w:val="001E2812"/>
    <w:rsid w:val="001E2A6B"/>
    <w:rsid w:val="001E2A83"/>
    <w:rsid w:val="001E2C44"/>
    <w:rsid w:val="001E2C5F"/>
    <w:rsid w:val="001E2F02"/>
    <w:rsid w:val="001E36D1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53AE"/>
    <w:rsid w:val="001E6375"/>
    <w:rsid w:val="001E639A"/>
    <w:rsid w:val="001E653A"/>
    <w:rsid w:val="001E656D"/>
    <w:rsid w:val="001E6B18"/>
    <w:rsid w:val="001E6B8C"/>
    <w:rsid w:val="001E6FC9"/>
    <w:rsid w:val="001E7A5C"/>
    <w:rsid w:val="001E7A9E"/>
    <w:rsid w:val="001E7DCD"/>
    <w:rsid w:val="001F033E"/>
    <w:rsid w:val="001F0513"/>
    <w:rsid w:val="001F06BA"/>
    <w:rsid w:val="001F0C52"/>
    <w:rsid w:val="001F0CEE"/>
    <w:rsid w:val="001F0E8E"/>
    <w:rsid w:val="001F1050"/>
    <w:rsid w:val="001F1502"/>
    <w:rsid w:val="001F16B3"/>
    <w:rsid w:val="001F1AC2"/>
    <w:rsid w:val="001F1B35"/>
    <w:rsid w:val="001F2585"/>
    <w:rsid w:val="001F2792"/>
    <w:rsid w:val="001F29B3"/>
    <w:rsid w:val="001F2A86"/>
    <w:rsid w:val="001F2C83"/>
    <w:rsid w:val="001F2E9F"/>
    <w:rsid w:val="001F3278"/>
    <w:rsid w:val="001F3515"/>
    <w:rsid w:val="001F3669"/>
    <w:rsid w:val="001F3A47"/>
    <w:rsid w:val="001F4500"/>
    <w:rsid w:val="001F4E06"/>
    <w:rsid w:val="001F5134"/>
    <w:rsid w:val="001F51B6"/>
    <w:rsid w:val="001F5890"/>
    <w:rsid w:val="001F5D3C"/>
    <w:rsid w:val="001F605B"/>
    <w:rsid w:val="001F6363"/>
    <w:rsid w:val="001F65D9"/>
    <w:rsid w:val="001F6BBC"/>
    <w:rsid w:val="001F6F76"/>
    <w:rsid w:val="001F70C6"/>
    <w:rsid w:val="001F718E"/>
    <w:rsid w:val="001F763B"/>
    <w:rsid w:val="001F7A82"/>
    <w:rsid w:val="001F7B7F"/>
    <w:rsid w:val="001F7CC5"/>
    <w:rsid w:val="002004F0"/>
    <w:rsid w:val="0020071F"/>
    <w:rsid w:val="002009ED"/>
    <w:rsid w:val="00200A34"/>
    <w:rsid w:val="00200D0D"/>
    <w:rsid w:val="00200FF4"/>
    <w:rsid w:val="0020149A"/>
    <w:rsid w:val="002018B9"/>
    <w:rsid w:val="002019EF"/>
    <w:rsid w:val="00201CA4"/>
    <w:rsid w:val="00201CB3"/>
    <w:rsid w:val="00201E96"/>
    <w:rsid w:val="0020247E"/>
    <w:rsid w:val="00202582"/>
    <w:rsid w:val="0020278C"/>
    <w:rsid w:val="00202C6A"/>
    <w:rsid w:val="00202FF6"/>
    <w:rsid w:val="00203326"/>
    <w:rsid w:val="00203682"/>
    <w:rsid w:val="002038C3"/>
    <w:rsid w:val="00204028"/>
    <w:rsid w:val="00204195"/>
    <w:rsid w:val="0020425E"/>
    <w:rsid w:val="002042E4"/>
    <w:rsid w:val="00204ADC"/>
    <w:rsid w:val="00204FFE"/>
    <w:rsid w:val="00205109"/>
    <w:rsid w:val="00205300"/>
    <w:rsid w:val="00205BA7"/>
    <w:rsid w:val="00205CFE"/>
    <w:rsid w:val="0020634C"/>
    <w:rsid w:val="0020687E"/>
    <w:rsid w:val="002069AD"/>
    <w:rsid w:val="00206E7A"/>
    <w:rsid w:val="00207238"/>
    <w:rsid w:val="002072AB"/>
    <w:rsid w:val="0020734B"/>
    <w:rsid w:val="00207785"/>
    <w:rsid w:val="00207ED0"/>
    <w:rsid w:val="00210480"/>
    <w:rsid w:val="00210556"/>
    <w:rsid w:val="002106C7"/>
    <w:rsid w:val="00210D0B"/>
    <w:rsid w:val="00210D34"/>
    <w:rsid w:val="00210F13"/>
    <w:rsid w:val="00211273"/>
    <w:rsid w:val="002112FC"/>
    <w:rsid w:val="00211483"/>
    <w:rsid w:val="00211525"/>
    <w:rsid w:val="0021183C"/>
    <w:rsid w:val="00211C80"/>
    <w:rsid w:val="00211C88"/>
    <w:rsid w:val="00211EEA"/>
    <w:rsid w:val="00212293"/>
    <w:rsid w:val="0021234E"/>
    <w:rsid w:val="002124C6"/>
    <w:rsid w:val="0021267E"/>
    <w:rsid w:val="00212C87"/>
    <w:rsid w:val="00212DAC"/>
    <w:rsid w:val="0021306C"/>
    <w:rsid w:val="002130A6"/>
    <w:rsid w:val="002134A7"/>
    <w:rsid w:val="00213559"/>
    <w:rsid w:val="00213AD6"/>
    <w:rsid w:val="00213F5E"/>
    <w:rsid w:val="0021438E"/>
    <w:rsid w:val="00214923"/>
    <w:rsid w:val="00214975"/>
    <w:rsid w:val="00214A71"/>
    <w:rsid w:val="00214AA8"/>
    <w:rsid w:val="00214AEC"/>
    <w:rsid w:val="00214DFE"/>
    <w:rsid w:val="00214EB3"/>
    <w:rsid w:val="002150B6"/>
    <w:rsid w:val="002153C5"/>
    <w:rsid w:val="002154C0"/>
    <w:rsid w:val="00215D31"/>
    <w:rsid w:val="0021633C"/>
    <w:rsid w:val="002164CC"/>
    <w:rsid w:val="002166F6"/>
    <w:rsid w:val="002167B9"/>
    <w:rsid w:val="00216D60"/>
    <w:rsid w:val="00216ED4"/>
    <w:rsid w:val="00216F8A"/>
    <w:rsid w:val="00217266"/>
    <w:rsid w:val="002173C9"/>
    <w:rsid w:val="00217A38"/>
    <w:rsid w:val="002201AC"/>
    <w:rsid w:val="0022023D"/>
    <w:rsid w:val="00220547"/>
    <w:rsid w:val="0022087F"/>
    <w:rsid w:val="002208E7"/>
    <w:rsid w:val="00220AC0"/>
    <w:rsid w:val="00220AE8"/>
    <w:rsid w:val="00220B40"/>
    <w:rsid w:val="00220C2D"/>
    <w:rsid w:val="00220E24"/>
    <w:rsid w:val="00220FC6"/>
    <w:rsid w:val="002212C7"/>
    <w:rsid w:val="00221314"/>
    <w:rsid w:val="00221812"/>
    <w:rsid w:val="00221A2C"/>
    <w:rsid w:val="00221B6D"/>
    <w:rsid w:val="00221CEB"/>
    <w:rsid w:val="0022290B"/>
    <w:rsid w:val="00222E48"/>
    <w:rsid w:val="00222E56"/>
    <w:rsid w:val="00222F31"/>
    <w:rsid w:val="002232B6"/>
    <w:rsid w:val="0022386C"/>
    <w:rsid w:val="0022391A"/>
    <w:rsid w:val="00223E19"/>
    <w:rsid w:val="002241B0"/>
    <w:rsid w:val="00224386"/>
    <w:rsid w:val="00224504"/>
    <w:rsid w:val="00224705"/>
    <w:rsid w:val="002248C5"/>
    <w:rsid w:val="00224927"/>
    <w:rsid w:val="00224941"/>
    <w:rsid w:val="00224ABE"/>
    <w:rsid w:val="002255DD"/>
    <w:rsid w:val="00225993"/>
    <w:rsid w:val="0022602C"/>
    <w:rsid w:val="00226C35"/>
    <w:rsid w:val="002271B6"/>
    <w:rsid w:val="00227259"/>
    <w:rsid w:val="0022729B"/>
    <w:rsid w:val="00227A18"/>
    <w:rsid w:val="00227BCB"/>
    <w:rsid w:val="00227EA5"/>
    <w:rsid w:val="0023006F"/>
    <w:rsid w:val="002301C9"/>
    <w:rsid w:val="00230374"/>
    <w:rsid w:val="00230C20"/>
    <w:rsid w:val="00231249"/>
    <w:rsid w:val="00231354"/>
    <w:rsid w:val="00231A61"/>
    <w:rsid w:val="00231C16"/>
    <w:rsid w:val="00231F2B"/>
    <w:rsid w:val="00231F8D"/>
    <w:rsid w:val="00231FCE"/>
    <w:rsid w:val="002320AC"/>
    <w:rsid w:val="00232116"/>
    <w:rsid w:val="0023245C"/>
    <w:rsid w:val="002327C3"/>
    <w:rsid w:val="00232953"/>
    <w:rsid w:val="00233386"/>
    <w:rsid w:val="0023348D"/>
    <w:rsid w:val="002336EF"/>
    <w:rsid w:val="00233A3E"/>
    <w:rsid w:val="00233A66"/>
    <w:rsid w:val="00233A8E"/>
    <w:rsid w:val="00233EAE"/>
    <w:rsid w:val="00234108"/>
    <w:rsid w:val="0023490C"/>
    <w:rsid w:val="00234967"/>
    <w:rsid w:val="0023504C"/>
    <w:rsid w:val="0023517A"/>
    <w:rsid w:val="00235483"/>
    <w:rsid w:val="00235549"/>
    <w:rsid w:val="002355C8"/>
    <w:rsid w:val="002357F9"/>
    <w:rsid w:val="00235B98"/>
    <w:rsid w:val="002364AE"/>
    <w:rsid w:val="00236614"/>
    <w:rsid w:val="00236D30"/>
    <w:rsid w:val="00237A0E"/>
    <w:rsid w:val="00237BBC"/>
    <w:rsid w:val="00237BC4"/>
    <w:rsid w:val="00237C0A"/>
    <w:rsid w:val="00240239"/>
    <w:rsid w:val="00240279"/>
    <w:rsid w:val="00240423"/>
    <w:rsid w:val="00240837"/>
    <w:rsid w:val="00240B20"/>
    <w:rsid w:val="00240E3E"/>
    <w:rsid w:val="002412C1"/>
    <w:rsid w:val="00241346"/>
    <w:rsid w:val="0024151B"/>
    <w:rsid w:val="002415C7"/>
    <w:rsid w:val="002416F4"/>
    <w:rsid w:val="00241B83"/>
    <w:rsid w:val="00242156"/>
    <w:rsid w:val="0024256E"/>
    <w:rsid w:val="00242821"/>
    <w:rsid w:val="0024284E"/>
    <w:rsid w:val="00242F81"/>
    <w:rsid w:val="0024309D"/>
    <w:rsid w:val="0024329A"/>
    <w:rsid w:val="002433F1"/>
    <w:rsid w:val="002434A6"/>
    <w:rsid w:val="002442DE"/>
    <w:rsid w:val="0024493A"/>
    <w:rsid w:val="002449BE"/>
    <w:rsid w:val="00244BBF"/>
    <w:rsid w:val="00244DBF"/>
    <w:rsid w:val="00245095"/>
    <w:rsid w:val="0024547B"/>
    <w:rsid w:val="00245623"/>
    <w:rsid w:val="00245817"/>
    <w:rsid w:val="0024582C"/>
    <w:rsid w:val="00245EC7"/>
    <w:rsid w:val="0024609C"/>
    <w:rsid w:val="00246254"/>
    <w:rsid w:val="002466BE"/>
    <w:rsid w:val="00246A15"/>
    <w:rsid w:val="00246AB0"/>
    <w:rsid w:val="00246B95"/>
    <w:rsid w:val="00246CE3"/>
    <w:rsid w:val="00246E73"/>
    <w:rsid w:val="00247157"/>
    <w:rsid w:val="00247609"/>
    <w:rsid w:val="00247B20"/>
    <w:rsid w:val="00247BFC"/>
    <w:rsid w:val="00247E94"/>
    <w:rsid w:val="00247F7B"/>
    <w:rsid w:val="002503E2"/>
    <w:rsid w:val="002504E8"/>
    <w:rsid w:val="00250D03"/>
    <w:rsid w:val="002510ED"/>
    <w:rsid w:val="002511D8"/>
    <w:rsid w:val="00251A0F"/>
    <w:rsid w:val="00251A40"/>
    <w:rsid w:val="00251CBD"/>
    <w:rsid w:val="00251D49"/>
    <w:rsid w:val="00252102"/>
    <w:rsid w:val="002521E9"/>
    <w:rsid w:val="002525A3"/>
    <w:rsid w:val="00252719"/>
    <w:rsid w:val="00252853"/>
    <w:rsid w:val="002528AC"/>
    <w:rsid w:val="00252E58"/>
    <w:rsid w:val="00253540"/>
    <w:rsid w:val="0025359A"/>
    <w:rsid w:val="0025363D"/>
    <w:rsid w:val="002536DD"/>
    <w:rsid w:val="00253AD9"/>
    <w:rsid w:val="00253E0E"/>
    <w:rsid w:val="002544FA"/>
    <w:rsid w:val="00254782"/>
    <w:rsid w:val="002547DC"/>
    <w:rsid w:val="00254818"/>
    <w:rsid w:val="00254912"/>
    <w:rsid w:val="00254A9D"/>
    <w:rsid w:val="00254D5F"/>
    <w:rsid w:val="00255191"/>
    <w:rsid w:val="002555C3"/>
    <w:rsid w:val="00255A0D"/>
    <w:rsid w:val="00255C39"/>
    <w:rsid w:val="00255F1C"/>
    <w:rsid w:val="0025652E"/>
    <w:rsid w:val="00256559"/>
    <w:rsid w:val="002565DC"/>
    <w:rsid w:val="0025679D"/>
    <w:rsid w:val="002569E3"/>
    <w:rsid w:val="00256B2C"/>
    <w:rsid w:val="00256B42"/>
    <w:rsid w:val="00256F0D"/>
    <w:rsid w:val="00256FCA"/>
    <w:rsid w:val="0025727E"/>
    <w:rsid w:val="00257337"/>
    <w:rsid w:val="00257B4A"/>
    <w:rsid w:val="00260012"/>
    <w:rsid w:val="002602DA"/>
    <w:rsid w:val="00260324"/>
    <w:rsid w:val="0026048E"/>
    <w:rsid w:val="00260A7E"/>
    <w:rsid w:val="00260D2B"/>
    <w:rsid w:val="002618B6"/>
    <w:rsid w:val="0026193E"/>
    <w:rsid w:val="002619D4"/>
    <w:rsid w:val="00261C7E"/>
    <w:rsid w:val="00261F19"/>
    <w:rsid w:val="002622E0"/>
    <w:rsid w:val="00263275"/>
    <w:rsid w:val="00263557"/>
    <w:rsid w:val="00263B72"/>
    <w:rsid w:val="0026466C"/>
    <w:rsid w:val="0026493A"/>
    <w:rsid w:val="00264BC9"/>
    <w:rsid w:val="00264C04"/>
    <w:rsid w:val="00264C1B"/>
    <w:rsid w:val="00265089"/>
    <w:rsid w:val="00265619"/>
    <w:rsid w:val="002659BF"/>
    <w:rsid w:val="00265EAA"/>
    <w:rsid w:val="002669E0"/>
    <w:rsid w:val="00266B52"/>
    <w:rsid w:val="00266D5C"/>
    <w:rsid w:val="0026709F"/>
    <w:rsid w:val="00267240"/>
    <w:rsid w:val="00267EEA"/>
    <w:rsid w:val="00270000"/>
    <w:rsid w:val="002701E3"/>
    <w:rsid w:val="002704AF"/>
    <w:rsid w:val="00270B18"/>
    <w:rsid w:val="0027129E"/>
    <w:rsid w:val="002717BC"/>
    <w:rsid w:val="00271A25"/>
    <w:rsid w:val="00271ABE"/>
    <w:rsid w:val="00271AC4"/>
    <w:rsid w:val="00271BEE"/>
    <w:rsid w:val="0027206E"/>
    <w:rsid w:val="00272192"/>
    <w:rsid w:val="00272289"/>
    <w:rsid w:val="0027243F"/>
    <w:rsid w:val="002724C9"/>
    <w:rsid w:val="00272710"/>
    <w:rsid w:val="00272ACD"/>
    <w:rsid w:val="00273141"/>
    <w:rsid w:val="0027357F"/>
    <w:rsid w:val="00273590"/>
    <w:rsid w:val="002737FF"/>
    <w:rsid w:val="0027393F"/>
    <w:rsid w:val="0027427D"/>
    <w:rsid w:val="00274688"/>
    <w:rsid w:val="00274CF4"/>
    <w:rsid w:val="0027517F"/>
    <w:rsid w:val="00275911"/>
    <w:rsid w:val="00275AB5"/>
    <w:rsid w:val="00275B8E"/>
    <w:rsid w:val="00275E9A"/>
    <w:rsid w:val="002761D6"/>
    <w:rsid w:val="002770C0"/>
    <w:rsid w:val="00277121"/>
    <w:rsid w:val="0027749D"/>
    <w:rsid w:val="002775EE"/>
    <w:rsid w:val="0027796D"/>
    <w:rsid w:val="00277A8D"/>
    <w:rsid w:val="00277E7A"/>
    <w:rsid w:val="0028001B"/>
    <w:rsid w:val="00280739"/>
    <w:rsid w:val="00280ABE"/>
    <w:rsid w:val="00280B32"/>
    <w:rsid w:val="0028112F"/>
    <w:rsid w:val="002814B9"/>
    <w:rsid w:val="002817C9"/>
    <w:rsid w:val="00281ACA"/>
    <w:rsid w:val="00281C1D"/>
    <w:rsid w:val="00281E81"/>
    <w:rsid w:val="00281F77"/>
    <w:rsid w:val="002820B1"/>
    <w:rsid w:val="002824E6"/>
    <w:rsid w:val="00282541"/>
    <w:rsid w:val="002825EB"/>
    <w:rsid w:val="0028266A"/>
    <w:rsid w:val="00282862"/>
    <w:rsid w:val="00282CB0"/>
    <w:rsid w:val="00282D98"/>
    <w:rsid w:val="00282E47"/>
    <w:rsid w:val="00282E63"/>
    <w:rsid w:val="00283D95"/>
    <w:rsid w:val="00284027"/>
    <w:rsid w:val="0028419E"/>
    <w:rsid w:val="002846E6"/>
    <w:rsid w:val="00284963"/>
    <w:rsid w:val="00284D14"/>
    <w:rsid w:val="00284F18"/>
    <w:rsid w:val="00285011"/>
    <w:rsid w:val="00285060"/>
    <w:rsid w:val="00285110"/>
    <w:rsid w:val="00285C4C"/>
    <w:rsid w:val="0028609D"/>
    <w:rsid w:val="002860ED"/>
    <w:rsid w:val="0028640B"/>
    <w:rsid w:val="00286660"/>
    <w:rsid w:val="00286BC9"/>
    <w:rsid w:val="00286BD7"/>
    <w:rsid w:val="00286C56"/>
    <w:rsid w:val="00286C90"/>
    <w:rsid w:val="00287185"/>
    <w:rsid w:val="0028736D"/>
    <w:rsid w:val="00287B05"/>
    <w:rsid w:val="00287E8B"/>
    <w:rsid w:val="002902A6"/>
    <w:rsid w:val="002904CF"/>
    <w:rsid w:val="002907F1"/>
    <w:rsid w:val="002914A3"/>
    <w:rsid w:val="00291875"/>
    <w:rsid w:val="00291D6F"/>
    <w:rsid w:val="00292255"/>
    <w:rsid w:val="002923B8"/>
    <w:rsid w:val="002925C2"/>
    <w:rsid w:val="0029295A"/>
    <w:rsid w:val="00292B1F"/>
    <w:rsid w:val="00292FB7"/>
    <w:rsid w:val="0029329E"/>
    <w:rsid w:val="002936BE"/>
    <w:rsid w:val="00293727"/>
    <w:rsid w:val="0029374C"/>
    <w:rsid w:val="002940CF"/>
    <w:rsid w:val="00294134"/>
    <w:rsid w:val="00294181"/>
    <w:rsid w:val="00294A9C"/>
    <w:rsid w:val="0029555A"/>
    <w:rsid w:val="0029561A"/>
    <w:rsid w:val="00295702"/>
    <w:rsid w:val="002957D1"/>
    <w:rsid w:val="00295B72"/>
    <w:rsid w:val="00296465"/>
    <w:rsid w:val="0029661F"/>
    <w:rsid w:val="00296643"/>
    <w:rsid w:val="00297224"/>
    <w:rsid w:val="002976A6"/>
    <w:rsid w:val="002977A5"/>
    <w:rsid w:val="00297FBB"/>
    <w:rsid w:val="00297FC2"/>
    <w:rsid w:val="002A073B"/>
    <w:rsid w:val="002A07A1"/>
    <w:rsid w:val="002A080B"/>
    <w:rsid w:val="002A0851"/>
    <w:rsid w:val="002A0ABE"/>
    <w:rsid w:val="002A0B96"/>
    <w:rsid w:val="002A1202"/>
    <w:rsid w:val="002A1261"/>
    <w:rsid w:val="002A1822"/>
    <w:rsid w:val="002A18D3"/>
    <w:rsid w:val="002A1AB0"/>
    <w:rsid w:val="002A1EA4"/>
    <w:rsid w:val="002A1FB5"/>
    <w:rsid w:val="002A22E3"/>
    <w:rsid w:val="002A23D2"/>
    <w:rsid w:val="002A2AB4"/>
    <w:rsid w:val="002A2B39"/>
    <w:rsid w:val="002A2E23"/>
    <w:rsid w:val="002A31D3"/>
    <w:rsid w:val="002A43CF"/>
    <w:rsid w:val="002A4709"/>
    <w:rsid w:val="002A4726"/>
    <w:rsid w:val="002A48A7"/>
    <w:rsid w:val="002A4B39"/>
    <w:rsid w:val="002A4C29"/>
    <w:rsid w:val="002A502F"/>
    <w:rsid w:val="002A539D"/>
    <w:rsid w:val="002A5A4D"/>
    <w:rsid w:val="002A5F32"/>
    <w:rsid w:val="002A6152"/>
    <w:rsid w:val="002A61EA"/>
    <w:rsid w:val="002A6351"/>
    <w:rsid w:val="002A65C9"/>
    <w:rsid w:val="002A6957"/>
    <w:rsid w:val="002A6986"/>
    <w:rsid w:val="002A6A6D"/>
    <w:rsid w:val="002A6C48"/>
    <w:rsid w:val="002A6F45"/>
    <w:rsid w:val="002A6FC4"/>
    <w:rsid w:val="002A749A"/>
    <w:rsid w:val="002A761C"/>
    <w:rsid w:val="002A7FE0"/>
    <w:rsid w:val="002B0164"/>
    <w:rsid w:val="002B0326"/>
    <w:rsid w:val="002B0BC6"/>
    <w:rsid w:val="002B13D6"/>
    <w:rsid w:val="002B19BD"/>
    <w:rsid w:val="002B1FF2"/>
    <w:rsid w:val="002B20F3"/>
    <w:rsid w:val="002B215B"/>
    <w:rsid w:val="002B225F"/>
    <w:rsid w:val="002B275C"/>
    <w:rsid w:val="002B27B7"/>
    <w:rsid w:val="002B2C79"/>
    <w:rsid w:val="002B2F3A"/>
    <w:rsid w:val="002B30E6"/>
    <w:rsid w:val="002B3921"/>
    <w:rsid w:val="002B3A96"/>
    <w:rsid w:val="002B3C97"/>
    <w:rsid w:val="002B3E5E"/>
    <w:rsid w:val="002B3FA8"/>
    <w:rsid w:val="002B4203"/>
    <w:rsid w:val="002B4435"/>
    <w:rsid w:val="002B4A9A"/>
    <w:rsid w:val="002B4F27"/>
    <w:rsid w:val="002B56EA"/>
    <w:rsid w:val="002B5819"/>
    <w:rsid w:val="002B5DC1"/>
    <w:rsid w:val="002B5F62"/>
    <w:rsid w:val="002B6141"/>
    <w:rsid w:val="002B6180"/>
    <w:rsid w:val="002B6458"/>
    <w:rsid w:val="002B64AF"/>
    <w:rsid w:val="002B64C8"/>
    <w:rsid w:val="002B662B"/>
    <w:rsid w:val="002B6914"/>
    <w:rsid w:val="002B6D3A"/>
    <w:rsid w:val="002B6FF7"/>
    <w:rsid w:val="002B709D"/>
    <w:rsid w:val="002B71DD"/>
    <w:rsid w:val="002B7223"/>
    <w:rsid w:val="002B7271"/>
    <w:rsid w:val="002B7488"/>
    <w:rsid w:val="002B768E"/>
    <w:rsid w:val="002B7743"/>
    <w:rsid w:val="002B7AEA"/>
    <w:rsid w:val="002B7BD6"/>
    <w:rsid w:val="002B7ECC"/>
    <w:rsid w:val="002C05B8"/>
    <w:rsid w:val="002C0970"/>
    <w:rsid w:val="002C09EB"/>
    <w:rsid w:val="002C0D54"/>
    <w:rsid w:val="002C0D6A"/>
    <w:rsid w:val="002C142A"/>
    <w:rsid w:val="002C14CB"/>
    <w:rsid w:val="002C17BC"/>
    <w:rsid w:val="002C198A"/>
    <w:rsid w:val="002C1A2C"/>
    <w:rsid w:val="002C2005"/>
    <w:rsid w:val="002C263A"/>
    <w:rsid w:val="002C2895"/>
    <w:rsid w:val="002C2A9C"/>
    <w:rsid w:val="002C2C23"/>
    <w:rsid w:val="002C2C75"/>
    <w:rsid w:val="002C2DA0"/>
    <w:rsid w:val="002C2E10"/>
    <w:rsid w:val="002C2F89"/>
    <w:rsid w:val="002C3930"/>
    <w:rsid w:val="002C39E6"/>
    <w:rsid w:val="002C3E9E"/>
    <w:rsid w:val="002C3F5E"/>
    <w:rsid w:val="002C43B6"/>
    <w:rsid w:val="002C4731"/>
    <w:rsid w:val="002C4D47"/>
    <w:rsid w:val="002C4E9E"/>
    <w:rsid w:val="002C4EBB"/>
    <w:rsid w:val="002C5122"/>
    <w:rsid w:val="002C51C4"/>
    <w:rsid w:val="002C57D9"/>
    <w:rsid w:val="002C5934"/>
    <w:rsid w:val="002C5A81"/>
    <w:rsid w:val="002C5F90"/>
    <w:rsid w:val="002C6229"/>
    <w:rsid w:val="002C66AE"/>
    <w:rsid w:val="002C69A9"/>
    <w:rsid w:val="002C6E67"/>
    <w:rsid w:val="002C6FDC"/>
    <w:rsid w:val="002C7032"/>
    <w:rsid w:val="002C74D6"/>
    <w:rsid w:val="002C75D2"/>
    <w:rsid w:val="002C78EA"/>
    <w:rsid w:val="002C7A45"/>
    <w:rsid w:val="002C7B8A"/>
    <w:rsid w:val="002C7CE8"/>
    <w:rsid w:val="002C7E1B"/>
    <w:rsid w:val="002D01AB"/>
    <w:rsid w:val="002D069A"/>
    <w:rsid w:val="002D06FA"/>
    <w:rsid w:val="002D0D5E"/>
    <w:rsid w:val="002D11E1"/>
    <w:rsid w:val="002D12F1"/>
    <w:rsid w:val="002D1436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329B"/>
    <w:rsid w:val="002D3D24"/>
    <w:rsid w:val="002D4478"/>
    <w:rsid w:val="002D4929"/>
    <w:rsid w:val="002D4AD6"/>
    <w:rsid w:val="002D4DB8"/>
    <w:rsid w:val="002D5115"/>
    <w:rsid w:val="002D5475"/>
    <w:rsid w:val="002D5722"/>
    <w:rsid w:val="002D57E7"/>
    <w:rsid w:val="002D5F2A"/>
    <w:rsid w:val="002D6548"/>
    <w:rsid w:val="002D66A4"/>
    <w:rsid w:val="002D66B7"/>
    <w:rsid w:val="002D7015"/>
    <w:rsid w:val="002D75F8"/>
    <w:rsid w:val="002D7868"/>
    <w:rsid w:val="002E058B"/>
    <w:rsid w:val="002E094F"/>
    <w:rsid w:val="002E0B08"/>
    <w:rsid w:val="002E0BE7"/>
    <w:rsid w:val="002E0D19"/>
    <w:rsid w:val="002E1236"/>
    <w:rsid w:val="002E12D0"/>
    <w:rsid w:val="002E12F2"/>
    <w:rsid w:val="002E165E"/>
    <w:rsid w:val="002E1741"/>
    <w:rsid w:val="002E1753"/>
    <w:rsid w:val="002E18B1"/>
    <w:rsid w:val="002E19A8"/>
    <w:rsid w:val="002E1B51"/>
    <w:rsid w:val="002E2043"/>
    <w:rsid w:val="002E2100"/>
    <w:rsid w:val="002E2115"/>
    <w:rsid w:val="002E227B"/>
    <w:rsid w:val="002E2493"/>
    <w:rsid w:val="002E2A99"/>
    <w:rsid w:val="002E2D04"/>
    <w:rsid w:val="002E2E32"/>
    <w:rsid w:val="002E3247"/>
    <w:rsid w:val="002E3503"/>
    <w:rsid w:val="002E39D1"/>
    <w:rsid w:val="002E3E07"/>
    <w:rsid w:val="002E3E80"/>
    <w:rsid w:val="002E421B"/>
    <w:rsid w:val="002E473E"/>
    <w:rsid w:val="002E5145"/>
    <w:rsid w:val="002E55EF"/>
    <w:rsid w:val="002E57AB"/>
    <w:rsid w:val="002E59C7"/>
    <w:rsid w:val="002E5E2C"/>
    <w:rsid w:val="002E6354"/>
    <w:rsid w:val="002E6766"/>
    <w:rsid w:val="002E695D"/>
    <w:rsid w:val="002E6979"/>
    <w:rsid w:val="002E72DA"/>
    <w:rsid w:val="002E74C0"/>
    <w:rsid w:val="002E75C4"/>
    <w:rsid w:val="002E76A4"/>
    <w:rsid w:val="002E77C1"/>
    <w:rsid w:val="002F0193"/>
    <w:rsid w:val="002F01FF"/>
    <w:rsid w:val="002F078D"/>
    <w:rsid w:val="002F08ED"/>
    <w:rsid w:val="002F0E96"/>
    <w:rsid w:val="002F0EB4"/>
    <w:rsid w:val="002F0EC6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F68"/>
    <w:rsid w:val="002F210D"/>
    <w:rsid w:val="002F253B"/>
    <w:rsid w:val="002F2818"/>
    <w:rsid w:val="002F2DED"/>
    <w:rsid w:val="002F3664"/>
    <w:rsid w:val="002F3EAE"/>
    <w:rsid w:val="002F4327"/>
    <w:rsid w:val="002F4640"/>
    <w:rsid w:val="002F49FC"/>
    <w:rsid w:val="002F50E6"/>
    <w:rsid w:val="002F5242"/>
    <w:rsid w:val="002F54A7"/>
    <w:rsid w:val="002F551B"/>
    <w:rsid w:val="002F5662"/>
    <w:rsid w:val="002F567A"/>
    <w:rsid w:val="002F5A87"/>
    <w:rsid w:val="002F5D03"/>
    <w:rsid w:val="002F6296"/>
    <w:rsid w:val="002F6677"/>
    <w:rsid w:val="002F6A83"/>
    <w:rsid w:val="002F6CFC"/>
    <w:rsid w:val="002F72B0"/>
    <w:rsid w:val="002F744C"/>
    <w:rsid w:val="002F7726"/>
    <w:rsid w:val="002F7F49"/>
    <w:rsid w:val="002F7FF3"/>
    <w:rsid w:val="0030015B"/>
    <w:rsid w:val="00300258"/>
    <w:rsid w:val="00300480"/>
    <w:rsid w:val="00300B51"/>
    <w:rsid w:val="00300B7A"/>
    <w:rsid w:val="00300B9A"/>
    <w:rsid w:val="0030160F"/>
    <w:rsid w:val="003018B0"/>
    <w:rsid w:val="00301B4B"/>
    <w:rsid w:val="00301DBB"/>
    <w:rsid w:val="00302352"/>
    <w:rsid w:val="00302848"/>
    <w:rsid w:val="003029DD"/>
    <w:rsid w:val="00302B2E"/>
    <w:rsid w:val="00302C4A"/>
    <w:rsid w:val="00302E8C"/>
    <w:rsid w:val="003031D4"/>
    <w:rsid w:val="003032B9"/>
    <w:rsid w:val="0030341B"/>
    <w:rsid w:val="003034E9"/>
    <w:rsid w:val="0030371B"/>
    <w:rsid w:val="00303B40"/>
    <w:rsid w:val="00303CCE"/>
    <w:rsid w:val="003040D6"/>
    <w:rsid w:val="003040FD"/>
    <w:rsid w:val="00304118"/>
    <w:rsid w:val="003043A6"/>
    <w:rsid w:val="003043D6"/>
    <w:rsid w:val="00304668"/>
    <w:rsid w:val="00304865"/>
    <w:rsid w:val="00304CD0"/>
    <w:rsid w:val="00304F6E"/>
    <w:rsid w:val="0030504C"/>
    <w:rsid w:val="003050A1"/>
    <w:rsid w:val="003051B2"/>
    <w:rsid w:val="00305314"/>
    <w:rsid w:val="003058A0"/>
    <w:rsid w:val="00305D0E"/>
    <w:rsid w:val="00305F73"/>
    <w:rsid w:val="00306243"/>
    <w:rsid w:val="00306708"/>
    <w:rsid w:val="003074AF"/>
    <w:rsid w:val="0030765B"/>
    <w:rsid w:val="0030769E"/>
    <w:rsid w:val="003076C0"/>
    <w:rsid w:val="003076ED"/>
    <w:rsid w:val="0030786C"/>
    <w:rsid w:val="00307999"/>
    <w:rsid w:val="00307E24"/>
    <w:rsid w:val="0031041F"/>
    <w:rsid w:val="00310543"/>
    <w:rsid w:val="003109D3"/>
    <w:rsid w:val="00311390"/>
    <w:rsid w:val="00311641"/>
    <w:rsid w:val="0031170F"/>
    <w:rsid w:val="00311810"/>
    <w:rsid w:val="0031199B"/>
    <w:rsid w:val="00311CCC"/>
    <w:rsid w:val="0031213B"/>
    <w:rsid w:val="00312392"/>
    <w:rsid w:val="003126A3"/>
    <w:rsid w:val="00312C62"/>
    <w:rsid w:val="00312DC1"/>
    <w:rsid w:val="00313026"/>
    <w:rsid w:val="003131B5"/>
    <w:rsid w:val="00314B78"/>
    <w:rsid w:val="00314E92"/>
    <w:rsid w:val="003161FB"/>
    <w:rsid w:val="00316487"/>
    <w:rsid w:val="0031657C"/>
    <w:rsid w:val="00316676"/>
    <w:rsid w:val="003169A8"/>
    <w:rsid w:val="00316CC3"/>
    <w:rsid w:val="00316EF6"/>
    <w:rsid w:val="0031708A"/>
    <w:rsid w:val="003170F1"/>
    <w:rsid w:val="00317104"/>
    <w:rsid w:val="003172CE"/>
    <w:rsid w:val="003174D0"/>
    <w:rsid w:val="00317EE1"/>
    <w:rsid w:val="003204CF"/>
    <w:rsid w:val="003207A2"/>
    <w:rsid w:val="003212DB"/>
    <w:rsid w:val="00321576"/>
    <w:rsid w:val="00321723"/>
    <w:rsid w:val="00321779"/>
    <w:rsid w:val="0032237D"/>
    <w:rsid w:val="00322808"/>
    <w:rsid w:val="003233AD"/>
    <w:rsid w:val="003237A8"/>
    <w:rsid w:val="00323B3B"/>
    <w:rsid w:val="00323F5E"/>
    <w:rsid w:val="00323F7B"/>
    <w:rsid w:val="0032471B"/>
    <w:rsid w:val="003247F7"/>
    <w:rsid w:val="00324870"/>
    <w:rsid w:val="0032493C"/>
    <w:rsid w:val="00324CC5"/>
    <w:rsid w:val="00324E18"/>
    <w:rsid w:val="00324E6A"/>
    <w:rsid w:val="00325070"/>
    <w:rsid w:val="00325493"/>
    <w:rsid w:val="003258D8"/>
    <w:rsid w:val="00325921"/>
    <w:rsid w:val="00325CB2"/>
    <w:rsid w:val="00325E48"/>
    <w:rsid w:val="00326609"/>
    <w:rsid w:val="003266F1"/>
    <w:rsid w:val="00326A72"/>
    <w:rsid w:val="00326B5E"/>
    <w:rsid w:val="0032712F"/>
    <w:rsid w:val="00327438"/>
    <w:rsid w:val="003275F4"/>
    <w:rsid w:val="00327E36"/>
    <w:rsid w:val="0033011F"/>
    <w:rsid w:val="003308B4"/>
    <w:rsid w:val="003309AC"/>
    <w:rsid w:val="00330B07"/>
    <w:rsid w:val="00331124"/>
    <w:rsid w:val="00331448"/>
    <w:rsid w:val="00331A9A"/>
    <w:rsid w:val="00331DF8"/>
    <w:rsid w:val="00332311"/>
    <w:rsid w:val="00332533"/>
    <w:rsid w:val="00332606"/>
    <w:rsid w:val="00332752"/>
    <w:rsid w:val="003329B5"/>
    <w:rsid w:val="00332E70"/>
    <w:rsid w:val="00332EC7"/>
    <w:rsid w:val="00333370"/>
    <w:rsid w:val="003334D9"/>
    <w:rsid w:val="00333897"/>
    <w:rsid w:val="0033395A"/>
    <w:rsid w:val="00333DD7"/>
    <w:rsid w:val="00333E62"/>
    <w:rsid w:val="00334104"/>
    <w:rsid w:val="00334187"/>
    <w:rsid w:val="003344F1"/>
    <w:rsid w:val="003345F2"/>
    <w:rsid w:val="00334CBB"/>
    <w:rsid w:val="00335060"/>
    <w:rsid w:val="00335074"/>
    <w:rsid w:val="003350C5"/>
    <w:rsid w:val="00335557"/>
    <w:rsid w:val="003356D8"/>
    <w:rsid w:val="00335A04"/>
    <w:rsid w:val="00335F19"/>
    <w:rsid w:val="00336310"/>
    <w:rsid w:val="00336636"/>
    <w:rsid w:val="00336857"/>
    <w:rsid w:val="00336979"/>
    <w:rsid w:val="00336B5A"/>
    <w:rsid w:val="00336CFB"/>
    <w:rsid w:val="0033744D"/>
    <w:rsid w:val="003379DF"/>
    <w:rsid w:val="00337D90"/>
    <w:rsid w:val="0034004A"/>
    <w:rsid w:val="003402C9"/>
    <w:rsid w:val="00340AC4"/>
    <w:rsid w:val="00340C2C"/>
    <w:rsid w:val="00340D66"/>
    <w:rsid w:val="00340D67"/>
    <w:rsid w:val="00340E57"/>
    <w:rsid w:val="00340F58"/>
    <w:rsid w:val="00340FB9"/>
    <w:rsid w:val="003410C3"/>
    <w:rsid w:val="0034160E"/>
    <w:rsid w:val="00341792"/>
    <w:rsid w:val="003424AD"/>
    <w:rsid w:val="003424D4"/>
    <w:rsid w:val="0034272D"/>
    <w:rsid w:val="00342A4D"/>
    <w:rsid w:val="00342EDA"/>
    <w:rsid w:val="00343ADE"/>
    <w:rsid w:val="00343F62"/>
    <w:rsid w:val="00344046"/>
    <w:rsid w:val="0034475A"/>
    <w:rsid w:val="00345205"/>
    <w:rsid w:val="00345554"/>
    <w:rsid w:val="00345735"/>
    <w:rsid w:val="003457D0"/>
    <w:rsid w:val="003458F4"/>
    <w:rsid w:val="00345B8B"/>
    <w:rsid w:val="00346F9C"/>
    <w:rsid w:val="00347149"/>
    <w:rsid w:val="0034736F"/>
    <w:rsid w:val="00347B97"/>
    <w:rsid w:val="00347F76"/>
    <w:rsid w:val="0035024F"/>
    <w:rsid w:val="00350576"/>
    <w:rsid w:val="0035091E"/>
    <w:rsid w:val="00350E79"/>
    <w:rsid w:val="00351365"/>
    <w:rsid w:val="00351638"/>
    <w:rsid w:val="00351BBD"/>
    <w:rsid w:val="00351CBD"/>
    <w:rsid w:val="00352247"/>
    <w:rsid w:val="00352297"/>
    <w:rsid w:val="00352711"/>
    <w:rsid w:val="0035279F"/>
    <w:rsid w:val="00352EC9"/>
    <w:rsid w:val="003532A4"/>
    <w:rsid w:val="003535D0"/>
    <w:rsid w:val="003536A2"/>
    <w:rsid w:val="00353FDD"/>
    <w:rsid w:val="00354017"/>
    <w:rsid w:val="0035421F"/>
    <w:rsid w:val="00354561"/>
    <w:rsid w:val="00354B28"/>
    <w:rsid w:val="00354BCB"/>
    <w:rsid w:val="00355930"/>
    <w:rsid w:val="00355B85"/>
    <w:rsid w:val="003567AF"/>
    <w:rsid w:val="003569B4"/>
    <w:rsid w:val="00356CAE"/>
    <w:rsid w:val="0035717C"/>
    <w:rsid w:val="0035724F"/>
    <w:rsid w:val="003573FC"/>
    <w:rsid w:val="00357550"/>
    <w:rsid w:val="00357AA6"/>
    <w:rsid w:val="00357F51"/>
    <w:rsid w:val="003601D9"/>
    <w:rsid w:val="00360515"/>
    <w:rsid w:val="00360643"/>
    <w:rsid w:val="003606B3"/>
    <w:rsid w:val="0036071D"/>
    <w:rsid w:val="00360B6B"/>
    <w:rsid w:val="003617E4"/>
    <w:rsid w:val="003618EB"/>
    <w:rsid w:val="003619BE"/>
    <w:rsid w:val="00361BB5"/>
    <w:rsid w:val="00361D65"/>
    <w:rsid w:val="00362100"/>
    <w:rsid w:val="00362484"/>
    <w:rsid w:val="00362668"/>
    <w:rsid w:val="00362704"/>
    <w:rsid w:val="003627CC"/>
    <w:rsid w:val="003627EB"/>
    <w:rsid w:val="00362884"/>
    <w:rsid w:val="00362E6D"/>
    <w:rsid w:val="003630E2"/>
    <w:rsid w:val="00363529"/>
    <w:rsid w:val="0036364E"/>
    <w:rsid w:val="003636DE"/>
    <w:rsid w:val="00363826"/>
    <w:rsid w:val="0036441C"/>
    <w:rsid w:val="00364B90"/>
    <w:rsid w:val="00364C8C"/>
    <w:rsid w:val="00364DE0"/>
    <w:rsid w:val="00364EA2"/>
    <w:rsid w:val="00364F17"/>
    <w:rsid w:val="003657E6"/>
    <w:rsid w:val="003663C7"/>
    <w:rsid w:val="003664A0"/>
    <w:rsid w:val="003665C2"/>
    <w:rsid w:val="00366D99"/>
    <w:rsid w:val="00366FB7"/>
    <w:rsid w:val="0036712D"/>
    <w:rsid w:val="00367B25"/>
    <w:rsid w:val="0037028B"/>
    <w:rsid w:val="003704A3"/>
    <w:rsid w:val="0037062B"/>
    <w:rsid w:val="00370C85"/>
    <w:rsid w:val="00370D78"/>
    <w:rsid w:val="00370DD5"/>
    <w:rsid w:val="0037119C"/>
    <w:rsid w:val="00371552"/>
    <w:rsid w:val="003718B8"/>
    <w:rsid w:val="003719C1"/>
    <w:rsid w:val="00372019"/>
    <w:rsid w:val="0037213E"/>
    <w:rsid w:val="003730F5"/>
    <w:rsid w:val="003732C5"/>
    <w:rsid w:val="003736AB"/>
    <w:rsid w:val="00373B12"/>
    <w:rsid w:val="00373C2E"/>
    <w:rsid w:val="00373E45"/>
    <w:rsid w:val="00373FE4"/>
    <w:rsid w:val="003740F6"/>
    <w:rsid w:val="00374CD9"/>
    <w:rsid w:val="00375008"/>
    <w:rsid w:val="00375569"/>
    <w:rsid w:val="003756B3"/>
    <w:rsid w:val="00375896"/>
    <w:rsid w:val="00375B39"/>
    <w:rsid w:val="00375E13"/>
    <w:rsid w:val="00375F48"/>
    <w:rsid w:val="00375F75"/>
    <w:rsid w:val="00376014"/>
    <w:rsid w:val="003761C4"/>
    <w:rsid w:val="00376406"/>
    <w:rsid w:val="00376BF0"/>
    <w:rsid w:val="00377101"/>
    <w:rsid w:val="003772CD"/>
    <w:rsid w:val="00377730"/>
    <w:rsid w:val="00377A29"/>
    <w:rsid w:val="00377B7C"/>
    <w:rsid w:val="00380341"/>
    <w:rsid w:val="003804BD"/>
    <w:rsid w:val="003805A5"/>
    <w:rsid w:val="00381245"/>
    <w:rsid w:val="00381666"/>
    <w:rsid w:val="0038238B"/>
    <w:rsid w:val="00382642"/>
    <w:rsid w:val="0038265E"/>
    <w:rsid w:val="00382735"/>
    <w:rsid w:val="00382760"/>
    <w:rsid w:val="0038317A"/>
    <w:rsid w:val="003834AB"/>
    <w:rsid w:val="003838D2"/>
    <w:rsid w:val="00383B27"/>
    <w:rsid w:val="00383C25"/>
    <w:rsid w:val="00383CEF"/>
    <w:rsid w:val="00383D5C"/>
    <w:rsid w:val="00384C08"/>
    <w:rsid w:val="003852D0"/>
    <w:rsid w:val="003858DB"/>
    <w:rsid w:val="00385905"/>
    <w:rsid w:val="00385C25"/>
    <w:rsid w:val="00385F01"/>
    <w:rsid w:val="00385F45"/>
    <w:rsid w:val="003866E1"/>
    <w:rsid w:val="00386794"/>
    <w:rsid w:val="00386A23"/>
    <w:rsid w:val="00386C7E"/>
    <w:rsid w:val="003871F9"/>
    <w:rsid w:val="0038723D"/>
    <w:rsid w:val="00387A69"/>
    <w:rsid w:val="00387A89"/>
    <w:rsid w:val="00387AD9"/>
    <w:rsid w:val="00387B08"/>
    <w:rsid w:val="00387D0E"/>
    <w:rsid w:val="00387ECC"/>
    <w:rsid w:val="00390226"/>
    <w:rsid w:val="003904EF"/>
    <w:rsid w:val="00390807"/>
    <w:rsid w:val="00390839"/>
    <w:rsid w:val="003908B0"/>
    <w:rsid w:val="00390971"/>
    <w:rsid w:val="00391368"/>
    <w:rsid w:val="0039172A"/>
    <w:rsid w:val="003917AE"/>
    <w:rsid w:val="00391C70"/>
    <w:rsid w:val="0039207F"/>
    <w:rsid w:val="00392B0F"/>
    <w:rsid w:val="00392DBF"/>
    <w:rsid w:val="00392EDC"/>
    <w:rsid w:val="00392FE0"/>
    <w:rsid w:val="003932D5"/>
    <w:rsid w:val="003934D7"/>
    <w:rsid w:val="00393649"/>
    <w:rsid w:val="00393929"/>
    <w:rsid w:val="00393C4D"/>
    <w:rsid w:val="00393CE5"/>
    <w:rsid w:val="0039401A"/>
    <w:rsid w:val="003941AA"/>
    <w:rsid w:val="00394FBB"/>
    <w:rsid w:val="00395320"/>
    <w:rsid w:val="00395973"/>
    <w:rsid w:val="00395A44"/>
    <w:rsid w:val="00395FA2"/>
    <w:rsid w:val="00396077"/>
    <w:rsid w:val="00396781"/>
    <w:rsid w:val="00396F25"/>
    <w:rsid w:val="00397B13"/>
    <w:rsid w:val="00397B1C"/>
    <w:rsid w:val="00397D45"/>
    <w:rsid w:val="003A0464"/>
    <w:rsid w:val="003A06E8"/>
    <w:rsid w:val="003A07A4"/>
    <w:rsid w:val="003A14CF"/>
    <w:rsid w:val="003A15A3"/>
    <w:rsid w:val="003A168C"/>
    <w:rsid w:val="003A1D13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A2C"/>
    <w:rsid w:val="003A2A4B"/>
    <w:rsid w:val="003A2ADF"/>
    <w:rsid w:val="003A2F4E"/>
    <w:rsid w:val="003A3689"/>
    <w:rsid w:val="003A3977"/>
    <w:rsid w:val="003A3BBA"/>
    <w:rsid w:val="003A3E3B"/>
    <w:rsid w:val="003A3EC4"/>
    <w:rsid w:val="003A4798"/>
    <w:rsid w:val="003A4AFE"/>
    <w:rsid w:val="003A4CBD"/>
    <w:rsid w:val="003A4E86"/>
    <w:rsid w:val="003A5538"/>
    <w:rsid w:val="003A57E4"/>
    <w:rsid w:val="003A58F0"/>
    <w:rsid w:val="003A59B6"/>
    <w:rsid w:val="003A5D70"/>
    <w:rsid w:val="003A60B9"/>
    <w:rsid w:val="003A6170"/>
    <w:rsid w:val="003A68FF"/>
    <w:rsid w:val="003A6FDF"/>
    <w:rsid w:val="003A7514"/>
    <w:rsid w:val="003A7674"/>
    <w:rsid w:val="003A780C"/>
    <w:rsid w:val="003A7F10"/>
    <w:rsid w:val="003B0226"/>
    <w:rsid w:val="003B0CE9"/>
    <w:rsid w:val="003B14DD"/>
    <w:rsid w:val="003B16B2"/>
    <w:rsid w:val="003B1787"/>
    <w:rsid w:val="003B1C63"/>
    <w:rsid w:val="003B1F40"/>
    <w:rsid w:val="003B2087"/>
    <w:rsid w:val="003B24A3"/>
    <w:rsid w:val="003B265C"/>
    <w:rsid w:val="003B2BE0"/>
    <w:rsid w:val="003B2F93"/>
    <w:rsid w:val="003B3024"/>
    <w:rsid w:val="003B3266"/>
    <w:rsid w:val="003B36B2"/>
    <w:rsid w:val="003B37E2"/>
    <w:rsid w:val="003B390F"/>
    <w:rsid w:val="003B39C5"/>
    <w:rsid w:val="003B3AFE"/>
    <w:rsid w:val="003B3D5A"/>
    <w:rsid w:val="003B4001"/>
    <w:rsid w:val="003B4324"/>
    <w:rsid w:val="003B4662"/>
    <w:rsid w:val="003B46FA"/>
    <w:rsid w:val="003B4A8A"/>
    <w:rsid w:val="003B4E2E"/>
    <w:rsid w:val="003B51E4"/>
    <w:rsid w:val="003B5737"/>
    <w:rsid w:val="003B5924"/>
    <w:rsid w:val="003B5A68"/>
    <w:rsid w:val="003B5A98"/>
    <w:rsid w:val="003B5BB9"/>
    <w:rsid w:val="003B6072"/>
    <w:rsid w:val="003B69A0"/>
    <w:rsid w:val="003B6CDE"/>
    <w:rsid w:val="003B7942"/>
    <w:rsid w:val="003B7B72"/>
    <w:rsid w:val="003C0554"/>
    <w:rsid w:val="003C07A9"/>
    <w:rsid w:val="003C08F5"/>
    <w:rsid w:val="003C0F82"/>
    <w:rsid w:val="003C12FA"/>
    <w:rsid w:val="003C13E6"/>
    <w:rsid w:val="003C1C44"/>
    <w:rsid w:val="003C1D9A"/>
    <w:rsid w:val="003C249E"/>
    <w:rsid w:val="003C264B"/>
    <w:rsid w:val="003C2834"/>
    <w:rsid w:val="003C28B5"/>
    <w:rsid w:val="003C2F7A"/>
    <w:rsid w:val="003C3619"/>
    <w:rsid w:val="003C3BBB"/>
    <w:rsid w:val="003C3C9D"/>
    <w:rsid w:val="003C3E32"/>
    <w:rsid w:val="003C451F"/>
    <w:rsid w:val="003C46B5"/>
    <w:rsid w:val="003C4D30"/>
    <w:rsid w:val="003C4D62"/>
    <w:rsid w:val="003C4D87"/>
    <w:rsid w:val="003C509C"/>
    <w:rsid w:val="003C5CAA"/>
    <w:rsid w:val="003C661D"/>
    <w:rsid w:val="003C666D"/>
    <w:rsid w:val="003C672E"/>
    <w:rsid w:val="003C6829"/>
    <w:rsid w:val="003C6991"/>
    <w:rsid w:val="003C6EBC"/>
    <w:rsid w:val="003C6F71"/>
    <w:rsid w:val="003C725B"/>
    <w:rsid w:val="003C7286"/>
    <w:rsid w:val="003C72DE"/>
    <w:rsid w:val="003C7347"/>
    <w:rsid w:val="003C77F3"/>
    <w:rsid w:val="003C79A2"/>
    <w:rsid w:val="003C7E0F"/>
    <w:rsid w:val="003D0073"/>
    <w:rsid w:val="003D0575"/>
    <w:rsid w:val="003D0637"/>
    <w:rsid w:val="003D1494"/>
    <w:rsid w:val="003D1A4C"/>
    <w:rsid w:val="003D1FA1"/>
    <w:rsid w:val="003D2B2E"/>
    <w:rsid w:val="003D2BF8"/>
    <w:rsid w:val="003D2DE8"/>
    <w:rsid w:val="003D31CA"/>
    <w:rsid w:val="003D325D"/>
    <w:rsid w:val="003D35C5"/>
    <w:rsid w:val="003D3730"/>
    <w:rsid w:val="003D385E"/>
    <w:rsid w:val="003D39BE"/>
    <w:rsid w:val="003D39ED"/>
    <w:rsid w:val="003D4505"/>
    <w:rsid w:val="003D48CE"/>
    <w:rsid w:val="003D4A0C"/>
    <w:rsid w:val="003D4A94"/>
    <w:rsid w:val="003D4ACB"/>
    <w:rsid w:val="003D5455"/>
    <w:rsid w:val="003D572C"/>
    <w:rsid w:val="003D6037"/>
    <w:rsid w:val="003D60A2"/>
    <w:rsid w:val="003D6735"/>
    <w:rsid w:val="003D6774"/>
    <w:rsid w:val="003D6A05"/>
    <w:rsid w:val="003D6A30"/>
    <w:rsid w:val="003D6A45"/>
    <w:rsid w:val="003D6AB5"/>
    <w:rsid w:val="003D6C38"/>
    <w:rsid w:val="003D6D00"/>
    <w:rsid w:val="003D75DE"/>
    <w:rsid w:val="003D78C2"/>
    <w:rsid w:val="003D7D72"/>
    <w:rsid w:val="003D7D7C"/>
    <w:rsid w:val="003E029E"/>
    <w:rsid w:val="003E0751"/>
    <w:rsid w:val="003E0808"/>
    <w:rsid w:val="003E0DD9"/>
    <w:rsid w:val="003E0E30"/>
    <w:rsid w:val="003E0E6F"/>
    <w:rsid w:val="003E0FD0"/>
    <w:rsid w:val="003E1238"/>
    <w:rsid w:val="003E1320"/>
    <w:rsid w:val="003E14D8"/>
    <w:rsid w:val="003E17FF"/>
    <w:rsid w:val="003E18C0"/>
    <w:rsid w:val="003E1A32"/>
    <w:rsid w:val="003E1B25"/>
    <w:rsid w:val="003E1C5C"/>
    <w:rsid w:val="003E2493"/>
    <w:rsid w:val="003E2799"/>
    <w:rsid w:val="003E2873"/>
    <w:rsid w:val="003E2CD4"/>
    <w:rsid w:val="003E33F4"/>
    <w:rsid w:val="003E3B24"/>
    <w:rsid w:val="003E3D03"/>
    <w:rsid w:val="003E49A0"/>
    <w:rsid w:val="003E49DE"/>
    <w:rsid w:val="003E4A85"/>
    <w:rsid w:val="003E5084"/>
    <w:rsid w:val="003E606E"/>
    <w:rsid w:val="003E6456"/>
    <w:rsid w:val="003E64F8"/>
    <w:rsid w:val="003E6A2B"/>
    <w:rsid w:val="003E6BED"/>
    <w:rsid w:val="003E7819"/>
    <w:rsid w:val="003F00E0"/>
    <w:rsid w:val="003F0373"/>
    <w:rsid w:val="003F054C"/>
    <w:rsid w:val="003F09D3"/>
    <w:rsid w:val="003F1124"/>
    <w:rsid w:val="003F131F"/>
    <w:rsid w:val="003F13F5"/>
    <w:rsid w:val="003F182F"/>
    <w:rsid w:val="003F1CC9"/>
    <w:rsid w:val="003F1F22"/>
    <w:rsid w:val="003F26DD"/>
    <w:rsid w:val="003F275C"/>
    <w:rsid w:val="003F291C"/>
    <w:rsid w:val="003F2BED"/>
    <w:rsid w:val="003F31CB"/>
    <w:rsid w:val="003F3284"/>
    <w:rsid w:val="003F3A05"/>
    <w:rsid w:val="003F3B89"/>
    <w:rsid w:val="003F3F5F"/>
    <w:rsid w:val="003F40D4"/>
    <w:rsid w:val="003F42E7"/>
    <w:rsid w:val="003F45DE"/>
    <w:rsid w:val="003F46B1"/>
    <w:rsid w:val="003F483B"/>
    <w:rsid w:val="003F49ED"/>
    <w:rsid w:val="003F4A7C"/>
    <w:rsid w:val="003F4A7D"/>
    <w:rsid w:val="003F4C57"/>
    <w:rsid w:val="003F56EA"/>
    <w:rsid w:val="003F57ED"/>
    <w:rsid w:val="003F59D2"/>
    <w:rsid w:val="003F5E54"/>
    <w:rsid w:val="003F5EEE"/>
    <w:rsid w:val="003F5FDF"/>
    <w:rsid w:val="003F6AAD"/>
    <w:rsid w:val="003F6D80"/>
    <w:rsid w:val="003F6EC2"/>
    <w:rsid w:val="003F7248"/>
    <w:rsid w:val="003F73CF"/>
    <w:rsid w:val="003F744A"/>
    <w:rsid w:val="003F7A76"/>
    <w:rsid w:val="003F7E3A"/>
    <w:rsid w:val="003F7F2B"/>
    <w:rsid w:val="004003A4"/>
    <w:rsid w:val="00400908"/>
    <w:rsid w:val="00400C65"/>
    <w:rsid w:val="00400E7F"/>
    <w:rsid w:val="004010E5"/>
    <w:rsid w:val="00401657"/>
    <w:rsid w:val="004016DA"/>
    <w:rsid w:val="0040216E"/>
    <w:rsid w:val="0040262A"/>
    <w:rsid w:val="00402926"/>
    <w:rsid w:val="004029A7"/>
    <w:rsid w:val="00402E1E"/>
    <w:rsid w:val="004034C6"/>
    <w:rsid w:val="004036AC"/>
    <w:rsid w:val="004036B9"/>
    <w:rsid w:val="0040381E"/>
    <w:rsid w:val="00403852"/>
    <w:rsid w:val="00403F35"/>
    <w:rsid w:val="004043E0"/>
    <w:rsid w:val="00404630"/>
    <w:rsid w:val="00404669"/>
    <w:rsid w:val="004048BD"/>
    <w:rsid w:val="00404958"/>
    <w:rsid w:val="00404BCB"/>
    <w:rsid w:val="0040529B"/>
    <w:rsid w:val="0040531C"/>
    <w:rsid w:val="0040554B"/>
    <w:rsid w:val="004057AC"/>
    <w:rsid w:val="00405C94"/>
    <w:rsid w:val="00405D29"/>
    <w:rsid w:val="00405FC6"/>
    <w:rsid w:val="004062CD"/>
    <w:rsid w:val="0040634F"/>
    <w:rsid w:val="00406DDE"/>
    <w:rsid w:val="00406FBC"/>
    <w:rsid w:val="0040739C"/>
    <w:rsid w:val="004073CA"/>
    <w:rsid w:val="0040769A"/>
    <w:rsid w:val="00407738"/>
    <w:rsid w:val="00407BE0"/>
    <w:rsid w:val="00407ED7"/>
    <w:rsid w:val="00410071"/>
    <w:rsid w:val="004101D9"/>
    <w:rsid w:val="004102D6"/>
    <w:rsid w:val="004103F4"/>
    <w:rsid w:val="004104C8"/>
    <w:rsid w:val="00410A24"/>
    <w:rsid w:val="00410D5E"/>
    <w:rsid w:val="0041163F"/>
    <w:rsid w:val="0041183B"/>
    <w:rsid w:val="00411BB0"/>
    <w:rsid w:val="00411BC8"/>
    <w:rsid w:val="00411EBF"/>
    <w:rsid w:val="00411FBD"/>
    <w:rsid w:val="0041206D"/>
    <w:rsid w:val="004129BF"/>
    <w:rsid w:val="00412D97"/>
    <w:rsid w:val="00412DC9"/>
    <w:rsid w:val="00413195"/>
    <w:rsid w:val="0041378C"/>
    <w:rsid w:val="00414646"/>
    <w:rsid w:val="00415011"/>
    <w:rsid w:val="004150CB"/>
    <w:rsid w:val="00415249"/>
    <w:rsid w:val="0041553C"/>
    <w:rsid w:val="00415954"/>
    <w:rsid w:val="004159B0"/>
    <w:rsid w:val="0041603E"/>
    <w:rsid w:val="00416277"/>
    <w:rsid w:val="00416A30"/>
    <w:rsid w:val="00416A3C"/>
    <w:rsid w:val="00416C17"/>
    <w:rsid w:val="00416D4B"/>
    <w:rsid w:val="004170B9"/>
    <w:rsid w:val="00417182"/>
    <w:rsid w:val="004172A2"/>
    <w:rsid w:val="00417310"/>
    <w:rsid w:val="00417837"/>
    <w:rsid w:val="004178AA"/>
    <w:rsid w:val="004201F5"/>
    <w:rsid w:val="00420268"/>
    <w:rsid w:val="0042033E"/>
    <w:rsid w:val="004206AB"/>
    <w:rsid w:val="004208F7"/>
    <w:rsid w:val="00420996"/>
    <w:rsid w:val="00420A4A"/>
    <w:rsid w:val="00421345"/>
    <w:rsid w:val="004215E2"/>
    <w:rsid w:val="00421AE2"/>
    <w:rsid w:val="00421B5C"/>
    <w:rsid w:val="00421B9C"/>
    <w:rsid w:val="00421E6E"/>
    <w:rsid w:val="00422175"/>
    <w:rsid w:val="0042258A"/>
    <w:rsid w:val="00422775"/>
    <w:rsid w:val="00422882"/>
    <w:rsid w:val="00423AF7"/>
    <w:rsid w:val="00423DF8"/>
    <w:rsid w:val="00423E03"/>
    <w:rsid w:val="00424037"/>
    <w:rsid w:val="004243EB"/>
    <w:rsid w:val="00424B39"/>
    <w:rsid w:val="00424C51"/>
    <w:rsid w:val="00424D9C"/>
    <w:rsid w:val="00424E9F"/>
    <w:rsid w:val="00425871"/>
    <w:rsid w:val="0042597B"/>
    <w:rsid w:val="00425991"/>
    <w:rsid w:val="00425ABF"/>
    <w:rsid w:val="00425B70"/>
    <w:rsid w:val="00426593"/>
    <w:rsid w:val="00426618"/>
    <w:rsid w:val="004267C2"/>
    <w:rsid w:val="00426A73"/>
    <w:rsid w:val="004273C8"/>
    <w:rsid w:val="004273DE"/>
    <w:rsid w:val="0042745C"/>
    <w:rsid w:val="00427C84"/>
    <w:rsid w:val="00427D2C"/>
    <w:rsid w:val="00427E18"/>
    <w:rsid w:val="004301E2"/>
    <w:rsid w:val="00430880"/>
    <w:rsid w:val="0043088D"/>
    <w:rsid w:val="00430AA1"/>
    <w:rsid w:val="004313D8"/>
    <w:rsid w:val="0043141C"/>
    <w:rsid w:val="004317CB"/>
    <w:rsid w:val="00431D36"/>
    <w:rsid w:val="004321F1"/>
    <w:rsid w:val="00432382"/>
    <w:rsid w:val="0043251E"/>
    <w:rsid w:val="00432AD3"/>
    <w:rsid w:val="00432EA5"/>
    <w:rsid w:val="0043317C"/>
    <w:rsid w:val="00433344"/>
    <w:rsid w:val="004338D2"/>
    <w:rsid w:val="00433D1A"/>
    <w:rsid w:val="00434208"/>
    <w:rsid w:val="004344FC"/>
    <w:rsid w:val="00434C62"/>
    <w:rsid w:val="00435251"/>
    <w:rsid w:val="004354CA"/>
    <w:rsid w:val="00435714"/>
    <w:rsid w:val="00435925"/>
    <w:rsid w:val="00435A0B"/>
    <w:rsid w:val="00435CCA"/>
    <w:rsid w:val="00436165"/>
    <w:rsid w:val="004361BF"/>
    <w:rsid w:val="0043630B"/>
    <w:rsid w:val="0043661B"/>
    <w:rsid w:val="004366CE"/>
    <w:rsid w:val="004371EF"/>
    <w:rsid w:val="00437827"/>
    <w:rsid w:val="00437E87"/>
    <w:rsid w:val="0044045A"/>
    <w:rsid w:val="00440C07"/>
    <w:rsid w:val="00440E20"/>
    <w:rsid w:val="0044103A"/>
    <w:rsid w:val="00441047"/>
    <w:rsid w:val="0044168A"/>
    <w:rsid w:val="0044168B"/>
    <w:rsid w:val="00442284"/>
    <w:rsid w:val="004428EE"/>
    <w:rsid w:val="00442DDC"/>
    <w:rsid w:val="00442E9E"/>
    <w:rsid w:val="00443042"/>
    <w:rsid w:val="00443677"/>
    <w:rsid w:val="004437A5"/>
    <w:rsid w:val="00443B39"/>
    <w:rsid w:val="00443CC5"/>
    <w:rsid w:val="004448F7"/>
    <w:rsid w:val="004449F9"/>
    <w:rsid w:val="00444EAE"/>
    <w:rsid w:val="00444F14"/>
    <w:rsid w:val="0044516E"/>
    <w:rsid w:val="00445390"/>
    <w:rsid w:val="0044559A"/>
    <w:rsid w:val="0044564E"/>
    <w:rsid w:val="00445D3B"/>
    <w:rsid w:val="004467C0"/>
    <w:rsid w:val="004467D7"/>
    <w:rsid w:val="00446EBD"/>
    <w:rsid w:val="004471D5"/>
    <w:rsid w:val="004471E0"/>
    <w:rsid w:val="0044728A"/>
    <w:rsid w:val="004472D8"/>
    <w:rsid w:val="00447B92"/>
    <w:rsid w:val="00447DB7"/>
    <w:rsid w:val="0045050C"/>
    <w:rsid w:val="00450946"/>
    <w:rsid w:val="00450E6A"/>
    <w:rsid w:val="0045144A"/>
    <w:rsid w:val="00451454"/>
    <w:rsid w:val="00451466"/>
    <w:rsid w:val="00451488"/>
    <w:rsid w:val="0045181B"/>
    <w:rsid w:val="00451980"/>
    <w:rsid w:val="00451C54"/>
    <w:rsid w:val="00451C90"/>
    <w:rsid w:val="00451D64"/>
    <w:rsid w:val="00452043"/>
    <w:rsid w:val="004521C3"/>
    <w:rsid w:val="00452425"/>
    <w:rsid w:val="00453338"/>
    <w:rsid w:val="004535C0"/>
    <w:rsid w:val="00453E3B"/>
    <w:rsid w:val="00453FDD"/>
    <w:rsid w:val="004542EC"/>
    <w:rsid w:val="00454A18"/>
    <w:rsid w:val="00454AA7"/>
    <w:rsid w:val="00454B22"/>
    <w:rsid w:val="00455166"/>
    <w:rsid w:val="004554CE"/>
    <w:rsid w:val="00455B0D"/>
    <w:rsid w:val="00455F1E"/>
    <w:rsid w:val="00456596"/>
    <w:rsid w:val="0045667B"/>
    <w:rsid w:val="004567E4"/>
    <w:rsid w:val="00456971"/>
    <w:rsid w:val="00456CFC"/>
    <w:rsid w:val="00456D05"/>
    <w:rsid w:val="0045706C"/>
    <w:rsid w:val="0045729C"/>
    <w:rsid w:val="00457A91"/>
    <w:rsid w:val="00457B13"/>
    <w:rsid w:val="00457E6D"/>
    <w:rsid w:val="004602E7"/>
    <w:rsid w:val="00460346"/>
    <w:rsid w:val="0046068B"/>
    <w:rsid w:val="00460B2C"/>
    <w:rsid w:val="00460B5E"/>
    <w:rsid w:val="00460D5C"/>
    <w:rsid w:val="00460EC8"/>
    <w:rsid w:val="0046131B"/>
    <w:rsid w:val="004616B6"/>
    <w:rsid w:val="00461999"/>
    <w:rsid w:val="00462155"/>
    <w:rsid w:val="00462240"/>
    <w:rsid w:val="00462273"/>
    <w:rsid w:val="004622AD"/>
    <w:rsid w:val="00462D8B"/>
    <w:rsid w:val="00462F83"/>
    <w:rsid w:val="00463626"/>
    <w:rsid w:val="004639A0"/>
    <w:rsid w:val="00464633"/>
    <w:rsid w:val="00464864"/>
    <w:rsid w:val="00464C1B"/>
    <w:rsid w:val="00464C99"/>
    <w:rsid w:val="00464F87"/>
    <w:rsid w:val="004654B6"/>
    <w:rsid w:val="004657F8"/>
    <w:rsid w:val="00465852"/>
    <w:rsid w:val="00465EF0"/>
    <w:rsid w:val="0046664A"/>
    <w:rsid w:val="004667FA"/>
    <w:rsid w:val="004668F3"/>
    <w:rsid w:val="00466C36"/>
    <w:rsid w:val="00466C5C"/>
    <w:rsid w:val="00466E5D"/>
    <w:rsid w:val="00466F85"/>
    <w:rsid w:val="00467211"/>
    <w:rsid w:val="00467499"/>
    <w:rsid w:val="0046773D"/>
    <w:rsid w:val="00467D1B"/>
    <w:rsid w:val="00467FE2"/>
    <w:rsid w:val="004704A7"/>
    <w:rsid w:val="0047074B"/>
    <w:rsid w:val="00470870"/>
    <w:rsid w:val="00470F0D"/>
    <w:rsid w:val="00471286"/>
    <w:rsid w:val="004714C2"/>
    <w:rsid w:val="004714D7"/>
    <w:rsid w:val="004718FC"/>
    <w:rsid w:val="00471C18"/>
    <w:rsid w:val="004720D5"/>
    <w:rsid w:val="00472407"/>
    <w:rsid w:val="004730DD"/>
    <w:rsid w:val="004732EC"/>
    <w:rsid w:val="00473502"/>
    <w:rsid w:val="0047437E"/>
    <w:rsid w:val="004745DC"/>
    <w:rsid w:val="0047516F"/>
    <w:rsid w:val="00475797"/>
    <w:rsid w:val="004759AC"/>
    <w:rsid w:val="00475F60"/>
    <w:rsid w:val="00475F85"/>
    <w:rsid w:val="0047675E"/>
    <w:rsid w:val="004767A2"/>
    <w:rsid w:val="004769A2"/>
    <w:rsid w:val="004773DF"/>
    <w:rsid w:val="00477B78"/>
    <w:rsid w:val="00477C3E"/>
    <w:rsid w:val="00480088"/>
    <w:rsid w:val="0048093D"/>
    <w:rsid w:val="00480A5C"/>
    <w:rsid w:val="00480E78"/>
    <w:rsid w:val="004814AF"/>
    <w:rsid w:val="00481734"/>
    <w:rsid w:val="004817DD"/>
    <w:rsid w:val="00481C4B"/>
    <w:rsid w:val="00481C87"/>
    <w:rsid w:val="0048238E"/>
    <w:rsid w:val="0048245C"/>
    <w:rsid w:val="00482684"/>
    <w:rsid w:val="0048395C"/>
    <w:rsid w:val="00483B2C"/>
    <w:rsid w:val="00483EA8"/>
    <w:rsid w:val="00484008"/>
    <w:rsid w:val="0048407C"/>
    <w:rsid w:val="00484A7E"/>
    <w:rsid w:val="00484AF0"/>
    <w:rsid w:val="00484F99"/>
    <w:rsid w:val="00485267"/>
    <w:rsid w:val="00485861"/>
    <w:rsid w:val="00486272"/>
    <w:rsid w:val="004862D5"/>
    <w:rsid w:val="00486332"/>
    <w:rsid w:val="004863BE"/>
    <w:rsid w:val="00486DBD"/>
    <w:rsid w:val="0048783C"/>
    <w:rsid w:val="00487990"/>
    <w:rsid w:val="00487E25"/>
    <w:rsid w:val="004907D6"/>
    <w:rsid w:val="00490BBB"/>
    <w:rsid w:val="00490C0A"/>
    <w:rsid w:val="00491014"/>
    <w:rsid w:val="0049123B"/>
    <w:rsid w:val="004921EE"/>
    <w:rsid w:val="0049238B"/>
    <w:rsid w:val="0049267F"/>
    <w:rsid w:val="00492734"/>
    <w:rsid w:val="004928FA"/>
    <w:rsid w:val="00492965"/>
    <w:rsid w:val="004929E5"/>
    <w:rsid w:val="004930F1"/>
    <w:rsid w:val="00493144"/>
    <w:rsid w:val="00493265"/>
    <w:rsid w:val="004935D4"/>
    <w:rsid w:val="004935FA"/>
    <w:rsid w:val="004939F4"/>
    <w:rsid w:val="00493AAA"/>
    <w:rsid w:val="00493DF6"/>
    <w:rsid w:val="00494491"/>
    <w:rsid w:val="0049462B"/>
    <w:rsid w:val="00494B61"/>
    <w:rsid w:val="00494D66"/>
    <w:rsid w:val="00494E9C"/>
    <w:rsid w:val="00494F9F"/>
    <w:rsid w:val="00495198"/>
    <w:rsid w:val="004952C8"/>
    <w:rsid w:val="00495418"/>
    <w:rsid w:val="00495515"/>
    <w:rsid w:val="0049554F"/>
    <w:rsid w:val="00495AF3"/>
    <w:rsid w:val="00495B27"/>
    <w:rsid w:val="00495CF0"/>
    <w:rsid w:val="00495DE8"/>
    <w:rsid w:val="00496937"/>
    <w:rsid w:val="00496C2E"/>
    <w:rsid w:val="00497029"/>
    <w:rsid w:val="004972C4"/>
    <w:rsid w:val="0049786B"/>
    <w:rsid w:val="004A0024"/>
    <w:rsid w:val="004A00D4"/>
    <w:rsid w:val="004A0426"/>
    <w:rsid w:val="004A07DB"/>
    <w:rsid w:val="004A0F74"/>
    <w:rsid w:val="004A1758"/>
    <w:rsid w:val="004A1A16"/>
    <w:rsid w:val="004A1E78"/>
    <w:rsid w:val="004A21A9"/>
    <w:rsid w:val="004A2232"/>
    <w:rsid w:val="004A2A0E"/>
    <w:rsid w:val="004A33DA"/>
    <w:rsid w:val="004A34C9"/>
    <w:rsid w:val="004A34E1"/>
    <w:rsid w:val="004A3BCF"/>
    <w:rsid w:val="004A3D1B"/>
    <w:rsid w:val="004A46DA"/>
    <w:rsid w:val="004A4C0A"/>
    <w:rsid w:val="004A4C14"/>
    <w:rsid w:val="004A4DF5"/>
    <w:rsid w:val="004A4F38"/>
    <w:rsid w:val="004A4FC5"/>
    <w:rsid w:val="004A51A2"/>
    <w:rsid w:val="004A55BE"/>
    <w:rsid w:val="004A5904"/>
    <w:rsid w:val="004A59C8"/>
    <w:rsid w:val="004A5E50"/>
    <w:rsid w:val="004A634F"/>
    <w:rsid w:val="004A680D"/>
    <w:rsid w:val="004A6AB0"/>
    <w:rsid w:val="004A6E33"/>
    <w:rsid w:val="004A6F7A"/>
    <w:rsid w:val="004A7009"/>
    <w:rsid w:val="004A7F5A"/>
    <w:rsid w:val="004B0184"/>
    <w:rsid w:val="004B0226"/>
    <w:rsid w:val="004B054B"/>
    <w:rsid w:val="004B05D2"/>
    <w:rsid w:val="004B09CC"/>
    <w:rsid w:val="004B0F96"/>
    <w:rsid w:val="004B1433"/>
    <w:rsid w:val="004B151C"/>
    <w:rsid w:val="004B199C"/>
    <w:rsid w:val="004B1BCA"/>
    <w:rsid w:val="004B2879"/>
    <w:rsid w:val="004B2B4D"/>
    <w:rsid w:val="004B2C67"/>
    <w:rsid w:val="004B2E23"/>
    <w:rsid w:val="004B2F9D"/>
    <w:rsid w:val="004B31F1"/>
    <w:rsid w:val="004B335C"/>
    <w:rsid w:val="004B35A2"/>
    <w:rsid w:val="004B43DA"/>
    <w:rsid w:val="004B4CE3"/>
    <w:rsid w:val="004B52A4"/>
    <w:rsid w:val="004B53D9"/>
    <w:rsid w:val="004B57C1"/>
    <w:rsid w:val="004B57CE"/>
    <w:rsid w:val="004B5B1C"/>
    <w:rsid w:val="004B5CF1"/>
    <w:rsid w:val="004B644B"/>
    <w:rsid w:val="004B661C"/>
    <w:rsid w:val="004B68E5"/>
    <w:rsid w:val="004B6A0F"/>
    <w:rsid w:val="004B6B41"/>
    <w:rsid w:val="004B6E8E"/>
    <w:rsid w:val="004B70F5"/>
    <w:rsid w:val="004B7138"/>
    <w:rsid w:val="004B721E"/>
    <w:rsid w:val="004B7612"/>
    <w:rsid w:val="004B7A58"/>
    <w:rsid w:val="004B7C0B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335"/>
    <w:rsid w:val="004C1368"/>
    <w:rsid w:val="004C1638"/>
    <w:rsid w:val="004C23DD"/>
    <w:rsid w:val="004C2B31"/>
    <w:rsid w:val="004C2E1B"/>
    <w:rsid w:val="004C31B0"/>
    <w:rsid w:val="004C32C4"/>
    <w:rsid w:val="004C3480"/>
    <w:rsid w:val="004C35DB"/>
    <w:rsid w:val="004C36F0"/>
    <w:rsid w:val="004C38B8"/>
    <w:rsid w:val="004C42C4"/>
    <w:rsid w:val="004C442C"/>
    <w:rsid w:val="004C45A8"/>
    <w:rsid w:val="004C4707"/>
    <w:rsid w:val="004C48A9"/>
    <w:rsid w:val="004C4A44"/>
    <w:rsid w:val="004C4A98"/>
    <w:rsid w:val="004C4B69"/>
    <w:rsid w:val="004C4E20"/>
    <w:rsid w:val="004C561F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7149"/>
    <w:rsid w:val="004C7799"/>
    <w:rsid w:val="004C77C4"/>
    <w:rsid w:val="004C7BF7"/>
    <w:rsid w:val="004C7C16"/>
    <w:rsid w:val="004D03C2"/>
    <w:rsid w:val="004D0991"/>
    <w:rsid w:val="004D0C51"/>
    <w:rsid w:val="004D0CDB"/>
    <w:rsid w:val="004D0F71"/>
    <w:rsid w:val="004D1358"/>
    <w:rsid w:val="004D1A0C"/>
    <w:rsid w:val="004D1B0D"/>
    <w:rsid w:val="004D1D63"/>
    <w:rsid w:val="004D22AC"/>
    <w:rsid w:val="004D2469"/>
    <w:rsid w:val="004D2D78"/>
    <w:rsid w:val="004D32D9"/>
    <w:rsid w:val="004D377A"/>
    <w:rsid w:val="004D3B58"/>
    <w:rsid w:val="004D3D3A"/>
    <w:rsid w:val="004D49C2"/>
    <w:rsid w:val="004D4EA0"/>
    <w:rsid w:val="004D5770"/>
    <w:rsid w:val="004D5838"/>
    <w:rsid w:val="004D5F05"/>
    <w:rsid w:val="004D5FAA"/>
    <w:rsid w:val="004D6270"/>
    <w:rsid w:val="004D647F"/>
    <w:rsid w:val="004D659B"/>
    <w:rsid w:val="004D6715"/>
    <w:rsid w:val="004D694B"/>
    <w:rsid w:val="004D6C7F"/>
    <w:rsid w:val="004D6FFD"/>
    <w:rsid w:val="004D71DC"/>
    <w:rsid w:val="004D734E"/>
    <w:rsid w:val="004D75C4"/>
    <w:rsid w:val="004D78ED"/>
    <w:rsid w:val="004D7E62"/>
    <w:rsid w:val="004D7EFA"/>
    <w:rsid w:val="004E02C8"/>
    <w:rsid w:val="004E04F2"/>
    <w:rsid w:val="004E0CF3"/>
    <w:rsid w:val="004E0F38"/>
    <w:rsid w:val="004E105A"/>
    <w:rsid w:val="004E1487"/>
    <w:rsid w:val="004E169D"/>
    <w:rsid w:val="004E16EB"/>
    <w:rsid w:val="004E189F"/>
    <w:rsid w:val="004E1B2A"/>
    <w:rsid w:val="004E1DF4"/>
    <w:rsid w:val="004E1E7A"/>
    <w:rsid w:val="004E22C1"/>
    <w:rsid w:val="004E2690"/>
    <w:rsid w:val="004E2A50"/>
    <w:rsid w:val="004E2E81"/>
    <w:rsid w:val="004E3470"/>
    <w:rsid w:val="004E382A"/>
    <w:rsid w:val="004E3C7B"/>
    <w:rsid w:val="004E3DB5"/>
    <w:rsid w:val="004E3F34"/>
    <w:rsid w:val="004E43C0"/>
    <w:rsid w:val="004E4547"/>
    <w:rsid w:val="004E489A"/>
    <w:rsid w:val="004E4D2B"/>
    <w:rsid w:val="004E4F3B"/>
    <w:rsid w:val="004E54C9"/>
    <w:rsid w:val="004E5764"/>
    <w:rsid w:val="004E5771"/>
    <w:rsid w:val="004E57DB"/>
    <w:rsid w:val="004E5844"/>
    <w:rsid w:val="004E5973"/>
    <w:rsid w:val="004E5B63"/>
    <w:rsid w:val="004E5BF6"/>
    <w:rsid w:val="004E5CF5"/>
    <w:rsid w:val="004E613B"/>
    <w:rsid w:val="004E62DE"/>
    <w:rsid w:val="004E6712"/>
    <w:rsid w:val="004E7208"/>
    <w:rsid w:val="004F04DF"/>
    <w:rsid w:val="004F0C34"/>
    <w:rsid w:val="004F0D94"/>
    <w:rsid w:val="004F117A"/>
    <w:rsid w:val="004F1FA7"/>
    <w:rsid w:val="004F20BE"/>
    <w:rsid w:val="004F22D0"/>
    <w:rsid w:val="004F22FE"/>
    <w:rsid w:val="004F245E"/>
    <w:rsid w:val="004F246D"/>
    <w:rsid w:val="004F3195"/>
    <w:rsid w:val="004F352E"/>
    <w:rsid w:val="004F3643"/>
    <w:rsid w:val="004F3817"/>
    <w:rsid w:val="004F3B41"/>
    <w:rsid w:val="004F3F9B"/>
    <w:rsid w:val="004F4143"/>
    <w:rsid w:val="004F4721"/>
    <w:rsid w:val="004F4846"/>
    <w:rsid w:val="004F4D90"/>
    <w:rsid w:val="004F4EE5"/>
    <w:rsid w:val="004F4F19"/>
    <w:rsid w:val="004F50D4"/>
    <w:rsid w:val="004F5210"/>
    <w:rsid w:val="004F53ED"/>
    <w:rsid w:val="004F581F"/>
    <w:rsid w:val="004F614E"/>
    <w:rsid w:val="004F6227"/>
    <w:rsid w:val="004F6339"/>
    <w:rsid w:val="004F6375"/>
    <w:rsid w:val="004F6399"/>
    <w:rsid w:val="004F6482"/>
    <w:rsid w:val="004F650C"/>
    <w:rsid w:val="004F65E2"/>
    <w:rsid w:val="004F6C7F"/>
    <w:rsid w:val="004F6CD4"/>
    <w:rsid w:val="004F6D3F"/>
    <w:rsid w:val="004F6FF3"/>
    <w:rsid w:val="004F722C"/>
    <w:rsid w:val="004F7336"/>
    <w:rsid w:val="004F736E"/>
    <w:rsid w:val="004F742E"/>
    <w:rsid w:val="004F744F"/>
    <w:rsid w:val="004F7455"/>
    <w:rsid w:val="0050014E"/>
    <w:rsid w:val="0050085E"/>
    <w:rsid w:val="005008F2"/>
    <w:rsid w:val="00500E2C"/>
    <w:rsid w:val="005016B8"/>
    <w:rsid w:val="005017DA"/>
    <w:rsid w:val="00501A72"/>
    <w:rsid w:val="00501ABF"/>
    <w:rsid w:val="00501C8A"/>
    <w:rsid w:val="00501C8D"/>
    <w:rsid w:val="00501C94"/>
    <w:rsid w:val="00503C6C"/>
    <w:rsid w:val="00503F74"/>
    <w:rsid w:val="005041FC"/>
    <w:rsid w:val="005043DF"/>
    <w:rsid w:val="005046F3"/>
    <w:rsid w:val="00504F08"/>
    <w:rsid w:val="0050503D"/>
    <w:rsid w:val="0050506C"/>
    <w:rsid w:val="00505634"/>
    <w:rsid w:val="00505AAC"/>
    <w:rsid w:val="00505E46"/>
    <w:rsid w:val="005065CD"/>
    <w:rsid w:val="005068FE"/>
    <w:rsid w:val="00506EBE"/>
    <w:rsid w:val="00507056"/>
    <w:rsid w:val="00507AA8"/>
    <w:rsid w:val="00507C69"/>
    <w:rsid w:val="00507CE4"/>
    <w:rsid w:val="00507D9E"/>
    <w:rsid w:val="00510216"/>
    <w:rsid w:val="0051027E"/>
    <w:rsid w:val="0051061C"/>
    <w:rsid w:val="00510BF6"/>
    <w:rsid w:val="00510C4C"/>
    <w:rsid w:val="00510DDD"/>
    <w:rsid w:val="0051118E"/>
    <w:rsid w:val="0051133F"/>
    <w:rsid w:val="0051139A"/>
    <w:rsid w:val="005115C3"/>
    <w:rsid w:val="005116B3"/>
    <w:rsid w:val="00511823"/>
    <w:rsid w:val="00511A0E"/>
    <w:rsid w:val="00511E02"/>
    <w:rsid w:val="00511F48"/>
    <w:rsid w:val="00512B76"/>
    <w:rsid w:val="00513255"/>
    <w:rsid w:val="00513B99"/>
    <w:rsid w:val="00513BB6"/>
    <w:rsid w:val="00513D6B"/>
    <w:rsid w:val="00513DA0"/>
    <w:rsid w:val="00514058"/>
    <w:rsid w:val="005141FA"/>
    <w:rsid w:val="00514255"/>
    <w:rsid w:val="0051476D"/>
    <w:rsid w:val="00514C0A"/>
    <w:rsid w:val="00515549"/>
    <w:rsid w:val="005158E6"/>
    <w:rsid w:val="00515D55"/>
    <w:rsid w:val="00515E34"/>
    <w:rsid w:val="00516491"/>
    <w:rsid w:val="00516AE0"/>
    <w:rsid w:val="00516AFB"/>
    <w:rsid w:val="00516B91"/>
    <w:rsid w:val="00516C1C"/>
    <w:rsid w:val="00516D13"/>
    <w:rsid w:val="00516FA5"/>
    <w:rsid w:val="005174B8"/>
    <w:rsid w:val="00517528"/>
    <w:rsid w:val="00517621"/>
    <w:rsid w:val="005177DF"/>
    <w:rsid w:val="005179A5"/>
    <w:rsid w:val="005179B7"/>
    <w:rsid w:val="00517E5D"/>
    <w:rsid w:val="00517FA3"/>
    <w:rsid w:val="005205D4"/>
    <w:rsid w:val="00520BE8"/>
    <w:rsid w:val="00520CE1"/>
    <w:rsid w:val="00520D32"/>
    <w:rsid w:val="00520FBB"/>
    <w:rsid w:val="0052159D"/>
    <w:rsid w:val="005218AB"/>
    <w:rsid w:val="00521991"/>
    <w:rsid w:val="005220EC"/>
    <w:rsid w:val="005229B0"/>
    <w:rsid w:val="00522A5B"/>
    <w:rsid w:val="00522E33"/>
    <w:rsid w:val="0052321C"/>
    <w:rsid w:val="0052372A"/>
    <w:rsid w:val="00523925"/>
    <w:rsid w:val="00523C30"/>
    <w:rsid w:val="00523FA0"/>
    <w:rsid w:val="0052427D"/>
    <w:rsid w:val="005248FC"/>
    <w:rsid w:val="0052523E"/>
    <w:rsid w:val="00525269"/>
    <w:rsid w:val="0052569E"/>
    <w:rsid w:val="00525A9F"/>
    <w:rsid w:val="00526544"/>
    <w:rsid w:val="00527055"/>
    <w:rsid w:val="005273D4"/>
    <w:rsid w:val="005278BD"/>
    <w:rsid w:val="00527E47"/>
    <w:rsid w:val="00530179"/>
    <w:rsid w:val="005313BD"/>
    <w:rsid w:val="005315F2"/>
    <w:rsid w:val="005324A5"/>
    <w:rsid w:val="005325CF"/>
    <w:rsid w:val="00532FC8"/>
    <w:rsid w:val="0053322D"/>
    <w:rsid w:val="00533676"/>
    <w:rsid w:val="00533B87"/>
    <w:rsid w:val="00533BB2"/>
    <w:rsid w:val="00533D3C"/>
    <w:rsid w:val="00533DA7"/>
    <w:rsid w:val="00534065"/>
    <w:rsid w:val="005341D4"/>
    <w:rsid w:val="00534487"/>
    <w:rsid w:val="00534870"/>
    <w:rsid w:val="00534921"/>
    <w:rsid w:val="00534958"/>
    <w:rsid w:val="0053497F"/>
    <w:rsid w:val="00534DEE"/>
    <w:rsid w:val="005350FD"/>
    <w:rsid w:val="00535983"/>
    <w:rsid w:val="005359FD"/>
    <w:rsid w:val="00535C93"/>
    <w:rsid w:val="00535D07"/>
    <w:rsid w:val="00536296"/>
    <w:rsid w:val="00537239"/>
    <w:rsid w:val="005372CC"/>
    <w:rsid w:val="005376EB"/>
    <w:rsid w:val="00537883"/>
    <w:rsid w:val="00537BAF"/>
    <w:rsid w:val="00537E7B"/>
    <w:rsid w:val="0054011F"/>
    <w:rsid w:val="00540375"/>
    <w:rsid w:val="005405A7"/>
    <w:rsid w:val="005405C0"/>
    <w:rsid w:val="00540AD5"/>
    <w:rsid w:val="00540BDE"/>
    <w:rsid w:val="00541E22"/>
    <w:rsid w:val="00542098"/>
    <w:rsid w:val="005420F5"/>
    <w:rsid w:val="0054240C"/>
    <w:rsid w:val="00542805"/>
    <w:rsid w:val="005428CC"/>
    <w:rsid w:val="0054299F"/>
    <w:rsid w:val="005429A0"/>
    <w:rsid w:val="00543AB0"/>
    <w:rsid w:val="00543EBA"/>
    <w:rsid w:val="00544683"/>
    <w:rsid w:val="0054495E"/>
    <w:rsid w:val="00544C1A"/>
    <w:rsid w:val="00544C32"/>
    <w:rsid w:val="00544E9F"/>
    <w:rsid w:val="00544FA2"/>
    <w:rsid w:val="00545450"/>
    <w:rsid w:val="0054574C"/>
    <w:rsid w:val="00545928"/>
    <w:rsid w:val="00545A18"/>
    <w:rsid w:val="00545E2C"/>
    <w:rsid w:val="00546013"/>
    <w:rsid w:val="005466D3"/>
    <w:rsid w:val="005468AE"/>
    <w:rsid w:val="00546F97"/>
    <w:rsid w:val="0054732A"/>
    <w:rsid w:val="0054772A"/>
    <w:rsid w:val="00547774"/>
    <w:rsid w:val="00547960"/>
    <w:rsid w:val="005479A3"/>
    <w:rsid w:val="00547FEC"/>
    <w:rsid w:val="00550366"/>
    <w:rsid w:val="00550457"/>
    <w:rsid w:val="0055051C"/>
    <w:rsid w:val="005506CF"/>
    <w:rsid w:val="005507B0"/>
    <w:rsid w:val="00550AC6"/>
    <w:rsid w:val="00551037"/>
    <w:rsid w:val="005516E8"/>
    <w:rsid w:val="00551AB8"/>
    <w:rsid w:val="00551B89"/>
    <w:rsid w:val="00551D83"/>
    <w:rsid w:val="00551F61"/>
    <w:rsid w:val="005523C5"/>
    <w:rsid w:val="005526E9"/>
    <w:rsid w:val="005529B9"/>
    <w:rsid w:val="00552EF4"/>
    <w:rsid w:val="00552FB7"/>
    <w:rsid w:val="0055303E"/>
    <w:rsid w:val="005532C9"/>
    <w:rsid w:val="00553FB3"/>
    <w:rsid w:val="00554153"/>
    <w:rsid w:val="0055472C"/>
    <w:rsid w:val="00554DE0"/>
    <w:rsid w:val="00555178"/>
    <w:rsid w:val="00555FB1"/>
    <w:rsid w:val="00556401"/>
    <w:rsid w:val="005565BD"/>
    <w:rsid w:val="00557091"/>
    <w:rsid w:val="0055714E"/>
    <w:rsid w:val="00557202"/>
    <w:rsid w:val="00557207"/>
    <w:rsid w:val="0055766E"/>
    <w:rsid w:val="00557AD7"/>
    <w:rsid w:val="00557DBE"/>
    <w:rsid w:val="00557F95"/>
    <w:rsid w:val="00560011"/>
    <w:rsid w:val="00560433"/>
    <w:rsid w:val="005608D4"/>
    <w:rsid w:val="005608DB"/>
    <w:rsid w:val="0056123B"/>
    <w:rsid w:val="005617D8"/>
    <w:rsid w:val="00561853"/>
    <w:rsid w:val="00561C42"/>
    <w:rsid w:val="00561F47"/>
    <w:rsid w:val="0056200C"/>
    <w:rsid w:val="00562082"/>
    <w:rsid w:val="005621BA"/>
    <w:rsid w:val="00562BAD"/>
    <w:rsid w:val="00562E0B"/>
    <w:rsid w:val="00562F61"/>
    <w:rsid w:val="005631AF"/>
    <w:rsid w:val="005632B4"/>
    <w:rsid w:val="00563389"/>
    <w:rsid w:val="005634BF"/>
    <w:rsid w:val="005637C9"/>
    <w:rsid w:val="005637ED"/>
    <w:rsid w:val="00563CAA"/>
    <w:rsid w:val="00563CDA"/>
    <w:rsid w:val="00563D87"/>
    <w:rsid w:val="00563F7F"/>
    <w:rsid w:val="00564769"/>
    <w:rsid w:val="005647D0"/>
    <w:rsid w:val="005648C4"/>
    <w:rsid w:val="005652B3"/>
    <w:rsid w:val="005652E2"/>
    <w:rsid w:val="00565979"/>
    <w:rsid w:val="00565A5C"/>
    <w:rsid w:val="00565BED"/>
    <w:rsid w:val="00566136"/>
    <w:rsid w:val="00566816"/>
    <w:rsid w:val="00566B2B"/>
    <w:rsid w:val="00566BF0"/>
    <w:rsid w:val="00566E70"/>
    <w:rsid w:val="005671CD"/>
    <w:rsid w:val="00567218"/>
    <w:rsid w:val="0056791C"/>
    <w:rsid w:val="00567FE8"/>
    <w:rsid w:val="00570170"/>
    <w:rsid w:val="005702DD"/>
    <w:rsid w:val="005704AB"/>
    <w:rsid w:val="00570DF1"/>
    <w:rsid w:val="00570E49"/>
    <w:rsid w:val="00570FE5"/>
    <w:rsid w:val="00571A96"/>
    <w:rsid w:val="00571C37"/>
    <w:rsid w:val="00571DD4"/>
    <w:rsid w:val="005722F6"/>
    <w:rsid w:val="005729AE"/>
    <w:rsid w:val="00572B34"/>
    <w:rsid w:val="00572F65"/>
    <w:rsid w:val="00573262"/>
    <w:rsid w:val="00573798"/>
    <w:rsid w:val="00573BA1"/>
    <w:rsid w:val="00573F92"/>
    <w:rsid w:val="00574129"/>
    <w:rsid w:val="00574BD1"/>
    <w:rsid w:val="00574FEF"/>
    <w:rsid w:val="005753E0"/>
    <w:rsid w:val="00575975"/>
    <w:rsid w:val="00575F72"/>
    <w:rsid w:val="0057635F"/>
    <w:rsid w:val="0057678B"/>
    <w:rsid w:val="005767F7"/>
    <w:rsid w:val="00576887"/>
    <w:rsid w:val="00576A14"/>
    <w:rsid w:val="00576AA3"/>
    <w:rsid w:val="00576B42"/>
    <w:rsid w:val="00576D1A"/>
    <w:rsid w:val="00577936"/>
    <w:rsid w:val="00577B0B"/>
    <w:rsid w:val="00577D23"/>
    <w:rsid w:val="00577DF2"/>
    <w:rsid w:val="005804B4"/>
    <w:rsid w:val="005809DE"/>
    <w:rsid w:val="00580A9C"/>
    <w:rsid w:val="00580F7C"/>
    <w:rsid w:val="0058147B"/>
    <w:rsid w:val="005814CB"/>
    <w:rsid w:val="005816DB"/>
    <w:rsid w:val="005818A2"/>
    <w:rsid w:val="00581AA6"/>
    <w:rsid w:val="00581C2D"/>
    <w:rsid w:val="00581DD8"/>
    <w:rsid w:val="00582090"/>
    <w:rsid w:val="005821C2"/>
    <w:rsid w:val="005824D7"/>
    <w:rsid w:val="00582733"/>
    <w:rsid w:val="00582EF7"/>
    <w:rsid w:val="005830C0"/>
    <w:rsid w:val="005831CC"/>
    <w:rsid w:val="005832A2"/>
    <w:rsid w:val="00583B1B"/>
    <w:rsid w:val="00583F82"/>
    <w:rsid w:val="00583F8D"/>
    <w:rsid w:val="00584042"/>
    <w:rsid w:val="00584043"/>
    <w:rsid w:val="005842D1"/>
    <w:rsid w:val="00584B29"/>
    <w:rsid w:val="00584BB6"/>
    <w:rsid w:val="00584BB8"/>
    <w:rsid w:val="00584CC9"/>
    <w:rsid w:val="00584FE3"/>
    <w:rsid w:val="005851E2"/>
    <w:rsid w:val="00585310"/>
    <w:rsid w:val="00585DB8"/>
    <w:rsid w:val="005862F1"/>
    <w:rsid w:val="0058656A"/>
    <w:rsid w:val="0058665D"/>
    <w:rsid w:val="005867A9"/>
    <w:rsid w:val="00586ACB"/>
    <w:rsid w:val="00586CE3"/>
    <w:rsid w:val="00586E9C"/>
    <w:rsid w:val="00587D0E"/>
    <w:rsid w:val="00587D18"/>
    <w:rsid w:val="00590037"/>
    <w:rsid w:val="00590066"/>
    <w:rsid w:val="005900D3"/>
    <w:rsid w:val="00590D13"/>
    <w:rsid w:val="00590F11"/>
    <w:rsid w:val="00591157"/>
    <w:rsid w:val="005913D4"/>
    <w:rsid w:val="00591883"/>
    <w:rsid w:val="005918E6"/>
    <w:rsid w:val="00591924"/>
    <w:rsid w:val="00591B74"/>
    <w:rsid w:val="00591C2C"/>
    <w:rsid w:val="00591D91"/>
    <w:rsid w:val="00591EBC"/>
    <w:rsid w:val="00591F53"/>
    <w:rsid w:val="00592330"/>
    <w:rsid w:val="005923AE"/>
    <w:rsid w:val="00592806"/>
    <w:rsid w:val="005928C5"/>
    <w:rsid w:val="00592A24"/>
    <w:rsid w:val="00592B86"/>
    <w:rsid w:val="00592BAA"/>
    <w:rsid w:val="00592DB2"/>
    <w:rsid w:val="00592ED4"/>
    <w:rsid w:val="005931AA"/>
    <w:rsid w:val="005933ED"/>
    <w:rsid w:val="005934A2"/>
    <w:rsid w:val="005934B9"/>
    <w:rsid w:val="00593F67"/>
    <w:rsid w:val="005942F0"/>
    <w:rsid w:val="005943AB"/>
    <w:rsid w:val="00594ED2"/>
    <w:rsid w:val="00594F41"/>
    <w:rsid w:val="00594FA6"/>
    <w:rsid w:val="005957C7"/>
    <w:rsid w:val="00595821"/>
    <w:rsid w:val="00595826"/>
    <w:rsid w:val="00595925"/>
    <w:rsid w:val="0059596C"/>
    <w:rsid w:val="00595C04"/>
    <w:rsid w:val="005960AD"/>
    <w:rsid w:val="005962C7"/>
    <w:rsid w:val="00596B97"/>
    <w:rsid w:val="00596C7B"/>
    <w:rsid w:val="00596CAB"/>
    <w:rsid w:val="005978A6"/>
    <w:rsid w:val="0059796B"/>
    <w:rsid w:val="00597A15"/>
    <w:rsid w:val="00597CE8"/>
    <w:rsid w:val="00597D42"/>
    <w:rsid w:val="005A0131"/>
    <w:rsid w:val="005A08D1"/>
    <w:rsid w:val="005A0A7E"/>
    <w:rsid w:val="005A0ED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F60"/>
    <w:rsid w:val="005A1FA7"/>
    <w:rsid w:val="005A2B7C"/>
    <w:rsid w:val="005A2BF8"/>
    <w:rsid w:val="005A2EA7"/>
    <w:rsid w:val="005A2FC0"/>
    <w:rsid w:val="005A3011"/>
    <w:rsid w:val="005A3474"/>
    <w:rsid w:val="005A3535"/>
    <w:rsid w:val="005A3556"/>
    <w:rsid w:val="005A4155"/>
    <w:rsid w:val="005A4323"/>
    <w:rsid w:val="005A4665"/>
    <w:rsid w:val="005A4667"/>
    <w:rsid w:val="005A4FA6"/>
    <w:rsid w:val="005A554A"/>
    <w:rsid w:val="005A5670"/>
    <w:rsid w:val="005A624E"/>
    <w:rsid w:val="005A632E"/>
    <w:rsid w:val="005A6609"/>
    <w:rsid w:val="005A6638"/>
    <w:rsid w:val="005A6EFC"/>
    <w:rsid w:val="005A6FE9"/>
    <w:rsid w:val="005A719B"/>
    <w:rsid w:val="005A7299"/>
    <w:rsid w:val="005A759B"/>
    <w:rsid w:val="005B019A"/>
    <w:rsid w:val="005B02EC"/>
    <w:rsid w:val="005B0768"/>
    <w:rsid w:val="005B0A7B"/>
    <w:rsid w:val="005B0EB6"/>
    <w:rsid w:val="005B0F7F"/>
    <w:rsid w:val="005B1098"/>
    <w:rsid w:val="005B1375"/>
    <w:rsid w:val="005B1597"/>
    <w:rsid w:val="005B1D2B"/>
    <w:rsid w:val="005B2046"/>
    <w:rsid w:val="005B20E5"/>
    <w:rsid w:val="005B252C"/>
    <w:rsid w:val="005B25EE"/>
    <w:rsid w:val="005B27D5"/>
    <w:rsid w:val="005B2943"/>
    <w:rsid w:val="005B2B9C"/>
    <w:rsid w:val="005B2D09"/>
    <w:rsid w:val="005B2DC8"/>
    <w:rsid w:val="005B2FDF"/>
    <w:rsid w:val="005B3123"/>
    <w:rsid w:val="005B380B"/>
    <w:rsid w:val="005B393D"/>
    <w:rsid w:val="005B3D8E"/>
    <w:rsid w:val="005B3EA6"/>
    <w:rsid w:val="005B4079"/>
    <w:rsid w:val="005B4955"/>
    <w:rsid w:val="005B4F75"/>
    <w:rsid w:val="005B54E2"/>
    <w:rsid w:val="005B55C7"/>
    <w:rsid w:val="005B5B78"/>
    <w:rsid w:val="005B5BDA"/>
    <w:rsid w:val="005B5D0D"/>
    <w:rsid w:val="005B6163"/>
    <w:rsid w:val="005B66B7"/>
    <w:rsid w:val="005B6F44"/>
    <w:rsid w:val="005B7011"/>
    <w:rsid w:val="005B764F"/>
    <w:rsid w:val="005B7E18"/>
    <w:rsid w:val="005B7FC4"/>
    <w:rsid w:val="005C03F1"/>
    <w:rsid w:val="005C0D0D"/>
    <w:rsid w:val="005C10A7"/>
    <w:rsid w:val="005C133F"/>
    <w:rsid w:val="005C1B77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92A"/>
    <w:rsid w:val="005C399B"/>
    <w:rsid w:val="005C3F7E"/>
    <w:rsid w:val="005C447A"/>
    <w:rsid w:val="005C4610"/>
    <w:rsid w:val="005C46EF"/>
    <w:rsid w:val="005C4764"/>
    <w:rsid w:val="005C480A"/>
    <w:rsid w:val="005C4CE0"/>
    <w:rsid w:val="005C50BE"/>
    <w:rsid w:val="005C5127"/>
    <w:rsid w:val="005C5307"/>
    <w:rsid w:val="005C5572"/>
    <w:rsid w:val="005C5713"/>
    <w:rsid w:val="005C587B"/>
    <w:rsid w:val="005C5A9B"/>
    <w:rsid w:val="005C5F20"/>
    <w:rsid w:val="005C62D7"/>
    <w:rsid w:val="005C6302"/>
    <w:rsid w:val="005C634D"/>
    <w:rsid w:val="005C63A7"/>
    <w:rsid w:val="005C6874"/>
    <w:rsid w:val="005C6960"/>
    <w:rsid w:val="005C6997"/>
    <w:rsid w:val="005C7092"/>
    <w:rsid w:val="005C73EE"/>
    <w:rsid w:val="005C7759"/>
    <w:rsid w:val="005C79F0"/>
    <w:rsid w:val="005C7D3C"/>
    <w:rsid w:val="005D0154"/>
    <w:rsid w:val="005D1055"/>
    <w:rsid w:val="005D15DD"/>
    <w:rsid w:val="005D1DB6"/>
    <w:rsid w:val="005D2A59"/>
    <w:rsid w:val="005D2C95"/>
    <w:rsid w:val="005D2D4F"/>
    <w:rsid w:val="005D2F59"/>
    <w:rsid w:val="005D3EA4"/>
    <w:rsid w:val="005D41E8"/>
    <w:rsid w:val="005D42C1"/>
    <w:rsid w:val="005D45A1"/>
    <w:rsid w:val="005D47FD"/>
    <w:rsid w:val="005D4860"/>
    <w:rsid w:val="005D4B68"/>
    <w:rsid w:val="005D4BE0"/>
    <w:rsid w:val="005D4C72"/>
    <w:rsid w:val="005D4D52"/>
    <w:rsid w:val="005D4E54"/>
    <w:rsid w:val="005D512C"/>
    <w:rsid w:val="005D5BB9"/>
    <w:rsid w:val="005D5D57"/>
    <w:rsid w:val="005D5EBE"/>
    <w:rsid w:val="005D5F6E"/>
    <w:rsid w:val="005D6AEC"/>
    <w:rsid w:val="005D6D40"/>
    <w:rsid w:val="005D6E61"/>
    <w:rsid w:val="005D6F1C"/>
    <w:rsid w:val="005D7363"/>
    <w:rsid w:val="005D7487"/>
    <w:rsid w:val="005D7A10"/>
    <w:rsid w:val="005D7F14"/>
    <w:rsid w:val="005E05D5"/>
    <w:rsid w:val="005E0A51"/>
    <w:rsid w:val="005E0C5D"/>
    <w:rsid w:val="005E0F8E"/>
    <w:rsid w:val="005E1618"/>
    <w:rsid w:val="005E1B65"/>
    <w:rsid w:val="005E2369"/>
    <w:rsid w:val="005E23D9"/>
    <w:rsid w:val="005E2A49"/>
    <w:rsid w:val="005E2C7E"/>
    <w:rsid w:val="005E2E9D"/>
    <w:rsid w:val="005E2EA3"/>
    <w:rsid w:val="005E412F"/>
    <w:rsid w:val="005E4167"/>
    <w:rsid w:val="005E41C7"/>
    <w:rsid w:val="005E42AF"/>
    <w:rsid w:val="005E4342"/>
    <w:rsid w:val="005E46BD"/>
    <w:rsid w:val="005E4D75"/>
    <w:rsid w:val="005E4E52"/>
    <w:rsid w:val="005E4FAC"/>
    <w:rsid w:val="005E5257"/>
    <w:rsid w:val="005E5495"/>
    <w:rsid w:val="005E57DE"/>
    <w:rsid w:val="005E59E3"/>
    <w:rsid w:val="005E5C3A"/>
    <w:rsid w:val="005E5D5D"/>
    <w:rsid w:val="005E5E15"/>
    <w:rsid w:val="005E5FB8"/>
    <w:rsid w:val="005E60FF"/>
    <w:rsid w:val="005E66A1"/>
    <w:rsid w:val="005E6C74"/>
    <w:rsid w:val="005E6E4C"/>
    <w:rsid w:val="005E6E8A"/>
    <w:rsid w:val="005E6FE3"/>
    <w:rsid w:val="005E70EB"/>
    <w:rsid w:val="005E74FD"/>
    <w:rsid w:val="005E7513"/>
    <w:rsid w:val="005E76E3"/>
    <w:rsid w:val="005E7764"/>
    <w:rsid w:val="005E7854"/>
    <w:rsid w:val="005E7A1B"/>
    <w:rsid w:val="005F00CF"/>
    <w:rsid w:val="005F04D7"/>
    <w:rsid w:val="005F07C7"/>
    <w:rsid w:val="005F09E5"/>
    <w:rsid w:val="005F0A9D"/>
    <w:rsid w:val="005F125C"/>
    <w:rsid w:val="005F132F"/>
    <w:rsid w:val="005F1647"/>
    <w:rsid w:val="005F1846"/>
    <w:rsid w:val="005F1CD3"/>
    <w:rsid w:val="005F1E01"/>
    <w:rsid w:val="005F1E16"/>
    <w:rsid w:val="005F1FF5"/>
    <w:rsid w:val="005F226A"/>
    <w:rsid w:val="005F3735"/>
    <w:rsid w:val="005F3F1C"/>
    <w:rsid w:val="005F41E2"/>
    <w:rsid w:val="005F4543"/>
    <w:rsid w:val="005F457B"/>
    <w:rsid w:val="005F45CC"/>
    <w:rsid w:val="005F4A28"/>
    <w:rsid w:val="005F5047"/>
    <w:rsid w:val="005F5328"/>
    <w:rsid w:val="005F542D"/>
    <w:rsid w:val="005F5942"/>
    <w:rsid w:val="005F6185"/>
    <w:rsid w:val="005F619F"/>
    <w:rsid w:val="005F64B3"/>
    <w:rsid w:val="005F6704"/>
    <w:rsid w:val="005F6A3C"/>
    <w:rsid w:val="005F6EEC"/>
    <w:rsid w:val="005F7145"/>
    <w:rsid w:val="005F7332"/>
    <w:rsid w:val="005F7560"/>
    <w:rsid w:val="005F7C76"/>
    <w:rsid w:val="0060099A"/>
    <w:rsid w:val="00600A28"/>
    <w:rsid w:val="00600BA9"/>
    <w:rsid w:val="00600FFD"/>
    <w:rsid w:val="006014EA"/>
    <w:rsid w:val="006015CF"/>
    <w:rsid w:val="006015FC"/>
    <w:rsid w:val="00601723"/>
    <w:rsid w:val="00601E73"/>
    <w:rsid w:val="00602671"/>
    <w:rsid w:val="00602724"/>
    <w:rsid w:val="00602762"/>
    <w:rsid w:val="006028D8"/>
    <w:rsid w:val="00602B81"/>
    <w:rsid w:val="0060303F"/>
    <w:rsid w:val="00603BFE"/>
    <w:rsid w:val="00603EE7"/>
    <w:rsid w:val="00603EFB"/>
    <w:rsid w:val="00603FFD"/>
    <w:rsid w:val="006052D7"/>
    <w:rsid w:val="006053DC"/>
    <w:rsid w:val="00605435"/>
    <w:rsid w:val="006058D1"/>
    <w:rsid w:val="00605A11"/>
    <w:rsid w:val="00605C60"/>
    <w:rsid w:val="00605CA4"/>
    <w:rsid w:val="00605FFA"/>
    <w:rsid w:val="00606ABF"/>
    <w:rsid w:val="00606F66"/>
    <w:rsid w:val="00607B54"/>
    <w:rsid w:val="00607E42"/>
    <w:rsid w:val="00607FDD"/>
    <w:rsid w:val="00610059"/>
    <w:rsid w:val="006103DA"/>
    <w:rsid w:val="00610521"/>
    <w:rsid w:val="006109A6"/>
    <w:rsid w:val="00610BBC"/>
    <w:rsid w:val="00610E15"/>
    <w:rsid w:val="00611197"/>
    <w:rsid w:val="006114FD"/>
    <w:rsid w:val="006115BB"/>
    <w:rsid w:val="006116D0"/>
    <w:rsid w:val="00611867"/>
    <w:rsid w:val="00611C62"/>
    <w:rsid w:val="00611EC1"/>
    <w:rsid w:val="006120DC"/>
    <w:rsid w:val="00612457"/>
    <w:rsid w:val="006124F4"/>
    <w:rsid w:val="00612965"/>
    <w:rsid w:val="00612BD3"/>
    <w:rsid w:val="00612C8B"/>
    <w:rsid w:val="006130C0"/>
    <w:rsid w:val="0061376E"/>
    <w:rsid w:val="006139D2"/>
    <w:rsid w:val="006139EC"/>
    <w:rsid w:val="00613AF5"/>
    <w:rsid w:val="00613D36"/>
    <w:rsid w:val="00613DF3"/>
    <w:rsid w:val="0061433B"/>
    <w:rsid w:val="00614466"/>
    <w:rsid w:val="006144AF"/>
    <w:rsid w:val="00614616"/>
    <w:rsid w:val="00614873"/>
    <w:rsid w:val="006148BF"/>
    <w:rsid w:val="00614CF0"/>
    <w:rsid w:val="006150C6"/>
    <w:rsid w:val="00615230"/>
    <w:rsid w:val="006159A3"/>
    <w:rsid w:val="00615A96"/>
    <w:rsid w:val="00615E38"/>
    <w:rsid w:val="00616021"/>
    <w:rsid w:val="00616417"/>
    <w:rsid w:val="0061645A"/>
    <w:rsid w:val="00616A16"/>
    <w:rsid w:val="00617155"/>
    <w:rsid w:val="0061737F"/>
    <w:rsid w:val="00617617"/>
    <w:rsid w:val="0061763D"/>
    <w:rsid w:val="0061774C"/>
    <w:rsid w:val="00617C31"/>
    <w:rsid w:val="00617C4D"/>
    <w:rsid w:val="00620082"/>
    <w:rsid w:val="006207EF"/>
    <w:rsid w:val="00620BCA"/>
    <w:rsid w:val="00620DF5"/>
    <w:rsid w:val="00620E8E"/>
    <w:rsid w:val="00620EDD"/>
    <w:rsid w:val="0062115A"/>
    <w:rsid w:val="00621258"/>
    <w:rsid w:val="006219F8"/>
    <w:rsid w:val="00621FF0"/>
    <w:rsid w:val="00622053"/>
    <w:rsid w:val="006220A9"/>
    <w:rsid w:val="0062227F"/>
    <w:rsid w:val="00622684"/>
    <w:rsid w:val="0062286C"/>
    <w:rsid w:val="00622ADE"/>
    <w:rsid w:val="006230A3"/>
    <w:rsid w:val="006231FD"/>
    <w:rsid w:val="0062367D"/>
    <w:rsid w:val="0062398B"/>
    <w:rsid w:val="00623D36"/>
    <w:rsid w:val="00624871"/>
    <w:rsid w:val="00625285"/>
    <w:rsid w:val="006252DB"/>
    <w:rsid w:val="006254F9"/>
    <w:rsid w:val="0062578A"/>
    <w:rsid w:val="006257A0"/>
    <w:rsid w:val="006258F1"/>
    <w:rsid w:val="00625B25"/>
    <w:rsid w:val="00625B47"/>
    <w:rsid w:val="00626723"/>
    <w:rsid w:val="0062697A"/>
    <w:rsid w:val="00626B87"/>
    <w:rsid w:val="00626E9E"/>
    <w:rsid w:val="00626FB3"/>
    <w:rsid w:val="0062789E"/>
    <w:rsid w:val="00630367"/>
    <w:rsid w:val="006304A8"/>
    <w:rsid w:val="006308E8"/>
    <w:rsid w:val="00630909"/>
    <w:rsid w:val="00630E01"/>
    <w:rsid w:val="00630EDB"/>
    <w:rsid w:val="0063111A"/>
    <w:rsid w:val="00631272"/>
    <w:rsid w:val="006314A5"/>
    <w:rsid w:val="0063171E"/>
    <w:rsid w:val="00631F55"/>
    <w:rsid w:val="0063225E"/>
    <w:rsid w:val="006323FF"/>
    <w:rsid w:val="00632556"/>
    <w:rsid w:val="006325D5"/>
    <w:rsid w:val="00632EC4"/>
    <w:rsid w:val="0063364B"/>
    <w:rsid w:val="00633A64"/>
    <w:rsid w:val="00633AC3"/>
    <w:rsid w:val="00633F47"/>
    <w:rsid w:val="00634513"/>
    <w:rsid w:val="0063468E"/>
    <w:rsid w:val="006347AE"/>
    <w:rsid w:val="006348D7"/>
    <w:rsid w:val="00634B5F"/>
    <w:rsid w:val="00634DED"/>
    <w:rsid w:val="0063526C"/>
    <w:rsid w:val="00635313"/>
    <w:rsid w:val="006355FC"/>
    <w:rsid w:val="00635A17"/>
    <w:rsid w:val="00635E15"/>
    <w:rsid w:val="00636066"/>
    <w:rsid w:val="00636B01"/>
    <w:rsid w:val="00637208"/>
    <w:rsid w:val="00637255"/>
    <w:rsid w:val="0063734E"/>
    <w:rsid w:val="0063739F"/>
    <w:rsid w:val="00637994"/>
    <w:rsid w:val="00637F2B"/>
    <w:rsid w:val="00637F9C"/>
    <w:rsid w:val="00640028"/>
    <w:rsid w:val="006401D5"/>
    <w:rsid w:val="00640238"/>
    <w:rsid w:val="006403F8"/>
    <w:rsid w:val="006406A4"/>
    <w:rsid w:val="006407CD"/>
    <w:rsid w:val="00640A3B"/>
    <w:rsid w:val="00640F6D"/>
    <w:rsid w:val="00641278"/>
    <w:rsid w:val="006412A7"/>
    <w:rsid w:val="0064160D"/>
    <w:rsid w:val="006417F9"/>
    <w:rsid w:val="00641D46"/>
    <w:rsid w:val="00641FC4"/>
    <w:rsid w:val="00642262"/>
    <w:rsid w:val="006423A1"/>
    <w:rsid w:val="00642AE4"/>
    <w:rsid w:val="00642D01"/>
    <w:rsid w:val="00642ED3"/>
    <w:rsid w:val="0064339C"/>
    <w:rsid w:val="006434A0"/>
    <w:rsid w:val="00643597"/>
    <w:rsid w:val="006439F3"/>
    <w:rsid w:val="00643A3F"/>
    <w:rsid w:val="00644220"/>
    <w:rsid w:val="006447F7"/>
    <w:rsid w:val="00644818"/>
    <w:rsid w:val="006448F8"/>
    <w:rsid w:val="00644C03"/>
    <w:rsid w:val="00644C65"/>
    <w:rsid w:val="00644D85"/>
    <w:rsid w:val="0064507E"/>
    <w:rsid w:val="00645126"/>
    <w:rsid w:val="00645881"/>
    <w:rsid w:val="00645BAE"/>
    <w:rsid w:val="00645E64"/>
    <w:rsid w:val="00645FAF"/>
    <w:rsid w:val="006460AE"/>
    <w:rsid w:val="006461AA"/>
    <w:rsid w:val="006462C5"/>
    <w:rsid w:val="00646E64"/>
    <w:rsid w:val="00646F18"/>
    <w:rsid w:val="0064708E"/>
    <w:rsid w:val="006471E1"/>
    <w:rsid w:val="0064753B"/>
    <w:rsid w:val="00647985"/>
    <w:rsid w:val="00647C93"/>
    <w:rsid w:val="006500A5"/>
    <w:rsid w:val="006505D0"/>
    <w:rsid w:val="00650EC0"/>
    <w:rsid w:val="00650EC5"/>
    <w:rsid w:val="0065100A"/>
    <w:rsid w:val="006510FB"/>
    <w:rsid w:val="006512DC"/>
    <w:rsid w:val="00651A4F"/>
    <w:rsid w:val="00651A55"/>
    <w:rsid w:val="00651F91"/>
    <w:rsid w:val="00652026"/>
    <w:rsid w:val="006520F0"/>
    <w:rsid w:val="006522DD"/>
    <w:rsid w:val="00652C52"/>
    <w:rsid w:val="00652D3A"/>
    <w:rsid w:val="00652E62"/>
    <w:rsid w:val="00652F36"/>
    <w:rsid w:val="00652F76"/>
    <w:rsid w:val="00653287"/>
    <w:rsid w:val="006532AD"/>
    <w:rsid w:val="006539DC"/>
    <w:rsid w:val="00653ACC"/>
    <w:rsid w:val="00654038"/>
    <w:rsid w:val="006540CB"/>
    <w:rsid w:val="006543BE"/>
    <w:rsid w:val="0065460B"/>
    <w:rsid w:val="006549C0"/>
    <w:rsid w:val="00654B8B"/>
    <w:rsid w:val="00655076"/>
    <w:rsid w:val="006550F3"/>
    <w:rsid w:val="00655498"/>
    <w:rsid w:val="006556E2"/>
    <w:rsid w:val="0065591C"/>
    <w:rsid w:val="0065650F"/>
    <w:rsid w:val="006569D7"/>
    <w:rsid w:val="00656B68"/>
    <w:rsid w:val="00656BD2"/>
    <w:rsid w:val="00656C14"/>
    <w:rsid w:val="00656D84"/>
    <w:rsid w:val="00657020"/>
    <w:rsid w:val="0065726A"/>
    <w:rsid w:val="006577C6"/>
    <w:rsid w:val="00657915"/>
    <w:rsid w:val="00657C4D"/>
    <w:rsid w:val="00657CF9"/>
    <w:rsid w:val="00657EAB"/>
    <w:rsid w:val="00657FAA"/>
    <w:rsid w:val="0066030C"/>
    <w:rsid w:val="006603E6"/>
    <w:rsid w:val="00660930"/>
    <w:rsid w:val="00660D85"/>
    <w:rsid w:val="006611FF"/>
    <w:rsid w:val="00661728"/>
    <w:rsid w:val="00661E1C"/>
    <w:rsid w:val="00662146"/>
    <w:rsid w:val="006621A2"/>
    <w:rsid w:val="00662351"/>
    <w:rsid w:val="00662D9E"/>
    <w:rsid w:val="00662EE2"/>
    <w:rsid w:val="00663709"/>
    <w:rsid w:val="00663CE7"/>
    <w:rsid w:val="006646A6"/>
    <w:rsid w:val="006649EB"/>
    <w:rsid w:val="00664BE9"/>
    <w:rsid w:val="00665308"/>
    <w:rsid w:val="006656BC"/>
    <w:rsid w:val="00665CE2"/>
    <w:rsid w:val="00666797"/>
    <w:rsid w:val="00666DEB"/>
    <w:rsid w:val="006670C6"/>
    <w:rsid w:val="0066715F"/>
    <w:rsid w:val="006672D4"/>
    <w:rsid w:val="0066752F"/>
    <w:rsid w:val="00667919"/>
    <w:rsid w:val="006679AB"/>
    <w:rsid w:val="00667B8A"/>
    <w:rsid w:val="00667C7D"/>
    <w:rsid w:val="00667F0D"/>
    <w:rsid w:val="006700B5"/>
    <w:rsid w:val="00670233"/>
    <w:rsid w:val="0067025C"/>
    <w:rsid w:val="006704EE"/>
    <w:rsid w:val="006724BE"/>
    <w:rsid w:val="006727FA"/>
    <w:rsid w:val="00672AFA"/>
    <w:rsid w:val="00672BB8"/>
    <w:rsid w:val="00672E64"/>
    <w:rsid w:val="0067368D"/>
    <w:rsid w:val="00673CB4"/>
    <w:rsid w:val="00673FF9"/>
    <w:rsid w:val="00674BAF"/>
    <w:rsid w:val="00674C08"/>
    <w:rsid w:val="00674C7A"/>
    <w:rsid w:val="006750DE"/>
    <w:rsid w:val="00675541"/>
    <w:rsid w:val="0067562B"/>
    <w:rsid w:val="00675950"/>
    <w:rsid w:val="00675A73"/>
    <w:rsid w:val="00675D7D"/>
    <w:rsid w:val="00676023"/>
    <w:rsid w:val="006760F0"/>
    <w:rsid w:val="00676311"/>
    <w:rsid w:val="00676B6C"/>
    <w:rsid w:val="00677082"/>
    <w:rsid w:val="0067710B"/>
    <w:rsid w:val="006771FA"/>
    <w:rsid w:val="00677C2F"/>
    <w:rsid w:val="00677D20"/>
    <w:rsid w:val="00677E46"/>
    <w:rsid w:val="00680399"/>
    <w:rsid w:val="00680401"/>
    <w:rsid w:val="00680D56"/>
    <w:rsid w:val="00680F09"/>
    <w:rsid w:val="006810D8"/>
    <w:rsid w:val="006811C0"/>
    <w:rsid w:val="00681453"/>
    <w:rsid w:val="00681C3F"/>
    <w:rsid w:val="00682120"/>
    <w:rsid w:val="00682941"/>
    <w:rsid w:val="00682C9C"/>
    <w:rsid w:val="00683132"/>
    <w:rsid w:val="0068316D"/>
    <w:rsid w:val="006835D5"/>
    <w:rsid w:val="006838CE"/>
    <w:rsid w:val="006838D9"/>
    <w:rsid w:val="00683907"/>
    <w:rsid w:val="00683B1F"/>
    <w:rsid w:val="00683D64"/>
    <w:rsid w:val="0068410D"/>
    <w:rsid w:val="00684218"/>
    <w:rsid w:val="006842FF"/>
    <w:rsid w:val="0068491A"/>
    <w:rsid w:val="00684924"/>
    <w:rsid w:val="00684C54"/>
    <w:rsid w:val="00684E6F"/>
    <w:rsid w:val="00684F60"/>
    <w:rsid w:val="006850C1"/>
    <w:rsid w:val="006853D3"/>
    <w:rsid w:val="00685608"/>
    <w:rsid w:val="00685FE3"/>
    <w:rsid w:val="00686893"/>
    <w:rsid w:val="00686974"/>
    <w:rsid w:val="006869A8"/>
    <w:rsid w:val="006869DF"/>
    <w:rsid w:val="00686F6B"/>
    <w:rsid w:val="00687014"/>
    <w:rsid w:val="0068713B"/>
    <w:rsid w:val="00687749"/>
    <w:rsid w:val="006903F2"/>
    <w:rsid w:val="00690436"/>
    <w:rsid w:val="006905F6"/>
    <w:rsid w:val="00690831"/>
    <w:rsid w:val="00691156"/>
    <w:rsid w:val="00691C13"/>
    <w:rsid w:val="00691D21"/>
    <w:rsid w:val="00691D36"/>
    <w:rsid w:val="00692275"/>
    <w:rsid w:val="006929AF"/>
    <w:rsid w:val="00692F35"/>
    <w:rsid w:val="006930E7"/>
    <w:rsid w:val="006946F8"/>
    <w:rsid w:val="0069485C"/>
    <w:rsid w:val="00694A20"/>
    <w:rsid w:val="00694C62"/>
    <w:rsid w:val="00695199"/>
    <w:rsid w:val="00695531"/>
    <w:rsid w:val="0069567F"/>
    <w:rsid w:val="006956FC"/>
    <w:rsid w:val="00695926"/>
    <w:rsid w:val="00695F38"/>
    <w:rsid w:val="00696048"/>
    <w:rsid w:val="006961D3"/>
    <w:rsid w:val="0069646B"/>
    <w:rsid w:val="00696D59"/>
    <w:rsid w:val="0069756F"/>
    <w:rsid w:val="00697769"/>
    <w:rsid w:val="00697B13"/>
    <w:rsid w:val="00697B30"/>
    <w:rsid w:val="006A024E"/>
    <w:rsid w:val="006A0404"/>
    <w:rsid w:val="006A04C8"/>
    <w:rsid w:val="006A0A4C"/>
    <w:rsid w:val="006A0C13"/>
    <w:rsid w:val="006A0CF0"/>
    <w:rsid w:val="006A0E1B"/>
    <w:rsid w:val="006A1086"/>
    <w:rsid w:val="006A1861"/>
    <w:rsid w:val="006A18F9"/>
    <w:rsid w:val="006A1C6B"/>
    <w:rsid w:val="006A1E4D"/>
    <w:rsid w:val="006A204D"/>
    <w:rsid w:val="006A22E4"/>
    <w:rsid w:val="006A23A6"/>
    <w:rsid w:val="006A2977"/>
    <w:rsid w:val="006A2BBB"/>
    <w:rsid w:val="006A3043"/>
    <w:rsid w:val="006A374E"/>
    <w:rsid w:val="006A3788"/>
    <w:rsid w:val="006A3BA5"/>
    <w:rsid w:val="006A3CF4"/>
    <w:rsid w:val="006A4044"/>
    <w:rsid w:val="006A4655"/>
    <w:rsid w:val="006A4ABC"/>
    <w:rsid w:val="006A4E0F"/>
    <w:rsid w:val="006A51AA"/>
    <w:rsid w:val="006A52B4"/>
    <w:rsid w:val="006A563F"/>
    <w:rsid w:val="006A5B55"/>
    <w:rsid w:val="006A5DAD"/>
    <w:rsid w:val="006A60AB"/>
    <w:rsid w:val="006A6253"/>
    <w:rsid w:val="006A62D0"/>
    <w:rsid w:val="006A6DB5"/>
    <w:rsid w:val="006A7010"/>
    <w:rsid w:val="006A7356"/>
    <w:rsid w:val="006A785E"/>
    <w:rsid w:val="006A79F1"/>
    <w:rsid w:val="006A7A67"/>
    <w:rsid w:val="006A7C1C"/>
    <w:rsid w:val="006B02A0"/>
    <w:rsid w:val="006B02EF"/>
    <w:rsid w:val="006B04BF"/>
    <w:rsid w:val="006B0ADF"/>
    <w:rsid w:val="006B0F69"/>
    <w:rsid w:val="006B0F6C"/>
    <w:rsid w:val="006B104B"/>
    <w:rsid w:val="006B1446"/>
    <w:rsid w:val="006B17B8"/>
    <w:rsid w:val="006B1879"/>
    <w:rsid w:val="006B1CBC"/>
    <w:rsid w:val="006B1E82"/>
    <w:rsid w:val="006B2164"/>
    <w:rsid w:val="006B24C1"/>
    <w:rsid w:val="006B2650"/>
    <w:rsid w:val="006B2A6D"/>
    <w:rsid w:val="006B2A89"/>
    <w:rsid w:val="006B321E"/>
    <w:rsid w:val="006B3271"/>
    <w:rsid w:val="006B3417"/>
    <w:rsid w:val="006B3809"/>
    <w:rsid w:val="006B39C5"/>
    <w:rsid w:val="006B3D05"/>
    <w:rsid w:val="006B3D61"/>
    <w:rsid w:val="006B4670"/>
    <w:rsid w:val="006B4E53"/>
    <w:rsid w:val="006B50BE"/>
    <w:rsid w:val="006B5260"/>
    <w:rsid w:val="006B5376"/>
    <w:rsid w:val="006B5473"/>
    <w:rsid w:val="006B5AB5"/>
    <w:rsid w:val="006B665E"/>
    <w:rsid w:val="006B6760"/>
    <w:rsid w:val="006B6895"/>
    <w:rsid w:val="006B6995"/>
    <w:rsid w:val="006B6B0F"/>
    <w:rsid w:val="006B6D28"/>
    <w:rsid w:val="006B6DBE"/>
    <w:rsid w:val="006B6E43"/>
    <w:rsid w:val="006B721C"/>
    <w:rsid w:val="006B7351"/>
    <w:rsid w:val="006B7821"/>
    <w:rsid w:val="006B7A4A"/>
    <w:rsid w:val="006B7B1F"/>
    <w:rsid w:val="006B7D53"/>
    <w:rsid w:val="006B7F8E"/>
    <w:rsid w:val="006C0318"/>
    <w:rsid w:val="006C0A87"/>
    <w:rsid w:val="006C0FD2"/>
    <w:rsid w:val="006C1406"/>
    <w:rsid w:val="006C1599"/>
    <w:rsid w:val="006C185F"/>
    <w:rsid w:val="006C1918"/>
    <w:rsid w:val="006C1E29"/>
    <w:rsid w:val="006C1E7D"/>
    <w:rsid w:val="006C1F3C"/>
    <w:rsid w:val="006C1F99"/>
    <w:rsid w:val="006C22F3"/>
    <w:rsid w:val="006C23DC"/>
    <w:rsid w:val="006C278D"/>
    <w:rsid w:val="006C27AC"/>
    <w:rsid w:val="006C2835"/>
    <w:rsid w:val="006C2B91"/>
    <w:rsid w:val="006C2BEF"/>
    <w:rsid w:val="006C2C87"/>
    <w:rsid w:val="006C2E8D"/>
    <w:rsid w:val="006C3374"/>
    <w:rsid w:val="006C3503"/>
    <w:rsid w:val="006C35BA"/>
    <w:rsid w:val="006C366E"/>
    <w:rsid w:val="006C38AD"/>
    <w:rsid w:val="006C38D9"/>
    <w:rsid w:val="006C3BBC"/>
    <w:rsid w:val="006C3ED5"/>
    <w:rsid w:val="006C45F1"/>
    <w:rsid w:val="006C465F"/>
    <w:rsid w:val="006C4B64"/>
    <w:rsid w:val="006C4E1E"/>
    <w:rsid w:val="006C4E24"/>
    <w:rsid w:val="006C55B2"/>
    <w:rsid w:val="006C57DC"/>
    <w:rsid w:val="006C5DA5"/>
    <w:rsid w:val="006C62CC"/>
    <w:rsid w:val="006C64CE"/>
    <w:rsid w:val="006C662B"/>
    <w:rsid w:val="006C669A"/>
    <w:rsid w:val="006C67D6"/>
    <w:rsid w:val="006C6FDD"/>
    <w:rsid w:val="006C7D69"/>
    <w:rsid w:val="006C7DD8"/>
    <w:rsid w:val="006D0054"/>
    <w:rsid w:val="006D03A0"/>
    <w:rsid w:val="006D0781"/>
    <w:rsid w:val="006D0B3B"/>
    <w:rsid w:val="006D0BF6"/>
    <w:rsid w:val="006D1036"/>
    <w:rsid w:val="006D1097"/>
    <w:rsid w:val="006D126A"/>
    <w:rsid w:val="006D1665"/>
    <w:rsid w:val="006D1752"/>
    <w:rsid w:val="006D1A72"/>
    <w:rsid w:val="006D1E48"/>
    <w:rsid w:val="006D1F6A"/>
    <w:rsid w:val="006D2090"/>
    <w:rsid w:val="006D2298"/>
    <w:rsid w:val="006D2641"/>
    <w:rsid w:val="006D285D"/>
    <w:rsid w:val="006D2C25"/>
    <w:rsid w:val="006D2CD3"/>
    <w:rsid w:val="006D2E9B"/>
    <w:rsid w:val="006D3D72"/>
    <w:rsid w:val="006D427F"/>
    <w:rsid w:val="006D443D"/>
    <w:rsid w:val="006D4768"/>
    <w:rsid w:val="006D4973"/>
    <w:rsid w:val="006D4A93"/>
    <w:rsid w:val="006D4B50"/>
    <w:rsid w:val="006D52CC"/>
    <w:rsid w:val="006D5357"/>
    <w:rsid w:val="006D5361"/>
    <w:rsid w:val="006D5395"/>
    <w:rsid w:val="006D53B5"/>
    <w:rsid w:val="006D56C2"/>
    <w:rsid w:val="006D5912"/>
    <w:rsid w:val="006D5949"/>
    <w:rsid w:val="006D5B9C"/>
    <w:rsid w:val="006D5CD4"/>
    <w:rsid w:val="006D5CE1"/>
    <w:rsid w:val="006D5DDB"/>
    <w:rsid w:val="006D60B0"/>
    <w:rsid w:val="006D622A"/>
    <w:rsid w:val="006D673A"/>
    <w:rsid w:val="006D6B2F"/>
    <w:rsid w:val="006D7E87"/>
    <w:rsid w:val="006E0389"/>
    <w:rsid w:val="006E03FF"/>
    <w:rsid w:val="006E05FA"/>
    <w:rsid w:val="006E08DF"/>
    <w:rsid w:val="006E0E21"/>
    <w:rsid w:val="006E0EEE"/>
    <w:rsid w:val="006E103B"/>
    <w:rsid w:val="006E1078"/>
    <w:rsid w:val="006E13C8"/>
    <w:rsid w:val="006E1540"/>
    <w:rsid w:val="006E1698"/>
    <w:rsid w:val="006E173A"/>
    <w:rsid w:val="006E1772"/>
    <w:rsid w:val="006E177D"/>
    <w:rsid w:val="006E17DA"/>
    <w:rsid w:val="006E20A3"/>
    <w:rsid w:val="006E25A5"/>
    <w:rsid w:val="006E27AA"/>
    <w:rsid w:val="006E2988"/>
    <w:rsid w:val="006E2A18"/>
    <w:rsid w:val="006E2AC6"/>
    <w:rsid w:val="006E2EA0"/>
    <w:rsid w:val="006E2EAB"/>
    <w:rsid w:val="006E301D"/>
    <w:rsid w:val="006E30AA"/>
    <w:rsid w:val="006E3670"/>
    <w:rsid w:val="006E38D7"/>
    <w:rsid w:val="006E3954"/>
    <w:rsid w:val="006E3BD8"/>
    <w:rsid w:val="006E3D6B"/>
    <w:rsid w:val="006E3E67"/>
    <w:rsid w:val="006E4931"/>
    <w:rsid w:val="006E4B0B"/>
    <w:rsid w:val="006E5011"/>
    <w:rsid w:val="006E55BB"/>
    <w:rsid w:val="006E5650"/>
    <w:rsid w:val="006E5964"/>
    <w:rsid w:val="006E5D4E"/>
    <w:rsid w:val="006E6273"/>
    <w:rsid w:val="006E65C2"/>
    <w:rsid w:val="006E6B40"/>
    <w:rsid w:val="006E6F26"/>
    <w:rsid w:val="006E7154"/>
    <w:rsid w:val="006E732D"/>
    <w:rsid w:val="006E7617"/>
    <w:rsid w:val="006E76AB"/>
    <w:rsid w:val="006E7801"/>
    <w:rsid w:val="006F0102"/>
    <w:rsid w:val="006F0327"/>
    <w:rsid w:val="006F0408"/>
    <w:rsid w:val="006F0546"/>
    <w:rsid w:val="006F0583"/>
    <w:rsid w:val="006F06CE"/>
    <w:rsid w:val="006F0730"/>
    <w:rsid w:val="006F0A53"/>
    <w:rsid w:val="006F0A8F"/>
    <w:rsid w:val="006F0DF4"/>
    <w:rsid w:val="006F0E0D"/>
    <w:rsid w:val="006F0EB4"/>
    <w:rsid w:val="006F105C"/>
    <w:rsid w:val="006F1262"/>
    <w:rsid w:val="006F178E"/>
    <w:rsid w:val="006F1DBE"/>
    <w:rsid w:val="006F23DC"/>
    <w:rsid w:val="006F245B"/>
    <w:rsid w:val="006F2682"/>
    <w:rsid w:val="006F2BA7"/>
    <w:rsid w:val="006F3043"/>
    <w:rsid w:val="006F3314"/>
    <w:rsid w:val="006F34EE"/>
    <w:rsid w:val="006F3857"/>
    <w:rsid w:val="006F3A5B"/>
    <w:rsid w:val="006F3A60"/>
    <w:rsid w:val="006F3AC0"/>
    <w:rsid w:val="006F3EEE"/>
    <w:rsid w:val="006F3F52"/>
    <w:rsid w:val="006F4A50"/>
    <w:rsid w:val="006F4AC2"/>
    <w:rsid w:val="006F4CFE"/>
    <w:rsid w:val="006F4E48"/>
    <w:rsid w:val="006F5118"/>
    <w:rsid w:val="006F571F"/>
    <w:rsid w:val="006F58FA"/>
    <w:rsid w:val="006F6B2E"/>
    <w:rsid w:val="006F6EB4"/>
    <w:rsid w:val="006F704B"/>
    <w:rsid w:val="006F718C"/>
    <w:rsid w:val="006F76ED"/>
    <w:rsid w:val="0070025D"/>
    <w:rsid w:val="007004EE"/>
    <w:rsid w:val="00700643"/>
    <w:rsid w:val="00700762"/>
    <w:rsid w:val="00700897"/>
    <w:rsid w:val="00700D08"/>
    <w:rsid w:val="00700D93"/>
    <w:rsid w:val="0070104A"/>
    <w:rsid w:val="00701896"/>
    <w:rsid w:val="00701CA0"/>
    <w:rsid w:val="0070220C"/>
    <w:rsid w:val="0070249F"/>
    <w:rsid w:val="00702F91"/>
    <w:rsid w:val="007031A3"/>
    <w:rsid w:val="007033AD"/>
    <w:rsid w:val="00703606"/>
    <w:rsid w:val="007039C9"/>
    <w:rsid w:val="0070470C"/>
    <w:rsid w:val="0070506C"/>
    <w:rsid w:val="00705072"/>
    <w:rsid w:val="007054BB"/>
    <w:rsid w:val="00705669"/>
    <w:rsid w:val="00705AB0"/>
    <w:rsid w:val="00705AC7"/>
    <w:rsid w:val="00705D7B"/>
    <w:rsid w:val="00705DD7"/>
    <w:rsid w:val="00705E9A"/>
    <w:rsid w:val="007061EA"/>
    <w:rsid w:val="00706304"/>
    <w:rsid w:val="0070691D"/>
    <w:rsid w:val="00706B03"/>
    <w:rsid w:val="007073D5"/>
    <w:rsid w:val="0070762F"/>
    <w:rsid w:val="00707B9F"/>
    <w:rsid w:val="00707DD8"/>
    <w:rsid w:val="007100EB"/>
    <w:rsid w:val="00710549"/>
    <w:rsid w:val="00710DFE"/>
    <w:rsid w:val="00710FBE"/>
    <w:rsid w:val="00711057"/>
    <w:rsid w:val="007116A4"/>
    <w:rsid w:val="00711AB1"/>
    <w:rsid w:val="00711AFA"/>
    <w:rsid w:val="00711B3C"/>
    <w:rsid w:val="00712767"/>
    <w:rsid w:val="00712772"/>
    <w:rsid w:val="0071287F"/>
    <w:rsid w:val="00713388"/>
    <w:rsid w:val="00713947"/>
    <w:rsid w:val="00713AB8"/>
    <w:rsid w:val="00713B38"/>
    <w:rsid w:val="00713ECD"/>
    <w:rsid w:val="00714268"/>
    <w:rsid w:val="007144F0"/>
    <w:rsid w:val="00714559"/>
    <w:rsid w:val="00714957"/>
    <w:rsid w:val="00714B8D"/>
    <w:rsid w:val="00714F9E"/>
    <w:rsid w:val="00715159"/>
    <w:rsid w:val="00715392"/>
    <w:rsid w:val="007159C2"/>
    <w:rsid w:val="00715FDF"/>
    <w:rsid w:val="0071619B"/>
    <w:rsid w:val="0071626E"/>
    <w:rsid w:val="0071656B"/>
    <w:rsid w:val="0071668E"/>
    <w:rsid w:val="0071695A"/>
    <w:rsid w:val="00716C4D"/>
    <w:rsid w:val="00717353"/>
    <w:rsid w:val="00717361"/>
    <w:rsid w:val="00717D77"/>
    <w:rsid w:val="0072072C"/>
    <w:rsid w:val="00721576"/>
    <w:rsid w:val="00721B93"/>
    <w:rsid w:val="00721C11"/>
    <w:rsid w:val="00722158"/>
    <w:rsid w:val="007221B8"/>
    <w:rsid w:val="0072225D"/>
    <w:rsid w:val="007225FF"/>
    <w:rsid w:val="007228AE"/>
    <w:rsid w:val="00722E96"/>
    <w:rsid w:val="007231B4"/>
    <w:rsid w:val="007232E7"/>
    <w:rsid w:val="007236BD"/>
    <w:rsid w:val="00723848"/>
    <w:rsid w:val="007238D8"/>
    <w:rsid w:val="00723A05"/>
    <w:rsid w:val="00724363"/>
    <w:rsid w:val="007243B2"/>
    <w:rsid w:val="00724425"/>
    <w:rsid w:val="007247E9"/>
    <w:rsid w:val="00724893"/>
    <w:rsid w:val="00724B92"/>
    <w:rsid w:val="00724CEB"/>
    <w:rsid w:val="00724EE3"/>
    <w:rsid w:val="00725238"/>
    <w:rsid w:val="0072562F"/>
    <w:rsid w:val="00725703"/>
    <w:rsid w:val="00726195"/>
    <w:rsid w:val="00726303"/>
    <w:rsid w:val="00726500"/>
    <w:rsid w:val="00726546"/>
    <w:rsid w:val="00726C31"/>
    <w:rsid w:val="00726D8C"/>
    <w:rsid w:val="00726ED0"/>
    <w:rsid w:val="00726EFD"/>
    <w:rsid w:val="007276AF"/>
    <w:rsid w:val="00727D7E"/>
    <w:rsid w:val="00727E9C"/>
    <w:rsid w:val="0073024D"/>
    <w:rsid w:val="0073025C"/>
    <w:rsid w:val="007302B4"/>
    <w:rsid w:val="00730884"/>
    <w:rsid w:val="00730AF5"/>
    <w:rsid w:val="00730C99"/>
    <w:rsid w:val="00731245"/>
    <w:rsid w:val="0073178A"/>
    <w:rsid w:val="0073218F"/>
    <w:rsid w:val="00732468"/>
    <w:rsid w:val="00732D18"/>
    <w:rsid w:val="00733059"/>
    <w:rsid w:val="0073322A"/>
    <w:rsid w:val="00733277"/>
    <w:rsid w:val="007332B4"/>
    <w:rsid w:val="007332C3"/>
    <w:rsid w:val="0073384E"/>
    <w:rsid w:val="007338D2"/>
    <w:rsid w:val="00733EA5"/>
    <w:rsid w:val="00734107"/>
    <w:rsid w:val="007343FC"/>
    <w:rsid w:val="00734432"/>
    <w:rsid w:val="0073448C"/>
    <w:rsid w:val="0073473B"/>
    <w:rsid w:val="0073486B"/>
    <w:rsid w:val="00734D53"/>
    <w:rsid w:val="00735192"/>
    <w:rsid w:val="0073524B"/>
    <w:rsid w:val="007352E9"/>
    <w:rsid w:val="00735651"/>
    <w:rsid w:val="007358CF"/>
    <w:rsid w:val="00735E64"/>
    <w:rsid w:val="00735F90"/>
    <w:rsid w:val="00736484"/>
    <w:rsid w:val="00736768"/>
    <w:rsid w:val="007367E6"/>
    <w:rsid w:val="00736E3C"/>
    <w:rsid w:val="00736E4B"/>
    <w:rsid w:val="00736F26"/>
    <w:rsid w:val="00737332"/>
    <w:rsid w:val="0073758A"/>
    <w:rsid w:val="00737937"/>
    <w:rsid w:val="00737E8B"/>
    <w:rsid w:val="00737F5E"/>
    <w:rsid w:val="007403E8"/>
    <w:rsid w:val="00740494"/>
    <w:rsid w:val="007407BB"/>
    <w:rsid w:val="00740840"/>
    <w:rsid w:val="007409B9"/>
    <w:rsid w:val="00740B8E"/>
    <w:rsid w:val="00740F3B"/>
    <w:rsid w:val="007410B9"/>
    <w:rsid w:val="00741172"/>
    <w:rsid w:val="00741617"/>
    <w:rsid w:val="00742062"/>
    <w:rsid w:val="0074236E"/>
    <w:rsid w:val="00742528"/>
    <w:rsid w:val="00742711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8AC"/>
    <w:rsid w:val="00744073"/>
    <w:rsid w:val="007441AB"/>
    <w:rsid w:val="007444CA"/>
    <w:rsid w:val="0074538E"/>
    <w:rsid w:val="00745415"/>
    <w:rsid w:val="007456C9"/>
    <w:rsid w:val="00745820"/>
    <w:rsid w:val="007458EF"/>
    <w:rsid w:val="00745E12"/>
    <w:rsid w:val="00745E2B"/>
    <w:rsid w:val="00745FDC"/>
    <w:rsid w:val="00746377"/>
    <w:rsid w:val="00746383"/>
    <w:rsid w:val="007466A2"/>
    <w:rsid w:val="00746722"/>
    <w:rsid w:val="00746A49"/>
    <w:rsid w:val="00746C23"/>
    <w:rsid w:val="0074719C"/>
    <w:rsid w:val="00747560"/>
    <w:rsid w:val="00747CF1"/>
    <w:rsid w:val="00747DBF"/>
    <w:rsid w:val="00747FB0"/>
    <w:rsid w:val="0075019E"/>
    <w:rsid w:val="00750865"/>
    <w:rsid w:val="00750A87"/>
    <w:rsid w:val="00750BC8"/>
    <w:rsid w:val="00750E3A"/>
    <w:rsid w:val="00750FE5"/>
    <w:rsid w:val="007511A2"/>
    <w:rsid w:val="007516FA"/>
    <w:rsid w:val="007518DA"/>
    <w:rsid w:val="00751B0A"/>
    <w:rsid w:val="00751CEA"/>
    <w:rsid w:val="00752030"/>
    <w:rsid w:val="007526E3"/>
    <w:rsid w:val="00752778"/>
    <w:rsid w:val="00752A8B"/>
    <w:rsid w:val="00752D3E"/>
    <w:rsid w:val="0075308C"/>
    <w:rsid w:val="007533C1"/>
    <w:rsid w:val="0075366F"/>
    <w:rsid w:val="00753B21"/>
    <w:rsid w:val="00753E32"/>
    <w:rsid w:val="00753EB5"/>
    <w:rsid w:val="00754422"/>
    <w:rsid w:val="00754A86"/>
    <w:rsid w:val="00754D10"/>
    <w:rsid w:val="00755126"/>
    <w:rsid w:val="00755434"/>
    <w:rsid w:val="00755519"/>
    <w:rsid w:val="00755F63"/>
    <w:rsid w:val="00756177"/>
    <w:rsid w:val="00756A2B"/>
    <w:rsid w:val="00756B71"/>
    <w:rsid w:val="00756BF2"/>
    <w:rsid w:val="00756CB2"/>
    <w:rsid w:val="00756E22"/>
    <w:rsid w:val="0075721B"/>
    <w:rsid w:val="0075780E"/>
    <w:rsid w:val="00757820"/>
    <w:rsid w:val="00757C94"/>
    <w:rsid w:val="00760096"/>
    <w:rsid w:val="0076012C"/>
    <w:rsid w:val="00760211"/>
    <w:rsid w:val="0076071B"/>
    <w:rsid w:val="007609D7"/>
    <w:rsid w:val="00760ADE"/>
    <w:rsid w:val="00761DAF"/>
    <w:rsid w:val="00761E9F"/>
    <w:rsid w:val="007620F5"/>
    <w:rsid w:val="00762432"/>
    <w:rsid w:val="00763556"/>
    <w:rsid w:val="007637D9"/>
    <w:rsid w:val="00763895"/>
    <w:rsid w:val="00763DF9"/>
    <w:rsid w:val="00763EC4"/>
    <w:rsid w:val="00763FB7"/>
    <w:rsid w:val="00764227"/>
    <w:rsid w:val="007646D9"/>
    <w:rsid w:val="00764706"/>
    <w:rsid w:val="007648EC"/>
    <w:rsid w:val="00764A0F"/>
    <w:rsid w:val="00764AD4"/>
    <w:rsid w:val="00764B0C"/>
    <w:rsid w:val="00764BFE"/>
    <w:rsid w:val="00764D8C"/>
    <w:rsid w:val="00764F6E"/>
    <w:rsid w:val="00764F7B"/>
    <w:rsid w:val="00765250"/>
    <w:rsid w:val="0076542C"/>
    <w:rsid w:val="0076567B"/>
    <w:rsid w:val="0076591D"/>
    <w:rsid w:val="00765A77"/>
    <w:rsid w:val="00766045"/>
    <w:rsid w:val="0076656F"/>
    <w:rsid w:val="00766847"/>
    <w:rsid w:val="00766CAA"/>
    <w:rsid w:val="00766D81"/>
    <w:rsid w:val="00767363"/>
    <w:rsid w:val="007676B2"/>
    <w:rsid w:val="00767752"/>
    <w:rsid w:val="00767767"/>
    <w:rsid w:val="0076777E"/>
    <w:rsid w:val="00767A5B"/>
    <w:rsid w:val="00767E92"/>
    <w:rsid w:val="007702F1"/>
    <w:rsid w:val="00770561"/>
    <w:rsid w:val="00770596"/>
    <w:rsid w:val="007706BA"/>
    <w:rsid w:val="00770744"/>
    <w:rsid w:val="00770817"/>
    <w:rsid w:val="0077147C"/>
    <w:rsid w:val="0077178F"/>
    <w:rsid w:val="007723DB"/>
    <w:rsid w:val="00773529"/>
    <w:rsid w:val="007735E0"/>
    <w:rsid w:val="007738A1"/>
    <w:rsid w:val="00773B43"/>
    <w:rsid w:val="00774039"/>
    <w:rsid w:val="00774168"/>
    <w:rsid w:val="007741E8"/>
    <w:rsid w:val="007742F4"/>
    <w:rsid w:val="0077462F"/>
    <w:rsid w:val="007747F5"/>
    <w:rsid w:val="00774C54"/>
    <w:rsid w:val="007754A0"/>
    <w:rsid w:val="00775520"/>
    <w:rsid w:val="00775936"/>
    <w:rsid w:val="00775A90"/>
    <w:rsid w:val="00775BE2"/>
    <w:rsid w:val="00775C3F"/>
    <w:rsid w:val="00775CA4"/>
    <w:rsid w:val="00776014"/>
    <w:rsid w:val="007760D6"/>
    <w:rsid w:val="007761AB"/>
    <w:rsid w:val="00776701"/>
    <w:rsid w:val="0077673A"/>
    <w:rsid w:val="00776A0A"/>
    <w:rsid w:val="00776B20"/>
    <w:rsid w:val="007771D7"/>
    <w:rsid w:val="0077721F"/>
    <w:rsid w:val="007774B4"/>
    <w:rsid w:val="00777570"/>
    <w:rsid w:val="007776D1"/>
    <w:rsid w:val="00777A7C"/>
    <w:rsid w:val="00777CAD"/>
    <w:rsid w:val="00777E34"/>
    <w:rsid w:val="00777F87"/>
    <w:rsid w:val="0078006E"/>
    <w:rsid w:val="007807A5"/>
    <w:rsid w:val="0078091F"/>
    <w:rsid w:val="00780987"/>
    <w:rsid w:val="00780A08"/>
    <w:rsid w:val="00780F09"/>
    <w:rsid w:val="00780F2B"/>
    <w:rsid w:val="007810DB"/>
    <w:rsid w:val="007811EB"/>
    <w:rsid w:val="00781832"/>
    <w:rsid w:val="0078197D"/>
    <w:rsid w:val="00781AB9"/>
    <w:rsid w:val="00781B8C"/>
    <w:rsid w:val="00781DEB"/>
    <w:rsid w:val="00782087"/>
    <w:rsid w:val="0078219C"/>
    <w:rsid w:val="00782642"/>
    <w:rsid w:val="0078271E"/>
    <w:rsid w:val="007828D7"/>
    <w:rsid w:val="007834E8"/>
    <w:rsid w:val="00783749"/>
    <w:rsid w:val="007839EB"/>
    <w:rsid w:val="00783A47"/>
    <w:rsid w:val="00783AE2"/>
    <w:rsid w:val="00783AF9"/>
    <w:rsid w:val="00783CD2"/>
    <w:rsid w:val="0078413A"/>
    <w:rsid w:val="007841C9"/>
    <w:rsid w:val="007842D2"/>
    <w:rsid w:val="00784316"/>
    <w:rsid w:val="0078447D"/>
    <w:rsid w:val="0078451F"/>
    <w:rsid w:val="00784935"/>
    <w:rsid w:val="00784A47"/>
    <w:rsid w:val="00784AB6"/>
    <w:rsid w:val="00784CF4"/>
    <w:rsid w:val="007850A0"/>
    <w:rsid w:val="007852FF"/>
    <w:rsid w:val="00785396"/>
    <w:rsid w:val="007854C8"/>
    <w:rsid w:val="00785E29"/>
    <w:rsid w:val="00785FD1"/>
    <w:rsid w:val="00786078"/>
    <w:rsid w:val="00786736"/>
    <w:rsid w:val="00786CDF"/>
    <w:rsid w:val="00786CE4"/>
    <w:rsid w:val="00787CA9"/>
    <w:rsid w:val="00787D50"/>
    <w:rsid w:val="007903D2"/>
    <w:rsid w:val="00790609"/>
    <w:rsid w:val="00790721"/>
    <w:rsid w:val="00790A38"/>
    <w:rsid w:val="00790C78"/>
    <w:rsid w:val="00790D1B"/>
    <w:rsid w:val="00790DB0"/>
    <w:rsid w:val="0079104F"/>
    <w:rsid w:val="0079169F"/>
    <w:rsid w:val="007917B2"/>
    <w:rsid w:val="007918B9"/>
    <w:rsid w:val="00791AAF"/>
    <w:rsid w:val="00791B1D"/>
    <w:rsid w:val="00791B71"/>
    <w:rsid w:val="00791C45"/>
    <w:rsid w:val="00791EE1"/>
    <w:rsid w:val="0079218A"/>
    <w:rsid w:val="007923DF"/>
    <w:rsid w:val="00792627"/>
    <w:rsid w:val="00792655"/>
    <w:rsid w:val="007928A8"/>
    <w:rsid w:val="00793670"/>
    <w:rsid w:val="007939A3"/>
    <w:rsid w:val="00793C63"/>
    <w:rsid w:val="0079407F"/>
    <w:rsid w:val="0079434A"/>
    <w:rsid w:val="00794632"/>
    <w:rsid w:val="0079471D"/>
    <w:rsid w:val="0079485B"/>
    <w:rsid w:val="00794879"/>
    <w:rsid w:val="00794FB2"/>
    <w:rsid w:val="00795012"/>
    <w:rsid w:val="00795088"/>
    <w:rsid w:val="00795118"/>
    <w:rsid w:val="007955F7"/>
    <w:rsid w:val="00795612"/>
    <w:rsid w:val="0079570F"/>
    <w:rsid w:val="00795974"/>
    <w:rsid w:val="0079598E"/>
    <w:rsid w:val="00795BA8"/>
    <w:rsid w:val="00795CC7"/>
    <w:rsid w:val="00795CDB"/>
    <w:rsid w:val="00795FE3"/>
    <w:rsid w:val="0079603E"/>
    <w:rsid w:val="007964ED"/>
    <w:rsid w:val="007968BF"/>
    <w:rsid w:val="007968D3"/>
    <w:rsid w:val="0079717E"/>
    <w:rsid w:val="007975CB"/>
    <w:rsid w:val="00797B62"/>
    <w:rsid w:val="00797CDD"/>
    <w:rsid w:val="00797CED"/>
    <w:rsid w:val="007A00B2"/>
    <w:rsid w:val="007A0292"/>
    <w:rsid w:val="007A06A3"/>
    <w:rsid w:val="007A078B"/>
    <w:rsid w:val="007A0D4F"/>
    <w:rsid w:val="007A0E81"/>
    <w:rsid w:val="007A1724"/>
    <w:rsid w:val="007A1854"/>
    <w:rsid w:val="007A1960"/>
    <w:rsid w:val="007A1CD3"/>
    <w:rsid w:val="007A20C9"/>
    <w:rsid w:val="007A27A5"/>
    <w:rsid w:val="007A27AA"/>
    <w:rsid w:val="007A285C"/>
    <w:rsid w:val="007A37CB"/>
    <w:rsid w:val="007A397B"/>
    <w:rsid w:val="007A39CB"/>
    <w:rsid w:val="007A3A49"/>
    <w:rsid w:val="007A3AA0"/>
    <w:rsid w:val="007A3AA8"/>
    <w:rsid w:val="007A3B94"/>
    <w:rsid w:val="007A4560"/>
    <w:rsid w:val="007A4751"/>
    <w:rsid w:val="007A48F4"/>
    <w:rsid w:val="007A4AB6"/>
    <w:rsid w:val="007A4B2C"/>
    <w:rsid w:val="007A4EB9"/>
    <w:rsid w:val="007A55A8"/>
    <w:rsid w:val="007A567A"/>
    <w:rsid w:val="007A586B"/>
    <w:rsid w:val="007A5C6C"/>
    <w:rsid w:val="007A5D6C"/>
    <w:rsid w:val="007A5DD1"/>
    <w:rsid w:val="007A5F03"/>
    <w:rsid w:val="007A5FC9"/>
    <w:rsid w:val="007A62D7"/>
    <w:rsid w:val="007A63D0"/>
    <w:rsid w:val="007A6697"/>
    <w:rsid w:val="007A680B"/>
    <w:rsid w:val="007A6C69"/>
    <w:rsid w:val="007A74C3"/>
    <w:rsid w:val="007A7841"/>
    <w:rsid w:val="007A7CAA"/>
    <w:rsid w:val="007A7E3B"/>
    <w:rsid w:val="007B07DB"/>
    <w:rsid w:val="007B091F"/>
    <w:rsid w:val="007B0A7C"/>
    <w:rsid w:val="007B0C4F"/>
    <w:rsid w:val="007B0FCE"/>
    <w:rsid w:val="007B1244"/>
    <w:rsid w:val="007B12EA"/>
    <w:rsid w:val="007B1391"/>
    <w:rsid w:val="007B1BF1"/>
    <w:rsid w:val="007B1D4A"/>
    <w:rsid w:val="007B2016"/>
    <w:rsid w:val="007B208E"/>
    <w:rsid w:val="007B25B3"/>
    <w:rsid w:val="007B275E"/>
    <w:rsid w:val="007B2811"/>
    <w:rsid w:val="007B2869"/>
    <w:rsid w:val="007B2CA1"/>
    <w:rsid w:val="007B2D06"/>
    <w:rsid w:val="007B3246"/>
    <w:rsid w:val="007B3296"/>
    <w:rsid w:val="007B3355"/>
    <w:rsid w:val="007B34CA"/>
    <w:rsid w:val="007B36F4"/>
    <w:rsid w:val="007B376A"/>
    <w:rsid w:val="007B3903"/>
    <w:rsid w:val="007B3AE2"/>
    <w:rsid w:val="007B3D4F"/>
    <w:rsid w:val="007B43EB"/>
    <w:rsid w:val="007B495F"/>
    <w:rsid w:val="007B49DD"/>
    <w:rsid w:val="007B4C81"/>
    <w:rsid w:val="007B50F5"/>
    <w:rsid w:val="007B5A2F"/>
    <w:rsid w:val="007B5A34"/>
    <w:rsid w:val="007B5DAE"/>
    <w:rsid w:val="007B6083"/>
    <w:rsid w:val="007B6280"/>
    <w:rsid w:val="007B62CB"/>
    <w:rsid w:val="007B6B5F"/>
    <w:rsid w:val="007B6D8D"/>
    <w:rsid w:val="007B6D94"/>
    <w:rsid w:val="007B6DA4"/>
    <w:rsid w:val="007B6FE2"/>
    <w:rsid w:val="007B74DD"/>
    <w:rsid w:val="007B75E7"/>
    <w:rsid w:val="007B7AEF"/>
    <w:rsid w:val="007B7B99"/>
    <w:rsid w:val="007C076A"/>
    <w:rsid w:val="007C08C2"/>
    <w:rsid w:val="007C13E5"/>
    <w:rsid w:val="007C152C"/>
    <w:rsid w:val="007C157A"/>
    <w:rsid w:val="007C15F7"/>
    <w:rsid w:val="007C1878"/>
    <w:rsid w:val="007C27BD"/>
    <w:rsid w:val="007C28D9"/>
    <w:rsid w:val="007C28E1"/>
    <w:rsid w:val="007C29AF"/>
    <w:rsid w:val="007C2ADD"/>
    <w:rsid w:val="007C2DC1"/>
    <w:rsid w:val="007C31B5"/>
    <w:rsid w:val="007C331E"/>
    <w:rsid w:val="007C37BC"/>
    <w:rsid w:val="007C3E3B"/>
    <w:rsid w:val="007C3F3A"/>
    <w:rsid w:val="007C3F5B"/>
    <w:rsid w:val="007C48EB"/>
    <w:rsid w:val="007C4C59"/>
    <w:rsid w:val="007C4C62"/>
    <w:rsid w:val="007C4D20"/>
    <w:rsid w:val="007C5004"/>
    <w:rsid w:val="007C622C"/>
    <w:rsid w:val="007C62C4"/>
    <w:rsid w:val="007C652D"/>
    <w:rsid w:val="007C6567"/>
    <w:rsid w:val="007C6685"/>
    <w:rsid w:val="007C66D1"/>
    <w:rsid w:val="007C6970"/>
    <w:rsid w:val="007C6E50"/>
    <w:rsid w:val="007C7021"/>
    <w:rsid w:val="007C7693"/>
    <w:rsid w:val="007C769C"/>
    <w:rsid w:val="007C7969"/>
    <w:rsid w:val="007C7AF2"/>
    <w:rsid w:val="007C7C31"/>
    <w:rsid w:val="007D0269"/>
    <w:rsid w:val="007D04F3"/>
    <w:rsid w:val="007D0773"/>
    <w:rsid w:val="007D0A52"/>
    <w:rsid w:val="007D0F9D"/>
    <w:rsid w:val="007D104C"/>
    <w:rsid w:val="007D11BE"/>
    <w:rsid w:val="007D16B1"/>
    <w:rsid w:val="007D1A06"/>
    <w:rsid w:val="007D293E"/>
    <w:rsid w:val="007D2E48"/>
    <w:rsid w:val="007D2F9D"/>
    <w:rsid w:val="007D3568"/>
    <w:rsid w:val="007D3602"/>
    <w:rsid w:val="007D3EB5"/>
    <w:rsid w:val="007D4118"/>
    <w:rsid w:val="007D42A2"/>
    <w:rsid w:val="007D4617"/>
    <w:rsid w:val="007D4ADC"/>
    <w:rsid w:val="007D4C22"/>
    <w:rsid w:val="007D4EF0"/>
    <w:rsid w:val="007D5593"/>
    <w:rsid w:val="007D56F7"/>
    <w:rsid w:val="007D5A48"/>
    <w:rsid w:val="007D5A76"/>
    <w:rsid w:val="007D5A82"/>
    <w:rsid w:val="007D5B95"/>
    <w:rsid w:val="007D5DE2"/>
    <w:rsid w:val="007D6084"/>
    <w:rsid w:val="007D618D"/>
    <w:rsid w:val="007D6DF6"/>
    <w:rsid w:val="007D7AC8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500"/>
    <w:rsid w:val="007E16BF"/>
    <w:rsid w:val="007E16C9"/>
    <w:rsid w:val="007E17B3"/>
    <w:rsid w:val="007E1A9E"/>
    <w:rsid w:val="007E1AC8"/>
    <w:rsid w:val="007E1C5B"/>
    <w:rsid w:val="007E1F39"/>
    <w:rsid w:val="007E2641"/>
    <w:rsid w:val="007E31F8"/>
    <w:rsid w:val="007E3981"/>
    <w:rsid w:val="007E413E"/>
    <w:rsid w:val="007E41AF"/>
    <w:rsid w:val="007E45D4"/>
    <w:rsid w:val="007E4B2D"/>
    <w:rsid w:val="007E4B7B"/>
    <w:rsid w:val="007E4BF5"/>
    <w:rsid w:val="007E4C77"/>
    <w:rsid w:val="007E5154"/>
    <w:rsid w:val="007E51FF"/>
    <w:rsid w:val="007E5337"/>
    <w:rsid w:val="007E5667"/>
    <w:rsid w:val="007E5BD5"/>
    <w:rsid w:val="007E5C30"/>
    <w:rsid w:val="007E5E50"/>
    <w:rsid w:val="007E5EBE"/>
    <w:rsid w:val="007E5EE5"/>
    <w:rsid w:val="007E6179"/>
    <w:rsid w:val="007E650B"/>
    <w:rsid w:val="007E7059"/>
    <w:rsid w:val="007E7ADD"/>
    <w:rsid w:val="007F04DF"/>
    <w:rsid w:val="007F06D9"/>
    <w:rsid w:val="007F0801"/>
    <w:rsid w:val="007F0815"/>
    <w:rsid w:val="007F08FC"/>
    <w:rsid w:val="007F0E02"/>
    <w:rsid w:val="007F0E64"/>
    <w:rsid w:val="007F15BB"/>
    <w:rsid w:val="007F22F6"/>
    <w:rsid w:val="007F2500"/>
    <w:rsid w:val="007F2760"/>
    <w:rsid w:val="007F2D06"/>
    <w:rsid w:val="007F2E05"/>
    <w:rsid w:val="007F3376"/>
    <w:rsid w:val="007F35BB"/>
    <w:rsid w:val="007F361F"/>
    <w:rsid w:val="007F3E8C"/>
    <w:rsid w:val="007F3F9A"/>
    <w:rsid w:val="007F400B"/>
    <w:rsid w:val="007F40D5"/>
    <w:rsid w:val="007F4327"/>
    <w:rsid w:val="007F465A"/>
    <w:rsid w:val="007F475C"/>
    <w:rsid w:val="007F4BDE"/>
    <w:rsid w:val="007F4E45"/>
    <w:rsid w:val="007F5165"/>
    <w:rsid w:val="007F5244"/>
    <w:rsid w:val="007F58AB"/>
    <w:rsid w:val="007F61E7"/>
    <w:rsid w:val="007F67C0"/>
    <w:rsid w:val="007F68E1"/>
    <w:rsid w:val="007F69A9"/>
    <w:rsid w:val="007F6B69"/>
    <w:rsid w:val="007F6DC8"/>
    <w:rsid w:val="007F70B1"/>
    <w:rsid w:val="007F7A7B"/>
    <w:rsid w:val="007F7AD0"/>
    <w:rsid w:val="007F7B7F"/>
    <w:rsid w:val="007F7BBB"/>
    <w:rsid w:val="007F7CEC"/>
    <w:rsid w:val="008000FC"/>
    <w:rsid w:val="00800145"/>
    <w:rsid w:val="00800892"/>
    <w:rsid w:val="00800BB6"/>
    <w:rsid w:val="00800BCA"/>
    <w:rsid w:val="008011B9"/>
    <w:rsid w:val="00801602"/>
    <w:rsid w:val="00801C94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C7D"/>
    <w:rsid w:val="00803132"/>
    <w:rsid w:val="00803257"/>
    <w:rsid w:val="00804717"/>
    <w:rsid w:val="00804BF7"/>
    <w:rsid w:val="00804C10"/>
    <w:rsid w:val="00804D04"/>
    <w:rsid w:val="00805166"/>
    <w:rsid w:val="008054C6"/>
    <w:rsid w:val="0080555B"/>
    <w:rsid w:val="00805990"/>
    <w:rsid w:val="00805FBB"/>
    <w:rsid w:val="008062CF"/>
    <w:rsid w:val="008067D2"/>
    <w:rsid w:val="00806E72"/>
    <w:rsid w:val="008071AD"/>
    <w:rsid w:val="00807258"/>
    <w:rsid w:val="00807491"/>
    <w:rsid w:val="00807932"/>
    <w:rsid w:val="00807A68"/>
    <w:rsid w:val="00807AD3"/>
    <w:rsid w:val="00807B66"/>
    <w:rsid w:val="00807DF0"/>
    <w:rsid w:val="00810088"/>
    <w:rsid w:val="00810490"/>
    <w:rsid w:val="00810D82"/>
    <w:rsid w:val="00810D94"/>
    <w:rsid w:val="00810FF5"/>
    <w:rsid w:val="00811AEB"/>
    <w:rsid w:val="00811BFF"/>
    <w:rsid w:val="0081210C"/>
    <w:rsid w:val="0081264D"/>
    <w:rsid w:val="008128B6"/>
    <w:rsid w:val="00812933"/>
    <w:rsid w:val="00812A12"/>
    <w:rsid w:val="00812B73"/>
    <w:rsid w:val="00812E9A"/>
    <w:rsid w:val="00812F73"/>
    <w:rsid w:val="00813263"/>
    <w:rsid w:val="00813F26"/>
    <w:rsid w:val="00814335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E6E"/>
    <w:rsid w:val="00815EDA"/>
    <w:rsid w:val="0081624C"/>
    <w:rsid w:val="00816308"/>
    <w:rsid w:val="0081641A"/>
    <w:rsid w:val="008166BE"/>
    <w:rsid w:val="008168CB"/>
    <w:rsid w:val="00816922"/>
    <w:rsid w:val="00816C0E"/>
    <w:rsid w:val="00816F93"/>
    <w:rsid w:val="00816FFC"/>
    <w:rsid w:val="00817007"/>
    <w:rsid w:val="00817223"/>
    <w:rsid w:val="00817A8E"/>
    <w:rsid w:val="00817B75"/>
    <w:rsid w:val="00817E46"/>
    <w:rsid w:val="008200EB"/>
    <w:rsid w:val="008200EE"/>
    <w:rsid w:val="0082046A"/>
    <w:rsid w:val="00820726"/>
    <w:rsid w:val="00821240"/>
    <w:rsid w:val="0082179C"/>
    <w:rsid w:val="008217B0"/>
    <w:rsid w:val="0082197D"/>
    <w:rsid w:val="00821B45"/>
    <w:rsid w:val="00821DEC"/>
    <w:rsid w:val="00822166"/>
    <w:rsid w:val="008224E6"/>
    <w:rsid w:val="00822EE3"/>
    <w:rsid w:val="00823372"/>
    <w:rsid w:val="00823489"/>
    <w:rsid w:val="008234CC"/>
    <w:rsid w:val="00823CF2"/>
    <w:rsid w:val="00823EA8"/>
    <w:rsid w:val="0082413F"/>
    <w:rsid w:val="008246A6"/>
    <w:rsid w:val="00824A71"/>
    <w:rsid w:val="00825008"/>
    <w:rsid w:val="00825079"/>
    <w:rsid w:val="00825404"/>
    <w:rsid w:val="00825A7E"/>
    <w:rsid w:val="008261F5"/>
    <w:rsid w:val="0082642E"/>
    <w:rsid w:val="00826485"/>
    <w:rsid w:val="008271C1"/>
    <w:rsid w:val="00827406"/>
    <w:rsid w:val="0082781B"/>
    <w:rsid w:val="00827B52"/>
    <w:rsid w:val="00830133"/>
    <w:rsid w:val="0083035E"/>
    <w:rsid w:val="00830390"/>
    <w:rsid w:val="00830444"/>
    <w:rsid w:val="008308B7"/>
    <w:rsid w:val="00830B3C"/>
    <w:rsid w:val="00831407"/>
    <w:rsid w:val="00831962"/>
    <w:rsid w:val="00831B8D"/>
    <w:rsid w:val="00831C02"/>
    <w:rsid w:val="00831E88"/>
    <w:rsid w:val="00831F53"/>
    <w:rsid w:val="0083213B"/>
    <w:rsid w:val="00832A6A"/>
    <w:rsid w:val="00832EE4"/>
    <w:rsid w:val="008333D3"/>
    <w:rsid w:val="008334C5"/>
    <w:rsid w:val="008334F2"/>
    <w:rsid w:val="00833565"/>
    <w:rsid w:val="008337CE"/>
    <w:rsid w:val="00833BCE"/>
    <w:rsid w:val="00833F69"/>
    <w:rsid w:val="00833FFC"/>
    <w:rsid w:val="008340B5"/>
    <w:rsid w:val="00834392"/>
    <w:rsid w:val="0083458B"/>
    <w:rsid w:val="0083474D"/>
    <w:rsid w:val="00834917"/>
    <w:rsid w:val="00834ACB"/>
    <w:rsid w:val="00834E83"/>
    <w:rsid w:val="00834F7A"/>
    <w:rsid w:val="00835023"/>
    <w:rsid w:val="00835D4E"/>
    <w:rsid w:val="0083606F"/>
    <w:rsid w:val="008360FD"/>
    <w:rsid w:val="0083638A"/>
    <w:rsid w:val="00836807"/>
    <w:rsid w:val="00836883"/>
    <w:rsid w:val="00836AB7"/>
    <w:rsid w:val="0083700B"/>
    <w:rsid w:val="00837725"/>
    <w:rsid w:val="0083781F"/>
    <w:rsid w:val="00837B8D"/>
    <w:rsid w:val="00837CF0"/>
    <w:rsid w:val="00840219"/>
    <w:rsid w:val="0084031D"/>
    <w:rsid w:val="0084069F"/>
    <w:rsid w:val="0084091F"/>
    <w:rsid w:val="00840B33"/>
    <w:rsid w:val="00840F99"/>
    <w:rsid w:val="008411AD"/>
    <w:rsid w:val="008414A4"/>
    <w:rsid w:val="008416B1"/>
    <w:rsid w:val="00841725"/>
    <w:rsid w:val="00841732"/>
    <w:rsid w:val="00841879"/>
    <w:rsid w:val="00841D1A"/>
    <w:rsid w:val="00841ECD"/>
    <w:rsid w:val="00841FF2"/>
    <w:rsid w:val="00842577"/>
    <w:rsid w:val="00842A19"/>
    <w:rsid w:val="00842B9B"/>
    <w:rsid w:val="00842EE4"/>
    <w:rsid w:val="0084332D"/>
    <w:rsid w:val="00843581"/>
    <w:rsid w:val="0084382A"/>
    <w:rsid w:val="0084398E"/>
    <w:rsid w:val="00843BDB"/>
    <w:rsid w:val="00843CBD"/>
    <w:rsid w:val="00844050"/>
    <w:rsid w:val="008443EE"/>
    <w:rsid w:val="008446AD"/>
    <w:rsid w:val="008448B4"/>
    <w:rsid w:val="00844962"/>
    <w:rsid w:val="00844C9B"/>
    <w:rsid w:val="0084509C"/>
    <w:rsid w:val="0084532D"/>
    <w:rsid w:val="00845514"/>
    <w:rsid w:val="00845782"/>
    <w:rsid w:val="00845CE3"/>
    <w:rsid w:val="00845E24"/>
    <w:rsid w:val="0084607B"/>
    <w:rsid w:val="008466FF"/>
    <w:rsid w:val="00846751"/>
    <w:rsid w:val="00846A3E"/>
    <w:rsid w:val="00847DE4"/>
    <w:rsid w:val="00847E3D"/>
    <w:rsid w:val="00847EB7"/>
    <w:rsid w:val="00847F9A"/>
    <w:rsid w:val="00850088"/>
    <w:rsid w:val="0085022A"/>
    <w:rsid w:val="00850388"/>
    <w:rsid w:val="008503E2"/>
    <w:rsid w:val="008506AE"/>
    <w:rsid w:val="00850BE5"/>
    <w:rsid w:val="00850CA0"/>
    <w:rsid w:val="00850EC5"/>
    <w:rsid w:val="0085147A"/>
    <w:rsid w:val="008515AE"/>
    <w:rsid w:val="00851C48"/>
    <w:rsid w:val="008520B9"/>
    <w:rsid w:val="00852153"/>
    <w:rsid w:val="008521C0"/>
    <w:rsid w:val="008521C9"/>
    <w:rsid w:val="008522A1"/>
    <w:rsid w:val="00852404"/>
    <w:rsid w:val="00852957"/>
    <w:rsid w:val="00852A04"/>
    <w:rsid w:val="00852E88"/>
    <w:rsid w:val="00852F72"/>
    <w:rsid w:val="00853C61"/>
    <w:rsid w:val="00853D9E"/>
    <w:rsid w:val="008545AA"/>
    <w:rsid w:val="008548D7"/>
    <w:rsid w:val="00854E5F"/>
    <w:rsid w:val="0085504A"/>
    <w:rsid w:val="008556EF"/>
    <w:rsid w:val="008560FB"/>
    <w:rsid w:val="008562EF"/>
    <w:rsid w:val="00856337"/>
    <w:rsid w:val="00856355"/>
    <w:rsid w:val="008564F0"/>
    <w:rsid w:val="00856544"/>
    <w:rsid w:val="00856957"/>
    <w:rsid w:val="00856C35"/>
    <w:rsid w:val="00856E93"/>
    <w:rsid w:val="00857004"/>
    <w:rsid w:val="00857062"/>
    <w:rsid w:val="0085769E"/>
    <w:rsid w:val="00857723"/>
    <w:rsid w:val="00857800"/>
    <w:rsid w:val="00857827"/>
    <w:rsid w:val="008579D8"/>
    <w:rsid w:val="00857BEE"/>
    <w:rsid w:val="00857E9B"/>
    <w:rsid w:val="0086117A"/>
    <w:rsid w:val="0086131B"/>
    <w:rsid w:val="00861875"/>
    <w:rsid w:val="00861B8D"/>
    <w:rsid w:val="00861C4B"/>
    <w:rsid w:val="00861D13"/>
    <w:rsid w:val="00861FAD"/>
    <w:rsid w:val="0086232C"/>
    <w:rsid w:val="008623A2"/>
    <w:rsid w:val="0086280C"/>
    <w:rsid w:val="008628FE"/>
    <w:rsid w:val="00862B8E"/>
    <w:rsid w:val="00862CB3"/>
    <w:rsid w:val="00862DB0"/>
    <w:rsid w:val="00862E94"/>
    <w:rsid w:val="008634DE"/>
    <w:rsid w:val="008635B9"/>
    <w:rsid w:val="008636C1"/>
    <w:rsid w:val="008639F9"/>
    <w:rsid w:val="00864008"/>
    <w:rsid w:val="00864295"/>
    <w:rsid w:val="008642B7"/>
    <w:rsid w:val="008643C0"/>
    <w:rsid w:val="008644A7"/>
    <w:rsid w:val="00864B49"/>
    <w:rsid w:val="00864D43"/>
    <w:rsid w:val="008658D7"/>
    <w:rsid w:val="00865DED"/>
    <w:rsid w:val="00865EDE"/>
    <w:rsid w:val="00865F08"/>
    <w:rsid w:val="008666F9"/>
    <w:rsid w:val="0086710B"/>
    <w:rsid w:val="00867866"/>
    <w:rsid w:val="00870367"/>
    <w:rsid w:val="00870479"/>
    <w:rsid w:val="00870694"/>
    <w:rsid w:val="0087076E"/>
    <w:rsid w:val="00870876"/>
    <w:rsid w:val="00870C46"/>
    <w:rsid w:val="00870C62"/>
    <w:rsid w:val="00870EBB"/>
    <w:rsid w:val="0087108D"/>
    <w:rsid w:val="0087136C"/>
    <w:rsid w:val="00871888"/>
    <w:rsid w:val="00871B74"/>
    <w:rsid w:val="00871C94"/>
    <w:rsid w:val="00871D9F"/>
    <w:rsid w:val="0087234B"/>
    <w:rsid w:val="00872B34"/>
    <w:rsid w:val="0087317F"/>
    <w:rsid w:val="008731A8"/>
    <w:rsid w:val="008733A0"/>
    <w:rsid w:val="008739E4"/>
    <w:rsid w:val="00873B8B"/>
    <w:rsid w:val="00873BB5"/>
    <w:rsid w:val="008742DD"/>
    <w:rsid w:val="008742E6"/>
    <w:rsid w:val="008743AF"/>
    <w:rsid w:val="0087499E"/>
    <w:rsid w:val="00874E05"/>
    <w:rsid w:val="00874E74"/>
    <w:rsid w:val="00874E97"/>
    <w:rsid w:val="008755DE"/>
    <w:rsid w:val="008757D3"/>
    <w:rsid w:val="00875D46"/>
    <w:rsid w:val="00875F03"/>
    <w:rsid w:val="00876010"/>
    <w:rsid w:val="0087626F"/>
    <w:rsid w:val="00876692"/>
    <w:rsid w:val="008766DC"/>
    <w:rsid w:val="00876ACA"/>
    <w:rsid w:val="00876C20"/>
    <w:rsid w:val="00876E2E"/>
    <w:rsid w:val="008775AA"/>
    <w:rsid w:val="00877722"/>
    <w:rsid w:val="008779BD"/>
    <w:rsid w:val="00877B21"/>
    <w:rsid w:val="00877F18"/>
    <w:rsid w:val="0088061E"/>
    <w:rsid w:val="00880BEF"/>
    <w:rsid w:val="00880C7C"/>
    <w:rsid w:val="0088185B"/>
    <w:rsid w:val="00881C77"/>
    <w:rsid w:val="00881E4A"/>
    <w:rsid w:val="00881F48"/>
    <w:rsid w:val="0088208C"/>
    <w:rsid w:val="0088274F"/>
    <w:rsid w:val="00882C72"/>
    <w:rsid w:val="00882D70"/>
    <w:rsid w:val="00882E8B"/>
    <w:rsid w:val="00882E97"/>
    <w:rsid w:val="008834C1"/>
    <w:rsid w:val="0088354C"/>
    <w:rsid w:val="00883583"/>
    <w:rsid w:val="008837FE"/>
    <w:rsid w:val="00883965"/>
    <w:rsid w:val="008839E8"/>
    <w:rsid w:val="008848D7"/>
    <w:rsid w:val="00884B55"/>
    <w:rsid w:val="00884B88"/>
    <w:rsid w:val="00884D2B"/>
    <w:rsid w:val="00885318"/>
    <w:rsid w:val="008853A9"/>
    <w:rsid w:val="008853AE"/>
    <w:rsid w:val="00885454"/>
    <w:rsid w:val="00885500"/>
    <w:rsid w:val="008855E5"/>
    <w:rsid w:val="00885892"/>
    <w:rsid w:val="00885BD8"/>
    <w:rsid w:val="00885DBD"/>
    <w:rsid w:val="00885E3E"/>
    <w:rsid w:val="00885ECD"/>
    <w:rsid w:val="00885F4C"/>
    <w:rsid w:val="00885FDB"/>
    <w:rsid w:val="0088634C"/>
    <w:rsid w:val="00886525"/>
    <w:rsid w:val="00886C67"/>
    <w:rsid w:val="00886EB9"/>
    <w:rsid w:val="008870FC"/>
    <w:rsid w:val="008871C5"/>
    <w:rsid w:val="00887983"/>
    <w:rsid w:val="00887D2D"/>
    <w:rsid w:val="00887F5C"/>
    <w:rsid w:val="00890083"/>
    <w:rsid w:val="00890321"/>
    <w:rsid w:val="008903D7"/>
    <w:rsid w:val="008908E9"/>
    <w:rsid w:val="00890965"/>
    <w:rsid w:val="00890A56"/>
    <w:rsid w:val="00890C64"/>
    <w:rsid w:val="00890CEA"/>
    <w:rsid w:val="00890DFE"/>
    <w:rsid w:val="00891204"/>
    <w:rsid w:val="0089193A"/>
    <w:rsid w:val="00891B68"/>
    <w:rsid w:val="00891CC6"/>
    <w:rsid w:val="0089215F"/>
    <w:rsid w:val="00892390"/>
    <w:rsid w:val="008926CC"/>
    <w:rsid w:val="00892AEE"/>
    <w:rsid w:val="00893355"/>
    <w:rsid w:val="008935FE"/>
    <w:rsid w:val="00893A1E"/>
    <w:rsid w:val="00893C86"/>
    <w:rsid w:val="00893D83"/>
    <w:rsid w:val="00893DB5"/>
    <w:rsid w:val="0089462D"/>
    <w:rsid w:val="00894791"/>
    <w:rsid w:val="00894C12"/>
    <w:rsid w:val="008957D7"/>
    <w:rsid w:val="008959F9"/>
    <w:rsid w:val="00895A69"/>
    <w:rsid w:val="00895F4B"/>
    <w:rsid w:val="0089641E"/>
    <w:rsid w:val="00897275"/>
    <w:rsid w:val="008974A9"/>
    <w:rsid w:val="0089770F"/>
    <w:rsid w:val="00897922"/>
    <w:rsid w:val="008979E8"/>
    <w:rsid w:val="00897B0B"/>
    <w:rsid w:val="00897D60"/>
    <w:rsid w:val="00897DFC"/>
    <w:rsid w:val="00897FBD"/>
    <w:rsid w:val="008A008F"/>
    <w:rsid w:val="008A03AB"/>
    <w:rsid w:val="008A048B"/>
    <w:rsid w:val="008A0654"/>
    <w:rsid w:val="008A07D8"/>
    <w:rsid w:val="008A0967"/>
    <w:rsid w:val="008A0B11"/>
    <w:rsid w:val="008A0CE5"/>
    <w:rsid w:val="008A16DD"/>
    <w:rsid w:val="008A1B31"/>
    <w:rsid w:val="008A1C76"/>
    <w:rsid w:val="008A1D79"/>
    <w:rsid w:val="008A1DFC"/>
    <w:rsid w:val="008A217B"/>
    <w:rsid w:val="008A21B4"/>
    <w:rsid w:val="008A23DA"/>
    <w:rsid w:val="008A2AB1"/>
    <w:rsid w:val="008A2ADE"/>
    <w:rsid w:val="008A2B3C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F7"/>
    <w:rsid w:val="008A409D"/>
    <w:rsid w:val="008A4192"/>
    <w:rsid w:val="008A45AA"/>
    <w:rsid w:val="008A45FB"/>
    <w:rsid w:val="008A4756"/>
    <w:rsid w:val="008A47C8"/>
    <w:rsid w:val="008A4B59"/>
    <w:rsid w:val="008A4F36"/>
    <w:rsid w:val="008A519D"/>
    <w:rsid w:val="008A534C"/>
    <w:rsid w:val="008A5A75"/>
    <w:rsid w:val="008A5BC4"/>
    <w:rsid w:val="008A5E28"/>
    <w:rsid w:val="008A6056"/>
    <w:rsid w:val="008A60DC"/>
    <w:rsid w:val="008A6395"/>
    <w:rsid w:val="008A679D"/>
    <w:rsid w:val="008A6D84"/>
    <w:rsid w:val="008A7011"/>
    <w:rsid w:val="008A703D"/>
    <w:rsid w:val="008A7344"/>
    <w:rsid w:val="008A79E7"/>
    <w:rsid w:val="008A7A54"/>
    <w:rsid w:val="008A7A63"/>
    <w:rsid w:val="008A7A91"/>
    <w:rsid w:val="008A7F8C"/>
    <w:rsid w:val="008A7FEB"/>
    <w:rsid w:val="008B0385"/>
    <w:rsid w:val="008B0ADA"/>
    <w:rsid w:val="008B0FD6"/>
    <w:rsid w:val="008B1442"/>
    <w:rsid w:val="008B1533"/>
    <w:rsid w:val="008B188F"/>
    <w:rsid w:val="008B2052"/>
    <w:rsid w:val="008B21F5"/>
    <w:rsid w:val="008B24BD"/>
    <w:rsid w:val="008B260C"/>
    <w:rsid w:val="008B273B"/>
    <w:rsid w:val="008B27D9"/>
    <w:rsid w:val="008B2DE3"/>
    <w:rsid w:val="008B2DFA"/>
    <w:rsid w:val="008B3159"/>
    <w:rsid w:val="008B3341"/>
    <w:rsid w:val="008B362E"/>
    <w:rsid w:val="008B3D7F"/>
    <w:rsid w:val="008B3DB7"/>
    <w:rsid w:val="008B43F6"/>
    <w:rsid w:val="008B4419"/>
    <w:rsid w:val="008B4450"/>
    <w:rsid w:val="008B44E2"/>
    <w:rsid w:val="008B4506"/>
    <w:rsid w:val="008B46AD"/>
    <w:rsid w:val="008B48D2"/>
    <w:rsid w:val="008B49D0"/>
    <w:rsid w:val="008B4A6F"/>
    <w:rsid w:val="008B4E91"/>
    <w:rsid w:val="008B4EEB"/>
    <w:rsid w:val="008B5274"/>
    <w:rsid w:val="008B5716"/>
    <w:rsid w:val="008B5C4D"/>
    <w:rsid w:val="008B5D04"/>
    <w:rsid w:val="008B63F9"/>
    <w:rsid w:val="008B663F"/>
    <w:rsid w:val="008B7645"/>
    <w:rsid w:val="008B796C"/>
    <w:rsid w:val="008B7A70"/>
    <w:rsid w:val="008B7DB8"/>
    <w:rsid w:val="008B7FF6"/>
    <w:rsid w:val="008C008D"/>
    <w:rsid w:val="008C02E6"/>
    <w:rsid w:val="008C03B3"/>
    <w:rsid w:val="008C0A25"/>
    <w:rsid w:val="008C0B13"/>
    <w:rsid w:val="008C0C15"/>
    <w:rsid w:val="008C0CA8"/>
    <w:rsid w:val="008C107E"/>
    <w:rsid w:val="008C14C3"/>
    <w:rsid w:val="008C1555"/>
    <w:rsid w:val="008C1E80"/>
    <w:rsid w:val="008C1F56"/>
    <w:rsid w:val="008C2000"/>
    <w:rsid w:val="008C20A2"/>
    <w:rsid w:val="008C21E6"/>
    <w:rsid w:val="008C24F7"/>
    <w:rsid w:val="008C262B"/>
    <w:rsid w:val="008C29DB"/>
    <w:rsid w:val="008C2BF2"/>
    <w:rsid w:val="008C2CB3"/>
    <w:rsid w:val="008C2D3F"/>
    <w:rsid w:val="008C2D4B"/>
    <w:rsid w:val="008C3187"/>
    <w:rsid w:val="008C3541"/>
    <w:rsid w:val="008C3C17"/>
    <w:rsid w:val="008C3C76"/>
    <w:rsid w:val="008C3E49"/>
    <w:rsid w:val="008C3E93"/>
    <w:rsid w:val="008C3E9B"/>
    <w:rsid w:val="008C41ED"/>
    <w:rsid w:val="008C41F3"/>
    <w:rsid w:val="008C434E"/>
    <w:rsid w:val="008C4478"/>
    <w:rsid w:val="008C44F3"/>
    <w:rsid w:val="008C4600"/>
    <w:rsid w:val="008C49BA"/>
    <w:rsid w:val="008C4E30"/>
    <w:rsid w:val="008C5717"/>
    <w:rsid w:val="008C5811"/>
    <w:rsid w:val="008C5A07"/>
    <w:rsid w:val="008C5A56"/>
    <w:rsid w:val="008C6041"/>
    <w:rsid w:val="008C65CB"/>
    <w:rsid w:val="008C70FD"/>
    <w:rsid w:val="008C718C"/>
    <w:rsid w:val="008C728B"/>
    <w:rsid w:val="008C7D51"/>
    <w:rsid w:val="008D040C"/>
    <w:rsid w:val="008D0D6B"/>
    <w:rsid w:val="008D16D4"/>
    <w:rsid w:val="008D17A1"/>
    <w:rsid w:val="008D18EE"/>
    <w:rsid w:val="008D1C6D"/>
    <w:rsid w:val="008D1DD2"/>
    <w:rsid w:val="008D1FC8"/>
    <w:rsid w:val="008D24F9"/>
    <w:rsid w:val="008D2736"/>
    <w:rsid w:val="008D27C6"/>
    <w:rsid w:val="008D2851"/>
    <w:rsid w:val="008D2A16"/>
    <w:rsid w:val="008D2F5F"/>
    <w:rsid w:val="008D3154"/>
    <w:rsid w:val="008D32F1"/>
    <w:rsid w:val="008D33E2"/>
    <w:rsid w:val="008D37D5"/>
    <w:rsid w:val="008D3ABC"/>
    <w:rsid w:val="008D3D2A"/>
    <w:rsid w:val="008D40FB"/>
    <w:rsid w:val="008D4175"/>
    <w:rsid w:val="008D42B6"/>
    <w:rsid w:val="008D42E3"/>
    <w:rsid w:val="008D43AF"/>
    <w:rsid w:val="008D490B"/>
    <w:rsid w:val="008D4BCA"/>
    <w:rsid w:val="008D4CE7"/>
    <w:rsid w:val="008D4D5D"/>
    <w:rsid w:val="008D4FE1"/>
    <w:rsid w:val="008D5092"/>
    <w:rsid w:val="008D51A1"/>
    <w:rsid w:val="008D541C"/>
    <w:rsid w:val="008D55A2"/>
    <w:rsid w:val="008D55D4"/>
    <w:rsid w:val="008D5605"/>
    <w:rsid w:val="008D5610"/>
    <w:rsid w:val="008D5664"/>
    <w:rsid w:val="008D577B"/>
    <w:rsid w:val="008D5BDB"/>
    <w:rsid w:val="008D5C36"/>
    <w:rsid w:val="008D5DFE"/>
    <w:rsid w:val="008D6A2C"/>
    <w:rsid w:val="008D6F96"/>
    <w:rsid w:val="008D6FB4"/>
    <w:rsid w:val="008D72ED"/>
    <w:rsid w:val="008D73BE"/>
    <w:rsid w:val="008D7B2F"/>
    <w:rsid w:val="008D7D8E"/>
    <w:rsid w:val="008E0353"/>
    <w:rsid w:val="008E084C"/>
    <w:rsid w:val="008E08B6"/>
    <w:rsid w:val="008E08F1"/>
    <w:rsid w:val="008E0994"/>
    <w:rsid w:val="008E0D57"/>
    <w:rsid w:val="008E197C"/>
    <w:rsid w:val="008E1C6A"/>
    <w:rsid w:val="008E1D05"/>
    <w:rsid w:val="008E1D84"/>
    <w:rsid w:val="008E1DCE"/>
    <w:rsid w:val="008E205E"/>
    <w:rsid w:val="008E25D1"/>
    <w:rsid w:val="008E2C1D"/>
    <w:rsid w:val="008E2E06"/>
    <w:rsid w:val="008E2F4E"/>
    <w:rsid w:val="008E32FE"/>
    <w:rsid w:val="008E34DB"/>
    <w:rsid w:val="008E36F4"/>
    <w:rsid w:val="008E3FB0"/>
    <w:rsid w:val="008E4035"/>
    <w:rsid w:val="008E420D"/>
    <w:rsid w:val="008E434F"/>
    <w:rsid w:val="008E5076"/>
    <w:rsid w:val="008E5D11"/>
    <w:rsid w:val="008E5DB9"/>
    <w:rsid w:val="008E6A29"/>
    <w:rsid w:val="008E6F08"/>
    <w:rsid w:val="008E72D4"/>
    <w:rsid w:val="008E79DE"/>
    <w:rsid w:val="008E7EE2"/>
    <w:rsid w:val="008E7F32"/>
    <w:rsid w:val="008F07C0"/>
    <w:rsid w:val="008F0A79"/>
    <w:rsid w:val="008F0D22"/>
    <w:rsid w:val="008F0FC3"/>
    <w:rsid w:val="008F109E"/>
    <w:rsid w:val="008F1180"/>
    <w:rsid w:val="008F1736"/>
    <w:rsid w:val="008F1957"/>
    <w:rsid w:val="008F19E3"/>
    <w:rsid w:val="008F1AD6"/>
    <w:rsid w:val="008F1FEC"/>
    <w:rsid w:val="008F2698"/>
    <w:rsid w:val="008F281D"/>
    <w:rsid w:val="008F3144"/>
    <w:rsid w:val="008F37DA"/>
    <w:rsid w:val="008F37EA"/>
    <w:rsid w:val="008F39E0"/>
    <w:rsid w:val="008F4338"/>
    <w:rsid w:val="008F440B"/>
    <w:rsid w:val="008F4544"/>
    <w:rsid w:val="008F4584"/>
    <w:rsid w:val="008F4C2D"/>
    <w:rsid w:val="008F4F31"/>
    <w:rsid w:val="008F5075"/>
    <w:rsid w:val="008F50EB"/>
    <w:rsid w:val="008F51D4"/>
    <w:rsid w:val="008F5268"/>
    <w:rsid w:val="008F5667"/>
    <w:rsid w:val="008F5A12"/>
    <w:rsid w:val="008F5A8E"/>
    <w:rsid w:val="008F5BAA"/>
    <w:rsid w:val="008F5C1D"/>
    <w:rsid w:val="008F5D2E"/>
    <w:rsid w:val="008F61A2"/>
    <w:rsid w:val="008F61C7"/>
    <w:rsid w:val="008F6500"/>
    <w:rsid w:val="008F65C3"/>
    <w:rsid w:val="008F65EC"/>
    <w:rsid w:val="008F683A"/>
    <w:rsid w:val="008F6C8E"/>
    <w:rsid w:val="008F6E20"/>
    <w:rsid w:val="008F7588"/>
    <w:rsid w:val="008F7943"/>
    <w:rsid w:val="008F79C9"/>
    <w:rsid w:val="008F7AD1"/>
    <w:rsid w:val="008F7BD6"/>
    <w:rsid w:val="008F7EBA"/>
    <w:rsid w:val="00900AE3"/>
    <w:rsid w:val="00900AE8"/>
    <w:rsid w:val="00900BB9"/>
    <w:rsid w:val="00900F48"/>
    <w:rsid w:val="00901255"/>
    <w:rsid w:val="009012DE"/>
    <w:rsid w:val="009014E3"/>
    <w:rsid w:val="00901574"/>
    <w:rsid w:val="009016CA"/>
    <w:rsid w:val="009018C3"/>
    <w:rsid w:val="00901A27"/>
    <w:rsid w:val="00901F5F"/>
    <w:rsid w:val="00902873"/>
    <w:rsid w:val="009029CA"/>
    <w:rsid w:val="00902E35"/>
    <w:rsid w:val="009030F7"/>
    <w:rsid w:val="009032CE"/>
    <w:rsid w:val="00903589"/>
    <w:rsid w:val="009036C7"/>
    <w:rsid w:val="00903922"/>
    <w:rsid w:val="00903A83"/>
    <w:rsid w:val="00903D86"/>
    <w:rsid w:val="00904027"/>
    <w:rsid w:val="009041C2"/>
    <w:rsid w:val="00904277"/>
    <w:rsid w:val="009042A7"/>
    <w:rsid w:val="009045AF"/>
    <w:rsid w:val="009058B2"/>
    <w:rsid w:val="00905D5E"/>
    <w:rsid w:val="009060F8"/>
    <w:rsid w:val="00906575"/>
    <w:rsid w:val="00906756"/>
    <w:rsid w:val="009068F3"/>
    <w:rsid w:val="00907105"/>
    <w:rsid w:val="009075AE"/>
    <w:rsid w:val="009077E8"/>
    <w:rsid w:val="009079BA"/>
    <w:rsid w:val="00907E67"/>
    <w:rsid w:val="009101DF"/>
    <w:rsid w:val="0091046B"/>
    <w:rsid w:val="00910555"/>
    <w:rsid w:val="0091066A"/>
    <w:rsid w:val="00910971"/>
    <w:rsid w:val="00910E97"/>
    <w:rsid w:val="009113B9"/>
    <w:rsid w:val="00911544"/>
    <w:rsid w:val="00911574"/>
    <w:rsid w:val="009118F2"/>
    <w:rsid w:val="0091190B"/>
    <w:rsid w:val="00911FFF"/>
    <w:rsid w:val="009121E7"/>
    <w:rsid w:val="00912436"/>
    <w:rsid w:val="00912B54"/>
    <w:rsid w:val="00912E53"/>
    <w:rsid w:val="00912F9B"/>
    <w:rsid w:val="009130A4"/>
    <w:rsid w:val="009133C6"/>
    <w:rsid w:val="00913CAB"/>
    <w:rsid w:val="00914249"/>
    <w:rsid w:val="00914A3D"/>
    <w:rsid w:val="00914A59"/>
    <w:rsid w:val="00914E53"/>
    <w:rsid w:val="00914FB0"/>
    <w:rsid w:val="00915580"/>
    <w:rsid w:val="00915ABD"/>
    <w:rsid w:val="00916687"/>
    <w:rsid w:val="009166A1"/>
    <w:rsid w:val="009167AA"/>
    <w:rsid w:val="00916E6A"/>
    <w:rsid w:val="009171F9"/>
    <w:rsid w:val="00917381"/>
    <w:rsid w:val="00917B30"/>
    <w:rsid w:val="00917CD1"/>
    <w:rsid w:val="00917FE4"/>
    <w:rsid w:val="00920115"/>
    <w:rsid w:val="00920694"/>
    <w:rsid w:val="009206A7"/>
    <w:rsid w:val="0092099E"/>
    <w:rsid w:val="00920AED"/>
    <w:rsid w:val="00920EA5"/>
    <w:rsid w:val="0092153E"/>
    <w:rsid w:val="009217A6"/>
    <w:rsid w:val="009217DB"/>
    <w:rsid w:val="009218EB"/>
    <w:rsid w:val="00921A17"/>
    <w:rsid w:val="00921D63"/>
    <w:rsid w:val="00921DC8"/>
    <w:rsid w:val="00921EB3"/>
    <w:rsid w:val="00922120"/>
    <w:rsid w:val="00922BF5"/>
    <w:rsid w:val="00922D1E"/>
    <w:rsid w:val="00922F04"/>
    <w:rsid w:val="00923074"/>
    <w:rsid w:val="0092321C"/>
    <w:rsid w:val="0092321F"/>
    <w:rsid w:val="00923327"/>
    <w:rsid w:val="00923416"/>
    <w:rsid w:val="00923438"/>
    <w:rsid w:val="00923753"/>
    <w:rsid w:val="0092383F"/>
    <w:rsid w:val="00923DA4"/>
    <w:rsid w:val="009241B4"/>
    <w:rsid w:val="009245CD"/>
    <w:rsid w:val="00924F93"/>
    <w:rsid w:val="00925555"/>
    <w:rsid w:val="009256B3"/>
    <w:rsid w:val="00925A5A"/>
    <w:rsid w:val="00925BE0"/>
    <w:rsid w:val="00925CE0"/>
    <w:rsid w:val="009261DD"/>
    <w:rsid w:val="009264AF"/>
    <w:rsid w:val="00926719"/>
    <w:rsid w:val="00926F79"/>
    <w:rsid w:val="00927164"/>
    <w:rsid w:val="009272CF"/>
    <w:rsid w:val="0092730E"/>
    <w:rsid w:val="00927496"/>
    <w:rsid w:val="00927D86"/>
    <w:rsid w:val="00927E1B"/>
    <w:rsid w:val="00930166"/>
    <w:rsid w:val="009305B1"/>
    <w:rsid w:val="0093060C"/>
    <w:rsid w:val="00930815"/>
    <w:rsid w:val="00931273"/>
    <w:rsid w:val="00932562"/>
    <w:rsid w:val="009329B7"/>
    <w:rsid w:val="00932DD6"/>
    <w:rsid w:val="0093301F"/>
    <w:rsid w:val="009333E3"/>
    <w:rsid w:val="0093349C"/>
    <w:rsid w:val="00933B68"/>
    <w:rsid w:val="00933C50"/>
    <w:rsid w:val="009343B7"/>
    <w:rsid w:val="009344A1"/>
    <w:rsid w:val="0093463C"/>
    <w:rsid w:val="009346A2"/>
    <w:rsid w:val="009346DD"/>
    <w:rsid w:val="009348D5"/>
    <w:rsid w:val="00934B67"/>
    <w:rsid w:val="0093501B"/>
    <w:rsid w:val="009353A9"/>
    <w:rsid w:val="00936066"/>
    <w:rsid w:val="009368DD"/>
    <w:rsid w:val="0093718B"/>
    <w:rsid w:val="009378E1"/>
    <w:rsid w:val="00937A5C"/>
    <w:rsid w:val="00937D12"/>
    <w:rsid w:val="00940477"/>
    <w:rsid w:val="00940900"/>
    <w:rsid w:val="00940D21"/>
    <w:rsid w:val="00940F6D"/>
    <w:rsid w:val="0094124B"/>
    <w:rsid w:val="009415E1"/>
    <w:rsid w:val="00941801"/>
    <w:rsid w:val="00941BC0"/>
    <w:rsid w:val="00941C69"/>
    <w:rsid w:val="00941C82"/>
    <w:rsid w:val="0094200B"/>
    <w:rsid w:val="0094236C"/>
    <w:rsid w:val="009426C9"/>
    <w:rsid w:val="00942781"/>
    <w:rsid w:val="00943569"/>
    <w:rsid w:val="009440AE"/>
    <w:rsid w:val="009449E3"/>
    <w:rsid w:val="0094563E"/>
    <w:rsid w:val="009456A6"/>
    <w:rsid w:val="00945737"/>
    <w:rsid w:val="0094575C"/>
    <w:rsid w:val="009459CF"/>
    <w:rsid w:val="009465A1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334"/>
    <w:rsid w:val="009477F2"/>
    <w:rsid w:val="009502B5"/>
    <w:rsid w:val="00950348"/>
    <w:rsid w:val="00950746"/>
    <w:rsid w:val="00950A64"/>
    <w:rsid w:val="00950BAA"/>
    <w:rsid w:val="00950EC9"/>
    <w:rsid w:val="00951110"/>
    <w:rsid w:val="009515FD"/>
    <w:rsid w:val="00951EA7"/>
    <w:rsid w:val="009521E3"/>
    <w:rsid w:val="009521ED"/>
    <w:rsid w:val="00952473"/>
    <w:rsid w:val="00952689"/>
    <w:rsid w:val="0095269F"/>
    <w:rsid w:val="009527ED"/>
    <w:rsid w:val="00952C11"/>
    <w:rsid w:val="00952C14"/>
    <w:rsid w:val="00952E55"/>
    <w:rsid w:val="0095360C"/>
    <w:rsid w:val="00953890"/>
    <w:rsid w:val="00953D8D"/>
    <w:rsid w:val="00954047"/>
    <w:rsid w:val="009545B9"/>
    <w:rsid w:val="009550B9"/>
    <w:rsid w:val="009552B8"/>
    <w:rsid w:val="009552FB"/>
    <w:rsid w:val="00955837"/>
    <w:rsid w:val="00955ABD"/>
    <w:rsid w:val="0095632F"/>
    <w:rsid w:val="00956383"/>
    <w:rsid w:val="0095672B"/>
    <w:rsid w:val="0095681F"/>
    <w:rsid w:val="00956EE3"/>
    <w:rsid w:val="00957328"/>
    <w:rsid w:val="009575DE"/>
    <w:rsid w:val="009579C6"/>
    <w:rsid w:val="00957C4B"/>
    <w:rsid w:val="009602B4"/>
    <w:rsid w:val="00960539"/>
    <w:rsid w:val="009606EE"/>
    <w:rsid w:val="00960D7A"/>
    <w:rsid w:val="009616ED"/>
    <w:rsid w:val="00961D03"/>
    <w:rsid w:val="009621BD"/>
    <w:rsid w:val="009627C8"/>
    <w:rsid w:val="00962D52"/>
    <w:rsid w:val="00962F15"/>
    <w:rsid w:val="009633ED"/>
    <w:rsid w:val="0096392A"/>
    <w:rsid w:val="00963BAC"/>
    <w:rsid w:val="00963D97"/>
    <w:rsid w:val="0096438F"/>
    <w:rsid w:val="00965979"/>
    <w:rsid w:val="00965A85"/>
    <w:rsid w:val="00965C9B"/>
    <w:rsid w:val="00965CA0"/>
    <w:rsid w:val="00965D4E"/>
    <w:rsid w:val="00966091"/>
    <w:rsid w:val="009662DF"/>
    <w:rsid w:val="00966721"/>
    <w:rsid w:val="009671DE"/>
    <w:rsid w:val="0096740F"/>
    <w:rsid w:val="009674F5"/>
    <w:rsid w:val="00967800"/>
    <w:rsid w:val="00970013"/>
    <w:rsid w:val="0097088A"/>
    <w:rsid w:val="009709A4"/>
    <w:rsid w:val="009709D8"/>
    <w:rsid w:val="00970A23"/>
    <w:rsid w:val="00970D1F"/>
    <w:rsid w:val="00970FC0"/>
    <w:rsid w:val="00971228"/>
    <w:rsid w:val="0097153D"/>
    <w:rsid w:val="00971B13"/>
    <w:rsid w:val="00971BEC"/>
    <w:rsid w:val="00971FF3"/>
    <w:rsid w:val="00972266"/>
    <w:rsid w:val="00972B04"/>
    <w:rsid w:val="00972B3D"/>
    <w:rsid w:val="00972BBE"/>
    <w:rsid w:val="009733AC"/>
    <w:rsid w:val="00973903"/>
    <w:rsid w:val="00973978"/>
    <w:rsid w:val="00973B5F"/>
    <w:rsid w:val="00974830"/>
    <w:rsid w:val="00974937"/>
    <w:rsid w:val="00974941"/>
    <w:rsid w:val="00974B76"/>
    <w:rsid w:val="009750E3"/>
    <w:rsid w:val="009751D3"/>
    <w:rsid w:val="009752E1"/>
    <w:rsid w:val="00975468"/>
    <w:rsid w:val="009754A0"/>
    <w:rsid w:val="00975893"/>
    <w:rsid w:val="009759A1"/>
    <w:rsid w:val="00975F5E"/>
    <w:rsid w:val="00976279"/>
    <w:rsid w:val="0097689E"/>
    <w:rsid w:val="00976BDA"/>
    <w:rsid w:val="00976C82"/>
    <w:rsid w:val="0097712B"/>
    <w:rsid w:val="00977230"/>
    <w:rsid w:val="00977836"/>
    <w:rsid w:val="0097783F"/>
    <w:rsid w:val="00977C87"/>
    <w:rsid w:val="00977F53"/>
    <w:rsid w:val="00980825"/>
    <w:rsid w:val="0098082D"/>
    <w:rsid w:val="00980856"/>
    <w:rsid w:val="00980DC2"/>
    <w:rsid w:val="00980E8E"/>
    <w:rsid w:val="009810EC"/>
    <w:rsid w:val="00981521"/>
    <w:rsid w:val="00981569"/>
    <w:rsid w:val="009818CA"/>
    <w:rsid w:val="00981B20"/>
    <w:rsid w:val="00981B89"/>
    <w:rsid w:val="00981CA1"/>
    <w:rsid w:val="00981CB2"/>
    <w:rsid w:val="00981CF2"/>
    <w:rsid w:val="00981F56"/>
    <w:rsid w:val="00982008"/>
    <w:rsid w:val="00982183"/>
    <w:rsid w:val="0098225A"/>
    <w:rsid w:val="0098225F"/>
    <w:rsid w:val="009824BE"/>
    <w:rsid w:val="00982633"/>
    <w:rsid w:val="00982F8E"/>
    <w:rsid w:val="00983801"/>
    <w:rsid w:val="009838EF"/>
    <w:rsid w:val="00983C66"/>
    <w:rsid w:val="00983EB8"/>
    <w:rsid w:val="00984136"/>
    <w:rsid w:val="009842F4"/>
    <w:rsid w:val="009843C0"/>
    <w:rsid w:val="00984460"/>
    <w:rsid w:val="0098466E"/>
    <w:rsid w:val="009849C1"/>
    <w:rsid w:val="00984CC3"/>
    <w:rsid w:val="00985357"/>
    <w:rsid w:val="009854A1"/>
    <w:rsid w:val="00985550"/>
    <w:rsid w:val="00985565"/>
    <w:rsid w:val="00986160"/>
    <w:rsid w:val="009863E5"/>
    <w:rsid w:val="009865B2"/>
    <w:rsid w:val="00986630"/>
    <w:rsid w:val="009868A6"/>
    <w:rsid w:val="009868C7"/>
    <w:rsid w:val="0098699F"/>
    <w:rsid w:val="00986D4C"/>
    <w:rsid w:val="009871DC"/>
    <w:rsid w:val="00987436"/>
    <w:rsid w:val="00987998"/>
    <w:rsid w:val="00990444"/>
    <w:rsid w:val="009908FF"/>
    <w:rsid w:val="00990A01"/>
    <w:rsid w:val="00990C8E"/>
    <w:rsid w:val="00990CE6"/>
    <w:rsid w:val="00990D42"/>
    <w:rsid w:val="009910D0"/>
    <w:rsid w:val="00991210"/>
    <w:rsid w:val="009913AF"/>
    <w:rsid w:val="009917E8"/>
    <w:rsid w:val="00991A0D"/>
    <w:rsid w:val="0099222A"/>
    <w:rsid w:val="00992345"/>
    <w:rsid w:val="00992367"/>
    <w:rsid w:val="00992531"/>
    <w:rsid w:val="0099272C"/>
    <w:rsid w:val="0099277C"/>
    <w:rsid w:val="00993404"/>
    <w:rsid w:val="009935EE"/>
    <w:rsid w:val="009936FE"/>
    <w:rsid w:val="009941EE"/>
    <w:rsid w:val="0099424E"/>
    <w:rsid w:val="0099491B"/>
    <w:rsid w:val="00994949"/>
    <w:rsid w:val="00994E49"/>
    <w:rsid w:val="0099506D"/>
    <w:rsid w:val="009955C6"/>
    <w:rsid w:val="00995963"/>
    <w:rsid w:val="00995FA6"/>
    <w:rsid w:val="009962C7"/>
    <w:rsid w:val="0099632D"/>
    <w:rsid w:val="00996395"/>
    <w:rsid w:val="009965B4"/>
    <w:rsid w:val="0099698C"/>
    <w:rsid w:val="00996AB8"/>
    <w:rsid w:val="009971D5"/>
    <w:rsid w:val="00997C07"/>
    <w:rsid w:val="00997E45"/>
    <w:rsid w:val="00997F4D"/>
    <w:rsid w:val="009A02C8"/>
    <w:rsid w:val="009A02EB"/>
    <w:rsid w:val="009A0484"/>
    <w:rsid w:val="009A0E2C"/>
    <w:rsid w:val="009A0FA5"/>
    <w:rsid w:val="009A102F"/>
    <w:rsid w:val="009A126E"/>
    <w:rsid w:val="009A13E1"/>
    <w:rsid w:val="009A140D"/>
    <w:rsid w:val="009A14B5"/>
    <w:rsid w:val="009A1C33"/>
    <w:rsid w:val="009A211D"/>
    <w:rsid w:val="009A24B9"/>
    <w:rsid w:val="009A2509"/>
    <w:rsid w:val="009A2750"/>
    <w:rsid w:val="009A29F6"/>
    <w:rsid w:val="009A2BAB"/>
    <w:rsid w:val="009A2EE6"/>
    <w:rsid w:val="009A3023"/>
    <w:rsid w:val="009A379A"/>
    <w:rsid w:val="009A3E84"/>
    <w:rsid w:val="009A411E"/>
    <w:rsid w:val="009A41E1"/>
    <w:rsid w:val="009A42F3"/>
    <w:rsid w:val="009A4957"/>
    <w:rsid w:val="009A4B3F"/>
    <w:rsid w:val="009A514C"/>
    <w:rsid w:val="009A51CF"/>
    <w:rsid w:val="009A5EA0"/>
    <w:rsid w:val="009A5ECF"/>
    <w:rsid w:val="009A61E8"/>
    <w:rsid w:val="009A653E"/>
    <w:rsid w:val="009A6BD7"/>
    <w:rsid w:val="009A6CA6"/>
    <w:rsid w:val="009A7154"/>
    <w:rsid w:val="009A71D8"/>
    <w:rsid w:val="009A7617"/>
    <w:rsid w:val="009A7933"/>
    <w:rsid w:val="009B08D3"/>
    <w:rsid w:val="009B0CDB"/>
    <w:rsid w:val="009B1987"/>
    <w:rsid w:val="009B1A0D"/>
    <w:rsid w:val="009B1B54"/>
    <w:rsid w:val="009B1DC6"/>
    <w:rsid w:val="009B2318"/>
    <w:rsid w:val="009B2782"/>
    <w:rsid w:val="009B312B"/>
    <w:rsid w:val="009B31B7"/>
    <w:rsid w:val="009B38E8"/>
    <w:rsid w:val="009B3CD2"/>
    <w:rsid w:val="009B441F"/>
    <w:rsid w:val="009B4424"/>
    <w:rsid w:val="009B45B9"/>
    <w:rsid w:val="009B4746"/>
    <w:rsid w:val="009B4800"/>
    <w:rsid w:val="009B491F"/>
    <w:rsid w:val="009B4B21"/>
    <w:rsid w:val="009B4C63"/>
    <w:rsid w:val="009B51EC"/>
    <w:rsid w:val="009B5201"/>
    <w:rsid w:val="009B5218"/>
    <w:rsid w:val="009B54FE"/>
    <w:rsid w:val="009B587D"/>
    <w:rsid w:val="009B59ED"/>
    <w:rsid w:val="009B5F28"/>
    <w:rsid w:val="009B60C1"/>
    <w:rsid w:val="009B6269"/>
    <w:rsid w:val="009B695D"/>
    <w:rsid w:val="009B6B3B"/>
    <w:rsid w:val="009B6D20"/>
    <w:rsid w:val="009B6E0D"/>
    <w:rsid w:val="009B7193"/>
    <w:rsid w:val="009B7204"/>
    <w:rsid w:val="009B7456"/>
    <w:rsid w:val="009B74B1"/>
    <w:rsid w:val="009B7677"/>
    <w:rsid w:val="009B7E36"/>
    <w:rsid w:val="009C00ED"/>
    <w:rsid w:val="009C0135"/>
    <w:rsid w:val="009C01D2"/>
    <w:rsid w:val="009C0540"/>
    <w:rsid w:val="009C05E9"/>
    <w:rsid w:val="009C06D1"/>
    <w:rsid w:val="009C08C0"/>
    <w:rsid w:val="009C0957"/>
    <w:rsid w:val="009C0D7A"/>
    <w:rsid w:val="009C10C6"/>
    <w:rsid w:val="009C14F9"/>
    <w:rsid w:val="009C1AE8"/>
    <w:rsid w:val="009C2E9A"/>
    <w:rsid w:val="009C322A"/>
    <w:rsid w:val="009C338B"/>
    <w:rsid w:val="009C359B"/>
    <w:rsid w:val="009C37E2"/>
    <w:rsid w:val="009C37F2"/>
    <w:rsid w:val="009C3D73"/>
    <w:rsid w:val="009C3EAA"/>
    <w:rsid w:val="009C4274"/>
    <w:rsid w:val="009C43C7"/>
    <w:rsid w:val="009C4C31"/>
    <w:rsid w:val="009C52BA"/>
    <w:rsid w:val="009C54F5"/>
    <w:rsid w:val="009C5A78"/>
    <w:rsid w:val="009C5E0C"/>
    <w:rsid w:val="009C608C"/>
    <w:rsid w:val="009C67D0"/>
    <w:rsid w:val="009C6BAF"/>
    <w:rsid w:val="009C6DC5"/>
    <w:rsid w:val="009C7143"/>
    <w:rsid w:val="009C72C7"/>
    <w:rsid w:val="009C76D0"/>
    <w:rsid w:val="009C7FB3"/>
    <w:rsid w:val="009D0437"/>
    <w:rsid w:val="009D04C6"/>
    <w:rsid w:val="009D0C63"/>
    <w:rsid w:val="009D0CDD"/>
    <w:rsid w:val="009D0EF8"/>
    <w:rsid w:val="009D0F74"/>
    <w:rsid w:val="009D0FE9"/>
    <w:rsid w:val="009D1689"/>
    <w:rsid w:val="009D1D7D"/>
    <w:rsid w:val="009D21F1"/>
    <w:rsid w:val="009D29A6"/>
    <w:rsid w:val="009D2ACF"/>
    <w:rsid w:val="009D2B3F"/>
    <w:rsid w:val="009D2EDB"/>
    <w:rsid w:val="009D2FD8"/>
    <w:rsid w:val="009D30D1"/>
    <w:rsid w:val="009D3297"/>
    <w:rsid w:val="009D33F3"/>
    <w:rsid w:val="009D3620"/>
    <w:rsid w:val="009D3700"/>
    <w:rsid w:val="009D3891"/>
    <w:rsid w:val="009D3A72"/>
    <w:rsid w:val="009D3AD6"/>
    <w:rsid w:val="009D3CF1"/>
    <w:rsid w:val="009D3E34"/>
    <w:rsid w:val="009D3E49"/>
    <w:rsid w:val="009D44E9"/>
    <w:rsid w:val="009D4E9C"/>
    <w:rsid w:val="009D4F78"/>
    <w:rsid w:val="009D4F7C"/>
    <w:rsid w:val="009D50E3"/>
    <w:rsid w:val="009D5149"/>
    <w:rsid w:val="009D52C3"/>
    <w:rsid w:val="009D57A2"/>
    <w:rsid w:val="009D5D0C"/>
    <w:rsid w:val="009D5F4F"/>
    <w:rsid w:val="009D600C"/>
    <w:rsid w:val="009D6336"/>
    <w:rsid w:val="009D648C"/>
    <w:rsid w:val="009D64DE"/>
    <w:rsid w:val="009D6B53"/>
    <w:rsid w:val="009D742C"/>
    <w:rsid w:val="009D7547"/>
    <w:rsid w:val="009D7738"/>
    <w:rsid w:val="009D78DF"/>
    <w:rsid w:val="009D7AA4"/>
    <w:rsid w:val="009D7B9A"/>
    <w:rsid w:val="009E0380"/>
    <w:rsid w:val="009E1150"/>
    <w:rsid w:val="009E11E4"/>
    <w:rsid w:val="009E11EC"/>
    <w:rsid w:val="009E1B55"/>
    <w:rsid w:val="009E28B9"/>
    <w:rsid w:val="009E3008"/>
    <w:rsid w:val="009E32A2"/>
    <w:rsid w:val="009E35D6"/>
    <w:rsid w:val="009E36B6"/>
    <w:rsid w:val="009E3A13"/>
    <w:rsid w:val="009E4011"/>
    <w:rsid w:val="009E4A46"/>
    <w:rsid w:val="009E4E4D"/>
    <w:rsid w:val="009E4F2E"/>
    <w:rsid w:val="009E538B"/>
    <w:rsid w:val="009E563C"/>
    <w:rsid w:val="009E5C6F"/>
    <w:rsid w:val="009E5F42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D55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F75"/>
    <w:rsid w:val="009F12DD"/>
    <w:rsid w:val="009F150A"/>
    <w:rsid w:val="009F165C"/>
    <w:rsid w:val="009F1DDD"/>
    <w:rsid w:val="009F1E9D"/>
    <w:rsid w:val="009F2674"/>
    <w:rsid w:val="009F26A5"/>
    <w:rsid w:val="009F278E"/>
    <w:rsid w:val="009F2C7C"/>
    <w:rsid w:val="009F2D23"/>
    <w:rsid w:val="009F2DCD"/>
    <w:rsid w:val="009F2F3D"/>
    <w:rsid w:val="009F3314"/>
    <w:rsid w:val="009F3875"/>
    <w:rsid w:val="009F3AEC"/>
    <w:rsid w:val="009F3BE7"/>
    <w:rsid w:val="009F3E8E"/>
    <w:rsid w:val="009F409C"/>
    <w:rsid w:val="009F4222"/>
    <w:rsid w:val="009F4223"/>
    <w:rsid w:val="009F4A88"/>
    <w:rsid w:val="009F4C1C"/>
    <w:rsid w:val="009F53B3"/>
    <w:rsid w:val="009F5484"/>
    <w:rsid w:val="009F5E1E"/>
    <w:rsid w:val="009F5F1A"/>
    <w:rsid w:val="009F6262"/>
    <w:rsid w:val="009F632D"/>
    <w:rsid w:val="009F66CA"/>
    <w:rsid w:val="009F682E"/>
    <w:rsid w:val="009F6FA9"/>
    <w:rsid w:val="009F7550"/>
    <w:rsid w:val="009F7701"/>
    <w:rsid w:val="009F7FF7"/>
    <w:rsid w:val="00A00060"/>
    <w:rsid w:val="00A0048E"/>
    <w:rsid w:val="00A015FA"/>
    <w:rsid w:val="00A01748"/>
    <w:rsid w:val="00A023BF"/>
    <w:rsid w:val="00A02CF3"/>
    <w:rsid w:val="00A02D79"/>
    <w:rsid w:val="00A02EA4"/>
    <w:rsid w:val="00A030B2"/>
    <w:rsid w:val="00A03135"/>
    <w:rsid w:val="00A031CC"/>
    <w:rsid w:val="00A0374A"/>
    <w:rsid w:val="00A04046"/>
    <w:rsid w:val="00A041F8"/>
    <w:rsid w:val="00A04372"/>
    <w:rsid w:val="00A04856"/>
    <w:rsid w:val="00A04914"/>
    <w:rsid w:val="00A04BEB"/>
    <w:rsid w:val="00A04CAA"/>
    <w:rsid w:val="00A04DDB"/>
    <w:rsid w:val="00A05120"/>
    <w:rsid w:val="00A055ED"/>
    <w:rsid w:val="00A05624"/>
    <w:rsid w:val="00A05EB4"/>
    <w:rsid w:val="00A066CB"/>
    <w:rsid w:val="00A066D1"/>
    <w:rsid w:val="00A0670D"/>
    <w:rsid w:val="00A06965"/>
    <w:rsid w:val="00A06A61"/>
    <w:rsid w:val="00A06CC5"/>
    <w:rsid w:val="00A06D14"/>
    <w:rsid w:val="00A06DBD"/>
    <w:rsid w:val="00A06E82"/>
    <w:rsid w:val="00A076FE"/>
    <w:rsid w:val="00A07BE6"/>
    <w:rsid w:val="00A07F59"/>
    <w:rsid w:val="00A07FEB"/>
    <w:rsid w:val="00A100CA"/>
    <w:rsid w:val="00A103DF"/>
    <w:rsid w:val="00A10877"/>
    <w:rsid w:val="00A108F0"/>
    <w:rsid w:val="00A10FDD"/>
    <w:rsid w:val="00A11A3B"/>
    <w:rsid w:val="00A11DB4"/>
    <w:rsid w:val="00A1222E"/>
    <w:rsid w:val="00A12272"/>
    <w:rsid w:val="00A1232F"/>
    <w:rsid w:val="00A124DD"/>
    <w:rsid w:val="00A12515"/>
    <w:rsid w:val="00A12742"/>
    <w:rsid w:val="00A128E9"/>
    <w:rsid w:val="00A1299F"/>
    <w:rsid w:val="00A12BC7"/>
    <w:rsid w:val="00A12F82"/>
    <w:rsid w:val="00A134CA"/>
    <w:rsid w:val="00A137F9"/>
    <w:rsid w:val="00A1392F"/>
    <w:rsid w:val="00A13F39"/>
    <w:rsid w:val="00A14369"/>
    <w:rsid w:val="00A14391"/>
    <w:rsid w:val="00A14515"/>
    <w:rsid w:val="00A14B12"/>
    <w:rsid w:val="00A14F46"/>
    <w:rsid w:val="00A151F9"/>
    <w:rsid w:val="00A1554E"/>
    <w:rsid w:val="00A157F1"/>
    <w:rsid w:val="00A1585F"/>
    <w:rsid w:val="00A15FA2"/>
    <w:rsid w:val="00A16183"/>
    <w:rsid w:val="00A16321"/>
    <w:rsid w:val="00A1639D"/>
    <w:rsid w:val="00A1644C"/>
    <w:rsid w:val="00A16CE0"/>
    <w:rsid w:val="00A16EF2"/>
    <w:rsid w:val="00A16F54"/>
    <w:rsid w:val="00A174BC"/>
    <w:rsid w:val="00A1773A"/>
    <w:rsid w:val="00A17801"/>
    <w:rsid w:val="00A17A6F"/>
    <w:rsid w:val="00A17A82"/>
    <w:rsid w:val="00A17D1E"/>
    <w:rsid w:val="00A17D8C"/>
    <w:rsid w:val="00A17FB5"/>
    <w:rsid w:val="00A202FF"/>
    <w:rsid w:val="00A203F4"/>
    <w:rsid w:val="00A20496"/>
    <w:rsid w:val="00A208F9"/>
    <w:rsid w:val="00A20AC9"/>
    <w:rsid w:val="00A20B24"/>
    <w:rsid w:val="00A213AE"/>
    <w:rsid w:val="00A21871"/>
    <w:rsid w:val="00A221AC"/>
    <w:rsid w:val="00A2243F"/>
    <w:rsid w:val="00A22AD5"/>
    <w:rsid w:val="00A22C05"/>
    <w:rsid w:val="00A22FDE"/>
    <w:rsid w:val="00A231E8"/>
    <w:rsid w:val="00A237B9"/>
    <w:rsid w:val="00A23884"/>
    <w:rsid w:val="00A23A79"/>
    <w:rsid w:val="00A240BE"/>
    <w:rsid w:val="00A242BD"/>
    <w:rsid w:val="00A24822"/>
    <w:rsid w:val="00A24B0F"/>
    <w:rsid w:val="00A255B2"/>
    <w:rsid w:val="00A2578D"/>
    <w:rsid w:val="00A25C46"/>
    <w:rsid w:val="00A25E44"/>
    <w:rsid w:val="00A2602A"/>
    <w:rsid w:val="00A26392"/>
    <w:rsid w:val="00A26703"/>
    <w:rsid w:val="00A269C3"/>
    <w:rsid w:val="00A26C9B"/>
    <w:rsid w:val="00A26FC6"/>
    <w:rsid w:val="00A27126"/>
    <w:rsid w:val="00A2727C"/>
    <w:rsid w:val="00A27480"/>
    <w:rsid w:val="00A27877"/>
    <w:rsid w:val="00A278AA"/>
    <w:rsid w:val="00A27BFA"/>
    <w:rsid w:val="00A27CBD"/>
    <w:rsid w:val="00A30114"/>
    <w:rsid w:val="00A301A8"/>
    <w:rsid w:val="00A309DE"/>
    <w:rsid w:val="00A30C8D"/>
    <w:rsid w:val="00A31051"/>
    <w:rsid w:val="00A31911"/>
    <w:rsid w:val="00A31B92"/>
    <w:rsid w:val="00A3214A"/>
    <w:rsid w:val="00A322C6"/>
    <w:rsid w:val="00A32815"/>
    <w:rsid w:val="00A3286A"/>
    <w:rsid w:val="00A32F58"/>
    <w:rsid w:val="00A32F88"/>
    <w:rsid w:val="00A331D4"/>
    <w:rsid w:val="00A336B9"/>
    <w:rsid w:val="00A3377A"/>
    <w:rsid w:val="00A33D16"/>
    <w:rsid w:val="00A34038"/>
    <w:rsid w:val="00A34B76"/>
    <w:rsid w:val="00A34FC6"/>
    <w:rsid w:val="00A354F1"/>
    <w:rsid w:val="00A355E8"/>
    <w:rsid w:val="00A35788"/>
    <w:rsid w:val="00A35C07"/>
    <w:rsid w:val="00A35C57"/>
    <w:rsid w:val="00A35C7C"/>
    <w:rsid w:val="00A36038"/>
    <w:rsid w:val="00A36120"/>
    <w:rsid w:val="00A36417"/>
    <w:rsid w:val="00A36470"/>
    <w:rsid w:val="00A3717A"/>
    <w:rsid w:val="00A378F5"/>
    <w:rsid w:val="00A37989"/>
    <w:rsid w:val="00A37F48"/>
    <w:rsid w:val="00A37FB7"/>
    <w:rsid w:val="00A4006D"/>
    <w:rsid w:val="00A40633"/>
    <w:rsid w:val="00A4080C"/>
    <w:rsid w:val="00A409C6"/>
    <w:rsid w:val="00A40BB7"/>
    <w:rsid w:val="00A40BFA"/>
    <w:rsid w:val="00A4116C"/>
    <w:rsid w:val="00A411C2"/>
    <w:rsid w:val="00A412AF"/>
    <w:rsid w:val="00A4158B"/>
    <w:rsid w:val="00A41A0F"/>
    <w:rsid w:val="00A41B18"/>
    <w:rsid w:val="00A4246B"/>
    <w:rsid w:val="00A42A35"/>
    <w:rsid w:val="00A42B57"/>
    <w:rsid w:val="00A42D85"/>
    <w:rsid w:val="00A430B6"/>
    <w:rsid w:val="00A431D5"/>
    <w:rsid w:val="00A43468"/>
    <w:rsid w:val="00A43B0B"/>
    <w:rsid w:val="00A43BBE"/>
    <w:rsid w:val="00A43EA0"/>
    <w:rsid w:val="00A4477D"/>
    <w:rsid w:val="00A44D40"/>
    <w:rsid w:val="00A455B6"/>
    <w:rsid w:val="00A45911"/>
    <w:rsid w:val="00A45C17"/>
    <w:rsid w:val="00A45EE5"/>
    <w:rsid w:val="00A45FC1"/>
    <w:rsid w:val="00A46638"/>
    <w:rsid w:val="00A46765"/>
    <w:rsid w:val="00A467D4"/>
    <w:rsid w:val="00A46890"/>
    <w:rsid w:val="00A468E2"/>
    <w:rsid w:val="00A4696F"/>
    <w:rsid w:val="00A46AB9"/>
    <w:rsid w:val="00A47611"/>
    <w:rsid w:val="00A47855"/>
    <w:rsid w:val="00A47E28"/>
    <w:rsid w:val="00A50129"/>
    <w:rsid w:val="00A502AF"/>
    <w:rsid w:val="00A50A6C"/>
    <w:rsid w:val="00A50A8E"/>
    <w:rsid w:val="00A50CFA"/>
    <w:rsid w:val="00A50DD6"/>
    <w:rsid w:val="00A51091"/>
    <w:rsid w:val="00A51155"/>
    <w:rsid w:val="00A517D4"/>
    <w:rsid w:val="00A51938"/>
    <w:rsid w:val="00A51A63"/>
    <w:rsid w:val="00A51F93"/>
    <w:rsid w:val="00A5277D"/>
    <w:rsid w:val="00A527CA"/>
    <w:rsid w:val="00A528A5"/>
    <w:rsid w:val="00A52984"/>
    <w:rsid w:val="00A52A95"/>
    <w:rsid w:val="00A52BF7"/>
    <w:rsid w:val="00A52C9B"/>
    <w:rsid w:val="00A52F5C"/>
    <w:rsid w:val="00A536FD"/>
    <w:rsid w:val="00A539BD"/>
    <w:rsid w:val="00A53A25"/>
    <w:rsid w:val="00A53C8F"/>
    <w:rsid w:val="00A54522"/>
    <w:rsid w:val="00A545DA"/>
    <w:rsid w:val="00A5474B"/>
    <w:rsid w:val="00A547B6"/>
    <w:rsid w:val="00A548E5"/>
    <w:rsid w:val="00A54BB8"/>
    <w:rsid w:val="00A54E04"/>
    <w:rsid w:val="00A54F00"/>
    <w:rsid w:val="00A55044"/>
    <w:rsid w:val="00A55116"/>
    <w:rsid w:val="00A55765"/>
    <w:rsid w:val="00A559DA"/>
    <w:rsid w:val="00A55B2B"/>
    <w:rsid w:val="00A56D71"/>
    <w:rsid w:val="00A573A4"/>
    <w:rsid w:val="00A57547"/>
    <w:rsid w:val="00A57B8B"/>
    <w:rsid w:val="00A57F1C"/>
    <w:rsid w:val="00A6019F"/>
    <w:rsid w:val="00A604EB"/>
    <w:rsid w:val="00A60633"/>
    <w:rsid w:val="00A6068B"/>
    <w:rsid w:val="00A607B5"/>
    <w:rsid w:val="00A607EA"/>
    <w:rsid w:val="00A60A08"/>
    <w:rsid w:val="00A60A92"/>
    <w:rsid w:val="00A61210"/>
    <w:rsid w:val="00A61440"/>
    <w:rsid w:val="00A6158A"/>
    <w:rsid w:val="00A615BF"/>
    <w:rsid w:val="00A6185A"/>
    <w:rsid w:val="00A61CB7"/>
    <w:rsid w:val="00A61D6B"/>
    <w:rsid w:val="00A62057"/>
    <w:rsid w:val="00A62611"/>
    <w:rsid w:val="00A62AD7"/>
    <w:rsid w:val="00A6305A"/>
    <w:rsid w:val="00A63202"/>
    <w:rsid w:val="00A63588"/>
    <w:rsid w:val="00A63B60"/>
    <w:rsid w:val="00A63E14"/>
    <w:rsid w:val="00A63EFD"/>
    <w:rsid w:val="00A63F94"/>
    <w:rsid w:val="00A641EF"/>
    <w:rsid w:val="00A64829"/>
    <w:rsid w:val="00A64B4D"/>
    <w:rsid w:val="00A64CDE"/>
    <w:rsid w:val="00A65920"/>
    <w:rsid w:val="00A65F53"/>
    <w:rsid w:val="00A6606D"/>
    <w:rsid w:val="00A660CD"/>
    <w:rsid w:val="00A6697F"/>
    <w:rsid w:val="00A66B11"/>
    <w:rsid w:val="00A67084"/>
    <w:rsid w:val="00A6748A"/>
    <w:rsid w:val="00A6771F"/>
    <w:rsid w:val="00A67E20"/>
    <w:rsid w:val="00A7096E"/>
    <w:rsid w:val="00A70B54"/>
    <w:rsid w:val="00A70BF5"/>
    <w:rsid w:val="00A70CB5"/>
    <w:rsid w:val="00A70DFD"/>
    <w:rsid w:val="00A70EB2"/>
    <w:rsid w:val="00A70F38"/>
    <w:rsid w:val="00A711EE"/>
    <w:rsid w:val="00A7153B"/>
    <w:rsid w:val="00A71809"/>
    <w:rsid w:val="00A71811"/>
    <w:rsid w:val="00A72415"/>
    <w:rsid w:val="00A7280F"/>
    <w:rsid w:val="00A730DE"/>
    <w:rsid w:val="00A73610"/>
    <w:rsid w:val="00A738B2"/>
    <w:rsid w:val="00A73CE5"/>
    <w:rsid w:val="00A73CE6"/>
    <w:rsid w:val="00A7429A"/>
    <w:rsid w:val="00A746BC"/>
    <w:rsid w:val="00A7491B"/>
    <w:rsid w:val="00A74FAB"/>
    <w:rsid w:val="00A75667"/>
    <w:rsid w:val="00A75F7D"/>
    <w:rsid w:val="00A76113"/>
    <w:rsid w:val="00A76408"/>
    <w:rsid w:val="00A76686"/>
    <w:rsid w:val="00A76982"/>
    <w:rsid w:val="00A76EF5"/>
    <w:rsid w:val="00A77299"/>
    <w:rsid w:val="00A77732"/>
    <w:rsid w:val="00A7778F"/>
    <w:rsid w:val="00A777F5"/>
    <w:rsid w:val="00A77EC2"/>
    <w:rsid w:val="00A80095"/>
    <w:rsid w:val="00A80277"/>
    <w:rsid w:val="00A809A1"/>
    <w:rsid w:val="00A80CF3"/>
    <w:rsid w:val="00A80DB7"/>
    <w:rsid w:val="00A814A0"/>
    <w:rsid w:val="00A818F5"/>
    <w:rsid w:val="00A81BBA"/>
    <w:rsid w:val="00A81FC4"/>
    <w:rsid w:val="00A82370"/>
    <w:rsid w:val="00A8267C"/>
    <w:rsid w:val="00A836D7"/>
    <w:rsid w:val="00A837FC"/>
    <w:rsid w:val="00A83811"/>
    <w:rsid w:val="00A83AFA"/>
    <w:rsid w:val="00A83C82"/>
    <w:rsid w:val="00A83C90"/>
    <w:rsid w:val="00A83CC7"/>
    <w:rsid w:val="00A83E87"/>
    <w:rsid w:val="00A8471A"/>
    <w:rsid w:val="00A84D98"/>
    <w:rsid w:val="00A853F9"/>
    <w:rsid w:val="00A8553F"/>
    <w:rsid w:val="00A855EB"/>
    <w:rsid w:val="00A85774"/>
    <w:rsid w:val="00A85B1F"/>
    <w:rsid w:val="00A85E1C"/>
    <w:rsid w:val="00A86412"/>
    <w:rsid w:val="00A8666A"/>
    <w:rsid w:val="00A8677E"/>
    <w:rsid w:val="00A869A1"/>
    <w:rsid w:val="00A86B1B"/>
    <w:rsid w:val="00A86E70"/>
    <w:rsid w:val="00A87098"/>
    <w:rsid w:val="00A87507"/>
    <w:rsid w:val="00A8757E"/>
    <w:rsid w:val="00A875CD"/>
    <w:rsid w:val="00A87E1B"/>
    <w:rsid w:val="00A87E72"/>
    <w:rsid w:val="00A87F02"/>
    <w:rsid w:val="00A87FFE"/>
    <w:rsid w:val="00A904DA"/>
    <w:rsid w:val="00A905BF"/>
    <w:rsid w:val="00A90DEC"/>
    <w:rsid w:val="00A9133F"/>
    <w:rsid w:val="00A91573"/>
    <w:rsid w:val="00A9195C"/>
    <w:rsid w:val="00A91C85"/>
    <w:rsid w:val="00A91F3D"/>
    <w:rsid w:val="00A92147"/>
    <w:rsid w:val="00A924E3"/>
    <w:rsid w:val="00A92806"/>
    <w:rsid w:val="00A92B34"/>
    <w:rsid w:val="00A92CF2"/>
    <w:rsid w:val="00A92D0D"/>
    <w:rsid w:val="00A92D40"/>
    <w:rsid w:val="00A92FB5"/>
    <w:rsid w:val="00A935B3"/>
    <w:rsid w:val="00A93825"/>
    <w:rsid w:val="00A93CDB"/>
    <w:rsid w:val="00A93FEE"/>
    <w:rsid w:val="00A94029"/>
    <w:rsid w:val="00A94302"/>
    <w:rsid w:val="00A94636"/>
    <w:rsid w:val="00A94A8C"/>
    <w:rsid w:val="00A94DA4"/>
    <w:rsid w:val="00A94DB0"/>
    <w:rsid w:val="00A94EF9"/>
    <w:rsid w:val="00A95917"/>
    <w:rsid w:val="00A95DF6"/>
    <w:rsid w:val="00A9600A"/>
    <w:rsid w:val="00A96019"/>
    <w:rsid w:val="00A961FE"/>
    <w:rsid w:val="00A965F8"/>
    <w:rsid w:val="00A9666D"/>
    <w:rsid w:val="00A966D1"/>
    <w:rsid w:val="00A966F3"/>
    <w:rsid w:val="00A968F9"/>
    <w:rsid w:val="00A96934"/>
    <w:rsid w:val="00A96EE8"/>
    <w:rsid w:val="00A979E4"/>
    <w:rsid w:val="00A97C39"/>
    <w:rsid w:val="00AA00CE"/>
    <w:rsid w:val="00AA00F8"/>
    <w:rsid w:val="00AA0289"/>
    <w:rsid w:val="00AA0345"/>
    <w:rsid w:val="00AA03D6"/>
    <w:rsid w:val="00AA05D5"/>
    <w:rsid w:val="00AA06B5"/>
    <w:rsid w:val="00AA0A7C"/>
    <w:rsid w:val="00AA0F4B"/>
    <w:rsid w:val="00AA1123"/>
    <w:rsid w:val="00AA1243"/>
    <w:rsid w:val="00AA1AB5"/>
    <w:rsid w:val="00AA1E7C"/>
    <w:rsid w:val="00AA1FA4"/>
    <w:rsid w:val="00AA20DC"/>
    <w:rsid w:val="00AA2266"/>
    <w:rsid w:val="00AA22AE"/>
    <w:rsid w:val="00AA2B08"/>
    <w:rsid w:val="00AA2B1F"/>
    <w:rsid w:val="00AA2B92"/>
    <w:rsid w:val="00AA3478"/>
    <w:rsid w:val="00AA36A5"/>
    <w:rsid w:val="00AA3794"/>
    <w:rsid w:val="00AA3C64"/>
    <w:rsid w:val="00AA3CD5"/>
    <w:rsid w:val="00AA3D9C"/>
    <w:rsid w:val="00AA3E55"/>
    <w:rsid w:val="00AA3FEE"/>
    <w:rsid w:val="00AA4178"/>
    <w:rsid w:val="00AA44A5"/>
    <w:rsid w:val="00AA4B9A"/>
    <w:rsid w:val="00AA4BDE"/>
    <w:rsid w:val="00AA4E83"/>
    <w:rsid w:val="00AA4E8C"/>
    <w:rsid w:val="00AA4EED"/>
    <w:rsid w:val="00AA5001"/>
    <w:rsid w:val="00AA54DA"/>
    <w:rsid w:val="00AA55F8"/>
    <w:rsid w:val="00AA5960"/>
    <w:rsid w:val="00AA5D50"/>
    <w:rsid w:val="00AA6062"/>
    <w:rsid w:val="00AA60D6"/>
    <w:rsid w:val="00AA6186"/>
    <w:rsid w:val="00AA67B6"/>
    <w:rsid w:val="00AA684C"/>
    <w:rsid w:val="00AA6B41"/>
    <w:rsid w:val="00AA6B92"/>
    <w:rsid w:val="00AA6C24"/>
    <w:rsid w:val="00AA70E3"/>
    <w:rsid w:val="00AA70FE"/>
    <w:rsid w:val="00AA72AA"/>
    <w:rsid w:val="00AA7513"/>
    <w:rsid w:val="00AA7A32"/>
    <w:rsid w:val="00AA7FB9"/>
    <w:rsid w:val="00AB0109"/>
    <w:rsid w:val="00AB0472"/>
    <w:rsid w:val="00AB0766"/>
    <w:rsid w:val="00AB0799"/>
    <w:rsid w:val="00AB09E8"/>
    <w:rsid w:val="00AB0A77"/>
    <w:rsid w:val="00AB0BE3"/>
    <w:rsid w:val="00AB0CF9"/>
    <w:rsid w:val="00AB0F71"/>
    <w:rsid w:val="00AB11BA"/>
    <w:rsid w:val="00AB19E8"/>
    <w:rsid w:val="00AB214C"/>
    <w:rsid w:val="00AB25C7"/>
    <w:rsid w:val="00AB25D0"/>
    <w:rsid w:val="00AB2CDD"/>
    <w:rsid w:val="00AB30C0"/>
    <w:rsid w:val="00AB3ACE"/>
    <w:rsid w:val="00AB3B5E"/>
    <w:rsid w:val="00AB3C1A"/>
    <w:rsid w:val="00AB3D2A"/>
    <w:rsid w:val="00AB41A5"/>
    <w:rsid w:val="00AB4300"/>
    <w:rsid w:val="00AB49BF"/>
    <w:rsid w:val="00AB4E0B"/>
    <w:rsid w:val="00AB50DC"/>
    <w:rsid w:val="00AB5E88"/>
    <w:rsid w:val="00AB5EBF"/>
    <w:rsid w:val="00AB642C"/>
    <w:rsid w:val="00AB6530"/>
    <w:rsid w:val="00AB6F5D"/>
    <w:rsid w:val="00AB7200"/>
    <w:rsid w:val="00AB728D"/>
    <w:rsid w:val="00AB72B1"/>
    <w:rsid w:val="00AB7631"/>
    <w:rsid w:val="00AB775D"/>
    <w:rsid w:val="00AB7911"/>
    <w:rsid w:val="00AB7BDF"/>
    <w:rsid w:val="00AC04A9"/>
    <w:rsid w:val="00AC059A"/>
    <w:rsid w:val="00AC0BC8"/>
    <w:rsid w:val="00AC0F83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697"/>
    <w:rsid w:val="00AC2B02"/>
    <w:rsid w:val="00AC2C25"/>
    <w:rsid w:val="00AC34CC"/>
    <w:rsid w:val="00AC3CC7"/>
    <w:rsid w:val="00AC3D96"/>
    <w:rsid w:val="00AC3F41"/>
    <w:rsid w:val="00AC4265"/>
    <w:rsid w:val="00AC43DD"/>
    <w:rsid w:val="00AC4B96"/>
    <w:rsid w:val="00AC4FDB"/>
    <w:rsid w:val="00AC5429"/>
    <w:rsid w:val="00AC5574"/>
    <w:rsid w:val="00AC5614"/>
    <w:rsid w:val="00AC569D"/>
    <w:rsid w:val="00AC580B"/>
    <w:rsid w:val="00AC5B65"/>
    <w:rsid w:val="00AC5FFA"/>
    <w:rsid w:val="00AC6363"/>
    <w:rsid w:val="00AC6546"/>
    <w:rsid w:val="00AC6A21"/>
    <w:rsid w:val="00AC6BDF"/>
    <w:rsid w:val="00AC6EB2"/>
    <w:rsid w:val="00AC7E2B"/>
    <w:rsid w:val="00AC7F1A"/>
    <w:rsid w:val="00AD00DC"/>
    <w:rsid w:val="00AD04A6"/>
    <w:rsid w:val="00AD06B1"/>
    <w:rsid w:val="00AD0D48"/>
    <w:rsid w:val="00AD0F66"/>
    <w:rsid w:val="00AD105F"/>
    <w:rsid w:val="00AD1AF5"/>
    <w:rsid w:val="00AD1EBB"/>
    <w:rsid w:val="00AD2272"/>
    <w:rsid w:val="00AD23D7"/>
    <w:rsid w:val="00AD29E3"/>
    <w:rsid w:val="00AD29EF"/>
    <w:rsid w:val="00AD2BE2"/>
    <w:rsid w:val="00AD3222"/>
    <w:rsid w:val="00AD365F"/>
    <w:rsid w:val="00AD3E06"/>
    <w:rsid w:val="00AD407C"/>
    <w:rsid w:val="00AD415D"/>
    <w:rsid w:val="00AD48FC"/>
    <w:rsid w:val="00AD4BFF"/>
    <w:rsid w:val="00AD5328"/>
    <w:rsid w:val="00AD551C"/>
    <w:rsid w:val="00AD554F"/>
    <w:rsid w:val="00AD571E"/>
    <w:rsid w:val="00AD5B29"/>
    <w:rsid w:val="00AD5DC5"/>
    <w:rsid w:val="00AD5F4F"/>
    <w:rsid w:val="00AD60E0"/>
    <w:rsid w:val="00AD63AA"/>
    <w:rsid w:val="00AD649A"/>
    <w:rsid w:val="00AD6510"/>
    <w:rsid w:val="00AD6529"/>
    <w:rsid w:val="00AD669D"/>
    <w:rsid w:val="00AD71AA"/>
    <w:rsid w:val="00AD762B"/>
    <w:rsid w:val="00AD7911"/>
    <w:rsid w:val="00AD7EA6"/>
    <w:rsid w:val="00AE01B7"/>
    <w:rsid w:val="00AE0215"/>
    <w:rsid w:val="00AE11EC"/>
    <w:rsid w:val="00AE12C0"/>
    <w:rsid w:val="00AE18D2"/>
    <w:rsid w:val="00AE1FA8"/>
    <w:rsid w:val="00AE20CC"/>
    <w:rsid w:val="00AE24A5"/>
    <w:rsid w:val="00AE260B"/>
    <w:rsid w:val="00AE26BE"/>
    <w:rsid w:val="00AE27F5"/>
    <w:rsid w:val="00AE2C72"/>
    <w:rsid w:val="00AE2CF2"/>
    <w:rsid w:val="00AE2F14"/>
    <w:rsid w:val="00AE30D5"/>
    <w:rsid w:val="00AE37CA"/>
    <w:rsid w:val="00AE3889"/>
    <w:rsid w:val="00AE3A53"/>
    <w:rsid w:val="00AE40EC"/>
    <w:rsid w:val="00AE41C0"/>
    <w:rsid w:val="00AE435F"/>
    <w:rsid w:val="00AE47F9"/>
    <w:rsid w:val="00AE47FB"/>
    <w:rsid w:val="00AE49D0"/>
    <w:rsid w:val="00AE49FD"/>
    <w:rsid w:val="00AE4C69"/>
    <w:rsid w:val="00AE4E67"/>
    <w:rsid w:val="00AE5711"/>
    <w:rsid w:val="00AE57E7"/>
    <w:rsid w:val="00AE6BB0"/>
    <w:rsid w:val="00AE6DBF"/>
    <w:rsid w:val="00AE6F73"/>
    <w:rsid w:val="00AE7262"/>
    <w:rsid w:val="00AE73AF"/>
    <w:rsid w:val="00AE73DA"/>
    <w:rsid w:val="00AE7481"/>
    <w:rsid w:val="00AE7A32"/>
    <w:rsid w:val="00AE7D67"/>
    <w:rsid w:val="00AE7F7E"/>
    <w:rsid w:val="00AE7FAC"/>
    <w:rsid w:val="00AF02C0"/>
    <w:rsid w:val="00AF036D"/>
    <w:rsid w:val="00AF042B"/>
    <w:rsid w:val="00AF0650"/>
    <w:rsid w:val="00AF079B"/>
    <w:rsid w:val="00AF0E20"/>
    <w:rsid w:val="00AF0EEE"/>
    <w:rsid w:val="00AF10D7"/>
    <w:rsid w:val="00AF1279"/>
    <w:rsid w:val="00AF1421"/>
    <w:rsid w:val="00AF19F8"/>
    <w:rsid w:val="00AF1CB5"/>
    <w:rsid w:val="00AF1F46"/>
    <w:rsid w:val="00AF203D"/>
    <w:rsid w:val="00AF2283"/>
    <w:rsid w:val="00AF2571"/>
    <w:rsid w:val="00AF29DB"/>
    <w:rsid w:val="00AF2AF2"/>
    <w:rsid w:val="00AF3262"/>
    <w:rsid w:val="00AF3611"/>
    <w:rsid w:val="00AF3C72"/>
    <w:rsid w:val="00AF420C"/>
    <w:rsid w:val="00AF4273"/>
    <w:rsid w:val="00AF45FB"/>
    <w:rsid w:val="00AF490C"/>
    <w:rsid w:val="00AF4998"/>
    <w:rsid w:val="00AF4BFA"/>
    <w:rsid w:val="00AF4F26"/>
    <w:rsid w:val="00AF50E7"/>
    <w:rsid w:val="00AF51C2"/>
    <w:rsid w:val="00AF53A7"/>
    <w:rsid w:val="00AF5914"/>
    <w:rsid w:val="00AF5CB8"/>
    <w:rsid w:val="00AF5D17"/>
    <w:rsid w:val="00AF5E4D"/>
    <w:rsid w:val="00AF61A6"/>
    <w:rsid w:val="00AF62C1"/>
    <w:rsid w:val="00AF6642"/>
    <w:rsid w:val="00AF66C6"/>
    <w:rsid w:val="00AF6707"/>
    <w:rsid w:val="00AF6905"/>
    <w:rsid w:val="00AF6B05"/>
    <w:rsid w:val="00AF6C12"/>
    <w:rsid w:val="00AF6CBB"/>
    <w:rsid w:val="00AF7028"/>
    <w:rsid w:val="00AF7299"/>
    <w:rsid w:val="00AF73CD"/>
    <w:rsid w:val="00AF77B0"/>
    <w:rsid w:val="00AF7C9B"/>
    <w:rsid w:val="00AF7F05"/>
    <w:rsid w:val="00B005FA"/>
    <w:rsid w:val="00B00E72"/>
    <w:rsid w:val="00B01733"/>
    <w:rsid w:val="00B0183C"/>
    <w:rsid w:val="00B0185F"/>
    <w:rsid w:val="00B018B5"/>
    <w:rsid w:val="00B0193D"/>
    <w:rsid w:val="00B01B54"/>
    <w:rsid w:val="00B01B94"/>
    <w:rsid w:val="00B022F2"/>
    <w:rsid w:val="00B02AE5"/>
    <w:rsid w:val="00B03215"/>
    <w:rsid w:val="00B03469"/>
    <w:rsid w:val="00B038C7"/>
    <w:rsid w:val="00B0396B"/>
    <w:rsid w:val="00B03C14"/>
    <w:rsid w:val="00B03DC7"/>
    <w:rsid w:val="00B0441E"/>
    <w:rsid w:val="00B04EDA"/>
    <w:rsid w:val="00B0548F"/>
    <w:rsid w:val="00B0565C"/>
    <w:rsid w:val="00B0587F"/>
    <w:rsid w:val="00B05AAE"/>
    <w:rsid w:val="00B05AD4"/>
    <w:rsid w:val="00B05C90"/>
    <w:rsid w:val="00B05F0A"/>
    <w:rsid w:val="00B066C7"/>
    <w:rsid w:val="00B06A63"/>
    <w:rsid w:val="00B06C3D"/>
    <w:rsid w:val="00B06C91"/>
    <w:rsid w:val="00B06D0C"/>
    <w:rsid w:val="00B06DD8"/>
    <w:rsid w:val="00B07130"/>
    <w:rsid w:val="00B07964"/>
    <w:rsid w:val="00B07CCF"/>
    <w:rsid w:val="00B07FB4"/>
    <w:rsid w:val="00B1013D"/>
    <w:rsid w:val="00B109D7"/>
    <w:rsid w:val="00B10CB7"/>
    <w:rsid w:val="00B10FA3"/>
    <w:rsid w:val="00B11091"/>
    <w:rsid w:val="00B12027"/>
    <w:rsid w:val="00B12112"/>
    <w:rsid w:val="00B1245B"/>
    <w:rsid w:val="00B126A1"/>
    <w:rsid w:val="00B128CF"/>
    <w:rsid w:val="00B12973"/>
    <w:rsid w:val="00B13177"/>
    <w:rsid w:val="00B132EB"/>
    <w:rsid w:val="00B133EF"/>
    <w:rsid w:val="00B135D4"/>
    <w:rsid w:val="00B13832"/>
    <w:rsid w:val="00B138E4"/>
    <w:rsid w:val="00B139B7"/>
    <w:rsid w:val="00B1400C"/>
    <w:rsid w:val="00B149C3"/>
    <w:rsid w:val="00B14B4B"/>
    <w:rsid w:val="00B14E92"/>
    <w:rsid w:val="00B1512A"/>
    <w:rsid w:val="00B15441"/>
    <w:rsid w:val="00B15E8C"/>
    <w:rsid w:val="00B16531"/>
    <w:rsid w:val="00B16A31"/>
    <w:rsid w:val="00B16F26"/>
    <w:rsid w:val="00B17271"/>
    <w:rsid w:val="00B172EC"/>
    <w:rsid w:val="00B175DC"/>
    <w:rsid w:val="00B178E5"/>
    <w:rsid w:val="00B17A40"/>
    <w:rsid w:val="00B17B11"/>
    <w:rsid w:val="00B202DE"/>
    <w:rsid w:val="00B20692"/>
    <w:rsid w:val="00B2078C"/>
    <w:rsid w:val="00B207A7"/>
    <w:rsid w:val="00B20CF6"/>
    <w:rsid w:val="00B20D6A"/>
    <w:rsid w:val="00B20DEA"/>
    <w:rsid w:val="00B2187B"/>
    <w:rsid w:val="00B21C6B"/>
    <w:rsid w:val="00B21CBB"/>
    <w:rsid w:val="00B21FA0"/>
    <w:rsid w:val="00B22204"/>
    <w:rsid w:val="00B222CA"/>
    <w:rsid w:val="00B22933"/>
    <w:rsid w:val="00B22A6E"/>
    <w:rsid w:val="00B22CF0"/>
    <w:rsid w:val="00B22D6A"/>
    <w:rsid w:val="00B22DB6"/>
    <w:rsid w:val="00B237BB"/>
    <w:rsid w:val="00B23BA5"/>
    <w:rsid w:val="00B23CDE"/>
    <w:rsid w:val="00B23DA1"/>
    <w:rsid w:val="00B23FFC"/>
    <w:rsid w:val="00B240E6"/>
    <w:rsid w:val="00B24130"/>
    <w:rsid w:val="00B2466B"/>
    <w:rsid w:val="00B24973"/>
    <w:rsid w:val="00B251B1"/>
    <w:rsid w:val="00B255BB"/>
    <w:rsid w:val="00B25754"/>
    <w:rsid w:val="00B257A6"/>
    <w:rsid w:val="00B2586A"/>
    <w:rsid w:val="00B25888"/>
    <w:rsid w:val="00B25E20"/>
    <w:rsid w:val="00B25FDA"/>
    <w:rsid w:val="00B261A2"/>
    <w:rsid w:val="00B26307"/>
    <w:rsid w:val="00B26592"/>
    <w:rsid w:val="00B267C0"/>
    <w:rsid w:val="00B2690C"/>
    <w:rsid w:val="00B26CE2"/>
    <w:rsid w:val="00B26D77"/>
    <w:rsid w:val="00B26EC1"/>
    <w:rsid w:val="00B273C3"/>
    <w:rsid w:val="00B27E8E"/>
    <w:rsid w:val="00B304EF"/>
    <w:rsid w:val="00B3051A"/>
    <w:rsid w:val="00B3081C"/>
    <w:rsid w:val="00B30A68"/>
    <w:rsid w:val="00B30B10"/>
    <w:rsid w:val="00B30F5C"/>
    <w:rsid w:val="00B30FAD"/>
    <w:rsid w:val="00B31363"/>
    <w:rsid w:val="00B31458"/>
    <w:rsid w:val="00B31769"/>
    <w:rsid w:val="00B3178F"/>
    <w:rsid w:val="00B317BD"/>
    <w:rsid w:val="00B31AD5"/>
    <w:rsid w:val="00B31D57"/>
    <w:rsid w:val="00B31DA0"/>
    <w:rsid w:val="00B31EFF"/>
    <w:rsid w:val="00B321AC"/>
    <w:rsid w:val="00B326EC"/>
    <w:rsid w:val="00B3275E"/>
    <w:rsid w:val="00B32849"/>
    <w:rsid w:val="00B32AA0"/>
    <w:rsid w:val="00B32B7C"/>
    <w:rsid w:val="00B32C08"/>
    <w:rsid w:val="00B33897"/>
    <w:rsid w:val="00B33BCD"/>
    <w:rsid w:val="00B33CFF"/>
    <w:rsid w:val="00B3471A"/>
    <w:rsid w:val="00B35648"/>
    <w:rsid w:val="00B357B8"/>
    <w:rsid w:val="00B359EF"/>
    <w:rsid w:val="00B35D1B"/>
    <w:rsid w:val="00B3602A"/>
    <w:rsid w:val="00B36B45"/>
    <w:rsid w:val="00B36CB0"/>
    <w:rsid w:val="00B36CD5"/>
    <w:rsid w:val="00B36D50"/>
    <w:rsid w:val="00B3701B"/>
    <w:rsid w:val="00B37321"/>
    <w:rsid w:val="00B3760B"/>
    <w:rsid w:val="00B378EA"/>
    <w:rsid w:val="00B37A6F"/>
    <w:rsid w:val="00B37AFA"/>
    <w:rsid w:val="00B37B8C"/>
    <w:rsid w:val="00B37EE7"/>
    <w:rsid w:val="00B37F41"/>
    <w:rsid w:val="00B402F1"/>
    <w:rsid w:val="00B404A6"/>
    <w:rsid w:val="00B4060B"/>
    <w:rsid w:val="00B40751"/>
    <w:rsid w:val="00B408AE"/>
    <w:rsid w:val="00B40EDE"/>
    <w:rsid w:val="00B41019"/>
    <w:rsid w:val="00B410CB"/>
    <w:rsid w:val="00B41E75"/>
    <w:rsid w:val="00B41F2D"/>
    <w:rsid w:val="00B420BC"/>
    <w:rsid w:val="00B426E1"/>
    <w:rsid w:val="00B42748"/>
    <w:rsid w:val="00B42803"/>
    <w:rsid w:val="00B42991"/>
    <w:rsid w:val="00B42BB3"/>
    <w:rsid w:val="00B42EFF"/>
    <w:rsid w:val="00B4305F"/>
    <w:rsid w:val="00B432C9"/>
    <w:rsid w:val="00B435D4"/>
    <w:rsid w:val="00B43977"/>
    <w:rsid w:val="00B43ACA"/>
    <w:rsid w:val="00B43BA6"/>
    <w:rsid w:val="00B43DBB"/>
    <w:rsid w:val="00B43EB6"/>
    <w:rsid w:val="00B44115"/>
    <w:rsid w:val="00B4470E"/>
    <w:rsid w:val="00B447E6"/>
    <w:rsid w:val="00B44951"/>
    <w:rsid w:val="00B44A67"/>
    <w:rsid w:val="00B44F5E"/>
    <w:rsid w:val="00B45465"/>
    <w:rsid w:val="00B45AD9"/>
    <w:rsid w:val="00B45D4B"/>
    <w:rsid w:val="00B45E97"/>
    <w:rsid w:val="00B45FC9"/>
    <w:rsid w:val="00B46057"/>
    <w:rsid w:val="00B462BE"/>
    <w:rsid w:val="00B463C0"/>
    <w:rsid w:val="00B4661E"/>
    <w:rsid w:val="00B46831"/>
    <w:rsid w:val="00B469A1"/>
    <w:rsid w:val="00B46AAC"/>
    <w:rsid w:val="00B46CD7"/>
    <w:rsid w:val="00B47035"/>
    <w:rsid w:val="00B475AF"/>
    <w:rsid w:val="00B476DC"/>
    <w:rsid w:val="00B4776E"/>
    <w:rsid w:val="00B477B1"/>
    <w:rsid w:val="00B47A15"/>
    <w:rsid w:val="00B47B13"/>
    <w:rsid w:val="00B47DF1"/>
    <w:rsid w:val="00B47F91"/>
    <w:rsid w:val="00B47FA5"/>
    <w:rsid w:val="00B500E0"/>
    <w:rsid w:val="00B5014C"/>
    <w:rsid w:val="00B50153"/>
    <w:rsid w:val="00B5026B"/>
    <w:rsid w:val="00B504C4"/>
    <w:rsid w:val="00B5115E"/>
    <w:rsid w:val="00B511FA"/>
    <w:rsid w:val="00B51424"/>
    <w:rsid w:val="00B5157F"/>
    <w:rsid w:val="00B5161C"/>
    <w:rsid w:val="00B5215A"/>
    <w:rsid w:val="00B5262C"/>
    <w:rsid w:val="00B52971"/>
    <w:rsid w:val="00B529C7"/>
    <w:rsid w:val="00B52CDC"/>
    <w:rsid w:val="00B52F0D"/>
    <w:rsid w:val="00B5327A"/>
    <w:rsid w:val="00B533B9"/>
    <w:rsid w:val="00B5376A"/>
    <w:rsid w:val="00B53ED6"/>
    <w:rsid w:val="00B53FBE"/>
    <w:rsid w:val="00B5404C"/>
    <w:rsid w:val="00B5442B"/>
    <w:rsid w:val="00B54865"/>
    <w:rsid w:val="00B54A33"/>
    <w:rsid w:val="00B54F6B"/>
    <w:rsid w:val="00B55019"/>
    <w:rsid w:val="00B55331"/>
    <w:rsid w:val="00B55862"/>
    <w:rsid w:val="00B55FAE"/>
    <w:rsid w:val="00B5610D"/>
    <w:rsid w:val="00B5644F"/>
    <w:rsid w:val="00B5660F"/>
    <w:rsid w:val="00B56815"/>
    <w:rsid w:val="00B56897"/>
    <w:rsid w:val="00B56A56"/>
    <w:rsid w:val="00B56C94"/>
    <w:rsid w:val="00B56DBE"/>
    <w:rsid w:val="00B56EA1"/>
    <w:rsid w:val="00B56F23"/>
    <w:rsid w:val="00B56FDF"/>
    <w:rsid w:val="00B571C8"/>
    <w:rsid w:val="00B5784D"/>
    <w:rsid w:val="00B57ED0"/>
    <w:rsid w:val="00B57F32"/>
    <w:rsid w:val="00B601F7"/>
    <w:rsid w:val="00B60305"/>
    <w:rsid w:val="00B60770"/>
    <w:rsid w:val="00B60946"/>
    <w:rsid w:val="00B60A83"/>
    <w:rsid w:val="00B60B19"/>
    <w:rsid w:val="00B60CF0"/>
    <w:rsid w:val="00B61195"/>
    <w:rsid w:val="00B61683"/>
    <w:rsid w:val="00B6195E"/>
    <w:rsid w:val="00B61BA2"/>
    <w:rsid w:val="00B61F0A"/>
    <w:rsid w:val="00B61F28"/>
    <w:rsid w:val="00B61FF9"/>
    <w:rsid w:val="00B620DB"/>
    <w:rsid w:val="00B62283"/>
    <w:rsid w:val="00B6234C"/>
    <w:rsid w:val="00B626B2"/>
    <w:rsid w:val="00B62B47"/>
    <w:rsid w:val="00B62B94"/>
    <w:rsid w:val="00B62CD7"/>
    <w:rsid w:val="00B62FF5"/>
    <w:rsid w:val="00B6314B"/>
    <w:rsid w:val="00B631FA"/>
    <w:rsid w:val="00B632F7"/>
    <w:rsid w:val="00B633A2"/>
    <w:rsid w:val="00B63893"/>
    <w:rsid w:val="00B63935"/>
    <w:rsid w:val="00B639A1"/>
    <w:rsid w:val="00B63EE5"/>
    <w:rsid w:val="00B63EEB"/>
    <w:rsid w:val="00B64038"/>
    <w:rsid w:val="00B64068"/>
    <w:rsid w:val="00B642B3"/>
    <w:rsid w:val="00B64375"/>
    <w:rsid w:val="00B6466C"/>
    <w:rsid w:val="00B647CB"/>
    <w:rsid w:val="00B64BAF"/>
    <w:rsid w:val="00B64C3E"/>
    <w:rsid w:val="00B64D36"/>
    <w:rsid w:val="00B65028"/>
    <w:rsid w:val="00B651FF"/>
    <w:rsid w:val="00B65309"/>
    <w:rsid w:val="00B656EE"/>
    <w:rsid w:val="00B65930"/>
    <w:rsid w:val="00B65C3E"/>
    <w:rsid w:val="00B65DAF"/>
    <w:rsid w:val="00B65E16"/>
    <w:rsid w:val="00B65E8A"/>
    <w:rsid w:val="00B65ECB"/>
    <w:rsid w:val="00B66408"/>
    <w:rsid w:val="00B665AA"/>
    <w:rsid w:val="00B66A59"/>
    <w:rsid w:val="00B66ADD"/>
    <w:rsid w:val="00B66BAE"/>
    <w:rsid w:val="00B66C54"/>
    <w:rsid w:val="00B6724A"/>
    <w:rsid w:val="00B674AD"/>
    <w:rsid w:val="00B700AD"/>
    <w:rsid w:val="00B702C5"/>
    <w:rsid w:val="00B704C1"/>
    <w:rsid w:val="00B70635"/>
    <w:rsid w:val="00B70728"/>
    <w:rsid w:val="00B70789"/>
    <w:rsid w:val="00B709CC"/>
    <w:rsid w:val="00B709D7"/>
    <w:rsid w:val="00B70E3A"/>
    <w:rsid w:val="00B70E58"/>
    <w:rsid w:val="00B712E5"/>
    <w:rsid w:val="00B714A0"/>
    <w:rsid w:val="00B7198B"/>
    <w:rsid w:val="00B72193"/>
    <w:rsid w:val="00B72340"/>
    <w:rsid w:val="00B7255E"/>
    <w:rsid w:val="00B72867"/>
    <w:rsid w:val="00B729FA"/>
    <w:rsid w:val="00B72A52"/>
    <w:rsid w:val="00B72A6F"/>
    <w:rsid w:val="00B72A8F"/>
    <w:rsid w:val="00B7314E"/>
    <w:rsid w:val="00B73A81"/>
    <w:rsid w:val="00B73E1A"/>
    <w:rsid w:val="00B73FD5"/>
    <w:rsid w:val="00B742A7"/>
    <w:rsid w:val="00B746DF"/>
    <w:rsid w:val="00B749F6"/>
    <w:rsid w:val="00B74C26"/>
    <w:rsid w:val="00B75154"/>
    <w:rsid w:val="00B75352"/>
    <w:rsid w:val="00B75556"/>
    <w:rsid w:val="00B75BF0"/>
    <w:rsid w:val="00B75D83"/>
    <w:rsid w:val="00B7616D"/>
    <w:rsid w:val="00B764FB"/>
    <w:rsid w:val="00B76E47"/>
    <w:rsid w:val="00B76E49"/>
    <w:rsid w:val="00B770C5"/>
    <w:rsid w:val="00B771E6"/>
    <w:rsid w:val="00B7722C"/>
    <w:rsid w:val="00B77BD2"/>
    <w:rsid w:val="00B77CCE"/>
    <w:rsid w:val="00B80324"/>
    <w:rsid w:val="00B80335"/>
    <w:rsid w:val="00B8094D"/>
    <w:rsid w:val="00B809EF"/>
    <w:rsid w:val="00B80EA0"/>
    <w:rsid w:val="00B81068"/>
    <w:rsid w:val="00B8129D"/>
    <w:rsid w:val="00B8159A"/>
    <w:rsid w:val="00B81850"/>
    <w:rsid w:val="00B8198E"/>
    <w:rsid w:val="00B81B54"/>
    <w:rsid w:val="00B81BCB"/>
    <w:rsid w:val="00B821AD"/>
    <w:rsid w:val="00B82604"/>
    <w:rsid w:val="00B82926"/>
    <w:rsid w:val="00B82E54"/>
    <w:rsid w:val="00B8310C"/>
    <w:rsid w:val="00B833AD"/>
    <w:rsid w:val="00B83A84"/>
    <w:rsid w:val="00B83F87"/>
    <w:rsid w:val="00B83FA3"/>
    <w:rsid w:val="00B84440"/>
    <w:rsid w:val="00B84558"/>
    <w:rsid w:val="00B84712"/>
    <w:rsid w:val="00B852FB"/>
    <w:rsid w:val="00B855AE"/>
    <w:rsid w:val="00B85924"/>
    <w:rsid w:val="00B85D67"/>
    <w:rsid w:val="00B864F3"/>
    <w:rsid w:val="00B8662B"/>
    <w:rsid w:val="00B86B45"/>
    <w:rsid w:val="00B87446"/>
    <w:rsid w:val="00B877A4"/>
    <w:rsid w:val="00B906DA"/>
    <w:rsid w:val="00B907EF"/>
    <w:rsid w:val="00B9127D"/>
    <w:rsid w:val="00B91C02"/>
    <w:rsid w:val="00B92279"/>
    <w:rsid w:val="00B922EF"/>
    <w:rsid w:val="00B923C4"/>
    <w:rsid w:val="00B92543"/>
    <w:rsid w:val="00B928D3"/>
    <w:rsid w:val="00B92EEE"/>
    <w:rsid w:val="00B931D8"/>
    <w:rsid w:val="00B938BD"/>
    <w:rsid w:val="00B93E7F"/>
    <w:rsid w:val="00B9424D"/>
    <w:rsid w:val="00B9427B"/>
    <w:rsid w:val="00B94757"/>
    <w:rsid w:val="00B94D86"/>
    <w:rsid w:val="00B951CF"/>
    <w:rsid w:val="00B9521D"/>
    <w:rsid w:val="00B9541E"/>
    <w:rsid w:val="00B95E38"/>
    <w:rsid w:val="00B9643A"/>
    <w:rsid w:val="00B96D45"/>
    <w:rsid w:val="00B9720A"/>
    <w:rsid w:val="00B97364"/>
    <w:rsid w:val="00B977A0"/>
    <w:rsid w:val="00B97BCF"/>
    <w:rsid w:val="00B97E69"/>
    <w:rsid w:val="00BA06E3"/>
    <w:rsid w:val="00BA089D"/>
    <w:rsid w:val="00BA0B62"/>
    <w:rsid w:val="00BA121F"/>
    <w:rsid w:val="00BA14A1"/>
    <w:rsid w:val="00BA1B7B"/>
    <w:rsid w:val="00BA294C"/>
    <w:rsid w:val="00BA2A32"/>
    <w:rsid w:val="00BA2B9C"/>
    <w:rsid w:val="00BA2C87"/>
    <w:rsid w:val="00BA2CFD"/>
    <w:rsid w:val="00BA3826"/>
    <w:rsid w:val="00BA3D52"/>
    <w:rsid w:val="00BA3E11"/>
    <w:rsid w:val="00BA407F"/>
    <w:rsid w:val="00BA424E"/>
    <w:rsid w:val="00BA4291"/>
    <w:rsid w:val="00BA489A"/>
    <w:rsid w:val="00BA4E3E"/>
    <w:rsid w:val="00BA5355"/>
    <w:rsid w:val="00BA56B9"/>
    <w:rsid w:val="00BA5805"/>
    <w:rsid w:val="00BA5D00"/>
    <w:rsid w:val="00BA64C2"/>
    <w:rsid w:val="00BA676F"/>
    <w:rsid w:val="00BA68E6"/>
    <w:rsid w:val="00BA6CE4"/>
    <w:rsid w:val="00BA7126"/>
    <w:rsid w:val="00BA7A3F"/>
    <w:rsid w:val="00BA7C16"/>
    <w:rsid w:val="00BA7DBF"/>
    <w:rsid w:val="00BA7E6F"/>
    <w:rsid w:val="00BB00CA"/>
    <w:rsid w:val="00BB0356"/>
    <w:rsid w:val="00BB0B4A"/>
    <w:rsid w:val="00BB0B6E"/>
    <w:rsid w:val="00BB1078"/>
    <w:rsid w:val="00BB1176"/>
    <w:rsid w:val="00BB1380"/>
    <w:rsid w:val="00BB1767"/>
    <w:rsid w:val="00BB1F5A"/>
    <w:rsid w:val="00BB273E"/>
    <w:rsid w:val="00BB3194"/>
    <w:rsid w:val="00BB3304"/>
    <w:rsid w:val="00BB3393"/>
    <w:rsid w:val="00BB355F"/>
    <w:rsid w:val="00BB3602"/>
    <w:rsid w:val="00BB362F"/>
    <w:rsid w:val="00BB39AD"/>
    <w:rsid w:val="00BB45EC"/>
    <w:rsid w:val="00BB48D5"/>
    <w:rsid w:val="00BB4904"/>
    <w:rsid w:val="00BB4A87"/>
    <w:rsid w:val="00BB4CB6"/>
    <w:rsid w:val="00BB5361"/>
    <w:rsid w:val="00BB5627"/>
    <w:rsid w:val="00BB589A"/>
    <w:rsid w:val="00BB592D"/>
    <w:rsid w:val="00BB5BBB"/>
    <w:rsid w:val="00BB5CA1"/>
    <w:rsid w:val="00BB5CD8"/>
    <w:rsid w:val="00BB5EB9"/>
    <w:rsid w:val="00BB6278"/>
    <w:rsid w:val="00BB6E57"/>
    <w:rsid w:val="00BB705E"/>
    <w:rsid w:val="00BB706A"/>
    <w:rsid w:val="00BB7281"/>
    <w:rsid w:val="00BB7699"/>
    <w:rsid w:val="00BB786A"/>
    <w:rsid w:val="00BB79CA"/>
    <w:rsid w:val="00BB7CC1"/>
    <w:rsid w:val="00BC0451"/>
    <w:rsid w:val="00BC057E"/>
    <w:rsid w:val="00BC0B94"/>
    <w:rsid w:val="00BC1249"/>
    <w:rsid w:val="00BC13F8"/>
    <w:rsid w:val="00BC1404"/>
    <w:rsid w:val="00BC141D"/>
    <w:rsid w:val="00BC1607"/>
    <w:rsid w:val="00BC165C"/>
    <w:rsid w:val="00BC17DA"/>
    <w:rsid w:val="00BC1802"/>
    <w:rsid w:val="00BC1A28"/>
    <w:rsid w:val="00BC1F3A"/>
    <w:rsid w:val="00BC1F9F"/>
    <w:rsid w:val="00BC246E"/>
    <w:rsid w:val="00BC24CE"/>
    <w:rsid w:val="00BC27C4"/>
    <w:rsid w:val="00BC2A9B"/>
    <w:rsid w:val="00BC3019"/>
    <w:rsid w:val="00BC330E"/>
    <w:rsid w:val="00BC342A"/>
    <w:rsid w:val="00BC3893"/>
    <w:rsid w:val="00BC40F7"/>
    <w:rsid w:val="00BC4218"/>
    <w:rsid w:val="00BC4315"/>
    <w:rsid w:val="00BC44E5"/>
    <w:rsid w:val="00BC460F"/>
    <w:rsid w:val="00BC4DF3"/>
    <w:rsid w:val="00BC4FD4"/>
    <w:rsid w:val="00BC5076"/>
    <w:rsid w:val="00BC5281"/>
    <w:rsid w:val="00BC58EC"/>
    <w:rsid w:val="00BC59E4"/>
    <w:rsid w:val="00BC63F7"/>
    <w:rsid w:val="00BC651A"/>
    <w:rsid w:val="00BC7135"/>
    <w:rsid w:val="00BC71F4"/>
    <w:rsid w:val="00BC7985"/>
    <w:rsid w:val="00BC7EED"/>
    <w:rsid w:val="00BD093C"/>
    <w:rsid w:val="00BD0B73"/>
    <w:rsid w:val="00BD0CAE"/>
    <w:rsid w:val="00BD0EA3"/>
    <w:rsid w:val="00BD110D"/>
    <w:rsid w:val="00BD11E9"/>
    <w:rsid w:val="00BD137C"/>
    <w:rsid w:val="00BD1677"/>
    <w:rsid w:val="00BD1B2E"/>
    <w:rsid w:val="00BD1D9C"/>
    <w:rsid w:val="00BD20DA"/>
    <w:rsid w:val="00BD23DC"/>
    <w:rsid w:val="00BD282A"/>
    <w:rsid w:val="00BD2861"/>
    <w:rsid w:val="00BD28A8"/>
    <w:rsid w:val="00BD2AEF"/>
    <w:rsid w:val="00BD2C6B"/>
    <w:rsid w:val="00BD35DF"/>
    <w:rsid w:val="00BD42B1"/>
    <w:rsid w:val="00BD43A1"/>
    <w:rsid w:val="00BD462A"/>
    <w:rsid w:val="00BD4C25"/>
    <w:rsid w:val="00BD4D90"/>
    <w:rsid w:val="00BD5059"/>
    <w:rsid w:val="00BD506F"/>
    <w:rsid w:val="00BD50C7"/>
    <w:rsid w:val="00BD52BB"/>
    <w:rsid w:val="00BD5BC3"/>
    <w:rsid w:val="00BD5C2A"/>
    <w:rsid w:val="00BD5F6A"/>
    <w:rsid w:val="00BD63A0"/>
    <w:rsid w:val="00BD640E"/>
    <w:rsid w:val="00BD6668"/>
    <w:rsid w:val="00BD6CC2"/>
    <w:rsid w:val="00BD7889"/>
    <w:rsid w:val="00BD7E5C"/>
    <w:rsid w:val="00BD7F16"/>
    <w:rsid w:val="00BE01F9"/>
    <w:rsid w:val="00BE03E6"/>
    <w:rsid w:val="00BE0AB6"/>
    <w:rsid w:val="00BE0D2E"/>
    <w:rsid w:val="00BE0F9F"/>
    <w:rsid w:val="00BE1C91"/>
    <w:rsid w:val="00BE1CF6"/>
    <w:rsid w:val="00BE217F"/>
    <w:rsid w:val="00BE2655"/>
    <w:rsid w:val="00BE26AC"/>
    <w:rsid w:val="00BE2870"/>
    <w:rsid w:val="00BE2C3C"/>
    <w:rsid w:val="00BE2DD3"/>
    <w:rsid w:val="00BE2E09"/>
    <w:rsid w:val="00BE2F12"/>
    <w:rsid w:val="00BE3185"/>
    <w:rsid w:val="00BE33A3"/>
    <w:rsid w:val="00BE346B"/>
    <w:rsid w:val="00BE4796"/>
    <w:rsid w:val="00BE4819"/>
    <w:rsid w:val="00BE4864"/>
    <w:rsid w:val="00BE49BF"/>
    <w:rsid w:val="00BE4AE0"/>
    <w:rsid w:val="00BE4B6E"/>
    <w:rsid w:val="00BE4B72"/>
    <w:rsid w:val="00BE4DEF"/>
    <w:rsid w:val="00BE526C"/>
    <w:rsid w:val="00BE5A21"/>
    <w:rsid w:val="00BE5C14"/>
    <w:rsid w:val="00BE5DBC"/>
    <w:rsid w:val="00BE639A"/>
    <w:rsid w:val="00BE67CB"/>
    <w:rsid w:val="00BE68B2"/>
    <w:rsid w:val="00BE7634"/>
    <w:rsid w:val="00BE7C11"/>
    <w:rsid w:val="00BE7C2D"/>
    <w:rsid w:val="00BE7CE4"/>
    <w:rsid w:val="00BE7DD9"/>
    <w:rsid w:val="00BE7F32"/>
    <w:rsid w:val="00BF006B"/>
    <w:rsid w:val="00BF0BEC"/>
    <w:rsid w:val="00BF0C6A"/>
    <w:rsid w:val="00BF0D41"/>
    <w:rsid w:val="00BF0DBD"/>
    <w:rsid w:val="00BF1785"/>
    <w:rsid w:val="00BF1BB7"/>
    <w:rsid w:val="00BF2108"/>
    <w:rsid w:val="00BF24A9"/>
    <w:rsid w:val="00BF3056"/>
    <w:rsid w:val="00BF308D"/>
    <w:rsid w:val="00BF3136"/>
    <w:rsid w:val="00BF333A"/>
    <w:rsid w:val="00BF35BD"/>
    <w:rsid w:val="00BF370A"/>
    <w:rsid w:val="00BF3CCB"/>
    <w:rsid w:val="00BF3E29"/>
    <w:rsid w:val="00BF45A5"/>
    <w:rsid w:val="00BF53CD"/>
    <w:rsid w:val="00BF56D1"/>
    <w:rsid w:val="00BF5C1A"/>
    <w:rsid w:val="00BF5D5C"/>
    <w:rsid w:val="00BF5DE6"/>
    <w:rsid w:val="00BF60EC"/>
    <w:rsid w:val="00BF70DA"/>
    <w:rsid w:val="00BF71E7"/>
    <w:rsid w:val="00BF72FE"/>
    <w:rsid w:val="00BF7A57"/>
    <w:rsid w:val="00BF7CE4"/>
    <w:rsid w:val="00BF7DBB"/>
    <w:rsid w:val="00C00031"/>
    <w:rsid w:val="00C0044F"/>
    <w:rsid w:val="00C00589"/>
    <w:rsid w:val="00C00646"/>
    <w:rsid w:val="00C00EBE"/>
    <w:rsid w:val="00C0132F"/>
    <w:rsid w:val="00C0152B"/>
    <w:rsid w:val="00C016F5"/>
    <w:rsid w:val="00C01AFD"/>
    <w:rsid w:val="00C01B4E"/>
    <w:rsid w:val="00C0223D"/>
    <w:rsid w:val="00C0230F"/>
    <w:rsid w:val="00C027F7"/>
    <w:rsid w:val="00C027F9"/>
    <w:rsid w:val="00C02968"/>
    <w:rsid w:val="00C02DAF"/>
    <w:rsid w:val="00C02EDE"/>
    <w:rsid w:val="00C03747"/>
    <w:rsid w:val="00C038B9"/>
    <w:rsid w:val="00C03C53"/>
    <w:rsid w:val="00C0407A"/>
    <w:rsid w:val="00C0424A"/>
    <w:rsid w:val="00C0495A"/>
    <w:rsid w:val="00C04D06"/>
    <w:rsid w:val="00C04D3C"/>
    <w:rsid w:val="00C04DF6"/>
    <w:rsid w:val="00C052BF"/>
    <w:rsid w:val="00C05774"/>
    <w:rsid w:val="00C05E89"/>
    <w:rsid w:val="00C06301"/>
    <w:rsid w:val="00C06468"/>
    <w:rsid w:val="00C06A3F"/>
    <w:rsid w:val="00C073DD"/>
    <w:rsid w:val="00C076CE"/>
    <w:rsid w:val="00C07BD6"/>
    <w:rsid w:val="00C07E32"/>
    <w:rsid w:val="00C07FC1"/>
    <w:rsid w:val="00C100ED"/>
    <w:rsid w:val="00C105C0"/>
    <w:rsid w:val="00C107C7"/>
    <w:rsid w:val="00C115B1"/>
    <w:rsid w:val="00C116C5"/>
    <w:rsid w:val="00C118C2"/>
    <w:rsid w:val="00C118D5"/>
    <w:rsid w:val="00C11936"/>
    <w:rsid w:val="00C11DFC"/>
    <w:rsid w:val="00C12433"/>
    <w:rsid w:val="00C12B0A"/>
    <w:rsid w:val="00C12B7D"/>
    <w:rsid w:val="00C130AF"/>
    <w:rsid w:val="00C133FC"/>
    <w:rsid w:val="00C13667"/>
    <w:rsid w:val="00C13736"/>
    <w:rsid w:val="00C13D5D"/>
    <w:rsid w:val="00C14219"/>
    <w:rsid w:val="00C1477B"/>
    <w:rsid w:val="00C14809"/>
    <w:rsid w:val="00C15029"/>
    <w:rsid w:val="00C15222"/>
    <w:rsid w:val="00C1581B"/>
    <w:rsid w:val="00C15B30"/>
    <w:rsid w:val="00C15C8F"/>
    <w:rsid w:val="00C15F63"/>
    <w:rsid w:val="00C16344"/>
    <w:rsid w:val="00C164A1"/>
    <w:rsid w:val="00C166E5"/>
    <w:rsid w:val="00C166E9"/>
    <w:rsid w:val="00C16C06"/>
    <w:rsid w:val="00C16F7E"/>
    <w:rsid w:val="00C1723C"/>
    <w:rsid w:val="00C1724F"/>
    <w:rsid w:val="00C172A7"/>
    <w:rsid w:val="00C17696"/>
    <w:rsid w:val="00C208F3"/>
    <w:rsid w:val="00C20B67"/>
    <w:rsid w:val="00C211BF"/>
    <w:rsid w:val="00C21239"/>
    <w:rsid w:val="00C2134C"/>
    <w:rsid w:val="00C21843"/>
    <w:rsid w:val="00C21887"/>
    <w:rsid w:val="00C22126"/>
    <w:rsid w:val="00C22242"/>
    <w:rsid w:val="00C223C8"/>
    <w:rsid w:val="00C224C6"/>
    <w:rsid w:val="00C227D9"/>
    <w:rsid w:val="00C22A43"/>
    <w:rsid w:val="00C22D98"/>
    <w:rsid w:val="00C22DD9"/>
    <w:rsid w:val="00C23098"/>
    <w:rsid w:val="00C23127"/>
    <w:rsid w:val="00C231B2"/>
    <w:rsid w:val="00C2327F"/>
    <w:rsid w:val="00C23299"/>
    <w:rsid w:val="00C23546"/>
    <w:rsid w:val="00C2384D"/>
    <w:rsid w:val="00C23CEC"/>
    <w:rsid w:val="00C2409E"/>
    <w:rsid w:val="00C24226"/>
    <w:rsid w:val="00C24A0E"/>
    <w:rsid w:val="00C24D3A"/>
    <w:rsid w:val="00C24FA7"/>
    <w:rsid w:val="00C25456"/>
    <w:rsid w:val="00C2596A"/>
    <w:rsid w:val="00C25C6A"/>
    <w:rsid w:val="00C26B20"/>
    <w:rsid w:val="00C274B4"/>
    <w:rsid w:val="00C2765A"/>
    <w:rsid w:val="00C279E0"/>
    <w:rsid w:val="00C27D3A"/>
    <w:rsid w:val="00C27DD8"/>
    <w:rsid w:val="00C27ED1"/>
    <w:rsid w:val="00C30392"/>
    <w:rsid w:val="00C305D1"/>
    <w:rsid w:val="00C30EEA"/>
    <w:rsid w:val="00C30FBB"/>
    <w:rsid w:val="00C314ED"/>
    <w:rsid w:val="00C315A8"/>
    <w:rsid w:val="00C3182F"/>
    <w:rsid w:val="00C31B50"/>
    <w:rsid w:val="00C31BA3"/>
    <w:rsid w:val="00C31BC5"/>
    <w:rsid w:val="00C3252B"/>
    <w:rsid w:val="00C3268F"/>
    <w:rsid w:val="00C33216"/>
    <w:rsid w:val="00C339C0"/>
    <w:rsid w:val="00C33C2C"/>
    <w:rsid w:val="00C33E8E"/>
    <w:rsid w:val="00C33EB7"/>
    <w:rsid w:val="00C341B9"/>
    <w:rsid w:val="00C34511"/>
    <w:rsid w:val="00C34546"/>
    <w:rsid w:val="00C34A7B"/>
    <w:rsid w:val="00C354B7"/>
    <w:rsid w:val="00C35C7E"/>
    <w:rsid w:val="00C36339"/>
    <w:rsid w:val="00C3661F"/>
    <w:rsid w:val="00C36DCA"/>
    <w:rsid w:val="00C36E7E"/>
    <w:rsid w:val="00C37014"/>
    <w:rsid w:val="00C37116"/>
    <w:rsid w:val="00C37329"/>
    <w:rsid w:val="00C376F8"/>
    <w:rsid w:val="00C378EE"/>
    <w:rsid w:val="00C37A70"/>
    <w:rsid w:val="00C4005E"/>
    <w:rsid w:val="00C40558"/>
    <w:rsid w:val="00C407F5"/>
    <w:rsid w:val="00C409C7"/>
    <w:rsid w:val="00C41101"/>
    <w:rsid w:val="00C41695"/>
    <w:rsid w:val="00C421A6"/>
    <w:rsid w:val="00C42522"/>
    <w:rsid w:val="00C426A6"/>
    <w:rsid w:val="00C4282B"/>
    <w:rsid w:val="00C42B78"/>
    <w:rsid w:val="00C4331F"/>
    <w:rsid w:val="00C43607"/>
    <w:rsid w:val="00C43D6C"/>
    <w:rsid w:val="00C43FE9"/>
    <w:rsid w:val="00C44121"/>
    <w:rsid w:val="00C441C6"/>
    <w:rsid w:val="00C44325"/>
    <w:rsid w:val="00C4479C"/>
    <w:rsid w:val="00C4499C"/>
    <w:rsid w:val="00C44E75"/>
    <w:rsid w:val="00C45294"/>
    <w:rsid w:val="00C456E2"/>
    <w:rsid w:val="00C45725"/>
    <w:rsid w:val="00C45B35"/>
    <w:rsid w:val="00C45C18"/>
    <w:rsid w:val="00C45C75"/>
    <w:rsid w:val="00C467B1"/>
    <w:rsid w:val="00C46AE9"/>
    <w:rsid w:val="00C4764F"/>
    <w:rsid w:val="00C4784B"/>
    <w:rsid w:val="00C50A5E"/>
    <w:rsid w:val="00C50C1D"/>
    <w:rsid w:val="00C50C8F"/>
    <w:rsid w:val="00C50D6D"/>
    <w:rsid w:val="00C518E8"/>
    <w:rsid w:val="00C51F51"/>
    <w:rsid w:val="00C5284C"/>
    <w:rsid w:val="00C529B7"/>
    <w:rsid w:val="00C52BDF"/>
    <w:rsid w:val="00C52C41"/>
    <w:rsid w:val="00C530E1"/>
    <w:rsid w:val="00C53452"/>
    <w:rsid w:val="00C53694"/>
    <w:rsid w:val="00C537A2"/>
    <w:rsid w:val="00C53810"/>
    <w:rsid w:val="00C53A4F"/>
    <w:rsid w:val="00C53AFD"/>
    <w:rsid w:val="00C53C2B"/>
    <w:rsid w:val="00C53F98"/>
    <w:rsid w:val="00C543F1"/>
    <w:rsid w:val="00C54622"/>
    <w:rsid w:val="00C54664"/>
    <w:rsid w:val="00C54975"/>
    <w:rsid w:val="00C549DB"/>
    <w:rsid w:val="00C54B62"/>
    <w:rsid w:val="00C54B8E"/>
    <w:rsid w:val="00C54D72"/>
    <w:rsid w:val="00C54EC6"/>
    <w:rsid w:val="00C54FE4"/>
    <w:rsid w:val="00C5520B"/>
    <w:rsid w:val="00C5531D"/>
    <w:rsid w:val="00C5563D"/>
    <w:rsid w:val="00C557DF"/>
    <w:rsid w:val="00C55A68"/>
    <w:rsid w:val="00C55C1E"/>
    <w:rsid w:val="00C55E39"/>
    <w:rsid w:val="00C5637E"/>
    <w:rsid w:val="00C5641A"/>
    <w:rsid w:val="00C56602"/>
    <w:rsid w:val="00C56753"/>
    <w:rsid w:val="00C56C9D"/>
    <w:rsid w:val="00C5720E"/>
    <w:rsid w:val="00C57400"/>
    <w:rsid w:val="00C5769D"/>
    <w:rsid w:val="00C576B7"/>
    <w:rsid w:val="00C57997"/>
    <w:rsid w:val="00C600DD"/>
    <w:rsid w:val="00C60494"/>
    <w:rsid w:val="00C605AB"/>
    <w:rsid w:val="00C60804"/>
    <w:rsid w:val="00C609B3"/>
    <w:rsid w:val="00C613D9"/>
    <w:rsid w:val="00C6168E"/>
    <w:rsid w:val="00C619E9"/>
    <w:rsid w:val="00C61BD6"/>
    <w:rsid w:val="00C6283D"/>
    <w:rsid w:val="00C62893"/>
    <w:rsid w:val="00C6299B"/>
    <w:rsid w:val="00C62A60"/>
    <w:rsid w:val="00C62C67"/>
    <w:rsid w:val="00C631F0"/>
    <w:rsid w:val="00C6370C"/>
    <w:rsid w:val="00C6377B"/>
    <w:rsid w:val="00C63821"/>
    <w:rsid w:val="00C63AAD"/>
    <w:rsid w:val="00C63F97"/>
    <w:rsid w:val="00C641B3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6E8"/>
    <w:rsid w:val="00C66DA8"/>
    <w:rsid w:val="00C675F1"/>
    <w:rsid w:val="00C6781E"/>
    <w:rsid w:val="00C67CAB"/>
    <w:rsid w:val="00C67E25"/>
    <w:rsid w:val="00C67F6F"/>
    <w:rsid w:val="00C7014A"/>
    <w:rsid w:val="00C7016B"/>
    <w:rsid w:val="00C70495"/>
    <w:rsid w:val="00C70684"/>
    <w:rsid w:val="00C7086A"/>
    <w:rsid w:val="00C7094F"/>
    <w:rsid w:val="00C709A2"/>
    <w:rsid w:val="00C70BF3"/>
    <w:rsid w:val="00C70D17"/>
    <w:rsid w:val="00C710FC"/>
    <w:rsid w:val="00C71111"/>
    <w:rsid w:val="00C71B40"/>
    <w:rsid w:val="00C72131"/>
    <w:rsid w:val="00C7252F"/>
    <w:rsid w:val="00C72A12"/>
    <w:rsid w:val="00C72A27"/>
    <w:rsid w:val="00C72A4F"/>
    <w:rsid w:val="00C72BE3"/>
    <w:rsid w:val="00C733AB"/>
    <w:rsid w:val="00C737D5"/>
    <w:rsid w:val="00C73951"/>
    <w:rsid w:val="00C73A5B"/>
    <w:rsid w:val="00C73E50"/>
    <w:rsid w:val="00C73ECC"/>
    <w:rsid w:val="00C7405C"/>
    <w:rsid w:val="00C741A7"/>
    <w:rsid w:val="00C743F3"/>
    <w:rsid w:val="00C7454E"/>
    <w:rsid w:val="00C74596"/>
    <w:rsid w:val="00C745C3"/>
    <w:rsid w:val="00C74783"/>
    <w:rsid w:val="00C74D08"/>
    <w:rsid w:val="00C74DD4"/>
    <w:rsid w:val="00C74F3C"/>
    <w:rsid w:val="00C74FCF"/>
    <w:rsid w:val="00C75BE1"/>
    <w:rsid w:val="00C75CCE"/>
    <w:rsid w:val="00C75CF4"/>
    <w:rsid w:val="00C75D1D"/>
    <w:rsid w:val="00C76371"/>
    <w:rsid w:val="00C7647A"/>
    <w:rsid w:val="00C765D0"/>
    <w:rsid w:val="00C76699"/>
    <w:rsid w:val="00C7673B"/>
    <w:rsid w:val="00C76993"/>
    <w:rsid w:val="00C770B6"/>
    <w:rsid w:val="00C776CB"/>
    <w:rsid w:val="00C778AE"/>
    <w:rsid w:val="00C801E1"/>
    <w:rsid w:val="00C80259"/>
    <w:rsid w:val="00C80BE1"/>
    <w:rsid w:val="00C80D33"/>
    <w:rsid w:val="00C80E2A"/>
    <w:rsid w:val="00C80F17"/>
    <w:rsid w:val="00C810E8"/>
    <w:rsid w:val="00C8111B"/>
    <w:rsid w:val="00C81206"/>
    <w:rsid w:val="00C812EB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AAC"/>
    <w:rsid w:val="00C82F5C"/>
    <w:rsid w:val="00C831BF"/>
    <w:rsid w:val="00C837F8"/>
    <w:rsid w:val="00C83C43"/>
    <w:rsid w:val="00C83E59"/>
    <w:rsid w:val="00C844E6"/>
    <w:rsid w:val="00C84511"/>
    <w:rsid w:val="00C8485D"/>
    <w:rsid w:val="00C848CC"/>
    <w:rsid w:val="00C849BC"/>
    <w:rsid w:val="00C84B52"/>
    <w:rsid w:val="00C84CC6"/>
    <w:rsid w:val="00C8571F"/>
    <w:rsid w:val="00C85863"/>
    <w:rsid w:val="00C85B41"/>
    <w:rsid w:val="00C85B82"/>
    <w:rsid w:val="00C85B8A"/>
    <w:rsid w:val="00C85DAB"/>
    <w:rsid w:val="00C85ED2"/>
    <w:rsid w:val="00C85F26"/>
    <w:rsid w:val="00C86025"/>
    <w:rsid w:val="00C86099"/>
    <w:rsid w:val="00C86144"/>
    <w:rsid w:val="00C861C8"/>
    <w:rsid w:val="00C86532"/>
    <w:rsid w:val="00C86E2C"/>
    <w:rsid w:val="00C86EA9"/>
    <w:rsid w:val="00C873E1"/>
    <w:rsid w:val="00C879CA"/>
    <w:rsid w:val="00C87D62"/>
    <w:rsid w:val="00C87F60"/>
    <w:rsid w:val="00C90070"/>
    <w:rsid w:val="00C900E3"/>
    <w:rsid w:val="00C902F0"/>
    <w:rsid w:val="00C9046D"/>
    <w:rsid w:val="00C90482"/>
    <w:rsid w:val="00C90BE1"/>
    <w:rsid w:val="00C90F9B"/>
    <w:rsid w:val="00C91092"/>
    <w:rsid w:val="00C91208"/>
    <w:rsid w:val="00C912BA"/>
    <w:rsid w:val="00C91382"/>
    <w:rsid w:val="00C9180C"/>
    <w:rsid w:val="00C91F3B"/>
    <w:rsid w:val="00C9202D"/>
    <w:rsid w:val="00C921FC"/>
    <w:rsid w:val="00C92883"/>
    <w:rsid w:val="00C93128"/>
    <w:rsid w:val="00C93775"/>
    <w:rsid w:val="00C93E6F"/>
    <w:rsid w:val="00C94017"/>
    <w:rsid w:val="00C9426D"/>
    <w:rsid w:val="00C94A9B"/>
    <w:rsid w:val="00C94BAB"/>
    <w:rsid w:val="00C94C2E"/>
    <w:rsid w:val="00C95572"/>
    <w:rsid w:val="00C95945"/>
    <w:rsid w:val="00C95AE5"/>
    <w:rsid w:val="00C95E7F"/>
    <w:rsid w:val="00C9609F"/>
    <w:rsid w:val="00C96704"/>
    <w:rsid w:val="00C96942"/>
    <w:rsid w:val="00C96975"/>
    <w:rsid w:val="00C96ADF"/>
    <w:rsid w:val="00C96B0A"/>
    <w:rsid w:val="00C96B72"/>
    <w:rsid w:val="00C96C69"/>
    <w:rsid w:val="00C96D89"/>
    <w:rsid w:val="00C96DD6"/>
    <w:rsid w:val="00C970F2"/>
    <w:rsid w:val="00C97413"/>
    <w:rsid w:val="00C97545"/>
    <w:rsid w:val="00CA0039"/>
    <w:rsid w:val="00CA015D"/>
    <w:rsid w:val="00CA0249"/>
    <w:rsid w:val="00CA030F"/>
    <w:rsid w:val="00CA0513"/>
    <w:rsid w:val="00CA05EE"/>
    <w:rsid w:val="00CA0700"/>
    <w:rsid w:val="00CA0722"/>
    <w:rsid w:val="00CA0A20"/>
    <w:rsid w:val="00CA0CB5"/>
    <w:rsid w:val="00CA0D9C"/>
    <w:rsid w:val="00CA0E31"/>
    <w:rsid w:val="00CA0F83"/>
    <w:rsid w:val="00CA1911"/>
    <w:rsid w:val="00CA1A97"/>
    <w:rsid w:val="00CA1CA9"/>
    <w:rsid w:val="00CA1D33"/>
    <w:rsid w:val="00CA1E3A"/>
    <w:rsid w:val="00CA22F4"/>
    <w:rsid w:val="00CA233F"/>
    <w:rsid w:val="00CA2FD5"/>
    <w:rsid w:val="00CA300F"/>
    <w:rsid w:val="00CA3054"/>
    <w:rsid w:val="00CA3176"/>
    <w:rsid w:val="00CA3273"/>
    <w:rsid w:val="00CA3622"/>
    <w:rsid w:val="00CA3D4F"/>
    <w:rsid w:val="00CA4277"/>
    <w:rsid w:val="00CA444D"/>
    <w:rsid w:val="00CA469F"/>
    <w:rsid w:val="00CA4A38"/>
    <w:rsid w:val="00CA4E6F"/>
    <w:rsid w:val="00CA502A"/>
    <w:rsid w:val="00CA5072"/>
    <w:rsid w:val="00CA5126"/>
    <w:rsid w:val="00CA51A7"/>
    <w:rsid w:val="00CA5256"/>
    <w:rsid w:val="00CA52AF"/>
    <w:rsid w:val="00CA5AA8"/>
    <w:rsid w:val="00CA697A"/>
    <w:rsid w:val="00CA6C52"/>
    <w:rsid w:val="00CA6F4F"/>
    <w:rsid w:val="00CA6FF0"/>
    <w:rsid w:val="00CA70B9"/>
    <w:rsid w:val="00CA7273"/>
    <w:rsid w:val="00CA7B50"/>
    <w:rsid w:val="00CA7BF4"/>
    <w:rsid w:val="00CA7F21"/>
    <w:rsid w:val="00CA7F8D"/>
    <w:rsid w:val="00CB06C1"/>
    <w:rsid w:val="00CB0A24"/>
    <w:rsid w:val="00CB0C71"/>
    <w:rsid w:val="00CB0D91"/>
    <w:rsid w:val="00CB0E3C"/>
    <w:rsid w:val="00CB1A0A"/>
    <w:rsid w:val="00CB1CB8"/>
    <w:rsid w:val="00CB1D1C"/>
    <w:rsid w:val="00CB264B"/>
    <w:rsid w:val="00CB2708"/>
    <w:rsid w:val="00CB2866"/>
    <w:rsid w:val="00CB29E0"/>
    <w:rsid w:val="00CB2D34"/>
    <w:rsid w:val="00CB3150"/>
    <w:rsid w:val="00CB3152"/>
    <w:rsid w:val="00CB32FD"/>
    <w:rsid w:val="00CB3362"/>
    <w:rsid w:val="00CB33C7"/>
    <w:rsid w:val="00CB3D5A"/>
    <w:rsid w:val="00CB3EBB"/>
    <w:rsid w:val="00CB3F4B"/>
    <w:rsid w:val="00CB4404"/>
    <w:rsid w:val="00CB440D"/>
    <w:rsid w:val="00CB4A4F"/>
    <w:rsid w:val="00CB4D07"/>
    <w:rsid w:val="00CB4D25"/>
    <w:rsid w:val="00CB530C"/>
    <w:rsid w:val="00CB548C"/>
    <w:rsid w:val="00CB5790"/>
    <w:rsid w:val="00CB591B"/>
    <w:rsid w:val="00CB5D2C"/>
    <w:rsid w:val="00CB5E14"/>
    <w:rsid w:val="00CB6116"/>
    <w:rsid w:val="00CB626C"/>
    <w:rsid w:val="00CB64B5"/>
    <w:rsid w:val="00CB66E4"/>
    <w:rsid w:val="00CB6CE1"/>
    <w:rsid w:val="00CB701F"/>
    <w:rsid w:val="00CB72CD"/>
    <w:rsid w:val="00CB78B2"/>
    <w:rsid w:val="00CB7C4C"/>
    <w:rsid w:val="00CB7CAA"/>
    <w:rsid w:val="00CB7D0E"/>
    <w:rsid w:val="00CC04D9"/>
    <w:rsid w:val="00CC0580"/>
    <w:rsid w:val="00CC080C"/>
    <w:rsid w:val="00CC0825"/>
    <w:rsid w:val="00CC1058"/>
    <w:rsid w:val="00CC10BC"/>
    <w:rsid w:val="00CC143C"/>
    <w:rsid w:val="00CC16A1"/>
    <w:rsid w:val="00CC178F"/>
    <w:rsid w:val="00CC17BD"/>
    <w:rsid w:val="00CC191C"/>
    <w:rsid w:val="00CC1B0D"/>
    <w:rsid w:val="00CC1CA6"/>
    <w:rsid w:val="00CC2549"/>
    <w:rsid w:val="00CC2969"/>
    <w:rsid w:val="00CC2C10"/>
    <w:rsid w:val="00CC2D4F"/>
    <w:rsid w:val="00CC37C8"/>
    <w:rsid w:val="00CC3EDB"/>
    <w:rsid w:val="00CC3FBA"/>
    <w:rsid w:val="00CC3FD1"/>
    <w:rsid w:val="00CC43DD"/>
    <w:rsid w:val="00CC45D0"/>
    <w:rsid w:val="00CC4AE6"/>
    <w:rsid w:val="00CC4FEE"/>
    <w:rsid w:val="00CC51C0"/>
    <w:rsid w:val="00CC51E9"/>
    <w:rsid w:val="00CC5316"/>
    <w:rsid w:val="00CC534B"/>
    <w:rsid w:val="00CC5B27"/>
    <w:rsid w:val="00CC5D1C"/>
    <w:rsid w:val="00CC6009"/>
    <w:rsid w:val="00CC606A"/>
    <w:rsid w:val="00CC6383"/>
    <w:rsid w:val="00CC66F3"/>
    <w:rsid w:val="00CC6844"/>
    <w:rsid w:val="00CC6D94"/>
    <w:rsid w:val="00CC7008"/>
    <w:rsid w:val="00CC7E31"/>
    <w:rsid w:val="00CC7F1F"/>
    <w:rsid w:val="00CD0DED"/>
    <w:rsid w:val="00CD1047"/>
    <w:rsid w:val="00CD1994"/>
    <w:rsid w:val="00CD1DEF"/>
    <w:rsid w:val="00CD2354"/>
    <w:rsid w:val="00CD261F"/>
    <w:rsid w:val="00CD2CF6"/>
    <w:rsid w:val="00CD2FE3"/>
    <w:rsid w:val="00CD31C4"/>
    <w:rsid w:val="00CD3509"/>
    <w:rsid w:val="00CD37F0"/>
    <w:rsid w:val="00CD3A60"/>
    <w:rsid w:val="00CD3B89"/>
    <w:rsid w:val="00CD474D"/>
    <w:rsid w:val="00CD4CCA"/>
    <w:rsid w:val="00CD50C4"/>
    <w:rsid w:val="00CD5506"/>
    <w:rsid w:val="00CD563D"/>
    <w:rsid w:val="00CD591E"/>
    <w:rsid w:val="00CD62B0"/>
    <w:rsid w:val="00CD6B57"/>
    <w:rsid w:val="00CD6D59"/>
    <w:rsid w:val="00CD6F72"/>
    <w:rsid w:val="00CD7310"/>
    <w:rsid w:val="00CD741D"/>
    <w:rsid w:val="00CD784C"/>
    <w:rsid w:val="00CD796F"/>
    <w:rsid w:val="00CE05F4"/>
    <w:rsid w:val="00CE0721"/>
    <w:rsid w:val="00CE07E0"/>
    <w:rsid w:val="00CE086F"/>
    <w:rsid w:val="00CE0904"/>
    <w:rsid w:val="00CE0B5C"/>
    <w:rsid w:val="00CE0B8A"/>
    <w:rsid w:val="00CE0C45"/>
    <w:rsid w:val="00CE0E87"/>
    <w:rsid w:val="00CE0F7B"/>
    <w:rsid w:val="00CE1423"/>
    <w:rsid w:val="00CE1F3F"/>
    <w:rsid w:val="00CE1F5E"/>
    <w:rsid w:val="00CE203F"/>
    <w:rsid w:val="00CE29BA"/>
    <w:rsid w:val="00CE2DF6"/>
    <w:rsid w:val="00CE2E68"/>
    <w:rsid w:val="00CE2E9A"/>
    <w:rsid w:val="00CE33BA"/>
    <w:rsid w:val="00CE35B6"/>
    <w:rsid w:val="00CE35C2"/>
    <w:rsid w:val="00CE3672"/>
    <w:rsid w:val="00CE3946"/>
    <w:rsid w:val="00CE39FC"/>
    <w:rsid w:val="00CE3D55"/>
    <w:rsid w:val="00CE3EA4"/>
    <w:rsid w:val="00CE439C"/>
    <w:rsid w:val="00CE46E9"/>
    <w:rsid w:val="00CE4720"/>
    <w:rsid w:val="00CE50F4"/>
    <w:rsid w:val="00CE5CC4"/>
    <w:rsid w:val="00CE5DAE"/>
    <w:rsid w:val="00CE5FBB"/>
    <w:rsid w:val="00CE5FCD"/>
    <w:rsid w:val="00CE612D"/>
    <w:rsid w:val="00CE621F"/>
    <w:rsid w:val="00CE6348"/>
    <w:rsid w:val="00CE6861"/>
    <w:rsid w:val="00CE6F28"/>
    <w:rsid w:val="00CE7365"/>
    <w:rsid w:val="00CE7542"/>
    <w:rsid w:val="00CE7827"/>
    <w:rsid w:val="00CE7FAD"/>
    <w:rsid w:val="00CF043B"/>
    <w:rsid w:val="00CF0D15"/>
    <w:rsid w:val="00CF0DBB"/>
    <w:rsid w:val="00CF0FA1"/>
    <w:rsid w:val="00CF125B"/>
    <w:rsid w:val="00CF1375"/>
    <w:rsid w:val="00CF17BE"/>
    <w:rsid w:val="00CF17C6"/>
    <w:rsid w:val="00CF1938"/>
    <w:rsid w:val="00CF1B25"/>
    <w:rsid w:val="00CF1BE7"/>
    <w:rsid w:val="00CF2856"/>
    <w:rsid w:val="00CF2995"/>
    <w:rsid w:val="00CF2EEF"/>
    <w:rsid w:val="00CF3076"/>
    <w:rsid w:val="00CF3096"/>
    <w:rsid w:val="00CF3114"/>
    <w:rsid w:val="00CF3263"/>
    <w:rsid w:val="00CF32CD"/>
    <w:rsid w:val="00CF34D8"/>
    <w:rsid w:val="00CF35FF"/>
    <w:rsid w:val="00CF3633"/>
    <w:rsid w:val="00CF3666"/>
    <w:rsid w:val="00CF3853"/>
    <w:rsid w:val="00CF38C9"/>
    <w:rsid w:val="00CF3DC6"/>
    <w:rsid w:val="00CF4142"/>
    <w:rsid w:val="00CF4360"/>
    <w:rsid w:val="00CF480A"/>
    <w:rsid w:val="00CF4AF9"/>
    <w:rsid w:val="00CF4D97"/>
    <w:rsid w:val="00CF51DA"/>
    <w:rsid w:val="00CF526F"/>
    <w:rsid w:val="00CF549C"/>
    <w:rsid w:val="00CF5A01"/>
    <w:rsid w:val="00CF5D9B"/>
    <w:rsid w:val="00CF699E"/>
    <w:rsid w:val="00CF70AE"/>
    <w:rsid w:val="00CF7789"/>
    <w:rsid w:val="00CF7A09"/>
    <w:rsid w:val="00CF7EB8"/>
    <w:rsid w:val="00CF7ED4"/>
    <w:rsid w:val="00CF7EF3"/>
    <w:rsid w:val="00D001CF"/>
    <w:rsid w:val="00D001F9"/>
    <w:rsid w:val="00D00312"/>
    <w:rsid w:val="00D0032B"/>
    <w:rsid w:val="00D005DD"/>
    <w:rsid w:val="00D00D26"/>
    <w:rsid w:val="00D00E6A"/>
    <w:rsid w:val="00D0140A"/>
    <w:rsid w:val="00D017F7"/>
    <w:rsid w:val="00D01804"/>
    <w:rsid w:val="00D0186D"/>
    <w:rsid w:val="00D01B38"/>
    <w:rsid w:val="00D02250"/>
    <w:rsid w:val="00D0246C"/>
    <w:rsid w:val="00D027FE"/>
    <w:rsid w:val="00D02938"/>
    <w:rsid w:val="00D02E4F"/>
    <w:rsid w:val="00D02EE1"/>
    <w:rsid w:val="00D0380E"/>
    <w:rsid w:val="00D03A7B"/>
    <w:rsid w:val="00D03C1E"/>
    <w:rsid w:val="00D03DB5"/>
    <w:rsid w:val="00D04499"/>
    <w:rsid w:val="00D04A53"/>
    <w:rsid w:val="00D04D77"/>
    <w:rsid w:val="00D04DA6"/>
    <w:rsid w:val="00D052B1"/>
    <w:rsid w:val="00D05AEB"/>
    <w:rsid w:val="00D05D75"/>
    <w:rsid w:val="00D05E33"/>
    <w:rsid w:val="00D05ECE"/>
    <w:rsid w:val="00D05F95"/>
    <w:rsid w:val="00D06280"/>
    <w:rsid w:val="00D07167"/>
    <w:rsid w:val="00D0736E"/>
    <w:rsid w:val="00D07530"/>
    <w:rsid w:val="00D0764A"/>
    <w:rsid w:val="00D077C6"/>
    <w:rsid w:val="00D07A1B"/>
    <w:rsid w:val="00D10011"/>
    <w:rsid w:val="00D10FE9"/>
    <w:rsid w:val="00D11163"/>
    <w:rsid w:val="00D11735"/>
    <w:rsid w:val="00D11891"/>
    <w:rsid w:val="00D118ED"/>
    <w:rsid w:val="00D119F7"/>
    <w:rsid w:val="00D11A67"/>
    <w:rsid w:val="00D11B3F"/>
    <w:rsid w:val="00D11C62"/>
    <w:rsid w:val="00D11E7E"/>
    <w:rsid w:val="00D11EDD"/>
    <w:rsid w:val="00D12077"/>
    <w:rsid w:val="00D122A3"/>
    <w:rsid w:val="00D12352"/>
    <w:rsid w:val="00D1271A"/>
    <w:rsid w:val="00D1292A"/>
    <w:rsid w:val="00D12BAD"/>
    <w:rsid w:val="00D13178"/>
    <w:rsid w:val="00D134D6"/>
    <w:rsid w:val="00D13906"/>
    <w:rsid w:val="00D13D52"/>
    <w:rsid w:val="00D13DD5"/>
    <w:rsid w:val="00D141F8"/>
    <w:rsid w:val="00D14398"/>
    <w:rsid w:val="00D14449"/>
    <w:rsid w:val="00D148C0"/>
    <w:rsid w:val="00D14B16"/>
    <w:rsid w:val="00D1542E"/>
    <w:rsid w:val="00D15681"/>
    <w:rsid w:val="00D15988"/>
    <w:rsid w:val="00D15A40"/>
    <w:rsid w:val="00D15B1E"/>
    <w:rsid w:val="00D167AF"/>
    <w:rsid w:val="00D167C9"/>
    <w:rsid w:val="00D168A7"/>
    <w:rsid w:val="00D16D6D"/>
    <w:rsid w:val="00D16EA6"/>
    <w:rsid w:val="00D16EEE"/>
    <w:rsid w:val="00D172FE"/>
    <w:rsid w:val="00D173D3"/>
    <w:rsid w:val="00D1767E"/>
    <w:rsid w:val="00D17C27"/>
    <w:rsid w:val="00D17FE0"/>
    <w:rsid w:val="00D20228"/>
    <w:rsid w:val="00D20545"/>
    <w:rsid w:val="00D208A6"/>
    <w:rsid w:val="00D20944"/>
    <w:rsid w:val="00D20AEF"/>
    <w:rsid w:val="00D2106A"/>
    <w:rsid w:val="00D21238"/>
    <w:rsid w:val="00D2134D"/>
    <w:rsid w:val="00D213D8"/>
    <w:rsid w:val="00D21783"/>
    <w:rsid w:val="00D2186E"/>
    <w:rsid w:val="00D21879"/>
    <w:rsid w:val="00D2198D"/>
    <w:rsid w:val="00D219D8"/>
    <w:rsid w:val="00D21DB2"/>
    <w:rsid w:val="00D21FFE"/>
    <w:rsid w:val="00D223ED"/>
    <w:rsid w:val="00D2247B"/>
    <w:rsid w:val="00D22608"/>
    <w:rsid w:val="00D22672"/>
    <w:rsid w:val="00D22B3E"/>
    <w:rsid w:val="00D22C56"/>
    <w:rsid w:val="00D22C68"/>
    <w:rsid w:val="00D23145"/>
    <w:rsid w:val="00D23280"/>
    <w:rsid w:val="00D233C2"/>
    <w:rsid w:val="00D2361C"/>
    <w:rsid w:val="00D23B46"/>
    <w:rsid w:val="00D240EF"/>
    <w:rsid w:val="00D2441E"/>
    <w:rsid w:val="00D24DE9"/>
    <w:rsid w:val="00D25083"/>
    <w:rsid w:val="00D25288"/>
    <w:rsid w:val="00D25433"/>
    <w:rsid w:val="00D25471"/>
    <w:rsid w:val="00D2549B"/>
    <w:rsid w:val="00D25708"/>
    <w:rsid w:val="00D257D6"/>
    <w:rsid w:val="00D25A79"/>
    <w:rsid w:val="00D25C8A"/>
    <w:rsid w:val="00D25CA9"/>
    <w:rsid w:val="00D27736"/>
    <w:rsid w:val="00D3004F"/>
    <w:rsid w:val="00D3044C"/>
    <w:rsid w:val="00D304D4"/>
    <w:rsid w:val="00D30657"/>
    <w:rsid w:val="00D308BB"/>
    <w:rsid w:val="00D30A4A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2540"/>
    <w:rsid w:val="00D32731"/>
    <w:rsid w:val="00D32773"/>
    <w:rsid w:val="00D329A9"/>
    <w:rsid w:val="00D32BD6"/>
    <w:rsid w:val="00D32C7D"/>
    <w:rsid w:val="00D3327D"/>
    <w:rsid w:val="00D332E3"/>
    <w:rsid w:val="00D334A0"/>
    <w:rsid w:val="00D3386C"/>
    <w:rsid w:val="00D33AE5"/>
    <w:rsid w:val="00D34029"/>
    <w:rsid w:val="00D341CC"/>
    <w:rsid w:val="00D35400"/>
    <w:rsid w:val="00D35485"/>
    <w:rsid w:val="00D35897"/>
    <w:rsid w:val="00D35AD8"/>
    <w:rsid w:val="00D35BA3"/>
    <w:rsid w:val="00D35E81"/>
    <w:rsid w:val="00D36179"/>
    <w:rsid w:val="00D36456"/>
    <w:rsid w:val="00D374D6"/>
    <w:rsid w:val="00D3775A"/>
    <w:rsid w:val="00D3778D"/>
    <w:rsid w:val="00D378EB"/>
    <w:rsid w:val="00D37A04"/>
    <w:rsid w:val="00D4002A"/>
    <w:rsid w:val="00D4016F"/>
    <w:rsid w:val="00D404DA"/>
    <w:rsid w:val="00D4056D"/>
    <w:rsid w:val="00D40825"/>
    <w:rsid w:val="00D40F78"/>
    <w:rsid w:val="00D4187F"/>
    <w:rsid w:val="00D41FC5"/>
    <w:rsid w:val="00D41FE0"/>
    <w:rsid w:val="00D4200C"/>
    <w:rsid w:val="00D42274"/>
    <w:rsid w:val="00D4252F"/>
    <w:rsid w:val="00D42538"/>
    <w:rsid w:val="00D42558"/>
    <w:rsid w:val="00D42B84"/>
    <w:rsid w:val="00D42D5D"/>
    <w:rsid w:val="00D42D81"/>
    <w:rsid w:val="00D43823"/>
    <w:rsid w:val="00D43958"/>
    <w:rsid w:val="00D43FD8"/>
    <w:rsid w:val="00D44103"/>
    <w:rsid w:val="00D44706"/>
    <w:rsid w:val="00D449B3"/>
    <w:rsid w:val="00D449CF"/>
    <w:rsid w:val="00D44A03"/>
    <w:rsid w:val="00D44DDD"/>
    <w:rsid w:val="00D44E68"/>
    <w:rsid w:val="00D4500F"/>
    <w:rsid w:val="00D45B08"/>
    <w:rsid w:val="00D45BBD"/>
    <w:rsid w:val="00D45E27"/>
    <w:rsid w:val="00D4674B"/>
    <w:rsid w:val="00D46891"/>
    <w:rsid w:val="00D46B44"/>
    <w:rsid w:val="00D46CAD"/>
    <w:rsid w:val="00D46CC9"/>
    <w:rsid w:val="00D46D4C"/>
    <w:rsid w:val="00D46DA7"/>
    <w:rsid w:val="00D46F7A"/>
    <w:rsid w:val="00D471B8"/>
    <w:rsid w:val="00D472BE"/>
    <w:rsid w:val="00D47B35"/>
    <w:rsid w:val="00D47B7D"/>
    <w:rsid w:val="00D47E56"/>
    <w:rsid w:val="00D50179"/>
    <w:rsid w:val="00D5092F"/>
    <w:rsid w:val="00D50967"/>
    <w:rsid w:val="00D50E14"/>
    <w:rsid w:val="00D510CA"/>
    <w:rsid w:val="00D51288"/>
    <w:rsid w:val="00D5148A"/>
    <w:rsid w:val="00D5150C"/>
    <w:rsid w:val="00D51675"/>
    <w:rsid w:val="00D516EB"/>
    <w:rsid w:val="00D51769"/>
    <w:rsid w:val="00D518E7"/>
    <w:rsid w:val="00D51A1D"/>
    <w:rsid w:val="00D52214"/>
    <w:rsid w:val="00D522B1"/>
    <w:rsid w:val="00D52736"/>
    <w:rsid w:val="00D529DC"/>
    <w:rsid w:val="00D5386F"/>
    <w:rsid w:val="00D53C61"/>
    <w:rsid w:val="00D53FFF"/>
    <w:rsid w:val="00D5414B"/>
    <w:rsid w:val="00D5489D"/>
    <w:rsid w:val="00D54EC9"/>
    <w:rsid w:val="00D552D2"/>
    <w:rsid w:val="00D554C4"/>
    <w:rsid w:val="00D55858"/>
    <w:rsid w:val="00D5596A"/>
    <w:rsid w:val="00D56222"/>
    <w:rsid w:val="00D56E36"/>
    <w:rsid w:val="00D56FE2"/>
    <w:rsid w:val="00D57351"/>
    <w:rsid w:val="00D5753B"/>
    <w:rsid w:val="00D57550"/>
    <w:rsid w:val="00D579A8"/>
    <w:rsid w:val="00D57D8F"/>
    <w:rsid w:val="00D6039C"/>
    <w:rsid w:val="00D604B9"/>
    <w:rsid w:val="00D60576"/>
    <w:rsid w:val="00D60823"/>
    <w:rsid w:val="00D609D0"/>
    <w:rsid w:val="00D60B16"/>
    <w:rsid w:val="00D60C55"/>
    <w:rsid w:val="00D60E11"/>
    <w:rsid w:val="00D614B9"/>
    <w:rsid w:val="00D614E1"/>
    <w:rsid w:val="00D619A0"/>
    <w:rsid w:val="00D61D6A"/>
    <w:rsid w:val="00D61EDD"/>
    <w:rsid w:val="00D61FC3"/>
    <w:rsid w:val="00D62181"/>
    <w:rsid w:val="00D62493"/>
    <w:rsid w:val="00D62958"/>
    <w:rsid w:val="00D62B42"/>
    <w:rsid w:val="00D62D3C"/>
    <w:rsid w:val="00D62E88"/>
    <w:rsid w:val="00D63094"/>
    <w:rsid w:val="00D638D4"/>
    <w:rsid w:val="00D63DD4"/>
    <w:rsid w:val="00D64113"/>
    <w:rsid w:val="00D6449E"/>
    <w:rsid w:val="00D64B26"/>
    <w:rsid w:val="00D64E73"/>
    <w:rsid w:val="00D652F5"/>
    <w:rsid w:val="00D65454"/>
    <w:rsid w:val="00D65469"/>
    <w:rsid w:val="00D656F2"/>
    <w:rsid w:val="00D65B87"/>
    <w:rsid w:val="00D661E0"/>
    <w:rsid w:val="00D66436"/>
    <w:rsid w:val="00D66E1D"/>
    <w:rsid w:val="00D67030"/>
    <w:rsid w:val="00D6711E"/>
    <w:rsid w:val="00D6716E"/>
    <w:rsid w:val="00D67429"/>
    <w:rsid w:val="00D7034E"/>
    <w:rsid w:val="00D703BA"/>
    <w:rsid w:val="00D7040A"/>
    <w:rsid w:val="00D705A8"/>
    <w:rsid w:val="00D70850"/>
    <w:rsid w:val="00D71348"/>
    <w:rsid w:val="00D714F8"/>
    <w:rsid w:val="00D71851"/>
    <w:rsid w:val="00D71A61"/>
    <w:rsid w:val="00D71B49"/>
    <w:rsid w:val="00D71D31"/>
    <w:rsid w:val="00D71D7D"/>
    <w:rsid w:val="00D7229A"/>
    <w:rsid w:val="00D72609"/>
    <w:rsid w:val="00D7263C"/>
    <w:rsid w:val="00D7265D"/>
    <w:rsid w:val="00D726D4"/>
    <w:rsid w:val="00D72891"/>
    <w:rsid w:val="00D72DCE"/>
    <w:rsid w:val="00D73098"/>
    <w:rsid w:val="00D73580"/>
    <w:rsid w:val="00D73832"/>
    <w:rsid w:val="00D73BEA"/>
    <w:rsid w:val="00D73F58"/>
    <w:rsid w:val="00D74532"/>
    <w:rsid w:val="00D74570"/>
    <w:rsid w:val="00D74A02"/>
    <w:rsid w:val="00D74B89"/>
    <w:rsid w:val="00D74CB5"/>
    <w:rsid w:val="00D75B19"/>
    <w:rsid w:val="00D75B2C"/>
    <w:rsid w:val="00D75DE9"/>
    <w:rsid w:val="00D773DF"/>
    <w:rsid w:val="00D778DE"/>
    <w:rsid w:val="00D77DDE"/>
    <w:rsid w:val="00D77F99"/>
    <w:rsid w:val="00D8016A"/>
    <w:rsid w:val="00D8025E"/>
    <w:rsid w:val="00D8042B"/>
    <w:rsid w:val="00D80593"/>
    <w:rsid w:val="00D80EBA"/>
    <w:rsid w:val="00D81048"/>
    <w:rsid w:val="00D812BF"/>
    <w:rsid w:val="00D814B9"/>
    <w:rsid w:val="00D8150F"/>
    <w:rsid w:val="00D8156C"/>
    <w:rsid w:val="00D819A3"/>
    <w:rsid w:val="00D81E00"/>
    <w:rsid w:val="00D822F5"/>
    <w:rsid w:val="00D825E1"/>
    <w:rsid w:val="00D829F7"/>
    <w:rsid w:val="00D82AD8"/>
    <w:rsid w:val="00D82C50"/>
    <w:rsid w:val="00D82D71"/>
    <w:rsid w:val="00D83166"/>
    <w:rsid w:val="00D8341E"/>
    <w:rsid w:val="00D834AF"/>
    <w:rsid w:val="00D84773"/>
    <w:rsid w:val="00D847AF"/>
    <w:rsid w:val="00D8516E"/>
    <w:rsid w:val="00D8535F"/>
    <w:rsid w:val="00D85A58"/>
    <w:rsid w:val="00D85F99"/>
    <w:rsid w:val="00D8639C"/>
    <w:rsid w:val="00D867F7"/>
    <w:rsid w:val="00D86CDF"/>
    <w:rsid w:val="00D86CEA"/>
    <w:rsid w:val="00D86D5C"/>
    <w:rsid w:val="00D86F36"/>
    <w:rsid w:val="00D8707A"/>
    <w:rsid w:val="00D87275"/>
    <w:rsid w:val="00D87337"/>
    <w:rsid w:val="00D903F8"/>
    <w:rsid w:val="00D90621"/>
    <w:rsid w:val="00D90FDD"/>
    <w:rsid w:val="00D91094"/>
    <w:rsid w:val="00D91236"/>
    <w:rsid w:val="00D9126C"/>
    <w:rsid w:val="00D91B07"/>
    <w:rsid w:val="00D91DD9"/>
    <w:rsid w:val="00D92147"/>
    <w:rsid w:val="00D926A1"/>
    <w:rsid w:val="00D93202"/>
    <w:rsid w:val="00D933AE"/>
    <w:rsid w:val="00D93A16"/>
    <w:rsid w:val="00D93BBD"/>
    <w:rsid w:val="00D93F6F"/>
    <w:rsid w:val="00D95119"/>
    <w:rsid w:val="00D95C1B"/>
    <w:rsid w:val="00D95D7A"/>
    <w:rsid w:val="00D961F0"/>
    <w:rsid w:val="00D96305"/>
    <w:rsid w:val="00D96B06"/>
    <w:rsid w:val="00D96CD3"/>
    <w:rsid w:val="00D96CF1"/>
    <w:rsid w:val="00D971DD"/>
    <w:rsid w:val="00D97776"/>
    <w:rsid w:val="00D977FC"/>
    <w:rsid w:val="00D97A6D"/>
    <w:rsid w:val="00D97CC4"/>
    <w:rsid w:val="00D97DDD"/>
    <w:rsid w:val="00DA004D"/>
    <w:rsid w:val="00DA01C9"/>
    <w:rsid w:val="00DA0270"/>
    <w:rsid w:val="00DA0568"/>
    <w:rsid w:val="00DA0A5E"/>
    <w:rsid w:val="00DA0F26"/>
    <w:rsid w:val="00DA1248"/>
    <w:rsid w:val="00DA1303"/>
    <w:rsid w:val="00DA151F"/>
    <w:rsid w:val="00DA18E2"/>
    <w:rsid w:val="00DA1958"/>
    <w:rsid w:val="00DA1EBE"/>
    <w:rsid w:val="00DA20A9"/>
    <w:rsid w:val="00DA2210"/>
    <w:rsid w:val="00DA22F6"/>
    <w:rsid w:val="00DA2563"/>
    <w:rsid w:val="00DA2640"/>
    <w:rsid w:val="00DA267E"/>
    <w:rsid w:val="00DA2729"/>
    <w:rsid w:val="00DA2CF9"/>
    <w:rsid w:val="00DA2E1F"/>
    <w:rsid w:val="00DA32F1"/>
    <w:rsid w:val="00DA358A"/>
    <w:rsid w:val="00DA369E"/>
    <w:rsid w:val="00DA387C"/>
    <w:rsid w:val="00DA3A3B"/>
    <w:rsid w:val="00DA3B17"/>
    <w:rsid w:val="00DA3BD0"/>
    <w:rsid w:val="00DA3CC7"/>
    <w:rsid w:val="00DA41DF"/>
    <w:rsid w:val="00DA4631"/>
    <w:rsid w:val="00DA4837"/>
    <w:rsid w:val="00DA4BFC"/>
    <w:rsid w:val="00DA5413"/>
    <w:rsid w:val="00DA55E8"/>
    <w:rsid w:val="00DA58D6"/>
    <w:rsid w:val="00DA5970"/>
    <w:rsid w:val="00DA5AC5"/>
    <w:rsid w:val="00DA5C9E"/>
    <w:rsid w:val="00DA5D09"/>
    <w:rsid w:val="00DA5FBD"/>
    <w:rsid w:val="00DA6BA9"/>
    <w:rsid w:val="00DA6CA1"/>
    <w:rsid w:val="00DA6F07"/>
    <w:rsid w:val="00DA769A"/>
    <w:rsid w:val="00DA76C8"/>
    <w:rsid w:val="00DA78B1"/>
    <w:rsid w:val="00DA7938"/>
    <w:rsid w:val="00DA7CE6"/>
    <w:rsid w:val="00DA7F8F"/>
    <w:rsid w:val="00DB033D"/>
    <w:rsid w:val="00DB0397"/>
    <w:rsid w:val="00DB0B9E"/>
    <w:rsid w:val="00DB0D94"/>
    <w:rsid w:val="00DB10D5"/>
    <w:rsid w:val="00DB1377"/>
    <w:rsid w:val="00DB14FC"/>
    <w:rsid w:val="00DB18B8"/>
    <w:rsid w:val="00DB1999"/>
    <w:rsid w:val="00DB1E5A"/>
    <w:rsid w:val="00DB23A7"/>
    <w:rsid w:val="00DB2464"/>
    <w:rsid w:val="00DB2D61"/>
    <w:rsid w:val="00DB2E18"/>
    <w:rsid w:val="00DB3958"/>
    <w:rsid w:val="00DB3C3C"/>
    <w:rsid w:val="00DB4300"/>
    <w:rsid w:val="00DB4345"/>
    <w:rsid w:val="00DB438E"/>
    <w:rsid w:val="00DB458E"/>
    <w:rsid w:val="00DB46C3"/>
    <w:rsid w:val="00DB4863"/>
    <w:rsid w:val="00DB4866"/>
    <w:rsid w:val="00DB487E"/>
    <w:rsid w:val="00DB4E50"/>
    <w:rsid w:val="00DB4EF9"/>
    <w:rsid w:val="00DB53DB"/>
    <w:rsid w:val="00DB55F7"/>
    <w:rsid w:val="00DB5B5E"/>
    <w:rsid w:val="00DB5F7C"/>
    <w:rsid w:val="00DB6049"/>
    <w:rsid w:val="00DB6136"/>
    <w:rsid w:val="00DB6733"/>
    <w:rsid w:val="00DB68BB"/>
    <w:rsid w:val="00DB6FBE"/>
    <w:rsid w:val="00DB7326"/>
    <w:rsid w:val="00DB74B8"/>
    <w:rsid w:val="00DB75D0"/>
    <w:rsid w:val="00DB762A"/>
    <w:rsid w:val="00DB7753"/>
    <w:rsid w:val="00DB7E9A"/>
    <w:rsid w:val="00DC0374"/>
    <w:rsid w:val="00DC04B3"/>
    <w:rsid w:val="00DC059F"/>
    <w:rsid w:val="00DC08C7"/>
    <w:rsid w:val="00DC0D8B"/>
    <w:rsid w:val="00DC1520"/>
    <w:rsid w:val="00DC1BBA"/>
    <w:rsid w:val="00DC2389"/>
    <w:rsid w:val="00DC269F"/>
    <w:rsid w:val="00DC29A3"/>
    <w:rsid w:val="00DC2EC4"/>
    <w:rsid w:val="00DC3341"/>
    <w:rsid w:val="00DC34F9"/>
    <w:rsid w:val="00DC35B1"/>
    <w:rsid w:val="00DC373C"/>
    <w:rsid w:val="00DC396F"/>
    <w:rsid w:val="00DC3A4E"/>
    <w:rsid w:val="00DC3B30"/>
    <w:rsid w:val="00DC3CEC"/>
    <w:rsid w:val="00DC4274"/>
    <w:rsid w:val="00DC439F"/>
    <w:rsid w:val="00DC447C"/>
    <w:rsid w:val="00DC45FB"/>
    <w:rsid w:val="00DC5391"/>
    <w:rsid w:val="00DC5501"/>
    <w:rsid w:val="00DC5710"/>
    <w:rsid w:val="00DC5BAD"/>
    <w:rsid w:val="00DC5C70"/>
    <w:rsid w:val="00DC5DF3"/>
    <w:rsid w:val="00DC5FBB"/>
    <w:rsid w:val="00DC6271"/>
    <w:rsid w:val="00DC68EC"/>
    <w:rsid w:val="00DC68F6"/>
    <w:rsid w:val="00DC6E43"/>
    <w:rsid w:val="00DC72F4"/>
    <w:rsid w:val="00DC73B5"/>
    <w:rsid w:val="00DC74F3"/>
    <w:rsid w:val="00DC782E"/>
    <w:rsid w:val="00DC794F"/>
    <w:rsid w:val="00DC7C82"/>
    <w:rsid w:val="00DC7D79"/>
    <w:rsid w:val="00DC7E3D"/>
    <w:rsid w:val="00DC7F5D"/>
    <w:rsid w:val="00DD014E"/>
    <w:rsid w:val="00DD0577"/>
    <w:rsid w:val="00DD05BD"/>
    <w:rsid w:val="00DD0851"/>
    <w:rsid w:val="00DD0950"/>
    <w:rsid w:val="00DD0E8F"/>
    <w:rsid w:val="00DD17F4"/>
    <w:rsid w:val="00DD1981"/>
    <w:rsid w:val="00DD19FF"/>
    <w:rsid w:val="00DD1B07"/>
    <w:rsid w:val="00DD1EB0"/>
    <w:rsid w:val="00DD2095"/>
    <w:rsid w:val="00DD22E2"/>
    <w:rsid w:val="00DD2620"/>
    <w:rsid w:val="00DD2775"/>
    <w:rsid w:val="00DD2CFF"/>
    <w:rsid w:val="00DD4035"/>
    <w:rsid w:val="00DD407D"/>
    <w:rsid w:val="00DD4162"/>
    <w:rsid w:val="00DD44A7"/>
    <w:rsid w:val="00DD458E"/>
    <w:rsid w:val="00DD490B"/>
    <w:rsid w:val="00DD4FFF"/>
    <w:rsid w:val="00DD535C"/>
    <w:rsid w:val="00DD5470"/>
    <w:rsid w:val="00DD54B1"/>
    <w:rsid w:val="00DD572C"/>
    <w:rsid w:val="00DD5B80"/>
    <w:rsid w:val="00DD5CAC"/>
    <w:rsid w:val="00DD5D0B"/>
    <w:rsid w:val="00DD5F0C"/>
    <w:rsid w:val="00DD6057"/>
    <w:rsid w:val="00DD6BCE"/>
    <w:rsid w:val="00DD6DAE"/>
    <w:rsid w:val="00DD7271"/>
    <w:rsid w:val="00DD731F"/>
    <w:rsid w:val="00DD763D"/>
    <w:rsid w:val="00DD7CC8"/>
    <w:rsid w:val="00DD7D8F"/>
    <w:rsid w:val="00DD7E07"/>
    <w:rsid w:val="00DD7FC7"/>
    <w:rsid w:val="00DE03F8"/>
    <w:rsid w:val="00DE0419"/>
    <w:rsid w:val="00DE0D87"/>
    <w:rsid w:val="00DE0E60"/>
    <w:rsid w:val="00DE18F0"/>
    <w:rsid w:val="00DE1AB3"/>
    <w:rsid w:val="00DE1AE1"/>
    <w:rsid w:val="00DE26FD"/>
    <w:rsid w:val="00DE2ED3"/>
    <w:rsid w:val="00DE3239"/>
    <w:rsid w:val="00DE3423"/>
    <w:rsid w:val="00DE3626"/>
    <w:rsid w:val="00DE3B07"/>
    <w:rsid w:val="00DE3C61"/>
    <w:rsid w:val="00DE3EE8"/>
    <w:rsid w:val="00DE3F38"/>
    <w:rsid w:val="00DE4044"/>
    <w:rsid w:val="00DE4124"/>
    <w:rsid w:val="00DE422B"/>
    <w:rsid w:val="00DE4421"/>
    <w:rsid w:val="00DE4681"/>
    <w:rsid w:val="00DE49C7"/>
    <w:rsid w:val="00DE4B85"/>
    <w:rsid w:val="00DE4D08"/>
    <w:rsid w:val="00DE4E26"/>
    <w:rsid w:val="00DE51CB"/>
    <w:rsid w:val="00DE5421"/>
    <w:rsid w:val="00DE547E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40F"/>
    <w:rsid w:val="00DE6821"/>
    <w:rsid w:val="00DE6DBF"/>
    <w:rsid w:val="00DE79CA"/>
    <w:rsid w:val="00DE7F16"/>
    <w:rsid w:val="00DF03CA"/>
    <w:rsid w:val="00DF043D"/>
    <w:rsid w:val="00DF04C2"/>
    <w:rsid w:val="00DF08D7"/>
    <w:rsid w:val="00DF0D56"/>
    <w:rsid w:val="00DF1363"/>
    <w:rsid w:val="00DF146C"/>
    <w:rsid w:val="00DF1A29"/>
    <w:rsid w:val="00DF1A47"/>
    <w:rsid w:val="00DF2021"/>
    <w:rsid w:val="00DF2234"/>
    <w:rsid w:val="00DF24A6"/>
    <w:rsid w:val="00DF2501"/>
    <w:rsid w:val="00DF288E"/>
    <w:rsid w:val="00DF2A17"/>
    <w:rsid w:val="00DF2B93"/>
    <w:rsid w:val="00DF2C6B"/>
    <w:rsid w:val="00DF2D0E"/>
    <w:rsid w:val="00DF2E78"/>
    <w:rsid w:val="00DF32A2"/>
    <w:rsid w:val="00DF34A3"/>
    <w:rsid w:val="00DF34E6"/>
    <w:rsid w:val="00DF4B42"/>
    <w:rsid w:val="00DF5100"/>
    <w:rsid w:val="00DF5A62"/>
    <w:rsid w:val="00DF5DD9"/>
    <w:rsid w:val="00DF5FEC"/>
    <w:rsid w:val="00DF617D"/>
    <w:rsid w:val="00DF64A1"/>
    <w:rsid w:val="00DF658D"/>
    <w:rsid w:val="00DF6AA0"/>
    <w:rsid w:val="00DF748A"/>
    <w:rsid w:val="00DF7F18"/>
    <w:rsid w:val="00E002A1"/>
    <w:rsid w:val="00E003BC"/>
    <w:rsid w:val="00E003EF"/>
    <w:rsid w:val="00E0049C"/>
    <w:rsid w:val="00E0134D"/>
    <w:rsid w:val="00E015C9"/>
    <w:rsid w:val="00E01AA6"/>
    <w:rsid w:val="00E01E60"/>
    <w:rsid w:val="00E0210A"/>
    <w:rsid w:val="00E0225E"/>
    <w:rsid w:val="00E02751"/>
    <w:rsid w:val="00E02BFC"/>
    <w:rsid w:val="00E02C3F"/>
    <w:rsid w:val="00E02D7D"/>
    <w:rsid w:val="00E03000"/>
    <w:rsid w:val="00E033D2"/>
    <w:rsid w:val="00E033E3"/>
    <w:rsid w:val="00E0393E"/>
    <w:rsid w:val="00E04620"/>
    <w:rsid w:val="00E04BD8"/>
    <w:rsid w:val="00E04BEB"/>
    <w:rsid w:val="00E057B8"/>
    <w:rsid w:val="00E057FC"/>
    <w:rsid w:val="00E059BB"/>
    <w:rsid w:val="00E05B0B"/>
    <w:rsid w:val="00E06D1A"/>
    <w:rsid w:val="00E06E67"/>
    <w:rsid w:val="00E07030"/>
    <w:rsid w:val="00E070E6"/>
    <w:rsid w:val="00E073EE"/>
    <w:rsid w:val="00E075B0"/>
    <w:rsid w:val="00E07CFF"/>
    <w:rsid w:val="00E1062D"/>
    <w:rsid w:val="00E10875"/>
    <w:rsid w:val="00E10931"/>
    <w:rsid w:val="00E10D85"/>
    <w:rsid w:val="00E11697"/>
    <w:rsid w:val="00E11978"/>
    <w:rsid w:val="00E11A17"/>
    <w:rsid w:val="00E11B93"/>
    <w:rsid w:val="00E11BB7"/>
    <w:rsid w:val="00E11EEB"/>
    <w:rsid w:val="00E1299B"/>
    <w:rsid w:val="00E12A31"/>
    <w:rsid w:val="00E12BB0"/>
    <w:rsid w:val="00E13024"/>
    <w:rsid w:val="00E131DA"/>
    <w:rsid w:val="00E13255"/>
    <w:rsid w:val="00E133E8"/>
    <w:rsid w:val="00E13542"/>
    <w:rsid w:val="00E13A49"/>
    <w:rsid w:val="00E13B71"/>
    <w:rsid w:val="00E13E29"/>
    <w:rsid w:val="00E13F5D"/>
    <w:rsid w:val="00E1408F"/>
    <w:rsid w:val="00E149BD"/>
    <w:rsid w:val="00E14A4E"/>
    <w:rsid w:val="00E14B1D"/>
    <w:rsid w:val="00E14D55"/>
    <w:rsid w:val="00E14F2D"/>
    <w:rsid w:val="00E150F4"/>
    <w:rsid w:val="00E155AF"/>
    <w:rsid w:val="00E15635"/>
    <w:rsid w:val="00E157F2"/>
    <w:rsid w:val="00E15B4D"/>
    <w:rsid w:val="00E166A5"/>
    <w:rsid w:val="00E16BD1"/>
    <w:rsid w:val="00E16CDA"/>
    <w:rsid w:val="00E16FA0"/>
    <w:rsid w:val="00E16FAA"/>
    <w:rsid w:val="00E17483"/>
    <w:rsid w:val="00E17891"/>
    <w:rsid w:val="00E17DF2"/>
    <w:rsid w:val="00E17FAB"/>
    <w:rsid w:val="00E205E1"/>
    <w:rsid w:val="00E209DB"/>
    <w:rsid w:val="00E20A3D"/>
    <w:rsid w:val="00E2107E"/>
    <w:rsid w:val="00E21276"/>
    <w:rsid w:val="00E2134C"/>
    <w:rsid w:val="00E21538"/>
    <w:rsid w:val="00E215AA"/>
    <w:rsid w:val="00E21E5E"/>
    <w:rsid w:val="00E21F0E"/>
    <w:rsid w:val="00E221D4"/>
    <w:rsid w:val="00E22D6A"/>
    <w:rsid w:val="00E232E9"/>
    <w:rsid w:val="00E2335F"/>
    <w:rsid w:val="00E233CF"/>
    <w:rsid w:val="00E2376A"/>
    <w:rsid w:val="00E23F8D"/>
    <w:rsid w:val="00E2402C"/>
    <w:rsid w:val="00E2406E"/>
    <w:rsid w:val="00E240BD"/>
    <w:rsid w:val="00E2420C"/>
    <w:rsid w:val="00E24A66"/>
    <w:rsid w:val="00E24F23"/>
    <w:rsid w:val="00E26268"/>
    <w:rsid w:val="00E26B8E"/>
    <w:rsid w:val="00E26D12"/>
    <w:rsid w:val="00E26DA7"/>
    <w:rsid w:val="00E27B90"/>
    <w:rsid w:val="00E27FD6"/>
    <w:rsid w:val="00E30011"/>
    <w:rsid w:val="00E30075"/>
    <w:rsid w:val="00E30514"/>
    <w:rsid w:val="00E305C2"/>
    <w:rsid w:val="00E30A89"/>
    <w:rsid w:val="00E310A4"/>
    <w:rsid w:val="00E31584"/>
    <w:rsid w:val="00E31610"/>
    <w:rsid w:val="00E316C5"/>
    <w:rsid w:val="00E31715"/>
    <w:rsid w:val="00E31733"/>
    <w:rsid w:val="00E321C0"/>
    <w:rsid w:val="00E3247E"/>
    <w:rsid w:val="00E3275E"/>
    <w:rsid w:val="00E327D6"/>
    <w:rsid w:val="00E3286B"/>
    <w:rsid w:val="00E32A37"/>
    <w:rsid w:val="00E330E1"/>
    <w:rsid w:val="00E33120"/>
    <w:rsid w:val="00E33353"/>
    <w:rsid w:val="00E33642"/>
    <w:rsid w:val="00E33C18"/>
    <w:rsid w:val="00E33F91"/>
    <w:rsid w:val="00E340B8"/>
    <w:rsid w:val="00E34461"/>
    <w:rsid w:val="00E34744"/>
    <w:rsid w:val="00E34790"/>
    <w:rsid w:val="00E348F2"/>
    <w:rsid w:val="00E35D8F"/>
    <w:rsid w:val="00E360AD"/>
    <w:rsid w:val="00E362A2"/>
    <w:rsid w:val="00E36F12"/>
    <w:rsid w:val="00E371DF"/>
    <w:rsid w:val="00E3734A"/>
    <w:rsid w:val="00E37D24"/>
    <w:rsid w:val="00E37EA7"/>
    <w:rsid w:val="00E37F78"/>
    <w:rsid w:val="00E402CC"/>
    <w:rsid w:val="00E4127D"/>
    <w:rsid w:val="00E41408"/>
    <w:rsid w:val="00E4140C"/>
    <w:rsid w:val="00E4160B"/>
    <w:rsid w:val="00E41847"/>
    <w:rsid w:val="00E4230D"/>
    <w:rsid w:val="00E42625"/>
    <w:rsid w:val="00E426FA"/>
    <w:rsid w:val="00E42748"/>
    <w:rsid w:val="00E42869"/>
    <w:rsid w:val="00E429BD"/>
    <w:rsid w:val="00E43569"/>
    <w:rsid w:val="00E435E6"/>
    <w:rsid w:val="00E43A97"/>
    <w:rsid w:val="00E43E26"/>
    <w:rsid w:val="00E44041"/>
    <w:rsid w:val="00E44372"/>
    <w:rsid w:val="00E44EFC"/>
    <w:rsid w:val="00E45207"/>
    <w:rsid w:val="00E45666"/>
    <w:rsid w:val="00E45797"/>
    <w:rsid w:val="00E4597C"/>
    <w:rsid w:val="00E45F4B"/>
    <w:rsid w:val="00E461D5"/>
    <w:rsid w:val="00E4668D"/>
    <w:rsid w:val="00E46916"/>
    <w:rsid w:val="00E46938"/>
    <w:rsid w:val="00E469B4"/>
    <w:rsid w:val="00E4713A"/>
    <w:rsid w:val="00E47456"/>
    <w:rsid w:val="00E474D6"/>
    <w:rsid w:val="00E476DB"/>
    <w:rsid w:val="00E479CA"/>
    <w:rsid w:val="00E47DC6"/>
    <w:rsid w:val="00E47EDC"/>
    <w:rsid w:val="00E47F8E"/>
    <w:rsid w:val="00E500D1"/>
    <w:rsid w:val="00E50781"/>
    <w:rsid w:val="00E507A5"/>
    <w:rsid w:val="00E50C32"/>
    <w:rsid w:val="00E50FCF"/>
    <w:rsid w:val="00E50FF5"/>
    <w:rsid w:val="00E516AB"/>
    <w:rsid w:val="00E518D7"/>
    <w:rsid w:val="00E5193D"/>
    <w:rsid w:val="00E519E1"/>
    <w:rsid w:val="00E51D32"/>
    <w:rsid w:val="00E51FC4"/>
    <w:rsid w:val="00E51FF4"/>
    <w:rsid w:val="00E52371"/>
    <w:rsid w:val="00E525D1"/>
    <w:rsid w:val="00E528BA"/>
    <w:rsid w:val="00E528E0"/>
    <w:rsid w:val="00E52B43"/>
    <w:rsid w:val="00E52BD0"/>
    <w:rsid w:val="00E53029"/>
    <w:rsid w:val="00E53063"/>
    <w:rsid w:val="00E5339A"/>
    <w:rsid w:val="00E53486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E9"/>
    <w:rsid w:val="00E55C3A"/>
    <w:rsid w:val="00E56F8D"/>
    <w:rsid w:val="00E571A5"/>
    <w:rsid w:val="00E577E0"/>
    <w:rsid w:val="00E577F6"/>
    <w:rsid w:val="00E57EF8"/>
    <w:rsid w:val="00E6000C"/>
    <w:rsid w:val="00E60AD8"/>
    <w:rsid w:val="00E612E2"/>
    <w:rsid w:val="00E613AE"/>
    <w:rsid w:val="00E61631"/>
    <w:rsid w:val="00E61830"/>
    <w:rsid w:val="00E61DC1"/>
    <w:rsid w:val="00E61DD7"/>
    <w:rsid w:val="00E61F3D"/>
    <w:rsid w:val="00E621D9"/>
    <w:rsid w:val="00E622C9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BCB"/>
    <w:rsid w:val="00E63C00"/>
    <w:rsid w:val="00E641CF"/>
    <w:rsid w:val="00E641FE"/>
    <w:rsid w:val="00E645D9"/>
    <w:rsid w:val="00E648EF"/>
    <w:rsid w:val="00E6566B"/>
    <w:rsid w:val="00E65B6A"/>
    <w:rsid w:val="00E66D53"/>
    <w:rsid w:val="00E67300"/>
    <w:rsid w:val="00E67320"/>
    <w:rsid w:val="00E6738A"/>
    <w:rsid w:val="00E67990"/>
    <w:rsid w:val="00E67CF2"/>
    <w:rsid w:val="00E7085D"/>
    <w:rsid w:val="00E71011"/>
    <w:rsid w:val="00E7108A"/>
    <w:rsid w:val="00E71128"/>
    <w:rsid w:val="00E7142D"/>
    <w:rsid w:val="00E71692"/>
    <w:rsid w:val="00E71A54"/>
    <w:rsid w:val="00E71B97"/>
    <w:rsid w:val="00E71EA3"/>
    <w:rsid w:val="00E72038"/>
    <w:rsid w:val="00E7264B"/>
    <w:rsid w:val="00E7265B"/>
    <w:rsid w:val="00E72A2E"/>
    <w:rsid w:val="00E733B1"/>
    <w:rsid w:val="00E733FB"/>
    <w:rsid w:val="00E736A5"/>
    <w:rsid w:val="00E73A3A"/>
    <w:rsid w:val="00E73D30"/>
    <w:rsid w:val="00E73E02"/>
    <w:rsid w:val="00E74856"/>
    <w:rsid w:val="00E74F3E"/>
    <w:rsid w:val="00E74F8C"/>
    <w:rsid w:val="00E75029"/>
    <w:rsid w:val="00E760B8"/>
    <w:rsid w:val="00E7615E"/>
    <w:rsid w:val="00E768C3"/>
    <w:rsid w:val="00E76E1E"/>
    <w:rsid w:val="00E77771"/>
    <w:rsid w:val="00E777E0"/>
    <w:rsid w:val="00E77A30"/>
    <w:rsid w:val="00E77E11"/>
    <w:rsid w:val="00E8018E"/>
    <w:rsid w:val="00E80818"/>
    <w:rsid w:val="00E8092A"/>
    <w:rsid w:val="00E80CCA"/>
    <w:rsid w:val="00E80EF1"/>
    <w:rsid w:val="00E816CC"/>
    <w:rsid w:val="00E81959"/>
    <w:rsid w:val="00E81AAD"/>
    <w:rsid w:val="00E81AC1"/>
    <w:rsid w:val="00E81E76"/>
    <w:rsid w:val="00E8226A"/>
    <w:rsid w:val="00E82BAC"/>
    <w:rsid w:val="00E82F29"/>
    <w:rsid w:val="00E82F8A"/>
    <w:rsid w:val="00E83CFA"/>
    <w:rsid w:val="00E83D87"/>
    <w:rsid w:val="00E83DB7"/>
    <w:rsid w:val="00E84050"/>
    <w:rsid w:val="00E840BB"/>
    <w:rsid w:val="00E84441"/>
    <w:rsid w:val="00E845C0"/>
    <w:rsid w:val="00E84A1A"/>
    <w:rsid w:val="00E84BE6"/>
    <w:rsid w:val="00E84C9B"/>
    <w:rsid w:val="00E84CCD"/>
    <w:rsid w:val="00E85392"/>
    <w:rsid w:val="00E853AC"/>
    <w:rsid w:val="00E85700"/>
    <w:rsid w:val="00E85D9C"/>
    <w:rsid w:val="00E85E25"/>
    <w:rsid w:val="00E85EB1"/>
    <w:rsid w:val="00E863F8"/>
    <w:rsid w:val="00E8670C"/>
    <w:rsid w:val="00E868DA"/>
    <w:rsid w:val="00E86D97"/>
    <w:rsid w:val="00E87441"/>
    <w:rsid w:val="00E87660"/>
    <w:rsid w:val="00E876F5"/>
    <w:rsid w:val="00E8790A"/>
    <w:rsid w:val="00E87BAB"/>
    <w:rsid w:val="00E90447"/>
    <w:rsid w:val="00E9044B"/>
    <w:rsid w:val="00E909F0"/>
    <w:rsid w:val="00E90DBB"/>
    <w:rsid w:val="00E90F1A"/>
    <w:rsid w:val="00E91037"/>
    <w:rsid w:val="00E91442"/>
    <w:rsid w:val="00E91872"/>
    <w:rsid w:val="00E918D0"/>
    <w:rsid w:val="00E919CB"/>
    <w:rsid w:val="00E91C99"/>
    <w:rsid w:val="00E92AA1"/>
    <w:rsid w:val="00E92D08"/>
    <w:rsid w:val="00E93242"/>
    <w:rsid w:val="00E932B2"/>
    <w:rsid w:val="00E934E1"/>
    <w:rsid w:val="00E9374D"/>
    <w:rsid w:val="00E93B1A"/>
    <w:rsid w:val="00E943E2"/>
    <w:rsid w:val="00E95BEE"/>
    <w:rsid w:val="00E96126"/>
    <w:rsid w:val="00E96769"/>
    <w:rsid w:val="00E968B1"/>
    <w:rsid w:val="00E969DF"/>
    <w:rsid w:val="00E96A08"/>
    <w:rsid w:val="00E9706F"/>
    <w:rsid w:val="00E973D8"/>
    <w:rsid w:val="00E97A60"/>
    <w:rsid w:val="00EA064B"/>
    <w:rsid w:val="00EA068A"/>
    <w:rsid w:val="00EA092B"/>
    <w:rsid w:val="00EA0A1E"/>
    <w:rsid w:val="00EA0AFF"/>
    <w:rsid w:val="00EA0B93"/>
    <w:rsid w:val="00EA11EE"/>
    <w:rsid w:val="00EA16CD"/>
    <w:rsid w:val="00EA1C8F"/>
    <w:rsid w:val="00EA1F74"/>
    <w:rsid w:val="00EA20C4"/>
    <w:rsid w:val="00EA24BA"/>
    <w:rsid w:val="00EA2503"/>
    <w:rsid w:val="00EA2521"/>
    <w:rsid w:val="00EA2628"/>
    <w:rsid w:val="00EA2A0C"/>
    <w:rsid w:val="00EA2C10"/>
    <w:rsid w:val="00EA2CEB"/>
    <w:rsid w:val="00EA323A"/>
    <w:rsid w:val="00EA3260"/>
    <w:rsid w:val="00EA3356"/>
    <w:rsid w:val="00EA3757"/>
    <w:rsid w:val="00EA3840"/>
    <w:rsid w:val="00EA3B57"/>
    <w:rsid w:val="00EA3C79"/>
    <w:rsid w:val="00EA42DC"/>
    <w:rsid w:val="00EA447A"/>
    <w:rsid w:val="00EA501A"/>
    <w:rsid w:val="00EA506A"/>
    <w:rsid w:val="00EA5445"/>
    <w:rsid w:val="00EA5F60"/>
    <w:rsid w:val="00EA63C8"/>
    <w:rsid w:val="00EA6783"/>
    <w:rsid w:val="00EA6A42"/>
    <w:rsid w:val="00EA6F15"/>
    <w:rsid w:val="00EA6F5F"/>
    <w:rsid w:val="00EA7034"/>
    <w:rsid w:val="00EA70B8"/>
    <w:rsid w:val="00EA735D"/>
    <w:rsid w:val="00EA763D"/>
    <w:rsid w:val="00EA7DCB"/>
    <w:rsid w:val="00EB0045"/>
    <w:rsid w:val="00EB0413"/>
    <w:rsid w:val="00EB0ECA"/>
    <w:rsid w:val="00EB0F8B"/>
    <w:rsid w:val="00EB0FA1"/>
    <w:rsid w:val="00EB1464"/>
    <w:rsid w:val="00EB1527"/>
    <w:rsid w:val="00EB159D"/>
    <w:rsid w:val="00EB17C8"/>
    <w:rsid w:val="00EB17EA"/>
    <w:rsid w:val="00EB1DAF"/>
    <w:rsid w:val="00EB1E01"/>
    <w:rsid w:val="00EB2345"/>
    <w:rsid w:val="00EB2651"/>
    <w:rsid w:val="00EB2708"/>
    <w:rsid w:val="00EB2CC0"/>
    <w:rsid w:val="00EB334A"/>
    <w:rsid w:val="00EB33CE"/>
    <w:rsid w:val="00EB34CC"/>
    <w:rsid w:val="00EB3926"/>
    <w:rsid w:val="00EB3BF7"/>
    <w:rsid w:val="00EB3C9B"/>
    <w:rsid w:val="00EB3E2E"/>
    <w:rsid w:val="00EB3ECC"/>
    <w:rsid w:val="00EB3F87"/>
    <w:rsid w:val="00EB40BA"/>
    <w:rsid w:val="00EB42DC"/>
    <w:rsid w:val="00EB4997"/>
    <w:rsid w:val="00EB4BCD"/>
    <w:rsid w:val="00EB4E0A"/>
    <w:rsid w:val="00EB4E0B"/>
    <w:rsid w:val="00EB4F91"/>
    <w:rsid w:val="00EB536E"/>
    <w:rsid w:val="00EB5402"/>
    <w:rsid w:val="00EB54E6"/>
    <w:rsid w:val="00EB576F"/>
    <w:rsid w:val="00EB58C1"/>
    <w:rsid w:val="00EB59F1"/>
    <w:rsid w:val="00EB5A27"/>
    <w:rsid w:val="00EB5AF8"/>
    <w:rsid w:val="00EB614C"/>
    <w:rsid w:val="00EB64BE"/>
    <w:rsid w:val="00EB6957"/>
    <w:rsid w:val="00EB6BB4"/>
    <w:rsid w:val="00EB735C"/>
    <w:rsid w:val="00EB7A15"/>
    <w:rsid w:val="00EC045B"/>
    <w:rsid w:val="00EC05C8"/>
    <w:rsid w:val="00EC08C4"/>
    <w:rsid w:val="00EC09D6"/>
    <w:rsid w:val="00EC0B78"/>
    <w:rsid w:val="00EC0E85"/>
    <w:rsid w:val="00EC1388"/>
    <w:rsid w:val="00EC159A"/>
    <w:rsid w:val="00EC15FA"/>
    <w:rsid w:val="00EC2181"/>
    <w:rsid w:val="00EC22FA"/>
    <w:rsid w:val="00EC24DA"/>
    <w:rsid w:val="00EC28E6"/>
    <w:rsid w:val="00EC2926"/>
    <w:rsid w:val="00EC2AA3"/>
    <w:rsid w:val="00EC2AD0"/>
    <w:rsid w:val="00EC2B1A"/>
    <w:rsid w:val="00EC3052"/>
    <w:rsid w:val="00EC325E"/>
    <w:rsid w:val="00EC3B9C"/>
    <w:rsid w:val="00EC491F"/>
    <w:rsid w:val="00EC4990"/>
    <w:rsid w:val="00EC5288"/>
    <w:rsid w:val="00EC5331"/>
    <w:rsid w:val="00EC5655"/>
    <w:rsid w:val="00EC592A"/>
    <w:rsid w:val="00EC60E5"/>
    <w:rsid w:val="00EC650C"/>
    <w:rsid w:val="00EC653B"/>
    <w:rsid w:val="00EC66A1"/>
    <w:rsid w:val="00EC681F"/>
    <w:rsid w:val="00EC6AA8"/>
    <w:rsid w:val="00EC6C62"/>
    <w:rsid w:val="00EC6FED"/>
    <w:rsid w:val="00EC7123"/>
    <w:rsid w:val="00EC7243"/>
    <w:rsid w:val="00EC724B"/>
    <w:rsid w:val="00EC725D"/>
    <w:rsid w:val="00ED0B2B"/>
    <w:rsid w:val="00ED0C6C"/>
    <w:rsid w:val="00ED109A"/>
    <w:rsid w:val="00ED12B7"/>
    <w:rsid w:val="00ED16F7"/>
    <w:rsid w:val="00ED1D1D"/>
    <w:rsid w:val="00ED1FB6"/>
    <w:rsid w:val="00ED220F"/>
    <w:rsid w:val="00ED2421"/>
    <w:rsid w:val="00ED3010"/>
    <w:rsid w:val="00ED309C"/>
    <w:rsid w:val="00ED326F"/>
    <w:rsid w:val="00ED3436"/>
    <w:rsid w:val="00ED3763"/>
    <w:rsid w:val="00ED3798"/>
    <w:rsid w:val="00ED3BD5"/>
    <w:rsid w:val="00ED3D90"/>
    <w:rsid w:val="00ED44D9"/>
    <w:rsid w:val="00ED4834"/>
    <w:rsid w:val="00ED4835"/>
    <w:rsid w:val="00ED48D1"/>
    <w:rsid w:val="00ED4BAF"/>
    <w:rsid w:val="00ED4EB4"/>
    <w:rsid w:val="00ED51A2"/>
    <w:rsid w:val="00ED5550"/>
    <w:rsid w:val="00ED57EA"/>
    <w:rsid w:val="00ED59BD"/>
    <w:rsid w:val="00ED5AB3"/>
    <w:rsid w:val="00ED5F20"/>
    <w:rsid w:val="00ED6194"/>
    <w:rsid w:val="00ED66C1"/>
    <w:rsid w:val="00ED721F"/>
    <w:rsid w:val="00ED75F5"/>
    <w:rsid w:val="00ED770A"/>
    <w:rsid w:val="00ED7970"/>
    <w:rsid w:val="00ED7C13"/>
    <w:rsid w:val="00ED7CF5"/>
    <w:rsid w:val="00ED7D08"/>
    <w:rsid w:val="00ED7D7A"/>
    <w:rsid w:val="00EE08BD"/>
    <w:rsid w:val="00EE0A27"/>
    <w:rsid w:val="00EE0CDD"/>
    <w:rsid w:val="00EE11F8"/>
    <w:rsid w:val="00EE1B00"/>
    <w:rsid w:val="00EE1F46"/>
    <w:rsid w:val="00EE1FF1"/>
    <w:rsid w:val="00EE21F4"/>
    <w:rsid w:val="00EE2202"/>
    <w:rsid w:val="00EE29BE"/>
    <w:rsid w:val="00EE2CC6"/>
    <w:rsid w:val="00EE30B1"/>
    <w:rsid w:val="00EE3303"/>
    <w:rsid w:val="00EE34C8"/>
    <w:rsid w:val="00EE3D12"/>
    <w:rsid w:val="00EE3DEB"/>
    <w:rsid w:val="00EE3ED4"/>
    <w:rsid w:val="00EE403A"/>
    <w:rsid w:val="00EE40BF"/>
    <w:rsid w:val="00EE4466"/>
    <w:rsid w:val="00EE47F2"/>
    <w:rsid w:val="00EE4A61"/>
    <w:rsid w:val="00EE4A7F"/>
    <w:rsid w:val="00EE51AA"/>
    <w:rsid w:val="00EE53D8"/>
    <w:rsid w:val="00EE5419"/>
    <w:rsid w:val="00EE555A"/>
    <w:rsid w:val="00EE564E"/>
    <w:rsid w:val="00EE59E8"/>
    <w:rsid w:val="00EE5B62"/>
    <w:rsid w:val="00EE5CA8"/>
    <w:rsid w:val="00EE644E"/>
    <w:rsid w:val="00EE679F"/>
    <w:rsid w:val="00EE72CA"/>
    <w:rsid w:val="00EE75F7"/>
    <w:rsid w:val="00EE7CB7"/>
    <w:rsid w:val="00EE7FE3"/>
    <w:rsid w:val="00EF02B0"/>
    <w:rsid w:val="00EF02E1"/>
    <w:rsid w:val="00EF05EC"/>
    <w:rsid w:val="00EF0819"/>
    <w:rsid w:val="00EF081B"/>
    <w:rsid w:val="00EF0872"/>
    <w:rsid w:val="00EF0903"/>
    <w:rsid w:val="00EF0ADD"/>
    <w:rsid w:val="00EF0DC5"/>
    <w:rsid w:val="00EF0F12"/>
    <w:rsid w:val="00EF133C"/>
    <w:rsid w:val="00EF1B76"/>
    <w:rsid w:val="00EF2116"/>
    <w:rsid w:val="00EF3083"/>
    <w:rsid w:val="00EF30B4"/>
    <w:rsid w:val="00EF3317"/>
    <w:rsid w:val="00EF331E"/>
    <w:rsid w:val="00EF3795"/>
    <w:rsid w:val="00EF3EC8"/>
    <w:rsid w:val="00EF4177"/>
    <w:rsid w:val="00EF41DE"/>
    <w:rsid w:val="00EF45B8"/>
    <w:rsid w:val="00EF48E7"/>
    <w:rsid w:val="00EF4AF5"/>
    <w:rsid w:val="00EF4F66"/>
    <w:rsid w:val="00EF510C"/>
    <w:rsid w:val="00EF5764"/>
    <w:rsid w:val="00EF5A01"/>
    <w:rsid w:val="00EF5BAE"/>
    <w:rsid w:val="00EF5C51"/>
    <w:rsid w:val="00EF5FFC"/>
    <w:rsid w:val="00EF66F1"/>
    <w:rsid w:val="00EF6930"/>
    <w:rsid w:val="00EF6F4F"/>
    <w:rsid w:val="00EF74B2"/>
    <w:rsid w:val="00EF7996"/>
    <w:rsid w:val="00EF7E67"/>
    <w:rsid w:val="00F00462"/>
    <w:rsid w:val="00F006A6"/>
    <w:rsid w:val="00F0086D"/>
    <w:rsid w:val="00F01563"/>
    <w:rsid w:val="00F01916"/>
    <w:rsid w:val="00F01FCC"/>
    <w:rsid w:val="00F021C4"/>
    <w:rsid w:val="00F024EB"/>
    <w:rsid w:val="00F028BE"/>
    <w:rsid w:val="00F02BB8"/>
    <w:rsid w:val="00F02E83"/>
    <w:rsid w:val="00F03C76"/>
    <w:rsid w:val="00F03DAD"/>
    <w:rsid w:val="00F04C1A"/>
    <w:rsid w:val="00F04CAE"/>
    <w:rsid w:val="00F0527D"/>
    <w:rsid w:val="00F054B9"/>
    <w:rsid w:val="00F05A6F"/>
    <w:rsid w:val="00F064D6"/>
    <w:rsid w:val="00F06865"/>
    <w:rsid w:val="00F06B69"/>
    <w:rsid w:val="00F06D74"/>
    <w:rsid w:val="00F0727E"/>
    <w:rsid w:val="00F07286"/>
    <w:rsid w:val="00F0768F"/>
    <w:rsid w:val="00F07A1A"/>
    <w:rsid w:val="00F07C08"/>
    <w:rsid w:val="00F07F2C"/>
    <w:rsid w:val="00F1040E"/>
    <w:rsid w:val="00F10593"/>
    <w:rsid w:val="00F10BA2"/>
    <w:rsid w:val="00F10D40"/>
    <w:rsid w:val="00F10FD6"/>
    <w:rsid w:val="00F1140A"/>
    <w:rsid w:val="00F11524"/>
    <w:rsid w:val="00F1156F"/>
    <w:rsid w:val="00F11616"/>
    <w:rsid w:val="00F11D4F"/>
    <w:rsid w:val="00F11EAF"/>
    <w:rsid w:val="00F1203F"/>
    <w:rsid w:val="00F1214F"/>
    <w:rsid w:val="00F1259A"/>
    <w:rsid w:val="00F1274C"/>
    <w:rsid w:val="00F12E7A"/>
    <w:rsid w:val="00F135FE"/>
    <w:rsid w:val="00F13693"/>
    <w:rsid w:val="00F13E28"/>
    <w:rsid w:val="00F13E88"/>
    <w:rsid w:val="00F140E4"/>
    <w:rsid w:val="00F142B3"/>
    <w:rsid w:val="00F14C24"/>
    <w:rsid w:val="00F14E04"/>
    <w:rsid w:val="00F1558D"/>
    <w:rsid w:val="00F156C1"/>
    <w:rsid w:val="00F15887"/>
    <w:rsid w:val="00F15A2E"/>
    <w:rsid w:val="00F15A93"/>
    <w:rsid w:val="00F15E64"/>
    <w:rsid w:val="00F16157"/>
    <w:rsid w:val="00F164F5"/>
    <w:rsid w:val="00F16C0A"/>
    <w:rsid w:val="00F16E01"/>
    <w:rsid w:val="00F1712A"/>
    <w:rsid w:val="00F1722E"/>
    <w:rsid w:val="00F17511"/>
    <w:rsid w:val="00F17ACC"/>
    <w:rsid w:val="00F17C57"/>
    <w:rsid w:val="00F17C6A"/>
    <w:rsid w:val="00F17F78"/>
    <w:rsid w:val="00F17FC4"/>
    <w:rsid w:val="00F17FF4"/>
    <w:rsid w:val="00F2036C"/>
    <w:rsid w:val="00F20BCD"/>
    <w:rsid w:val="00F2107C"/>
    <w:rsid w:val="00F21178"/>
    <w:rsid w:val="00F213FB"/>
    <w:rsid w:val="00F2152F"/>
    <w:rsid w:val="00F21822"/>
    <w:rsid w:val="00F21BD3"/>
    <w:rsid w:val="00F21C00"/>
    <w:rsid w:val="00F21CB5"/>
    <w:rsid w:val="00F21F9D"/>
    <w:rsid w:val="00F22069"/>
    <w:rsid w:val="00F220CA"/>
    <w:rsid w:val="00F22285"/>
    <w:rsid w:val="00F22457"/>
    <w:rsid w:val="00F22621"/>
    <w:rsid w:val="00F22656"/>
    <w:rsid w:val="00F22780"/>
    <w:rsid w:val="00F231B1"/>
    <w:rsid w:val="00F23241"/>
    <w:rsid w:val="00F237DA"/>
    <w:rsid w:val="00F237E2"/>
    <w:rsid w:val="00F23A07"/>
    <w:rsid w:val="00F23AD0"/>
    <w:rsid w:val="00F24068"/>
    <w:rsid w:val="00F2447E"/>
    <w:rsid w:val="00F245F3"/>
    <w:rsid w:val="00F2483D"/>
    <w:rsid w:val="00F24B5D"/>
    <w:rsid w:val="00F24F18"/>
    <w:rsid w:val="00F250A1"/>
    <w:rsid w:val="00F25660"/>
    <w:rsid w:val="00F256F0"/>
    <w:rsid w:val="00F25749"/>
    <w:rsid w:val="00F257F2"/>
    <w:rsid w:val="00F2582C"/>
    <w:rsid w:val="00F25972"/>
    <w:rsid w:val="00F25F07"/>
    <w:rsid w:val="00F263C3"/>
    <w:rsid w:val="00F264F2"/>
    <w:rsid w:val="00F26810"/>
    <w:rsid w:val="00F268CA"/>
    <w:rsid w:val="00F26B37"/>
    <w:rsid w:val="00F26C5B"/>
    <w:rsid w:val="00F26CE1"/>
    <w:rsid w:val="00F272F3"/>
    <w:rsid w:val="00F27460"/>
    <w:rsid w:val="00F275F8"/>
    <w:rsid w:val="00F276F2"/>
    <w:rsid w:val="00F27B84"/>
    <w:rsid w:val="00F27BF7"/>
    <w:rsid w:val="00F30046"/>
    <w:rsid w:val="00F303A7"/>
    <w:rsid w:val="00F30B94"/>
    <w:rsid w:val="00F30D9D"/>
    <w:rsid w:val="00F30E02"/>
    <w:rsid w:val="00F30F22"/>
    <w:rsid w:val="00F30F9B"/>
    <w:rsid w:val="00F30FDE"/>
    <w:rsid w:val="00F3158D"/>
    <w:rsid w:val="00F31740"/>
    <w:rsid w:val="00F31803"/>
    <w:rsid w:val="00F323E8"/>
    <w:rsid w:val="00F3260D"/>
    <w:rsid w:val="00F328D8"/>
    <w:rsid w:val="00F32ABE"/>
    <w:rsid w:val="00F32C1D"/>
    <w:rsid w:val="00F3346F"/>
    <w:rsid w:val="00F33823"/>
    <w:rsid w:val="00F33A86"/>
    <w:rsid w:val="00F33EA4"/>
    <w:rsid w:val="00F34545"/>
    <w:rsid w:val="00F34873"/>
    <w:rsid w:val="00F34BDF"/>
    <w:rsid w:val="00F34FCA"/>
    <w:rsid w:val="00F3502F"/>
    <w:rsid w:val="00F351A9"/>
    <w:rsid w:val="00F353EB"/>
    <w:rsid w:val="00F35744"/>
    <w:rsid w:val="00F35BA2"/>
    <w:rsid w:val="00F35F18"/>
    <w:rsid w:val="00F3606D"/>
    <w:rsid w:val="00F370C5"/>
    <w:rsid w:val="00F370E8"/>
    <w:rsid w:val="00F3735F"/>
    <w:rsid w:val="00F373B0"/>
    <w:rsid w:val="00F37C90"/>
    <w:rsid w:val="00F40313"/>
    <w:rsid w:val="00F406BE"/>
    <w:rsid w:val="00F40788"/>
    <w:rsid w:val="00F40B99"/>
    <w:rsid w:val="00F40CFB"/>
    <w:rsid w:val="00F40E01"/>
    <w:rsid w:val="00F4159C"/>
    <w:rsid w:val="00F41C15"/>
    <w:rsid w:val="00F41FD7"/>
    <w:rsid w:val="00F42375"/>
    <w:rsid w:val="00F4238F"/>
    <w:rsid w:val="00F42393"/>
    <w:rsid w:val="00F423D2"/>
    <w:rsid w:val="00F4242E"/>
    <w:rsid w:val="00F42463"/>
    <w:rsid w:val="00F4253D"/>
    <w:rsid w:val="00F426E6"/>
    <w:rsid w:val="00F427A6"/>
    <w:rsid w:val="00F431F0"/>
    <w:rsid w:val="00F43B33"/>
    <w:rsid w:val="00F443D3"/>
    <w:rsid w:val="00F445E4"/>
    <w:rsid w:val="00F44948"/>
    <w:rsid w:val="00F44BB5"/>
    <w:rsid w:val="00F44C47"/>
    <w:rsid w:val="00F44D61"/>
    <w:rsid w:val="00F44EFB"/>
    <w:rsid w:val="00F45000"/>
    <w:rsid w:val="00F452A5"/>
    <w:rsid w:val="00F456D8"/>
    <w:rsid w:val="00F456EA"/>
    <w:rsid w:val="00F45852"/>
    <w:rsid w:val="00F4594C"/>
    <w:rsid w:val="00F45B1D"/>
    <w:rsid w:val="00F45FBE"/>
    <w:rsid w:val="00F46018"/>
    <w:rsid w:val="00F46188"/>
    <w:rsid w:val="00F461F1"/>
    <w:rsid w:val="00F4642C"/>
    <w:rsid w:val="00F46EEA"/>
    <w:rsid w:val="00F46F15"/>
    <w:rsid w:val="00F46FE5"/>
    <w:rsid w:val="00F47099"/>
    <w:rsid w:val="00F47542"/>
    <w:rsid w:val="00F47675"/>
    <w:rsid w:val="00F4781A"/>
    <w:rsid w:val="00F47972"/>
    <w:rsid w:val="00F47A14"/>
    <w:rsid w:val="00F47B11"/>
    <w:rsid w:val="00F47F59"/>
    <w:rsid w:val="00F50022"/>
    <w:rsid w:val="00F502CE"/>
    <w:rsid w:val="00F50387"/>
    <w:rsid w:val="00F50604"/>
    <w:rsid w:val="00F51284"/>
    <w:rsid w:val="00F51937"/>
    <w:rsid w:val="00F5229F"/>
    <w:rsid w:val="00F5387D"/>
    <w:rsid w:val="00F53B39"/>
    <w:rsid w:val="00F53C86"/>
    <w:rsid w:val="00F54089"/>
    <w:rsid w:val="00F547E6"/>
    <w:rsid w:val="00F54880"/>
    <w:rsid w:val="00F549A8"/>
    <w:rsid w:val="00F54B33"/>
    <w:rsid w:val="00F55189"/>
    <w:rsid w:val="00F552AB"/>
    <w:rsid w:val="00F55486"/>
    <w:rsid w:val="00F5550A"/>
    <w:rsid w:val="00F558AD"/>
    <w:rsid w:val="00F55F4F"/>
    <w:rsid w:val="00F56049"/>
    <w:rsid w:val="00F56120"/>
    <w:rsid w:val="00F5621B"/>
    <w:rsid w:val="00F5642B"/>
    <w:rsid w:val="00F56A80"/>
    <w:rsid w:val="00F56D0F"/>
    <w:rsid w:val="00F572D6"/>
    <w:rsid w:val="00F57403"/>
    <w:rsid w:val="00F57A0D"/>
    <w:rsid w:val="00F6032B"/>
    <w:rsid w:val="00F603A8"/>
    <w:rsid w:val="00F6085A"/>
    <w:rsid w:val="00F60DC6"/>
    <w:rsid w:val="00F612A0"/>
    <w:rsid w:val="00F614E7"/>
    <w:rsid w:val="00F61707"/>
    <w:rsid w:val="00F61C02"/>
    <w:rsid w:val="00F61C2A"/>
    <w:rsid w:val="00F61CDF"/>
    <w:rsid w:val="00F6252C"/>
    <w:rsid w:val="00F62661"/>
    <w:rsid w:val="00F628D4"/>
    <w:rsid w:val="00F62B09"/>
    <w:rsid w:val="00F62EA8"/>
    <w:rsid w:val="00F63500"/>
    <w:rsid w:val="00F63706"/>
    <w:rsid w:val="00F63ABF"/>
    <w:rsid w:val="00F63B0C"/>
    <w:rsid w:val="00F63B48"/>
    <w:rsid w:val="00F63F16"/>
    <w:rsid w:val="00F6409E"/>
    <w:rsid w:val="00F647C0"/>
    <w:rsid w:val="00F6489C"/>
    <w:rsid w:val="00F64ABF"/>
    <w:rsid w:val="00F64D31"/>
    <w:rsid w:val="00F65554"/>
    <w:rsid w:val="00F65869"/>
    <w:rsid w:val="00F658B7"/>
    <w:rsid w:val="00F65F72"/>
    <w:rsid w:val="00F66361"/>
    <w:rsid w:val="00F67198"/>
    <w:rsid w:val="00F673FA"/>
    <w:rsid w:val="00F6753D"/>
    <w:rsid w:val="00F67613"/>
    <w:rsid w:val="00F67BF8"/>
    <w:rsid w:val="00F67C25"/>
    <w:rsid w:val="00F67CA2"/>
    <w:rsid w:val="00F67FF9"/>
    <w:rsid w:val="00F70962"/>
    <w:rsid w:val="00F70DF9"/>
    <w:rsid w:val="00F71106"/>
    <w:rsid w:val="00F7118C"/>
    <w:rsid w:val="00F7141C"/>
    <w:rsid w:val="00F71478"/>
    <w:rsid w:val="00F71658"/>
    <w:rsid w:val="00F71ED4"/>
    <w:rsid w:val="00F7217B"/>
    <w:rsid w:val="00F72431"/>
    <w:rsid w:val="00F726AD"/>
    <w:rsid w:val="00F7292B"/>
    <w:rsid w:val="00F72BA2"/>
    <w:rsid w:val="00F72F31"/>
    <w:rsid w:val="00F731BE"/>
    <w:rsid w:val="00F73445"/>
    <w:rsid w:val="00F7360D"/>
    <w:rsid w:val="00F73C49"/>
    <w:rsid w:val="00F73EED"/>
    <w:rsid w:val="00F73F36"/>
    <w:rsid w:val="00F74285"/>
    <w:rsid w:val="00F74305"/>
    <w:rsid w:val="00F743A4"/>
    <w:rsid w:val="00F745B9"/>
    <w:rsid w:val="00F74739"/>
    <w:rsid w:val="00F748F0"/>
    <w:rsid w:val="00F7495F"/>
    <w:rsid w:val="00F74A50"/>
    <w:rsid w:val="00F74CFF"/>
    <w:rsid w:val="00F74D22"/>
    <w:rsid w:val="00F7531F"/>
    <w:rsid w:val="00F7590F"/>
    <w:rsid w:val="00F76221"/>
    <w:rsid w:val="00F763A4"/>
    <w:rsid w:val="00F764F6"/>
    <w:rsid w:val="00F7666A"/>
    <w:rsid w:val="00F76F93"/>
    <w:rsid w:val="00F76FDA"/>
    <w:rsid w:val="00F771CF"/>
    <w:rsid w:val="00F777EB"/>
    <w:rsid w:val="00F778DC"/>
    <w:rsid w:val="00F77CED"/>
    <w:rsid w:val="00F80496"/>
    <w:rsid w:val="00F811F0"/>
    <w:rsid w:val="00F812C0"/>
    <w:rsid w:val="00F81320"/>
    <w:rsid w:val="00F816DF"/>
    <w:rsid w:val="00F81890"/>
    <w:rsid w:val="00F819F8"/>
    <w:rsid w:val="00F81C5E"/>
    <w:rsid w:val="00F81D80"/>
    <w:rsid w:val="00F81E6F"/>
    <w:rsid w:val="00F81F33"/>
    <w:rsid w:val="00F8276B"/>
    <w:rsid w:val="00F828AD"/>
    <w:rsid w:val="00F82AFE"/>
    <w:rsid w:val="00F82CE0"/>
    <w:rsid w:val="00F82D5E"/>
    <w:rsid w:val="00F82E7C"/>
    <w:rsid w:val="00F833D8"/>
    <w:rsid w:val="00F83436"/>
    <w:rsid w:val="00F835E2"/>
    <w:rsid w:val="00F837E4"/>
    <w:rsid w:val="00F83C2C"/>
    <w:rsid w:val="00F83D90"/>
    <w:rsid w:val="00F84123"/>
    <w:rsid w:val="00F84544"/>
    <w:rsid w:val="00F84AFF"/>
    <w:rsid w:val="00F84C22"/>
    <w:rsid w:val="00F84D23"/>
    <w:rsid w:val="00F852F1"/>
    <w:rsid w:val="00F855D0"/>
    <w:rsid w:val="00F8563F"/>
    <w:rsid w:val="00F85A91"/>
    <w:rsid w:val="00F85C12"/>
    <w:rsid w:val="00F85D49"/>
    <w:rsid w:val="00F85D59"/>
    <w:rsid w:val="00F85E9A"/>
    <w:rsid w:val="00F8679D"/>
    <w:rsid w:val="00F86890"/>
    <w:rsid w:val="00F86B4B"/>
    <w:rsid w:val="00F86D41"/>
    <w:rsid w:val="00F86E7D"/>
    <w:rsid w:val="00F87239"/>
    <w:rsid w:val="00F8799B"/>
    <w:rsid w:val="00F87CAF"/>
    <w:rsid w:val="00F87D81"/>
    <w:rsid w:val="00F90378"/>
    <w:rsid w:val="00F90BA1"/>
    <w:rsid w:val="00F9107F"/>
    <w:rsid w:val="00F91257"/>
    <w:rsid w:val="00F9142A"/>
    <w:rsid w:val="00F91884"/>
    <w:rsid w:val="00F924BC"/>
    <w:rsid w:val="00F925F8"/>
    <w:rsid w:val="00F9306E"/>
    <w:rsid w:val="00F93599"/>
    <w:rsid w:val="00F935F4"/>
    <w:rsid w:val="00F93BCB"/>
    <w:rsid w:val="00F93EC9"/>
    <w:rsid w:val="00F93F0E"/>
    <w:rsid w:val="00F946F2"/>
    <w:rsid w:val="00F94BA6"/>
    <w:rsid w:val="00F94E06"/>
    <w:rsid w:val="00F95129"/>
    <w:rsid w:val="00F95529"/>
    <w:rsid w:val="00F95580"/>
    <w:rsid w:val="00F955D6"/>
    <w:rsid w:val="00F956A5"/>
    <w:rsid w:val="00F9585F"/>
    <w:rsid w:val="00F95D89"/>
    <w:rsid w:val="00F96881"/>
    <w:rsid w:val="00F96ACC"/>
    <w:rsid w:val="00F96F59"/>
    <w:rsid w:val="00F97164"/>
    <w:rsid w:val="00F97D8F"/>
    <w:rsid w:val="00F97DF7"/>
    <w:rsid w:val="00F97F4C"/>
    <w:rsid w:val="00FA0350"/>
    <w:rsid w:val="00FA0395"/>
    <w:rsid w:val="00FA041F"/>
    <w:rsid w:val="00FA0DA8"/>
    <w:rsid w:val="00FA12A8"/>
    <w:rsid w:val="00FA16C7"/>
    <w:rsid w:val="00FA1E8A"/>
    <w:rsid w:val="00FA201F"/>
    <w:rsid w:val="00FA220A"/>
    <w:rsid w:val="00FA28BD"/>
    <w:rsid w:val="00FA2F5C"/>
    <w:rsid w:val="00FA3687"/>
    <w:rsid w:val="00FA3CA3"/>
    <w:rsid w:val="00FA4370"/>
    <w:rsid w:val="00FA4AEA"/>
    <w:rsid w:val="00FA52E0"/>
    <w:rsid w:val="00FA54EF"/>
    <w:rsid w:val="00FA5837"/>
    <w:rsid w:val="00FA587C"/>
    <w:rsid w:val="00FA5B7F"/>
    <w:rsid w:val="00FA633A"/>
    <w:rsid w:val="00FA64C1"/>
    <w:rsid w:val="00FA67AA"/>
    <w:rsid w:val="00FA6809"/>
    <w:rsid w:val="00FA686F"/>
    <w:rsid w:val="00FA6B65"/>
    <w:rsid w:val="00FA6BC3"/>
    <w:rsid w:val="00FA6BF1"/>
    <w:rsid w:val="00FA6F81"/>
    <w:rsid w:val="00FA7274"/>
    <w:rsid w:val="00FA736A"/>
    <w:rsid w:val="00FA77D9"/>
    <w:rsid w:val="00FA7FF1"/>
    <w:rsid w:val="00FB028A"/>
    <w:rsid w:val="00FB07C1"/>
    <w:rsid w:val="00FB10A0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E26"/>
    <w:rsid w:val="00FB2F86"/>
    <w:rsid w:val="00FB30B4"/>
    <w:rsid w:val="00FB353D"/>
    <w:rsid w:val="00FB3642"/>
    <w:rsid w:val="00FB36F4"/>
    <w:rsid w:val="00FB3B98"/>
    <w:rsid w:val="00FB3D18"/>
    <w:rsid w:val="00FB3EDE"/>
    <w:rsid w:val="00FB44AB"/>
    <w:rsid w:val="00FB4FF1"/>
    <w:rsid w:val="00FB5C61"/>
    <w:rsid w:val="00FB5C98"/>
    <w:rsid w:val="00FB60E3"/>
    <w:rsid w:val="00FB60EC"/>
    <w:rsid w:val="00FB6183"/>
    <w:rsid w:val="00FB61E6"/>
    <w:rsid w:val="00FB62EC"/>
    <w:rsid w:val="00FB6556"/>
    <w:rsid w:val="00FB69DC"/>
    <w:rsid w:val="00FB6AED"/>
    <w:rsid w:val="00FB6B1F"/>
    <w:rsid w:val="00FB6CDB"/>
    <w:rsid w:val="00FB7212"/>
    <w:rsid w:val="00FB7359"/>
    <w:rsid w:val="00FB7779"/>
    <w:rsid w:val="00FB784C"/>
    <w:rsid w:val="00FB7DE0"/>
    <w:rsid w:val="00FB7E21"/>
    <w:rsid w:val="00FC0224"/>
    <w:rsid w:val="00FC0321"/>
    <w:rsid w:val="00FC0360"/>
    <w:rsid w:val="00FC055B"/>
    <w:rsid w:val="00FC05BD"/>
    <w:rsid w:val="00FC0B2D"/>
    <w:rsid w:val="00FC0DCB"/>
    <w:rsid w:val="00FC1207"/>
    <w:rsid w:val="00FC1C87"/>
    <w:rsid w:val="00FC1D62"/>
    <w:rsid w:val="00FC1F4A"/>
    <w:rsid w:val="00FC282F"/>
    <w:rsid w:val="00FC2B8A"/>
    <w:rsid w:val="00FC2C0D"/>
    <w:rsid w:val="00FC2CD7"/>
    <w:rsid w:val="00FC2E47"/>
    <w:rsid w:val="00FC2F61"/>
    <w:rsid w:val="00FC31DA"/>
    <w:rsid w:val="00FC3809"/>
    <w:rsid w:val="00FC38FE"/>
    <w:rsid w:val="00FC391C"/>
    <w:rsid w:val="00FC3EE6"/>
    <w:rsid w:val="00FC4050"/>
    <w:rsid w:val="00FC4510"/>
    <w:rsid w:val="00FC4694"/>
    <w:rsid w:val="00FC47B7"/>
    <w:rsid w:val="00FC4FF4"/>
    <w:rsid w:val="00FC4FFA"/>
    <w:rsid w:val="00FC5207"/>
    <w:rsid w:val="00FC536B"/>
    <w:rsid w:val="00FC54EA"/>
    <w:rsid w:val="00FC56DA"/>
    <w:rsid w:val="00FC58E2"/>
    <w:rsid w:val="00FC629B"/>
    <w:rsid w:val="00FC6317"/>
    <w:rsid w:val="00FC6D02"/>
    <w:rsid w:val="00FC7113"/>
    <w:rsid w:val="00FC71F1"/>
    <w:rsid w:val="00FC731C"/>
    <w:rsid w:val="00FC74B0"/>
    <w:rsid w:val="00FC77E3"/>
    <w:rsid w:val="00FC7979"/>
    <w:rsid w:val="00FC7CC0"/>
    <w:rsid w:val="00FD02E8"/>
    <w:rsid w:val="00FD050C"/>
    <w:rsid w:val="00FD06C7"/>
    <w:rsid w:val="00FD0BD6"/>
    <w:rsid w:val="00FD0D34"/>
    <w:rsid w:val="00FD1127"/>
    <w:rsid w:val="00FD152F"/>
    <w:rsid w:val="00FD17F5"/>
    <w:rsid w:val="00FD1EF7"/>
    <w:rsid w:val="00FD204B"/>
    <w:rsid w:val="00FD27B9"/>
    <w:rsid w:val="00FD2B18"/>
    <w:rsid w:val="00FD2E65"/>
    <w:rsid w:val="00FD2F6B"/>
    <w:rsid w:val="00FD37B6"/>
    <w:rsid w:val="00FD481A"/>
    <w:rsid w:val="00FD4BE5"/>
    <w:rsid w:val="00FD4C20"/>
    <w:rsid w:val="00FD4EEE"/>
    <w:rsid w:val="00FD5A26"/>
    <w:rsid w:val="00FD5CAA"/>
    <w:rsid w:val="00FD5F51"/>
    <w:rsid w:val="00FD61C0"/>
    <w:rsid w:val="00FD64DC"/>
    <w:rsid w:val="00FD6761"/>
    <w:rsid w:val="00FD6E18"/>
    <w:rsid w:val="00FD6E44"/>
    <w:rsid w:val="00FD735C"/>
    <w:rsid w:val="00FD7663"/>
    <w:rsid w:val="00FD793B"/>
    <w:rsid w:val="00FD7981"/>
    <w:rsid w:val="00FD7C15"/>
    <w:rsid w:val="00FE01D4"/>
    <w:rsid w:val="00FE0454"/>
    <w:rsid w:val="00FE0E5A"/>
    <w:rsid w:val="00FE108A"/>
    <w:rsid w:val="00FE15B7"/>
    <w:rsid w:val="00FE1DBE"/>
    <w:rsid w:val="00FE20CC"/>
    <w:rsid w:val="00FE2416"/>
    <w:rsid w:val="00FE2919"/>
    <w:rsid w:val="00FE2B67"/>
    <w:rsid w:val="00FE2E84"/>
    <w:rsid w:val="00FE3138"/>
    <w:rsid w:val="00FE39F2"/>
    <w:rsid w:val="00FE3FC4"/>
    <w:rsid w:val="00FE41D1"/>
    <w:rsid w:val="00FE425B"/>
    <w:rsid w:val="00FE432E"/>
    <w:rsid w:val="00FE4446"/>
    <w:rsid w:val="00FE448E"/>
    <w:rsid w:val="00FE4DEC"/>
    <w:rsid w:val="00FE4E5E"/>
    <w:rsid w:val="00FE4E9D"/>
    <w:rsid w:val="00FE4EF3"/>
    <w:rsid w:val="00FE5481"/>
    <w:rsid w:val="00FE633B"/>
    <w:rsid w:val="00FE644D"/>
    <w:rsid w:val="00FE64F1"/>
    <w:rsid w:val="00FE6574"/>
    <w:rsid w:val="00FE67F1"/>
    <w:rsid w:val="00FE6817"/>
    <w:rsid w:val="00FE6A78"/>
    <w:rsid w:val="00FE6B0B"/>
    <w:rsid w:val="00FE6D00"/>
    <w:rsid w:val="00FE7085"/>
    <w:rsid w:val="00FE75FC"/>
    <w:rsid w:val="00FF0010"/>
    <w:rsid w:val="00FF001F"/>
    <w:rsid w:val="00FF01DF"/>
    <w:rsid w:val="00FF01E4"/>
    <w:rsid w:val="00FF0927"/>
    <w:rsid w:val="00FF19F2"/>
    <w:rsid w:val="00FF1C98"/>
    <w:rsid w:val="00FF241C"/>
    <w:rsid w:val="00FF2474"/>
    <w:rsid w:val="00FF2524"/>
    <w:rsid w:val="00FF28BB"/>
    <w:rsid w:val="00FF340B"/>
    <w:rsid w:val="00FF39D6"/>
    <w:rsid w:val="00FF3ADA"/>
    <w:rsid w:val="00FF4234"/>
    <w:rsid w:val="00FF4263"/>
    <w:rsid w:val="00FF44AB"/>
    <w:rsid w:val="00FF47A5"/>
    <w:rsid w:val="00FF4C96"/>
    <w:rsid w:val="00FF5312"/>
    <w:rsid w:val="00FF54F4"/>
    <w:rsid w:val="00FF585C"/>
    <w:rsid w:val="00FF5A64"/>
    <w:rsid w:val="00FF5FB9"/>
    <w:rsid w:val="00FF63AA"/>
    <w:rsid w:val="00FF6716"/>
    <w:rsid w:val="00FF6802"/>
    <w:rsid w:val="00FF6E61"/>
    <w:rsid w:val="00FF7161"/>
    <w:rsid w:val="00FF7441"/>
    <w:rsid w:val="00FF755D"/>
    <w:rsid w:val="00FF7A2A"/>
    <w:rsid w:val="00FF7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7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9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9F5EAF-423D-4155-9529-7A42B9986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1868D-2D66-44BD-811D-FBCB7EB890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3539</TotalTime>
  <Pages>28</Pages>
  <Words>7038</Words>
  <Characters>40123</Characters>
  <Application>Microsoft Office Word</Application>
  <DocSecurity>0</DocSecurity>
  <Lines>334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47067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2385</cp:revision>
  <cp:lastPrinted>2020-08-12T07:03:00Z</cp:lastPrinted>
  <dcterms:created xsi:type="dcterms:W3CDTF">2020-04-16T19:18:00Z</dcterms:created>
  <dcterms:modified xsi:type="dcterms:W3CDTF">2020-08-12T09:29:00Z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