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6BD7270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B4710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203C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97063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DAC0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2A09" w:rsidRPr="00BA3B87" w14:paraId="743E529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6F98BF" w14:textId="77777777" w:rsidR="009F2A09" w:rsidRPr="008620B8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43E479" w14:textId="77777777"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0F75D" w14:textId="3EDEA6A4" w:rsidR="009F2A09" w:rsidRPr="00BA3B87" w:rsidRDefault="003D42FA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42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430EB" w:rsidRPr="00BA3B87" w14:paraId="73C0612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F29631" w14:textId="77777777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78969E" w14:textId="77777777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36E372" w14:textId="40B6F11D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2430EB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2DB27F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180B0CED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430EB" w:rsidRPr="00BA3B87" w14:paraId="7967615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2F35F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578D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936C7" w14:textId="47A1DC4D" w:rsidR="002430EB" w:rsidRPr="00BA3B87" w:rsidRDefault="00D72573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725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D72573" w:rsidRPr="00BA3B87" w14:paraId="58804EF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EE3F0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4B15AC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8B5D20" w14:textId="6EB7AA41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</w:t>
            </w:r>
            <w:r w:rsidR="00064A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ค้า</w:t>
            </w:r>
          </w:p>
        </w:tc>
      </w:tr>
      <w:tr w:rsidR="00D72573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7C693A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02B82A6F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D72573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E640FE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E40904E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72573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958810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3DECF214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D72573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911CF2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460FCFD8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D72573" w:rsidRPr="00BA3B87" w14:paraId="598887F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C6B722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6C6B65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60C593" w14:textId="67A55E7E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72573" w:rsidRPr="00BA3B87" w14:paraId="57A47E5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520B0" w14:textId="77777777" w:rsidR="00D72573" w:rsidRPr="008620B8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53F9D9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A4C19C" w14:textId="4E26FD7C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D72573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B31CF6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48D7659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72573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B280D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0A61797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72573" w:rsidRPr="00BA3B87" w14:paraId="4313D3D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FD287F" w14:textId="4506133A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077E94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8FEA15" w14:textId="587DD718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D72573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42843F1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A564AD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EB1A023" w:rsidR="00D72573" w:rsidRPr="0045264A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424F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D72573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59D479CA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D6CB8B3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2F59588D" w:rsidR="00D72573" w:rsidRPr="0045264A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</w:tbl>
    <w:p w14:paraId="04C087AC" w14:textId="77777777" w:rsidR="00276700" w:rsidRPr="00276700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2767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276700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074AC37B" w:rsidR="006F68AE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7670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422DA">
        <w:rPr>
          <w:rFonts w:ascii="Angsana New" w:hAnsi="Angsana New" w:hint="cs"/>
          <w:sz w:val="30"/>
          <w:szCs w:val="30"/>
          <w:cs/>
        </w:rPr>
        <w:t>บริษัท</w:t>
      </w:r>
      <w:r w:rsidRPr="0027670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A0A4B">
        <w:rPr>
          <w:rFonts w:ascii="Angsana New" w:hAnsi="Angsana New"/>
          <w:sz w:val="30"/>
          <w:szCs w:val="30"/>
        </w:rPr>
        <w:t xml:space="preserve">11 </w:t>
      </w:r>
      <w:r w:rsidR="00EA0A4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A0A4B">
        <w:rPr>
          <w:rFonts w:ascii="Angsana New" w:hAnsi="Angsana New"/>
          <w:sz w:val="30"/>
          <w:szCs w:val="30"/>
        </w:rPr>
        <w:t>2563</w:t>
      </w:r>
    </w:p>
    <w:p w14:paraId="19C18B58" w14:textId="77777777" w:rsidR="00661CC0" w:rsidRPr="00CF3A86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10B5BED" w14:textId="77777777" w:rsidR="00661CC0" w:rsidRPr="00BA3B87" w:rsidRDefault="00661CC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BD26C57" w14:textId="77777777" w:rsidR="00661CC0" w:rsidRPr="00276700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29305E4" w14:textId="6532108B" w:rsidR="00276700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 ดำเนินธุรกิจหลัก</w:t>
      </w:r>
      <w:r w:rsidR="001F6C60">
        <w:rPr>
          <w:rFonts w:ascii="Angsana New" w:hAnsi="Angsana New" w:hint="cs"/>
          <w:sz w:val="30"/>
          <w:szCs w:val="30"/>
          <w:cs/>
        </w:rPr>
        <w:t>เกี่ยวกับ</w:t>
      </w:r>
      <w:r w:rsidRPr="003E7076">
        <w:rPr>
          <w:rFonts w:ascii="Angsana New" w:hAnsi="Angsana New"/>
          <w:sz w:val="30"/>
          <w:szCs w:val="30"/>
          <w:cs/>
        </w:rPr>
        <w:t>การค้าก๊าซทางสถานีบริการก๊าซ</w:t>
      </w:r>
      <w:r w:rsidRPr="00B72C0B">
        <w:rPr>
          <w:rFonts w:ascii="Angsana New" w:hAnsi="Angsana New"/>
          <w:sz w:val="30"/>
          <w:szCs w:val="30"/>
          <w:cs/>
        </w:rPr>
        <w:t>ธรรมชาติ</w:t>
      </w:r>
      <w:r w:rsidRPr="00B72C0B">
        <w:rPr>
          <w:rFonts w:ascii="Angsana New" w:hAnsi="Angsana New" w:hint="cs"/>
          <w:sz w:val="30"/>
          <w:szCs w:val="30"/>
          <w:cs/>
        </w:rPr>
        <w:t xml:space="preserve"> ชิ้นส่วนอะไหล่ และโรงไฟฟ้าพลังงานแสงอาทิตย์</w:t>
      </w:r>
    </w:p>
    <w:p w14:paraId="0D55F630" w14:textId="77777777" w:rsidR="0051405E" w:rsidRPr="00CF3A86" w:rsidRDefault="0051405E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5D25ABE" w14:textId="77777777" w:rsidR="00661CC0" w:rsidRPr="00BA3B87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CF3A8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5F61D5" w14:textId="77777777" w:rsidR="002D7611" w:rsidRPr="00BA3B87" w:rsidRDefault="002D7611" w:rsidP="00C81EC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81EC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F38FAA6" w14:textId="297285C8" w:rsidR="002D7611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D8D4E1" w14:textId="4826DE5F" w:rsidR="001512FC" w:rsidRPr="001B07AA" w:rsidRDefault="001512FC" w:rsidP="0015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20"/>
          <w:sz w:val="30"/>
          <w:szCs w:val="30"/>
        </w:rPr>
      </w:pPr>
      <w:r w:rsidRPr="001512FC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 </w:t>
      </w:r>
      <w:r w:rsidRPr="001512FC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>
        <w:rPr>
          <w:rFonts w:ascii="Angsana New" w:hAnsi="Angsana New"/>
          <w:sz w:val="30"/>
          <w:szCs w:val="30"/>
        </w:rPr>
        <w:t xml:space="preserve">        </w:t>
      </w:r>
      <w:r w:rsidRPr="001512F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512FC">
        <w:rPr>
          <w:rFonts w:ascii="Angsana New" w:hAnsi="Angsana New"/>
          <w:sz w:val="30"/>
          <w:szCs w:val="30"/>
        </w:rPr>
        <w:t xml:space="preserve">34 </w:t>
      </w:r>
      <w:r w:rsidRPr="001512FC">
        <w:rPr>
          <w:rFonts w:ascii="Angsana New" w:hAnsi="Angsana New"/>
          <w:sz w:val="30"/>
          <w:szCs w:val="30"/>
          <w:cs/>
        </w:rPr>
        <w:t xml:space="preserve">เรื่อง </w:t>
      </w:r>
      <w:r w:rsidRPr="001512F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512F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512FC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B07A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B07AA">
        <w:rPr>
          <w:rFonts w:ascii="Angsana New" w:hAnsi="Angsana New"/>
          <w:spacing w:val="20"/>
          <w:sz w:val="30"/>
          <w:szCs w:val="30"/>
        </w:rPr>
        <w:t xml:space="preserve"> </w:t>
      </w:r>
    </w:p>
    <w:p w14:paraId="2983236C" w14:textId="26F2B0F1" w:rsidR="001512FC" w:rsidRPr="001512F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126236" w14:textId="67FE0492" w:rsidR="006770C5" w:rsidRDefault="00482057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205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A64725">
        <w:rPr>
          <w:rFonts w:ascii="Angsana New" w:hAnsi="Angsana New" w:hint="cs"/>
          <w:sz w:val="30"/>
          <w:szCs w:val="30"/>
          <w:cs/>
        </w:rPr>
        <w:t xml:space="preserve"> </w:t>
      </w:r>
      <w:r w:rsidRPr="00482057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03B4C" w:rsidRPr="00503B4C">
        <w:rPr>
          <w:rFonts w:ascii="Angsana New" w:hAnsi="Angsana New"/>
          <w:sz w:val="30"/>
          <w:szCs w:val="30"/>
        </w:rPr>
        <w:t>31</w:t>
      </w:r>
      <w:r w:rsidRPr="004820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3B4C" w:rsidRPr="00503B4C">
        <w:rPr>
          <w:rFonts w:ascii="Angsana New" w:hAnsi="Angsana New"/>
          <w:sz w:val="30"/>
          <w:szCs w:val="30"/>
        </w:rPr>
        <w:t>2562</w:t>
      </w:r>
      <w:r w:rsidR="00037421">
        <w:rPr>
          <w:rFonts w:ascii="Angsana New" w:hAnsi="Angsana New"/>
          <w:sz w:val="30"/>
          <w:szCs w:val="30"/>
        </w:rPr>
        <w:tab/>
      </w:r>
    </w:p>
    <w:p w14:paraId="534EAE39" w14:textId="77777777" w:rsidR="00732511" w:rsidRPr="00CF3A86" w:rsidRDefault="00732511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C7E9D2C" w14:textId="3A392205" w:rsidR="00962181" w:rsidRDefault="00195692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5692">
        <w:rPr>
          <w:rFonts w:ascii="Angsana New" w:hAnsi="Angsana New"/>
          <w:sz w:val="30"/>
          <w:szCs w:val="30"/>
          <w:cs/>
        </w:rPr>
        <w:t>กลุ่มบริษัท</w:t>
      </w:r>
      <w:r w:rsidRPr="00195692">
        <w:rPr>
          <w:rFonts w:ascii="Angsana New" w:hAnsi="Angsana New" w:hint="cs"/>
          <w:sz w:val="30"/>
          <w:szCs w:val="30"/>
          <w:cs/>
        </w:rPr>
        <w:t>และ</w:t>
      </w:r>
      <w:r w:rsidRPr="00195692">
        <w:rPr>
          <w:rFonts w:ascii="Angsana New" w:hAnsi="Angsana New"/>
          <w:sz w:val="30"/>
          <w:szCs w:val="30"/>
          <w:cs/>
        </w:rPr>
        <w:t>บริษัท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B3397" w:rsidRPr="007B3397">
        <w:rPr>
          <w:rFonts w:ascii="Angsana New" w:hAnsi="Angsana New"/>
          <w:sz w:val="30"/>
          <w:szCs w:val="30"/>
        </w:rPr>
        <w:t>16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เรื่อง </w:t>
      </w:r>
      <w:r w:rsidR="007B3397" w:rsidRPr="00A6472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 (</w:t>
      </w:r>
      <w:r w:rsidR="007B3397" w:rsidRPr="007B3397">
        <w:rPr>
          <w:rFonts w:ascii="Angsana New" w:hAnsi="Angsana New"/>
          <w:sz w:val="30"/>
          <w:szCs w:val="30"/>
        </w:rPr>
        <w:t>TFRS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</w:rPr>
        <w:t>16)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A64725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A64725">
        <w:rPr>
          <w:rFonts w:ascii="Angsana New" w:hAnsi="Angsana New"/>
          <w:sz w:val="30"/>
          <w:szCs w:val="30"/>
        </w:rPr>
        <w:t>3</w:t>
      </w:r>
    </w:p>
    <w:p w14:paraId="70605A01" w14:textId="77777777" w:rsidR="007B3397" w:rsidRPr="00CF3A86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9BAF8" w14:textId="3CDAF3F5" w:rsidR="007B3397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3397">
        <w:rPr>
          <w:rFonts w:ascii="Angsana New" w:hAnsi="Angsana New"/>
          <w:sz w:val="30"/>
          <w:szCs w:val="30"/>
          <w:cs/>
        </w:rPr>
        <w:t>นอกจากนี้กลุ่มบริษัท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B3397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A64725">
        <w:rPr>
          <w:rFonts w:ascii="Angsana New" w:hAnsi="Angsana New"/>
          <w:sz w:val="30"/>
          <w:szCs w:val="30"/>
        </w:rPr>
        <w:t xml:space="preserve"> </w:t>
      </w:r>
      <w:r w:rsidR="00C81ECA" w:rsidRPr="007B3397">
        <w:rPr>
          <w:rFonts w:ascii="Angsana New" w:hAnsi="Angsana New"/>
          <w:sz w:val="30"/>
          <w:szCs w:val="30"/>
          <w:cs/>
        </w:rPr>
        <w:t>กลุ่มบริษัท</w:t>
      </w:r>
      <w:r w:rsidR="00C81ECA">
        <w:rPr>
          <w:rFonts w:ascii="Angsana New" w:hAnsi="Angsana New" w:hint="cs"/>
          <w:sz w:val="30"/>
          <w:szCs w:val="30"/>
          <w:cs/>
        </w:rPr>
        <w:t>และ</w:t>
      </w:r>
      <w:r w:rsidR="00C81ECA" w:rsidRPr="007B3397">
        <w:rPr>
          <w:rFonts w:ascii="Angsana New" w:hAnsi="Angsana New"/>
          <w:sz w:val="30"/>
          <w:szCs w:val="30"/>
          <w:cs/>
        </w:rPr>
        <w:t>บริษัท</w:t>
      </w:r>
      <w:r w:rsidRPr="007B3397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236976E" w14:textId="77777777" w:rsidR="00962181" w:rsidRDefault="0096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5C40E8" w14:textId="77777777" w:rsidR="00C81ECA" w:rsidRPr="00B06EC3" w:rsidRDefault="00B06EC3" w:rsidP="00B06EC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06EC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6532FE56" w14:textId="77777777" w:rsidR="00B06EC3" w:rsidRPr="002A4861" w:rsidRDefault="00B06EC3" w:rsidP="0005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69D299" w14:textId="5E873E4A" w:rsidR="009414E3" w:rsidRPr="009414E3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14E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14E3">
        <w:rPr>
          <w:rFonts w:ascii="Angsana New" w:hAnsi="Angsana New" w:hint="cs"/>
          <w:sz w:val="30"/>
          <w:szCs w:val="30"/>
          <w:cs/>
        </w:rPr>
        <w:t>ไว้</w:t>
      </w:r>
      <w:r w:rsidRPr="009414E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14E3">
        <w:rPr>
          <w:rFonts w:ascii="Angsana New" w:hAnsi="Angsana New"/>
          <w:sz w:val="30"/>
          <w:szCs w:val="30"/>
        </w:rPr>
        <w:t xml:space="preserve">31 </w:t>
      </w:r>
      <w:r w:rsidRPr="009414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14E3">
        <w:rPr>
          <w:rFonts w:ascii="Angsana New" w:hAnsi="Angsana New"/>
          <w:sz w:val="30"/>
          <w:szCs w:val="30"/>
        </w:rPr>
        <w:t>2562</w:t>
      </w:r>
      <w:r w:rsidRPr="009414E3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9414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D62DD" w:rsidRPr="00FB1F76">
        <w:rPr>
          <w:rFonts w:ascii="Angsana New" w:hAnsi="Angsana New"/>
          <w:bCs/>
          <w:sz w:val="30"/>
          <w:szCs w:val="30"/>
        </w:rPr>
        <w:t>2019 (Covid-19</w:t>
      </w:r>
      <w:r w:rsidR="007D62DD">
        <w:rPr>
          <w:rFonts w:ascii="Angsana New" w:hAnsi="Angsana New"/>
          <w:bCs/>
          <w:sz w:val="30"/>
          <w:szCs w:val="30"/>
        </w:rPr>
        <w:t>)</w:t>
      </w:r>
      <w:r w:rsidRPr="009414E3">
        <w:rPr>
          <w:rFonts w:ascii="Angsana New" w:hAnsi="Angsana New" w:hint="cs"/>
          <w:sz w:val="30"/>
          <w:szCs w:val="30"/>
          <w:cs/>
        </w:rPr>
        <w:t xml:space="preserve"> </w:t>
      </w:r>
      <w:r w:rsidRPr="009414E3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Pr="009414E3">
        <w:rPr>
          <w:rFonts w:ascii="Angsana New" w:hAnsi="Angsana New"/>
          <w:sz w:val="30"/>
          <w:szCs w:val="30"/>
        </w:rPr>
        <w:t>3</w:t>
      </w:r>
      <w:r w:rsidRPr="009414E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C4A64">
        <w:rPr>
          <w:rFonts w:ascii="Angsana New" w:hAnsi="Angsana New"/>
          <w:sz w:val="30"/>
          <w:szCs w:val="30"/>
        </w:rPr>
        <w:t>4</w:t>
      </w:r>
      <w:r w:rsidRPr="009414E3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728B332" w14:textId="77777777" w:rsidR="001E2D8D" w:rsidRPr="002A4861" w:rsidRDefault="001E2D8D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D9341D" w14:textId="166913A8" w:rsidR="00C04620" w:rsidRDefault="00C0462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4620">
        <w:rPr>
          <w:rFonts w:ascii="Angsana New" w:hAnsi="Angsana New"/>
          <w:bCs/>
          <w:sz w:val="30"/>
          <w:szCs w:val="30"/>
          <w:cs/>
        </w:rPr>
        <w:t>การเปลี่ยนแปลงนโยบายการบัญชี</w:t>
      </w:r>
    </w:p>
    <w:p w14:paraId="5823D55E" w14:textId="592E4343" w:rsidR="00C04620" w:rsidRPr="002A4861" w:rsidRDefault="00C04620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6ED084FD" w14:textId="762A8991" w:rsidR="00EC4E79" w:rsidRPr="00EC4E79" w:rsidRDefault="00EC4E79" w:rsidP="00EC4E7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4E7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C4E79">
        <w:rPr>
          <w:rFonts w:ascii="Angsana New" w:hAnsi="Angsana New"/>
          <w:sz w:val="30"/>
          <w:szCs w:val="30"/>
        </w:rPr>
        <w:t xml:space="preserve">1 </w:t>
      </w:r>
      <w:r w:rsidRPr="00EC4E79">
        <w:rPr>
          <w:rFonts w:ascii="Angsana New" w:hAnsi="Angsana New"/>
          <w:sz w:val="30"/>
          <w:szCs w:val="30"/>
          <w:cs/>
        </w:rPr>
        <w:t xml:space="preserve">มกราคม </w:t>
      </w:r>
      <w:r w:rsidRPr="00EC4E79">
        <w:rPr>
          <w:rFonts w:ascii="Angsana New" w:hAnsi="Angsana New"/>
          <w:sz w:val="30"/>
          <w:szCs w:val="30"/>
        </w:rPr>
        <w:t xml:space="preserve">2563 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EC4E79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EC4E79">
        <w:rPr>
          <w:rFonts w:ascii="Angsana New" w:hAnsi="Angsana New"/>
          <w:sz w:val="30"/>
          <w:szCs w:val="30"/>
        </w:rPr>
        <w:t xml:space="preserve">TFRS 16 </w:t>
      </w:r>
      <w:r w:rsidRPr="00EC4E79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EC4E79">
        <w:rPr>
          <w:rFonts w:ascii="Angsana New" w:hAnsi="Angsana New"/>
          <w:sz w:val="30"/>
          <w:szCs w:val="30"/>
          <w:cs/>
        </w:rPr>
        <w:t xml:space="preserve">ก ผลกระทบของส่วนของผู้ถือหุ้นจากการเปลี่ยนแปลงนโยบายการบัญชี </w:t>
      </w:r>
      <w:r w:rsidR="00C93F8F">
        <w:rPr>
          <w:rFonts w:ascii="Angsana New" w:hAnsi="Angsana New"/>
          <w:sz w:val="30"/>
          <w:szCs w:val="30"/>
        </w:rPr>
        <w:t xml:space="preserve">       </w:t>
      </w:r>
      <w:r w:rsidRPr="00EC4E79">
        <w:rPr>
          <w:rFonts w:ascii="Angsana New" w:hAnsi="Angsana New"/>
          <w:sz w:val="30"/>
          <w:szCs w:val="30"/>
          <w:cs/>
        </w:rPr>
        <w:t>มีดังนี้</w:t>
      </w:r>
    </w:p>
    <w:p w14:paraId="5ED75361" w14:textId="09877C88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080"/>
        <w:gridCol w:w="1440"/>
        <w:gridCol w:w="180"/>
        <w:gridCol w:w="1440"/>
      </w:tblGrid>
      <w:tr w:rsidR="00EC4E79" w:rsidRPr="002A4861" w14:paraId="550E35A3" w14:textId="77777777" w:rsidTr="00BF7D26">
        <w:trPr>
          <w:cantSplit/>
          <w:trHeight w:val="299"/>
          <w:tblHeader/>
        </w:trPr>
        <w:tc>
          <w:tcPr>
            <w:tcW w:w="5040" w:type="dxa"/>
            <w:vAlign w:val="bottom"/>
          </w:tcPr>
          <w:p w14:paraId="66C95C3E" w14:textId="6B10DB69" w:rsidR="00EC4E79" w:rsidRPr="002A4861" w:rsidRDefault="00EC4E79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4ADCF" w14:textId="77777777" w:rsidR="00EC4E79" w:rsidRPr="002A4861" w:rsidRDefault="00EC4E79" w:rsidP="002F02D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ECBEA2" w14:textId="31081298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55A1DEC" w14:textId="77777777" w:rsidR="00EC4E79" w:rsidRPr="002A4861" w:rsidRDefault="00EC4E79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B9463B" w14:textId="77777777" w:rsidR="00F5466B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3AD51A" w14:textId="5BE678E8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A486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5466B" w:rsidRPr="002A4861" w14:paraId="309777B8" w14:textId="77777777" w:rsidTr="00BF7D26">
        <w:trPr>
          <w:cantSplit/>
          <w:trHeight w:val="20"/>
          <w:tblHeader/>
        </w:trPr>
        <w:tc>
          <w:tcPr>
            <w:tcW w:w="5040" w:type="dxa"/>
            <w:vAlign w:val="bottom"/>
          </w:tcPr>
          <w:p w14:paraId="1D2C9D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AE07" w14:textId="5B86D909" w:rsidR="00F5466B" w:rsidRPr="002A4861" w:rsidRDefault="00BF7D26" w:rsidP="00BF7D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3CCD2ED1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689CD76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C7F3AE" w14:textId="77777777" w:rsidR="00F5466B" w:rsidRPr="002A4861" w:rsidRDefault="00F5466B" w:rsidP="009A5EF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C4E79" w:rsidRPr="002A4861" w14:paraId="20BB4144" w14:textId="77777777" w:rsidTr="00BF7D26">
        <w:trPr>
          <w:cantSplit/>
          <w:trHeight w:val="20"/>
          <w:tblHeader/>
        </w:trPr>
        <w:tc>
          <w:tcPr>
            <w:tcW w:w="5040" w:type="dxa"/>
          </w:tcPr>
          <w:p w14:paraId="3DD8989F" w14:textId="77777777" w:rsidR="00EC4E79" w:rsidRPr="002A4861" w:rsidRDefault="00EC4E79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63F03E" w14:textId="161916A8" w:rsidR="00EC4E79" w:rsidRPr="002A4861" w:rsidRDefault="00EC4E79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A044441" w14:textId="2160E61A" w:rsidR="00EC4E79" w:rsidRPr="002A4861" w:rsidRDefault="00EC4E79" w:rsidP="009A5EF4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B58B2"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5466B" w:rsidRPr="002A4861" w14:paraId="7AF960C7" w14:textId="77777777" w:rsidTr="00BF7D26">
        <w:trPr>
          <w:cantSplit/>
          <w:trHeight w:val="20"/>
        </w:trPr>
        <w:tc>
          <w:tcPr>
            <w:tcW w:w="5040" w:type="dxa"/>
          </w:tcPr>
          <w:p w14:paraId="4AC38467" w14:textId="77777777" w:rsidR="00F5466B" w:rsidRPr="002A4861" w:rsidRDefault="00F5466B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9BB2DD2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D9B94B" w14:textId="10E1DCE1" w:rsidR="00F5466B" w:rsidRPr="002A4861" w:rsidRDefault="001B7D20" w:rsidP="00EF07A7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637,205</w:t>
            </w:r>
          </w:p>
        </w:tc>
        <w:tc>
          <w:tcPr>
            <w:tcW w:w="180" w:type="dxa"/>
            <w:vAlign w:val="bottom"/>
          </w:tcPr>
          <w:p w14:paraId="37A62A38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DCD58D" w14:textId="4B13A7B6" w:rsidR="00F5466B" w:rsidRPr="002A4861" w:rsidRDefault="001B7D20" w:rsidP="00EF07A7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641,853</w:t>
            </w:r>
          </w:p>
        </w:tc>
      </w:tr>
      <w:tr w:rsidR="00F5466B" w:rsidRPr="002A4861" w14:paraId="25D424DC" w14:textId="77777777" w:rsidTr="00BF7D26">
        <w:trPr>
          <w:cantSplit/>
          <w:trHeight w:val="254"/>
        </w:trPr>
        <w:tc>
          <w:tcPr>
            <w:tcW w:w="5040" w:type="dxa"/>
          </w:tcPr>
          <w:p w14:paraId="4C02BB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1FD9B4A0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F3248E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CE51E5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4DEEF0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03736A52" w14:textId="77777777" w:rsidTr="00BF7D26">
        <w:trPr>
          <w:cantSplit/>
          <w:trHeight w:val="254"/>
        </w:trPr>
        <w:tc>
          <w:tcPr>
            <w:tcW w:w="5040" w:type="dxa"/>
          </w:tcPr>
          <w:p w14:paraId="30FB6021" w14:textId="77777777" w:rsidR="00C32FD0" w:rsidRPr="002A4861" w:rsidRDefault="00F5466B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A486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</w:p>
          <w:p w14:paraId="5696E430" w14:textId="2BD1DD2F" w:rsidR="00F5466B" w:rsidRPr="002A4861" w:rsidRDefault="00C32FD0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67098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2A486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5466B" w:rsidRPr="002A4861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5BCE9BA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F7676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06A4D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0B5973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4340488A" w14:textId="77777777" w:rsidTr="00BF7D26">
        <w:trPr>
          <w:cantSplit/>
          <w:trHeight w:val="20"/>
        </w:trPr>
        <w:tc>
          <w:tcPr>
            <w:tcW w:w="5040" w:type="dxa"/>
          </w:tcPr>
          <w:p w14:paraId="7DC28196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A486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จัดประเภทเครื่องมือ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080" w:type="dxa"/>
            <w:vAlign w:val="bottom"/>
          </w:tcPr>
          <w:p w14:paraId="29F2415E" w14:textId="64CFAA7D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ก 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40" w:type="dxa"/>
            <w:vAlign w:val="bottom"/>
          </w:tcPr>
          <w:p w14:paraId="4DC27FF3" w14:textId="5609AFCE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(3,355)</w:t>
            </w:r>
          </w:p>
        </w:tc>
        <w:tc>
          <w:tcPr>
            <w:tcW w:w="180" w:type="dxa"/>
            <w:vAlign w:val="bottom"/>
          </w:tcPr>
          <w:p w14:paraId="39B36E16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B6C215" w14:textId="0768DDA9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(2,390)</w:t>
            </w:r>
          </w:p>
        </w:tc>
      </w:tr>
      <w:tr w:rsidR="00F5466B" w:rsidRPr="002A4861" w14:paraId="79F794D4" w14:textId="77777777" w:rsidTr="00BF7D26">
        <w:trPr>
          <w:cantSplit/>
          <w:trHeight w:val="20"/>
        </w:trPr>
        <w:tc>
          <w:tcPr>
            <w:tcW w:w="5040" w:type="dxa"/>
          </w:tcPr>
          <w:p w14:paraId="288CCA71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3C3F29B1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2F4091" w14:textId="26B35350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  <w:vAlign w:val="bottom"/>
          </w:tcPr>
          <w:p w14:paraId="55CCEFA3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65FF16" w14:textId="5A82AFEA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F5466B" w:rsidRPr="002A4861" w14:paraId="616BDE7D" w14:textId="77777777" w:rsidTr="00BF7D26">
        <w:trPr>
          <w:cantSplit/>
          <w:trHeight w:val="20"/>
        </w:trPr>
        <w:tc>
          <w:tcPr>
            <w:tcW w:w="5040" w:type="dxa"/>
          </w:tcPr>
          <w:p w14:paraId="491766F4" w14:textId="77777777" w:rsidR="00F5466B" w:rsidRPr="002A4861" w:rsidRDefault="00F5466B" w:rsidP="009A5EF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21D56959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7327B" w14:textId="4BEEDBE5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634,521</w:t>
            </w:r>
          </w:p>
        </w:tc>
        <w:tc>
          <w:tcPr>
            <w:tcW w:w="180" w:type="dxa"/>
            <w:vAlign w:val="bottom"/>
          </w:tcPr>
          <w:p w14:paraId="47986689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2921B" w14:textId="25AB7C73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639,941</w:t>
            </w:r>
          </w:p>
        </w:tc>
      </w:tr>
    </w:tbl>
    <w:p w14:paraId="2DC12C33" w14:textId="77777777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6C0B011" w14:textId="77777777" w:rsidR="00C04620" w:rsidRPr="00C04620" w:rsidRDefault="00C04620" w:rsidP="00C0462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C0462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92F2AEE" w14:textId="34C984EC" w:rsidR="00C04620" w:rsidRPr="002A4861" w:rsidRDefault="00C04620" w:rsidP="00C0462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435B988" w14:textId="757D12B5" w:rsidR="000E41B8" w:rsidRDefault="000E41B8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1B8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0E41B8">
        <w:rPr>
          <w:rFonts w:ascii="Angsana New" w:hAnsi="Angsana New"/>
          <w:sz w:val="30"/>
          <w:szCs w:val="30"/>
        </w:rPr>
        <w:t xml:space="preserve">1 </w:t>
      </w:r>
      <w:r w:rsidRPr="000E41B8">
        <w:rPr>
          <w:rFonts w:ascii="Angsana New" w:hAnsi="Angsana New"/>
          <w:sz w:val="30"/>
          <w:szCs w:val="30"/>
          <w:cs/>
        </w:rPr>
        <w:t xml:space="preserve">มกราคม </w:t>
      </w:r>
      <w:r w:rsidRPr="000E41B8">
        <w:rPr>
          <w:rFonts w:ascii="Angsana New" w:hAnsi="Angsana New"/>
          <w:sz w:val="30"/>
          <w:szCs w:val="30"/>
        </w:rPr>
        <w:t xml:space="preserve">2563 </w:t>
      </w:r>
      <w:r w:rsidRPr="000E41B8">
        <w:rPr>
          <w:rFonts w:ascii="Angsana New" w:hAnsi="Angsana New"/>
          <w:sz w:val="30"/>
          <w:szCs w:val="30"/>
          <w:cs/>
        </w:rPr>
        <w:t>ดังนั้น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0E41B8">
        <w:rPr>
          <w:rFonts w:ascii="Angsana New" w:hAnsi="Angsana New"/>
          <w:sz w:val="30"/>
          <w:szCs w:val="30"/>
          <w:cs/>
        </w:rPr>
        <w:t xml:space="preserve">จึงไม่ปรับปรุงข้อมูลที่นำเสนอในปี </w:t>
      </w:r>
      <w:r w:rsidRPr="000E41B8">
        <w:rPr>
          <w:rFonts w:ascii="Angsana New" w:hAnsi="Angsana New"/>
          <w:sz w:val="30"/>
          <w:szCs w:val="30"/>
        </w:rPr>
        <w:t>2562</w:t>
      </w:r>
    </w:p>
    <w:p w14:paraId="127AA90B" w14:textId="0EFFCB33" w:rsidR="00C04620" w:rsidRDefault="00C04620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C04620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04620">
        <w:rPr>
          <w:rFonts w:ascii="Angsana New" w:hAnsi="Angsana New"/>
          <w:sz w:val="30"/>
          <w:szCs w:val="30"/>
        </w:rPr>
        <w:t xml:space="preserve"> </w:t>
      </w:r>
      <w:r w:rsidRPr="00C04620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62318F4" w14:textId="0B810FAD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3883E" w14:textId="5828AD8A" w:rsidR="009A5EF4" w:rsidRPr="009A5EF4" w:rsidRDefault="009A5EF4" w:rsidP="00AF580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การ</w:t>
      </w:r>
      <w:r w:rsidR="006D13ED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9A5EF4">
        <w:rPr>
          <w:rFonts w:ascii="Angsana New" w:hAnsi="Angsana New" w:hint="cs"/>
          <w:sz w:val="30"/>
          <w:szCs w:val="30"/>
          <w:cs/>
        </w:rPr>
        <w:t>วัดมูลค่าของสินทรัพย์ทางการเงินและหนี้สินทางการเงิน</w:t>
      </w:r>
    </w:p>
    <w:p w14:paraId="71431AD0" w14:textId="77777777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81E484" w14:textId="77777777" w:rsidR="009A5EF4" w:rsidRPr="009A5EF4" w:rsidRDefault="009A5EF4" w:rsidP="009D1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A5EF4">
        <w:rPr>
          <w:rFonts w:ascii="Angsana New" w:hAnsi="Angsana New"/>
          <w:sz w:val="30"/>
          <w:szCs w:val="30"/>
        </w:rPr>
        <w:t xml:space="preserve">9 (“TFRS 9”) </w:t>
      </w:r>
      <w:r w:rsidRPr="009A5EF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9A5EF4">
        <w:rPr>
          <w:rFonts w:ascii="Angsana New" w:hAnsi="Angsana New"/>
          <w:sz w:val="30"/>
          <w:szCs w:val="30"/>
        </w:rPr>
        <w:t xml:space="preserve">3 </w:t>
      </w:r>
      <w:r w:rsidRPr="009A5EF4">
        <w:rPr>
          <w:rFonts w:ascii="Angsana New" w:hAnsi="Angsana New"/>
          <w:sz w:val="30"/>
          <w:szCs w:val="30"/>
          <w:cs/>
        </w:rPr>
        <w:t>ประเภท ได้แก่</w:t>
      </w:r>
      <w:r w:rsidRPr="009A5EF4">
        <w:rPr>
          <w:rFonts w:ascii="Angsana New" w:hAnsi="Angsana New"/>
          <w:sz w:val="30"/>
          <w:szCs w:val="30"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(FVOCI)</w:t>
      </w:r>
      <w:r w:rsidRPr="009A5EF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A5EF4">
        <w:rPr>
          <w:rFonts w:ascii="Angsana New" w:hAnsi="Angsana New"/>
          <w:sz w:val="30"/>
          <w:szCs w:val="30"/>
        </w:rPr>
        <w:t xml:space="preserve"> (FVTPL) </w:t>
      </w:r>
      <w:r w:rsidRPr="009A5EF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A5EF4">
        <w:rPr>
          <w:rFonts w:ascii="Angsana New" w:hAnsi="Angsana New"/>
          <w:sz w:val="30"/>
          <w:szCs w:val="30"/>
        </w:rPr>
        <w:t xml:space="preserve">TFRS 9 </w:t>
      </w:r>
      <w:r w:rsidRPr="009A5EF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A5EF4">
        <w:rPr>
          <w:rFonts w:ascii="Angsana New" w:hAnsi="Angsana New"/>
          <w:sz w:val="30"/>
          <w:szCs w:val="30"/>
        </w:rPr>
        <w:t xml:space="preserve">TFRS 9 </w:t>
      </w:r>
      <w:r w:rsidRPr="009A5EF4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A5EF4">
        <w:rPr>
          <w:rFonts w:ascii="Angsana New" w:hAnsi="Angsana New" w:hint="cs"/>
          <w:sz w:val="30"/>
          <w:szCs w:val="30"/>
        </w:rPr>
        <w:t>105</w:t>
      </w:r>
    </w:p>
    <w:p w14:paraId="73287497" w14:textId="77777777" w:rsidR="009A5EF4" w:rsidRPr="00D816C8" w:rsidRDefault="009A5EF4" w:rsidP="009A5EF4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09104A19" w14:textId="77B79DF0" w:rsidR="006B7068" w:rsidRDefault="009A5EF4" w:rsidP="002007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ตาม</w:t>
      </w:r>
      <w:r w:rsidRPr="009A5EF4">
        <w:rPr>
          <w:rFonts w:ascii="Angsana New" w:hAnsi="Angsana New" w:hint="cs"/>
          <w:sz w:val="30"/>
          <w:szCs w:val="30"/>
        </w:rPr>
        <w:t xml:space="preserve"> TFRS 9 </w:t>
      </w:r>
      <w:r w:rsidRPr="009A5EF4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9A5EF4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5A33046F" w14:textId="723E0717" w:rsidR="00647322" w:rsidRPr="00D816C8" w:rsidRDefault="00647322" w:rsidP="009A5E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0A2E55B" w14:textId="7507653B" w:rsidR="00647322" w:rsidRDefault="00647322" w:rsidP="009327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 w:firstLine="9"/>
        <w:jc w:val="thaiDistribute"/>
        <w:rPr>
          <w:rFonts w:ascii="Angsana New" w:hAnsi="Angsana New"/>
          <w:sz w:val="30"/>
          <w:szCs w:val="30"/>
        </w:rPr>
      </w:pPr>
      <w:r w:rsidRPr="00647322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47322">
        <w:rPr>
          <w:rFonts w:ascii="Angsana New" w:hAnsi="Angsana New"/>
          <w:sz w:val="30"/>
          <w:szCs w:val="30"/>
        </w:rPr>
        <w:t xml:space="preserve">TFRS 9 </w:t>
      </w:r>
      <w:r w:rsidRPr="00647322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64732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47322">
        <w:rPr>
          <w:rFonts w:ascii="Angsana New" w:hAnsi="Angsana New"/>
          <w:sz w:val="30"/>
          <w:szCs w:val="30"/>
        </w:rPr>
        <w:t xml:space="preserve">1 </w:t>
      </w:r>
      <w:r w:rsidRPr="0064732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47322">
        <w:rPr>
          <w:rFonts w:ascii="Angsana New" w:hAnsi="Angsana New"/>
          <w:sz w:val="30"/>
          <w:szCs w:val="30"/>
        </w:rPr>
        <w:t>2563</w:t>
      </w:r>
    </w:p>
    <w:p w14:paraId="37C36F3C" w14:textId="5F8F32BA" w:rsidR="00B43F3F" w:rsidRPr="00D816C8" w:rsidRDefault="00B43F3F" w:rsidP="00B43F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94" w:type="dxa"/>
        <w:tblInd w:w="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800"/>
        <w:gridCol w:w="270"/>
        <w:gridCol w:w="1800"/>
        <w:gridCol w:w="270"/>
        <w:gridCol w:w="1980"/>
      </w:tblGrid>
      <w:tr w:rsidR="00B43F3F" w:rsidRPr="00E93A0F" w14:paraId="2FB1DDEA" w14:textId="77777777" w:rsidTr="00E93A0F">
        <w:tc>
          <w:tcPr>
            <w:tcW w:w="8694" w:type="dxa"/>
            <w:gridSpan w:val="6"/>
            <w:vAlign w:val="bottom"/>
          </w:tcPr>
          <w:p w14:paraId="5F4330BE" w14:textId="2DB3FBFB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B43F3F" w:rsidRPr="00E93A0F" w14:paraId="70CB0454" w14:textId="77777777" w:rsidTr="00E93A0F">
        <w:tc>
          <w:tcPr>
            <w:tcW w:w="4374" w:type="dxa"/>
            <w:gridSpan w:val="2"/>
            <w:tcBorders>
              <w:bottom w:val="single" w:sz="4" w:space="0" w:color="auto"/>
            </w:tcBorders>
            <w:vAlign w:val="bottom"/>
          </w:tcPr>
          <w:p w14:paraId="559B1B45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การจัดประเภทตามมาตรฐาน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เดิม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3A7207EC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43A6CB1E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การจัดประเภทตาม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TFRS 9 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มกราคม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 2563</w:t>
            </w:r>
          </w:p>
        </w:tc>
      </w:tr>
      <w:tr w:rsidR="00E93A0F" w:rsidRPr="00E93A0F" w14:paraId="15D53350" w14:textId="77777777" w:rsidTr="00E93A0F">
        <w:tc>
          <w:tcPr>
            <w:tcW w:w="2574" w:type="dxa"/>
            <w:tcBorders>
              <w:top w:val="single" w:sz="4" w:space="0" w:color="auto"/>
            </w:tcBorders>
            <w:vAlign w:val="bottom"/>
          </w:tcPr>
          <w:p w14:paraId="4B4515A5" w14:textId="0FEA9B85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45C405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21C5A6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2EFF1C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มูลค่ายุติธรรมผ่าน</w:t>
            </w:r>
          </w:p>
          <w:p w14:paraId="0A1A479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D383FF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00402A7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  <w:p w14:paraId="6D8EAECF" w14:textId="5968CB55" w:rsidR="006D13ED" w:rsidRPr="00E93A0F" w:rsidRDefault="006D13ED" w:rsidP="006D1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ตัดจำหน่าย</w:t>
            </w:r>
            <w:r w:rsidRPr="00E93A0F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สุทธิ</w:t>
            </w:r>
          </w:p>
        </w:tc>
      </w:tr>
      <w:tr w:rsidR="006D13ED" w:rsidRPr="00E93A0F" w14:paraId="2DB9709B" w14:textId="77777777" w:rsidTr="00E93A0F">
        <w:tc>
          <w:tcPr>
            <w:tcW w:w="2574" w:type="dxa"/>
          </w:tcPr>
          <w:p w14:paraId="2F1E3E22" w14:textId="77777777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120" w:type="dxa"/>
            <w:gridSpan w:val="5"/>
          </w:tcPr>
          <w:p w14:paraId="36426F6D" w14:textId="6941F60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(พันบาท)</w:t>
            </w:r>
          </w:p>
        </w:tc>
      </w:tr>
      <w:tr w:rsidR="00E93A0F" w:rsidRPr="00E93A0F" w14:paraId="79ED2E01" w14:textId="77777777" w:rsidTr="00E93A0F">
        <w:tc>
          <w:tcPr>
            <w:tcW w:w="2574" w:type="dxa"/>
          </w:tcPr>
          <w:p w14:paraId="4A9516C9" w14:textId="5AE03680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549809D1" w14:textId="69088BDA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  <w:tc>
          <w:tcPr>
            <w:tcW w:w="270" w:type="dxa"/>
          </w:tcPr>
          <w:p w14:paraId="67BD66DF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682071F2" w14:textId="6BB53C61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C0313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B2C34AA" w14:textId="72B95262" w:rsidR="006D13ED" w:rsidRPr="00A50BBE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50BB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</w:tr>
      <w:tr w:rsidR="00E93A0F" w:rsidRPr="00E93A0F" w14:paraId="300F2B0B" w14:textId="77777777" w:rsidTr="00E93A0F">
        <w:tc>
          <w:tcPr>
            <w:tcW w:w="2574" w:type="dxa"/>
          </w:tcPr>
          <w:p w14:paraId="30528C30" w14:textId="08D42724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69D8CC9A" w14:textId="4A4A3A20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354,271</w:t>
            </w:r>
          </w:p>
        </w:tc>
        <w:tc>
          <w:tcPr>
            <w:tcW w:w="270" w:type="dxa"/>
          </w:tcPr>
          <w:p w14:paraId="3D2E0E8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2AEF4D8C" w14:textId="22DA4436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7EAFCE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C2B314D" w14:textId="47355F08" w:rsidR="006D13ED" w:rsidRPr="00E93A0F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  <w:r w:rsidR="00B2746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2746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271</w:t>
            </w:r>
          </w:p>
        </w:tc>
      </w:tr>
      <w:tr w:rsidR="00E93A0F" w:rsidRPr="00E93A0F" w14:paraId="60CA991C" w14:textId="77777777" w:rsidTr="00E93A0F">
        <w:tc>
          <w:tcPr>
            <w:tcW w:w="2574" w:type="dxa"/>
          </w:tcPr>
          <w:p w14:paraId="5C2F43F3" w14:textId="77777777" w:rsidR="002E26A8" w:rsidRPr="00E93A0F" w:rsidRDefault="002E26A8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E9D84" w14:textId="2CF593D3" w:rsidR="002E26A8" w:rsidRPr="00E93A0F" w:rsidRDefault="002E26A8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570,558</w:t>
            </w:r>
          </w:p>
        </w:tc>
        <w:tc>
          <w:tcPr>
            <w:tcW w:w="270" w:type="dxa"/>
          </w:tcPr>
          <w:p w14:paraId="0EFD9B6F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4EFFF" w14:textId="6E9A94BE" w:rsidR="002E26A8" w:rsidRPr="00E93A0F" w:rsidRDefault="001B7305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537F4DB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15EB" w14:textId="007FEF7E" w:rsidR="002E26A8" w:rsidRPr="00E93A0F" w:rsidRDefault="001B7305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ind w:left="-64" w:right="-65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  <w:r w:rsidR="008E2A04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70</w:t>
            </w: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6761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558</w:t>
            </w:r>
          </w:p>
        </w:tc>
      </w:tr>
    </w:tbl>
    <w:p w14:paraId="0568CFA7" w14:textId="64B8260F" w:rsidR="00AA10E6" w:rsidRDefault="00AA10E6">
      <w:pPr>
        <w:rPr>
          <w:cs/>
        </w:rPr>
      </w:pPr>
    </w:p>
    <w:p w14:paraId="0798FED2" w14:textId="77777777" w:rsidR="00AA10E6" w:rsidRDefault="00AA1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871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56"/>
        <w:gridCol w:w="1803"/>
        <w:gridCol w:w="270"/>
        <w:gridCol w:w="1980"/>
      </w:tblGrid>
      <w:tr w:rsidR="002E26A8" w:rsidRPr="00F221E3" w14:paraId="4F339258" w14:textId="77777777" w:rsidTr="00E2183F">
        <w:tc>
          <w:tcPr>
            <w:tcW w:w="8715" w:type="dxa"/>
            <w:gridSpan w:val="6"/>
            <w:vAlign w:val="center"/>
          </w:tcPr>
          <w:p w14:paraId="18C4C12D" w14:textId="10EFF37E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2908C0" w:rsidRPr="00F221E3" w14:paraId="054AC4F9" w14:textId="77777777" w:rsidTr="00E2183F">
        <w:tc>
          <w:tcPr>
            <w:tcW w:w="4410" w:type="dxa"/>
            <w:gridSpan w:val="2"/>
            <w:tcBorders>
              <w:bottom w:val="single" w:sz="4" w:space="0" w:color="auto"/>
            </w:tcBorders>
            <w:vAlign w:val="bottom"/>
          </w:tcPr>
          <w:p w14:paraId="3FA45FBF" w14:textId="57338920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1FF9FC9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vAlign w:val="bottom"/>
          </w:tcPr>
          <w:p w14:paraId="6F6809BF" w14:textId="2E3F9FB2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TFRS 9 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27687A" w:rsidRPr="00F221E3" w14:paraId="42D13A97" w14:textId="77777777" w:rsidTr="00E2183F">
        <w:tc>
          <w:tcPr>
            <w:tcW w:w="2790" w:type="dxa"/>
            <w:tcBorders>
              <w:top w:val="single" w:sz="4" w:space="0" w:color="auto"/>
            </w:tcBorders>
          </w:tcPr>
          <w:p w14:paraId="65A360B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C14323" w14:textId="3BE84E61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5C39719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18466A6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2C708C5" w14:textId="606DCDC2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A8246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BC71C9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7589CED8" w14:textId="109F8E1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F22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F221E3" w14:paraId="1884382C" w14:textId="77777777" w:rsidTr="00E2183F">
        <w:tc>
          <w:tcPr>
            <w:tcW w:w="2790" w:type="dxa"/>
          </w:tcPr>
          <w:p w14:paraId="7D0FBD9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24" w:type="dxa"/>
            <w:gridSpan w:val="5"/>
          </w:tcPr>
          <w:p w14:paraId="0AE89AB8" w14:textId="0A9E1981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B45359" w:rsidRPr="00F221E3" w14:paraId="303D3C8A" w14:textId="77777777" w:rsidTr="00E2183F">
        <w:tc>
          <w:tcPr>
            <w:tcW w:w="2790" w:type="dxa"/>
          </w:tcPr>
          <w:p w14:paraId="4AAE297B" w14:textId="5E27E89F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vAlign w:val="bottom"/>
          </w:tcPr>
          <w:p w14:paraId="167A252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6EF4DD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589E556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2FB88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FC629C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F221E3" w14:paraId="45AD4E31" w14:textId="77777777" w:rsidTr="00E2183F">
        <w:tc>
          <w:tcPr>
            <w:tcW w:w="2790" w:type="dxa"/>
          </w:tcPr>
          <w:p w14:paraId="7F78E6B4" w14:textId="548B1148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620" w:type="dxa"/>
            <w:vAlign w:val="bottom"/>
          </w:tcPr>
          <w:p w14:paraId="5C378C9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A1A3B6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B64B1A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FF72F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2E927E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F221E3" w14:paraId="0C78BCB4" w14:textId="77777777" w:rsidTr="00E2183F">
        <w:tc>
          <w:tcPr>
            <w:tcW w:w="2790" w:type="dxa"/>
          </w:tcPr>
          <w:p w14:paraId="7A4DF0F5" w14:textId="4D19419E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1620" w:type="dxa"/>
            <w:vAlign w:val="bottom"/>
          </w:tcPr>
          <w:p w14:paraId="1B21F18D" w14:textId="5ED3B209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003C5C2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6A82B45" w14:textId="4F869C9D" w:rsidR="002E26A8" w:rsidRPr="00F221E3" w:rsidRDefault="002E26A8" w:rsidP="00EF07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0CD8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A28DB79" w14:textId="64A7DC14" w:rsidR="002E26A8" w:rsidRPr="00F221E3" w:rsidRDefault="002E26A8" w:rsidP="00EF07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B45359" w:rsidRPr="00F221E3" w14:paraId="73F94D85" w14:textId="77777777" w:rsidTr="00E2183F">
        <w:tc>
          <w:tcPr>
            <w:tcW w:w="2790" w:type="dxa"/>
          </w:tcPr>
          <w:p w14:paraId="7ED6D094" w14:textId="35778284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120CC53D" w14:textId="5665BF90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212,527</w:t>
            </w:r>
          </w:p>
        </w:tc>
        <w:tc>
          <w:tcPr>
            <w:tcW w:w="256" w:type="dxa"/>
          </w:tcPr>
          <w:p w14:paraId="0EF77839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6CBEBFD" w14:textId="29A1012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29151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B1BC8F5" w14:textId="71288814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212,527</w:t>
            </w:r>
          </w:p>
        </w:tc>
      </w:tr>
      <w:tr w:rsidR="00B45359" w:rsidRPr="00F221E3" w14:paraId="6FA38C5A" w14:textId="77777777" w:rsidTr="00E2183F">
        <w:tc>
          <w:tcPr>
            <w:tcW w:w="2790" w:type="dxa"/>
          </w:tcPr>
          <w:p w14:paraId="3D42F3DA" w14:textId="4FBA6EA8" w:rsidR="009E3DD1" w:rsidRPr="00F221E3" w:rsidRDefault="00F221E3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4C91D33A" w14:textId="6DC01588" w:rsidR="009E3DD1" w:rsidRPr="00F221E3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1,105,963</w:t>
            </w:r>
          </w:p>
        </w:tc>
        <w:tc>
          <w:tcPr>
            <w:tcW w:w="256" w:type="dxa"/>
          </w:tcPr>
          <w:p w14:paraId="11613A87" w14:textId="77777777" w:rsidR="009E3DD1" w:rsidRPr="00F221E3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A0F1A71" w14:textId="7D06F93D" w:rsidR="009E3DD1" w:rsidRPr="00F221E3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6533F" w14:textId="77777777" w:rsidR="009E3DD1" w:rsidRPr="00F221E3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6644479" w14:textId="0F949CAA" w:rsidR="009E3DD1" w:rsidRPr="00F221E3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1,105,963</w:t>
            </w:r>
          </w:p>
        </w:tc>
      </w:tr>
      <w:tr w:rsidR="00B45359" w:rsidRPr="00F221E3" w14:paraId="37454C16" w14:textId="77777777" w:rsidTr="00E2183F">
        <w:tc>
          <w:tcPr>
            <w:tcW w:w="2790" w:type="dxa"/>
          </w:tcPr>
          <w:p w14:paraId="75C6B564" w14:textId="0DD2F564" w:rsidR="002E26A8" w:rsidRPr="00F221E3" w:rsidRDefault="00F65BA6" w:rsidP="00F65BA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1376F5" w:rsidRPr="00F221E3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29BB48" w14:textId="2ED91D20" w:rsidR="002E26A8" w:rsidRPr="00F221E3" w:rsidRDefault="00DC0CF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302A00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6C23BCF" w14:textId="744B8896" w:rsidR="002E26A8" w:rsidRPr="00F221E3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047D331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1CD5DC" w14:textId="4A18DA8B" w:rsidR="002E26A8" w:rsidRPr="00F221E3" w:rsidRDefault="00DC0CF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45359" w:rsidRPr="00F221E3" w14:paraId="16802B70" w14:textId="77777777" w:rsidTr="00E2183F">
        <w:tc>
          <w:tcPr>
            <w:tcW w:w="2790" w:type="dxa"/>
          </w:tcPr>
          <w:p w14:paraId="5CB0E650" w14:textId="02B4E607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6940" w14:textId="27013881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  <w:tc>
          <w:tcPr>
            <w:tcW w:w="256" w:type="dxa"/>
          </w:tcPr>
          <w:p w14:paraId="1E527C1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F4EE7" w14:textId="0E2BD217" w:rsidR="002E26A8" w:rsidRPr="00F221E3" w:rsidRDefault="00DC0CF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1232D7E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06BB1" w14:textId="77097D6C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</w:tr>
      <w:tr w:rsidR="008B51D5" w:rsidRPr="00F221E3" w14:paraId="15888F45" w14:textId="77777777" w:rsidTr="00E2183F">
        <w:tc>
          <w:tcPr>
            <w:tcW w:w="2790" w:type="dxa"/>
          </w:tcPr>
          <w:p w14:paraId="0E16EB5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04E1D8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FD07A9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2BFCFBC8" w14:textId="77777777" w:rsidR="002E26A8" w:rsidRPr="00F221E3" w:rsidRDefault="002E26A8" w:rsidP="008B51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1" w:right="-115" w:hanging="18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53EF3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660CD65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E26A8" w:rsidRPr="00F221E3" w14:paraId="2E48A6D4" w14:textId="77777777" w:rsidTr="00E2183F">
        <w:trPr>
          <w:tblHeader/>
        </w:trPr>
        <w:tc>
          <w:tcPr>
            <w:tcW w:w="8715" w:type="dxa"/>
            <w:gridSpan w:val="6"/>
            <w:vAlign w:val="bottom"/>
          </w:tcPr>
          <w:p w14:paraId="2A5F8A48" w14:textId="0864668B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8C0" w:rsidRPr="00F221E3" w14:paraId="13699362" w14:textId="77777777" w:rsidTr="00E2183F">
        <w:trPr>
          <w:tblHeader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bottom"/>
          </w:tcPr>
          <w:p w14:paraId="3434CF1C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68FA329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  <w:vAlign w:val="bottom"/>
          </w:tcPr>
          <w:p w14:paraId="6172FD3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TFRS 9 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27687A" w:rsidRPr="00F221E3" w14:paraId="15476B18" w14:textId="77777777" w:rsidTr="00E2183F">
        <w:trPr>
          <w:tblHeader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447CD0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904DE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78091C4F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5D9B41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BDFA39F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F94DD3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CF6ADB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57D80512" w14:textId="61C1FBF6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F22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F221E3" w14:paraId="60062B99" w14:textId="77777777" w:rsidTr="00E2183F">
        <w:trPr>
          <w:tblHeader/>
        </w:trPr>
        <w:tc>
          <w:tcPr>
            <w:tcW w:w="2790" w:type="dxa"/>
          </w:tcPr>
          <w:p w14:paraId="6FE42C3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24" w:type="dxa"/>
            <w:gridSpan w:val="5"/>
          </w:tcPr>
          <w:p w14:paraId="1F822D0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27687A" w:rsidRPr="00F221E3" w14:paraId="4567CD9A" w14:textId="77777777" w:rsidTr="00E2183F">
        <w:tc>
          <w:tcPr>
            <w:tcW w:w="2790" w:type="dxa"/>
          </w:tcPr>
          <w:p w14:paraId="67C3866A" w14:textId="0B212123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530877AF" w14:textId="646F65BB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160,327</w:t>
            </w:r>
          </w:p>
        </w:tc>
        <w:tc>
          <w:tcPr>
            <w:tcW w:w="256" w:type="dxa"/>
          </w:tcPr>
          <w:p w14:paraId="06E452F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72B00B" w14:textId="62903653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A8050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9D5AD57" w14:textId="1402E9DE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160,327</w:t>
            </w:r>
          </w:p>
        </w:tc>
      </w:tr>
      <w:tr w:rsidR="0027687A" w:rsidRPr="00F221E3" w14:paraId="3824111A" w14:textId="77777777" w:rsidTr="00E2183F">
        <w:tc>
          <w:tcPr>
            <w:tcW w:w="2790" w:type="dxa"/>
          </w:tcPr>
          <w:p w14:paraId="584303E7" w14:textId="2FCC2685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1DF98804" w14:textId="15CDE4BF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663,030</w:t>
            </w:r>
          </w:p>
        </w:tc>
        <w:tc>
          <w:tcPr>
            <w:tcW w:w="256" w:type="dxa"/>
          </w:tcPr>
          <w:p w14:paraId="08E3C5C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527A309" w14:textId="5180F1F5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6632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63631E0" w14:textId="4D8EE504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D01A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D01A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030</w:t>
            </w:r>
          </w:p>
        </w:tc>
      </w:tr>
      <w:tr w:rsidR="0027687A" w:rsidRPr="00F221E3" w14:paraId="4F272937" w14:textId="77777777" w:rsidTr="00E2183F">
        <w:tc>
          <w:tcPr>
            <w:tcW w:w="2790" w:type="dxa"/>
          </w:tcPr>
          <w:p w14:paraId="17745633" w14:textId="7EF10AF6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</w:t>
            </w:r>
            <w:r w:rsidR="00045CBF"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620" w:type="dxa"/>
            <w:vAlign w:val="bottom"/>
          </w:tcPr>
          <w:p w14:paraId="651BAF67" w14:textId="1BFF0893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188,173</w:t>
            </w:r>
          </w:p>
        </w:tc>
        <w:tc>
          <w:tcPr>
            <w:tcW w:w="256" w:type="dxa"/>
          </w:tcPr>
          <w:p w14:paraId="7224EA3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D394999" w14:textId="5ACF1BBE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C9265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4D15E9A" w14:textId="66FDA545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188,173</w:t>
            </w:r>
          </w:p>
        </w:tc>
      </w:tr>
      <w:tr w:rsidR="0027687A" w:rsidRPr="00F221E3" w14:paraId="41A17958" w14:textId="77777777" w:rsidTr="00E2183F">
        <w:tc>
          <w:tcPr>
            <w:tcW w:w="2790" w:type="dxa"/>
          </w:tcPr>
          <w:p w14:paraId="647B0BBD" w14:textId="77777777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E4174" w14:textId="1D6AB463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1,011,530</w:t>
            </w:r>
          </w:p>
        </w:tc>
        <w:tc>
          <w:tcPr>
            <w:tcW w:w="256" w:type="dxa"/>
          </w:tcPr>
          <w:p w14:paraId="09A1D94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D151" w14:textId="77EFDE8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A7296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B22C3" w14:textId="5651F2A4" w:rsidR="002E26A8" w:rsidRPr="00F221E3" w:rsidRDefault="00AB26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</w:t>
            </w:r>
            <w:r w:rsidR="00D01A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011</w:t>
            </w: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D01A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530</w:t>
            </w:r>
          </w:p>
        </w:tc>
      </w:tr>
      <w:tr w:rsidR="0027687A" w:rsidRPr="00F221E3" w14:paraId="069560D7" w14:textId="77777777" w:rsidTr="00E2183F">
        <w:trPr>
          <w:trHeight w:val="305"/>
        </w:trPr>
        <w:tc>
          <w:tcPr>
            <w:tcW w:w="2790" w:type="dxa"/>
          </w:tcPr>
          <w:p w14:paraId="6BAAE5C6" w14:textId="55A5D099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63DBEB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9CA279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3B5E36D5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6A54D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24545D9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030E6555" w14:textId="77777777" w:rsidTr="00E2183F">
        <w:tc>
          <w:tcPr>
            <w:tcW w:w="2790" w:type="dxa"/>
          </w:tcPr>
          <w:p w14:paraId="382EB989" w14:textId="5E0EA19A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vAlign w:val="bottom"/>
          </w:tcPr>
          <w:p w14:paraId="73909568" w14:textId="789EADE5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0CC0B26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7895B42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7EC92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F765EF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738016D6" w14:textId="77777777" w:rsidTr="00E2183F">
        <w:tc>
          <w:tcPr>
            <w:tcW w:w="2790" w:type="dxa"/>
          </w:tcPr>
          <w:p w14:paraId="556A67FC" w14:textId="65BA9220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620" w:type="dxa"/>
            <w:vAlign w:val="bottom"/>
          </w:tcPr>
          <w:p w14:paraId="6E24002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6265DDC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EBB9A2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3D474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7E551CE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0C92E046" w14:textId="77777777" w:rsidTr="00E2183F">
        <w:tc>
          <w:tcPr>
            <w:tcW w:w="2790" w:type="dxa"/>
          </w:tcPr>
          <w:p w14:paraId="3F6AE0E2" w14:textId="51AE17D5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221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0242182B" w14:textId="0901FEC5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3CA5E9D6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40883C5" w14:textId="3F6E623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B402EC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5E0CFDB" w14:textId="7FAFDF5F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27687A" w:rsidRPr="00F221E3" w14:paraId="6A6DFD9F" w14:textId="77777777" w:rsidTr="00E2183F">
        <w:tc>
          <w:tcPr>
            <w:tcW w:w="2790" w:type="dxa"/>
          </w:tcPr>
          <w:p w14:paraId="2F048F2A" w14:textId="11E4D103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5CF50D4E" w14:textId="63E5E390" w:rsidR="002E26A8" w:rsidRPr="00F221E3" w:rsidRDefault="00013633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185,655</w:t>
            </w:r>
          </w:p>
        </w:tc>
        <w:tc>
          <w:tcPr>
            <w:tcW w:w="256" w:type="dxa"/>
          </w:tcPr>
          <w:p w14:paraId="400C5B6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51A5D40" w14:textId="08BA80BF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81EE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E45E4F9" w14:textId="6110C5AF" w:rsidR="002E26A8" w:rsidRPr="00F221E3" w:rsidRDefault="00013633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185,655</w:t>
            </w:r>
          </w:p>
        </w:tc>
      </w:tr>
      <w:tr w:rsidR="0027687A" w:rsidRPr="00F221E3" w14:paraId="2039C101" w14:textId="77777777" w:rsidTr="00E2183F">
        <w:tc>
          <w:tcPr>
            <w:tcW w:w="2790" w:type="dxa"/>
          </w:tcPr>
          <w:p w14:paraId="539BB2F7" w14:textId="2D37F199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172D8254" w14:textId="58DD7506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972,394</w:t>
            </w:r>
          </w:p>
        </w:tc>
        <w:tc>
          <w:tcPr>
            <w:tcW w:w="256" w:type="dxa"/>
          </w:tcPr>
          <w:p w14:paraId="47ED9DC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1CA4C76" w14:textId="42DF556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E3FFB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DD50550" w14:textId="0CDC0B51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972,394</w:t>
            </w:r>
          </w:p>
        </w:tc>
      </w:tr>
      <w:tr w:rsidR="001A5E44" w:rsidRPr="00F221E3" w14:paraId="3ED99D69" w14:textId="77777777" w:rsidTr="00E2183F">
        <w:tc>
          <w:tcPr>
            <w:tcW w:w="2790" w:type="dxa"/>
          </w:tcPr>
          <w:p w14:paraId="0F86C2E6" w14:textId="64FBF916" w:rsidR="001A5E44" w:rsidRPr="00F221E3" w:rsidRDefault="00F65BA6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20" w:type="dxa"/>
            <w:vAlign w:val="bottom"/>
          </w:tcPr>
          <w:p w14:paraId="3FEFA508" w14:textId="5985774B" w:rsidR="001A5E44" w:rsidRPr="00F221E3" w:rsidRDefault="00AD02F9" w:rsidP="00AD02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79AF593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ECC0828" w14:textId="25AF84C6" w:rsidR="001A5E44" w:rsidRPr="00F221E3" w:rsidRDefault="00AD02F9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3461B4C2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360423B" w14:textId="0027B5E3" w:rsidR="001A5E44" w:rsidRPr="00F221E3" w:rsidRDefault="00CF1A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A5E44" w:rsidRPr="00F221E3" w14:paraId="42BB2362" w14:textId="77777777" w:rsidTr="00E2183F">
        <w:tc>
          <w:tcPr>
            <w:tcW w:w="2790" w:type="dxa"/>
          </w:tcPr>
          <w:p w14:paraId="46B29D5C" w14:textId="33B8D20E" w:rsidR="001A5E44" w:rsidRPr="00F221E3" w:rsidRDefault="001A5E44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BA25F" w14:textId="5F4A1714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1,833,256</w:t>
            </w:r>
          </w:p>
        </w:tc>
        <w:tc>
          <w:tcPr>
            <w:tcW w:w="256" w:type="dxa"/>
          </w:tcPr>
          <w:p w14:paraId="69A0E915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AAE9" w14:textId="21634B04" w:rsidR="001A5E44" w:rsidRPr="00F221E3" w:rsidRDefault="00C573ED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631B9624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D9B1" w14:textId="5AF1235E" w:rsidR="001A5E44" w:rsidRPr="00F221E3" w:rsidRDefault="001A5E44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</w:t>
            </w: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</w:p>
        </w:tc>
      </w:tr>
    </w:tbl>
    <w:p w14:paraId="2712B564" w14:textId="070E621C" w:rsidR="00376067" w:rsidRDefault="00376067" w:rsidP="003760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67921" w14:textId="1F488B3A" w:rsidR="00F65BA6" w:rsidRDefault="00F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36A1B7" w14:textId="3FF7B54C" w:rsidR="00334D16" w:rsidRDefault="006B7068" w:rsidP="0032199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Theme="majorBidi" w:hAnsiTheme="majorBidi" w:cstheme="majorBidi"/>
          <w:sz w:val="30"/>
          <w:szCs w:val="30"/>
        </w:rPr>
      </w:pPr>
      <w:r w:rsidRPr="00601B3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1CF2F755" w14:textId="77777777" w:rsidR="00601B35" w:rsidRPr="003C45AF" w:rsidRDefault="00601B35" w:rsidP="00601B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2"/>
          <w:cs/>
        </w:rPr>
      </w:pPr>
    </w:p>
    <w:p w14:paraId="3CBE54C0" w14:textId="3EA6596D" w:rsidR="006B7068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  <w:r w:rsidRPr="006B7068">
        <w:rPr>
          <w:rFonts w:asciiTheme="majorBidi" w:hAnsiTheme="majorBidi" w:cstheme="majorBidi"/>
          <w:sz w:val="30"/>
          <w:szCs w:val="30"/>
        </w:rPr>
        <w:t xml:space="preserve">TFRS 9 </w:t>
      </w:r>
      <w:r w:rsidRPr="006B7068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B7068">
        <w:rPr>
          <w:rFonts w:asciiTheme="majorBidi" w:hAnsiTheme="majorBidi" w:cstheme="majorBidi"/>
          <w:sz w:val="30"/>
          <w:szCs w:val="30"/>
        </w:rPr>
        <w:t xml:space="preserve">TFRS 9 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6B7068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="00F27FE2">
        <w:rPr>
          <w:rFonts w:asciiTheme="majorBidi" w:hAnsiTheme="majorBidi" w:cstheme="majorBidi"/>
          <w:sz w:val="30"/>
          <w:szCs w:val="30"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="00F27FE2" w:rsidRPr="00F27FE2">
        <w:rPr>
          <w:rFonts w:asciiTheme="majorBidi" w:hAnsiTheme="majorBidi" w:cstheme="majorBidi"/>
          <w:sz w:val="30"/>
          <w:szCs w:val="30"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16B78417" w14:textId="77777777" w:rsidR="004C36D1" w:rsidRPr="003C45AF" w:rsidRDefault="004C36D1" w:rsidP="00E23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2"/>
        </w:rPr>
      </w:pPr>
    </w:p>
    <w:p w14:paraId="04D2278A" w14:textId="7D461F55" w:rsidR="001C1ABE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hAnsiTheme="majorBidi" w:cstheme="majorBidi"/>
          <w:sz w:val="30"/>
          <w:szCs w:val="30"/>
        </w:rPr>
      </w:pPr>
      <w:r w:rsidRPr="00A6472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กลุ่มบริษัทและบริษัทได้ประเมินการด้อยค่าตาม </w:t>
      </w:r>
      <w:r w:rsidRPr="00A64725">
        <w:rPr>
          <w:rFonts w:asciiTheme="majorBidi" w:hAnsiTheme="majorBidi" w:cstheme="majorBidi"/>
          <w:sz w:val="30"/>
          <w:szCs w:val="30"/>
        </w:rPr>
        <w:t xml:space="preserve">TFRS </w:t>
      </w:r>
      <w:r w:rsidR="00A64725" w:rsidRPr="00A64725">
        <w:rPr>
          <w:rFonts w:asciiTheme="majorBidi" w:hAnsiTheme="majorBidi" w:cstheme="majorBidi"/>
          <w:sz w:val="30"/>
          <w:szCs w:val="30"/>
        </w:rPr>
        <w:t>9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64725" w:rsidRPr="00A64725">
        <w:rPr>
          <w:rFonts w:asciiTheme="majorBidi" w:hAnsiTheme="majorBidi" w:cstheme="majorBidi"/>
          <w:sz w:val="30"/>
          <w:szCs w:val="30"/>
        </w:rPr>
        <w:t>1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64725" w:rsidRPr="00A64725">
        <w:rPr>
          <w:rFonts w:asciiTheme="majorBidi" w:hAnsiTheme="majorBidi" w:cstheme="majorBidi"/>
          <w:sz w:val="30"/>
          <w:szCs w:val="30"/>
        </w:rPr>
        <w:t>2563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ดังนี้</w:t>
      </w:r>
    </w:p>
    <w:p w14:paraId="062CF30C" w14:textId="77777777" w:rsidR="004B45C6" w:rsidRPr="003C45AF" w:rsidRDefault="004B45C6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W w:w="8667" w:type="dxa"/>
        <w:tblInd w:w="8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07"/>
        <w:gridCol w:w="1350"/>
        <w:gridCol w:w="180"/>
        <w:gridCol w:w="1530"/>
      </w:tblGrid>
      <w:tr w:rsidR="009A5EF4" w:rsidRPr="00F30FF0" w14:paraId="4817D19C" w14:textId="77777777" w:rsidTr="002B0A74">
        <w:trPr>
          <w:cantSplit/>
          <w:tblHeader/>
        </w:trPr>
        <w:tc>
          <w:tcPr>
            <w:tcW w:w="5607" w:type="dxa"/>
            <w:shd w:val="clear" w:color="auto" w:fill="auto"/>
            <w:vAlign w:val="bottom"/>
          </w:tcPr>
          <w:p w14:paraId="15C36FEE" w14:textId="3471E479" w:rsidR="009A5EF4" w:rsidRPr="00F30FF0" w:rsidRDefault="009A5EF4" w:rsidP="009A5EF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A9B49D" w14:textId="77777777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A829285" w14:textId="2F0DF0A4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3BEDF4" w14:textId="77777777" w:rsidR="009A5EF4" w:rsidRPr="00F30FF0" w:rsidRDefault="009A5EF4" w:rsidP="009A5E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703190" w14:textId="77777777" w:rsidR="004B45C6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0D78BB7" w14:textId="775B1CE3" w:rsidR="009A5EF4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A5EF4" w:rsidRPr="00F30FF0" w14:paraId="68458774" w14:textId="77777777" w:rsidTr="002B0A74">
        <w:trPr>
          <w:cantSplit/>
          <w:tblHeader/>
        </w:trPr>
        <w:tc>
          <w:tcPr>
            <w:tcW w:w="5607" w:type="dxa"/>
          </w:tcPr>
          <w:p w14:paraId="54D11740" w14:textId="77777777" w:rsidR="009A5EF4" w:rsidRPr="00F30FF0" w:rsidRDefault="009A5EF4" w:rsidP="009A5E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475DA53" w14:textId="7825D536" w:rsidR="009A5EF4" w:rsidRPr="00F30FF0" w:rsidRDefault="009A5EF4" w:rsidP="009A5E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58B2"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A5EF4" w:rsidRPr="00F30FF0" w14:paraId="768043D6" w14:textId="77777777" w:rsidTr="002B0A74">
        <w:trPr>
          <w:cantSplit/>
          <w:trHeight w:val="191"/>
        </w:trPr>
        <w:tc>
          <w:tcPr>
            <w:tcW w:w="5607" w:type="dxa"/>
          </w:tcPr>
          <w:p w14:paraId="4E6A5D28" w14:textId="77777777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184B693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5D0696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D27285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3E42999A" w14:textId="77777777" w:rsidTr="002B0A74">
        <w:trPr>
          <w:cantSplit/>
          <w:trHeight w:val="191"/>
        </w:trPr>
        <w:tc>
          <w:tcPr>
            <w:tcW w:w="5607" w:type="dxa"/>
          </w:tcPr>
          <w:p w14:paraId="31B75BC2" w14:textId="77777777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247F46C" w14:textId="6A2C24F7" w:rsidR="009A5EF4" w:rsidRPr="00F30FF0" w:rsidRDefault="00EB58B2" w:rsidP="00EB58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6,925</w:t>
            </w:r>
          </w:p>
        </w:tc>
        <w:tc>
          <w:tcPr>
            <w:tcW w:w="180" w:type="dxa"/>
          </w:tcPr>
          <w:p w14:paraId="7D78AFFE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49E88" w14:textId="30CDF85D" w:rsidR="009A5EF4" w:rsidRPr="00F30FF0" w:rsidRDefault="00EB58B2" w:rsidP="00EF07A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4,135</w:t>
            </w:r>
          </w:p>
        </w:tc>
      </w:tr>
      <w:tr w:rsidR="009A5EF4" w:rsidRPr="00F30FF0" w14:paraId="1F9B0054" w14:textId="77777777" w:rsidTr="003C45AF">
        <w:trPr>
          <w:cantSplit/>
          <w:trHeight w:val="281"/>
        </w:trPr>
        <w:tc>
          <w:tcPr>
            <w:tcW w:w="5607" w:type="dxa"/>
          </w:tcPr>
          <w:p w14:paraId="5640DFF0" w14:textId="77777777" w:rsidR="009A5EF4" w:rsidRPr="003C45AF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45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11DBEEDB" w14:textId="788D1E29" w:rsidR="009A5EF4" w:rsidRPr="003C45AF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D66F3EB" w14:textId="77777777" w:rsidR="009A5EF4" w:rsidRPr="003C45AF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</w:tcPr>
          <w:p w14:paraId="31A8463B" w14:textId="64BB17CE" w:rsidR="009A5EF4" w:rsidRPr="003C45AF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A5EF4" w:rsidRPr="00F30FF0" w14:paraId="458C4052" w14:textId="77777777" w:rsidTr="002B0A74">
        <w:trPr>
          <w:cantSplit/>
          <w:trHeight w:val="191"/>
        </w:trPr>
        <w:tc>
          <w:tcPr>
            <w:tcW w:w="5607" w:type="dxa"/>
          </w:tcPr>
          <w:p w14:paraId="18686784" w14:textId="77777777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350" w:type="dxa"/>
          </w:tcPr>
          <w:p w14:paraId="7857F3FD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382439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D28D87" w14:textId="77777777" w:rsidR="009A5EF4" w:rsidRPr="00F30FF0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2DBAB6AF" w14:textId="77777777" w:rsidTr="002B0A74">
        <w:trPr>
          <w:cantSplit/>
        </w:trPr>
        <w:tc>
          <w:tcPr>
            <w:tcW w:w="5607" w:type="dxa"/>
          </w:tcPr>
          <w:p w14:paraId="6B660BDC" w14:textId="55B24E1B" w:rsidR="009A5EF4" w:rsidRPr="00F30FF0" w:rsidRDefault="00EB58B2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A5EF4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4E1F63A" w14:textId="70DFDB2D" w:rsidR="009A5EF4" w:rsidRPr="00F30FF0" w:rsidRDefault="00EB58B2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3,866</w:t>
            </w:r>
          </w:p>
        </w:tc>
        <w:tc>
          <w:tcPr>
            <w:tcW w:w="180" w:type="dxa"/>
          </w:tcPr>
          <w:p w14:paraId="2BAFD9ED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81E2F" w14:textId="15DEF102" w:rsidR="009A5EF4" w:rsidRPr="00F30FF0" w:rsidRDefault="00EB58B2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BD790D" w:rsidRPr="00F30FF0" w14:paraId="1C32714F" w14:textId="77777777" w:rsidTr="002B0A74">
        <w:trPr>
          <w:cantSplit/>
        </w:trPr>
        <w:tc>
          <w:tcPr>
            <w:tcW w:w="5607" w:type="dxa"/>
          </w:tcPr>
          <w:p w14:paraId="6B0DC894" w14:textId="1F9CC9A9" w:rsidR="00BD790D" w:rsidRPr="00EC6732" w:rsidRDefault="00EC6732" w:rsidP="00EC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BD790D" w:rsidRPr="00EC67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ผลขาดทุนจากการด้อยค่าที่ยังไม่ได้รับรู้</w:t>
            </w:r>
          </w:p>
        </w:tc>
        <w:tc>
          <w:tcPr>
            <w:tcW w:w="1350" w:type="dxa"/>
          </w:tcPr>
          <w:p w14:paraId="0AD4D539" w14:textId="5E7C7FC1" w:rsidR="00BD790D" w:rsidRPr="00BD790D" w:rsidRDefault="00BD790D" w:rsidP="003C45A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Pr="00A5584E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049E23" w14:textId="77777777" w:rsidR="00BD790D" w:rsidRPr="00F30FF0" w:rsidRDefault="00BD790D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3618F" w14:textId="179379BF" w:rsidR="00BD790D" w:rsidRPr="00F30FF0" w:rsidRDefault="00BD790D" w:rsidP="003C45A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(3,712)</w:t>
            </w:r>
          </w:p>
        </w:tc>
      </w:tr>
      <w:tr w:rsidR="009A5EF4" w:rsidRPr="00F30FF0" w14:paraId="66C596CE" w14:textId="77777777" w:rsidTr="002B0A74">
        <w:trPr>
          <w:cantSplit/>
        </w:trPr>
        <w:tc>
          <w:tcPr>
            <w:tcW w:w="5607" w:type="dxa"/>
            <w:vAlign w:val="bottom"/>
          </w:tcPr>
          <w:p w14:paraId="4888D782" w14:textId="77777777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7CF4" w14:textId="3FF39FFA" w:rsidR="009A5EF4" w:rsidRPr="001B2DC8" w:rsidRDefault="00DC09E8" w:rsidP="00EF07A7">
            <w:pPr>
              <w:pStyle w:val="acctfourfigures"/>
              <w:tabs>
                <w:tab w:val="clear" w:pos="765"/>
                <w:tab w:val="decimal" w:pos="731"/>
                <w:tab w:val="left" w:pos="1076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6,92</w:t>
            </w:r>
            <w:r w:rsidR="00F80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786779B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C6A" w14:textId="433E614C" w:rsidR="009A5EF4" w:rsidRPr="00F30FF0" w:rsidRDefault="001B2DC8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4,135</w:t>
            </w:r>
          </w:p>
        </w:tc>
      </w:tr>
    </w:tbl>
    <w:p w14:paraId="785FC0FC" w14:textId="0C7B7CA2" w:rsidR="009A5EF4" w:rsidRPr="003C45AF" w:rsidRDefault="009A5EF4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8691AB4" w14:textId="1CD516DB" w:rsidR="009A5EF4" w:rsidRPr="00E258BD" w:rsidRDefault="00AB0940" w:rsidP="00F30F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กลุ่มบริษัทและบริษัทเลือกที่จะรับรู้</w:t>
      </w:r>
      <w:r w:rsidRPr="00E258BD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รับรู้เป็นค่าใช้จ่ายโดยใช้เกณฑ์เส้นตรงตลอดระยะเวลา </w:t>
      </w:r>
      <w:r w:rsidRPr="00E258BD">
        <w:rPr>
          <w:rFonts w:asciiTheme="majorBidi" w:hAnsiTheme="majorBidi" w:cstheme="majorBidi"/>
          <w:sz w:val="30"/>
          <w:szCs w:val="30"/>
        </w:rPr>
        <w:t xml:space="preserve">3 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ปีนับจากวันที่ถือปฏิบัติตาม </w:t>
      </w:r>
      <w:r w:rsidRPr="00E258BD">
        <w:rPr>
          <w:rFonts w:asciiTheme="majorBidi" w:hAnsiTheme="majorBidi" w:cstheme="majorBidi"/>
          <w:sz w:val="30"/>
          <w:szCs w:val="30"/>
        </w:rPr>
        <w:t>TFRS 9</w:t>
      </w:r>
    </w:p>
    <w:p w14:paraId="7E8E43B6" w14:textId="6621808E" w:rsidR="007614A5" w:rsidRPr="003C45AF" w:rsidRDefault="0076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350"/>
        <w:gridCol w:w="180"/>
        <w:gridCol w:w="1530"/>
      </w:tblGrid>
      <w:tr w:rsidR="00E258BD" w:rsidRPr="00EF07A7" w14:paraId="4E154629" w14:textId="77777777" w:rsidTr="002B0A74">
        <w:trPr>
          <w:cantSplit/>
          <w:trHeight w:val="515"/>
          <w:tblHeader/>
        </w:trPr>
        <w:tc>
          <w:tcPr>
            <w:tcW w:w="5580" w:type="dxa"/>
            <w:shd w:val="clear" w:color="auto" w:fill="auto"/>
            <w:vAlign w:val="bottom"/>
          </w:tcPr>
          <w:p w14:paraId="6231671B" w14:textId="02A45866" w:rsidR="00E258BD" w:rsidRPr="00EF07A7" w:rsidRDefault="00E258BD" w:rsidP="00B434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4D5F7C" w14:textId="77777777" w:rsidR="00E258BD" w:rsidRPr="00EF07A7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F54E85E" w14:textId="4A9B3763" w:rsidR="00E258BD" w:rsidRPr="00EF07A7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63538F" w14:textId="77777777" w:rsidR="00E258BD" w:rsidRPr="00EF07A7" w:rsidRDefault="00E258BD" w:rsidP="00B434D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8986FE" w14:textId="77777777" w:rsidR="00E258BD" w:rsidRPr="00EF07A7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F0C8348" w14:textId="712DC147" w:rsidR="00E258BD" w:rsidRPr="00EF07A7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258BD" w:rsidRPr="00EF07A7" w14:paraId="724648CA" w14:textId="77777777" w:rsidTr="002B0A74">
        <w:trPr>
          <w:cantSplit/>
          <w:tblHeader/>
        </w:trPr>
        <w:tc>
          <w:tcPr>
            <w:tcW w:w="5580" w:type="dxa"/>
          </w:tcPr>
          <w:p w14:paraId="2131670B" w14:textId="77777777" w:rsidR="00E258BD" w:rsidRPr="00EF07A7" w:rsidRDefault="00E258BD" w:rsidP="00B43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F4AC3CB" w14:textId="4BFD374B" w:rsidR="00E258BD" w:rsidRPr="00EF07A7" w:rsidRDefault="00E258BD" w:rsidP="00B434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F07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D3CF6" w:rsidRPr="00EF07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F07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58BD" w:rsidRPr="00EF07A7" w14:paraId="0ED1EE52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0D636BF1" w14:textId="77777777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Pr="00EF07A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F07A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30A816" w14:textId="6466802E" w:rsidR="00E258BD" w:rsidRPr="00EF07A7" w:rsidRDefault="001F79C8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3,866</w:t>
            </w:r>
          </w:p>
        </w:tc>
        <w:tc>
          <w:tcPr>
            <w:tcW w:w="180" w:type="dxa"/>
          </w:tcPr>
          <w:p w14:paraId="77AD1BEC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1514F6" w14:textId="590534C6" w:rsidR="00E258BD" w:rsidRPr="00EF07A7" w:rsidRDefault="001F79C8" w:rsidP="00F30F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258BD" w:rsidRPr="00EF07A7" w14:paraId="588D7D3D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26B0882C" w14:textId="77777777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รับรู้ในกำไรหรือขาดทุนระหว่างงวด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64C54B" w14:textId="5AD50064" w:rsidR="00E258BD" w:rsidRPr="00EF07A7" w:rsidRDefault="00EB33A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</w:rPr>
              <w:t>(645)</w:t>
            </w:r>
          </w:p>
        </w:tc>
        <w:tc>
          <w:tcPr>
            <w:tcW w:w="180" w:type="dxa"/>
          </w:tcPr>
          <w:p w14:paraId="7DF1A8C2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E40480" w14:textId="5D7144E3" w:rsidR="00E258BD" w:rsidRPr="00EF07A7" w:rsidRDefault="00EB33A6" w:rsidP="003C45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</w:rPr>
              <w:t>(619)</w:t>
            </w:r>
          </w:p>
        </w:tc>
      </w:tr>
      <w:tr w:rsidR="00E258BD" w:rsidRPr="00EF07A7" w14:paraId="3E95186D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470A65BA" w14:textId="0E622B95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ผลขาดทุนจากการด้อยค่าที่ยังไม่ได้รับรู้ ณ วันที่</w:t>
            </w: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B0A74"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2B0A74" w:rsidRPr="00EF07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D5EDE" w14:textId="10EFDE52" w:rsidR="00E258BD" w:rsidRPr="00EF07A7" w:rsidRDefault="00EB33A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3,221</w:t>
            </w:r>
          </w:p>
        </w:tc>
        <w:tc>
          <w:tcPr>
            <w:tcW w:w="180" w:type="dxa"/>
          </w:tcPr>
          <w:p w14:paraId="515D63BB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EB28" w14:textId="6526791D" w:rsidR="00E258BD" w:rsidRPr="00EF07A7" w:rsidRDefault="00EB33A6" w:rsidP="00EF07A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3,093</w:t>
            </w:r>
          </w:p>
        </w:tc>
      </w:tr>
    </w:tbl>
    <w:p w14:paraId="5B2605BC" w14:textId="5314F59D" w:rsidR="00E258BD" w:rsidRPr="00AF1C9A" w:rsidRDefault="00EF23E2" w:rsidP="00EF23E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1C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AF1C9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A8DAFC0" w14:textId="0E87DE3D" w:rsidR="00242404" w:rsidRPr="00BA2820" w:rsidRDefault="00242404" w:rsidP="00242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CFAFD" w14:textId="448E205A" w:rsidR="003406D8" w:rsidRDefault="00242404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4240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1 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2404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242404">
        <w:rPr>
          <w:rFonts w:asciiTheme="majorBidi" w:hAnsiTheme="majorBidi" w:cstheme="majorBidi"/>
          <w:sz w:val="30"/>
          <w:szCs w:val="30"/>
        </w:rPr>
        <w:t xml:space="preserve">TFRS 16 </w:t>
      </w:r>
      <w:r w:rsidRPr="00242404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17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 xml:space="preserve">(TAS 17)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4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242404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 xml:space="preserve">(TFRIC 4)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24240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7BFF9A" w14:textId="77777777" w:rsidR="00F627E7" w:rsidRPr="00BA2820" w:rsidRDefault="00F627E7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52A37DB" w14:textId="77777777" w:rsidR="004B06D5" w:rsidRPr="004B06D5" w:rsidRDefault="004B06D5" w:rsidP="004B06D5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06D5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0FAD9877" w14:textId="77777777" w:rsidR="004B06D5" w:rsidRPr="00BA2820" w:rsidRDefault="004B06D5" w:rsidP="004B06D5">
      <w:pPr>
        <w:pStyle w:val="BodyText"/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BEC0C9" w14:textId="40E5C00E" w:rsidR="004B06D5" w:rsidRPr="004B06D5" w:rsidRDefault="004B06D5" w:rsidP="004B0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06D5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4B06D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4B06D5">
        <w:rPr>
          <w:rFonts w:asciiTheme="majorBidi" w:eastAsia="Calibri" w:hAnsiTheme="majorBidi" w:cstheme="majorBidi"/>
          <w:sz w:val="30"/>
          <w:szCs w:val="30"/>
        </w:rPr>
        <w:t>2563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="00BF5070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ค่าเสื่อมราคาของสินทรัพย์สิทธิการใช้และดอกเบี้ยจ่ายของหนี้สินตามสัญญาเช่า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DF6914B" w14:textId="77777777" w:rsidR="004B06D5" w:rsidRPr="00BA2820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5730E5E0" w14:textId="22DE94BA" w:rsidR="004B06D5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9EFB757" w14:textId="4905C043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F5070">
        <w:rPr>
          <w:rFonts w:asciiTheme="majorBidi" w:hAnsiTheme="majorBidi" w:cstheme="majorBidi"/>
          <w:sz w:val="30"/>
          <w:szCs w:val="30"/>
        </w:rPr>
        <w:t xml:space="preserve"> </w:t>
      </w:r>
      <w:r w:rsidRPr="009630C6">
        <w:rPr>
          <w:rFonts w:asciiTheme="majorBidi" w:hAnsiTheme="majorBidi" w:cstheme="majorBidi"/>
          <w:sz w:val="30"/>
          <w:szCs w:val="30"/>
        </w:rPr>
        <w:t xml:space="preserve">12 </w:t>
      </w:r>
      <w:r w:rsidRPr="009630C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1951798C" w14:textId="03FC0A92" w:rsidR="00211274" w:rsidRPr="009630C6" w:rsidRDefault="00211274" w:rsidP="0021127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8E58B7B" w14:textId="77777777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3924AA14" w14:textId="7BC70FEA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E9D842D" w14:textId="7E37F893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44480D79" w14:textId="264DB986" w:rsidR="00BA2820" w:rsidRDefault="00BA2820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31E0D" w14:textId="5434A06E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B6F49" w14:textId="25E8F666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6758" w14:textId="692685F7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E3D42" w14:textId="1FB0CF5E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FFA13" w14:textId="77777777" w:rsidR="002E0DE4" w:rsidRPr="004B06D5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1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50"/>
      </w:tblGrid>
      <w:tr w:rsidR="00DB27F3" w:rsidRPr="00F30FF0" w14:paraId="434DBF5B" w14:textId="77777777" w:rsidTr="002B0A7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5544FAD" w14:textId="52EC82AD" w:rsidR="00DB27F3" w:rsidRPr="00F30FF0" w:rsidRDefault="00DB27F3" w:rsidP="002B0A74">
            <w:pPr>
              <w:pStyle w:val="acctfourfigures"/>
              <w:tabs>
                <w:tab w:val="clear" w:pos="765"/>
              </w:tabs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F30F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817D05" w14:textId="6F06C37B" w:rsidR="00DB27F3" w:rsidRPr="00F30FF0" w:rsidRDefault="00DB27F3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8A610D1" w14:textId="77777777" w:rsidR="00DB27F3" w:rsidRPr="00F30FF0" w:rsidRDefault="00DB27F3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E00042" w14:textId="77777777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D76D81E" w14:textId="5167BDE9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B27F3" w:rsidRPr="00F30FF0" w14:paraId="5C644840" w14:textId="77777777" w:rsidTr="002B0A74">
        <w:trPr>
          <w:cantSplit/>
          <w:trHeight w:val="20"/>
        </w:trPr>
        <w:tc>
          <w:tcPr>
            <w:tcW w:w="5670" w:type="dxa"/>
          </w:tcPr>
          <w:p w14:paraId="18B2D257" w14:textId="77777777" w:rsidR="00DB27F3" w:rsidRPr="00F30FF0" w:rsidRDefault="00DB27F3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1" w:type="dxa"/>
            <w:gridSpan w:val="3"/>
          </w:tcPr>
          <w:p w14:paraId="1F3C03A3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B27F3" w:rsidRPr="00F30FF0" w14:paraId="7B68D6DE" w14:textId="77777777" w:rsidTr="002B0A74">
        <w:trPr>
          <w:cantSplit/>
          <w:trHeight w:val="20"/>
        </w:trPr>
        <w:tc>
          <w:tcPr>
            <w:tcW w:w="5670" w:type="dxa"/>
          </w:tcPr>
          <w:p w14:paraId="0E349665" w14:textId="77777777" w:rsidR="00DB27F3" w:rsidRPr="00F30FF0" w:rsidRDefault="00DB27F3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1" w:type="dxa"/>
            <w:gridSpan w:val="3"/>
          </w:tcPr>
          <w:p w14:paraId="127A5DB0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410B2" w:rsidRPr="00F30FF0" w14:paraId="5803822C" w14:textId="77777777" w:rsidTr="002B0A74">
        <w:trPr>
          <w:cantSplit/>
          <w:trHeight w:val="20"/>
        </w:trPr>
        <w:tc>
          <w:tcPr>
            <w:tcW w:w="5670" w:type="dxa"/>
          </w:tcPr>
          <w:p w14:paraId="39486B45" w14:textId="47136241" w:rsidR="008410B2" w:rsidRPr="00F30FF0" w:rsidRDefault="008410B2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A4800C6" w14:textId="445F6848" w:rsidR="008410B2" w:rsidRPr="00F30FF0" w:rsidRDefault="00D13FAF" w:rsidP="005D6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  <w:tc>
          <w:tcPr>
            <w:tcW w:w="181" w:type="dxa"/>
            <w:vAlign w:val="bottom"/>
          </w:tcPr>
          <w:p w14:paraId="27526314" w14:textId="77777777" w:rsidR="008410B2" w:rsidRPr="00F30FF0" w:rsidRDefault="008410B2" w:rsidP="008410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AFC41E" w14:textId="6E8EFD7F" w:rsidR="008410B2" w:rsidRPr="00F30FF0" w:rsidRDefault="00D13FAF" w:rsidP="005D612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2E0DE4" w:rsidRPr="00F30FF0" w14:paraId="22463ACA" w14:textId="77777777" w:rsidTr="002B0A74">
        <w:trPr>
          <w:cantSplit/>
          <w:trHeight w:val="20"/>
        </w:trPr>
        <w:tc>
          <w:tcPr>
            <w:tcW w:w="5670" w:type="dxa"/>
          </w:tcPr>
          <w:p w14:paraId="7C352939" w14:textId="77777777" w:rsidR="002E0DE4" w:rsidRPr="00765132" w:rsidRDefault="002E0DE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E7B7156" w14:textId="77777777" w:rsidR="002E0DE4" w:rsidRPr="00765132" w:rsidRDefault="002E0DE4" w:rsidP="005D6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00B7AD03" w14:textId="77777777" w:rsidR="002E0DE4" w:rsidRPr="00765132" w:rsidRDefault="002E0DE4" w:rsidP="008410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1750B7B" w14:textId="77777777" w:rsidR="002E0DE4" w:rsidRPr="00765132" w:rsidRDefault="002E0DE4" w:rsidP="005D612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2C0A" w:rsidRPr="00F30FF0" w14:paraId="05B700FB" w14:textId="77777777" w:rsidTr="002B0A7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7879C0F" w14:textId="7F0987CA" w:rsidR="009E2C0A" w:rsidRPr="00F30FF0" w:rsidRDefault="002A77C7" w:rsidP="002B0A74">
            <w:pPr>
              <w:pStyle w:val="acctfourfigures"/>
              <w:tabs>
                <w:tab w:val="clear" w:pos="765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F30FF0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87ABA80" w14:textId="63C18DD2" w:rsidR="009E2C0A" w:rsidRPr="00F30FF0" w:rsidRDefault="009E2C0A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7518C2E" w14:textId="77777777" w:rsidR="009E2C0A" w:rsidRPr="00F30FF0" w:rsidRDefault="009E2C0A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C5C8D8" w14:textId="7B4A12D6" w:rsidR="009E2C0A" w:rsidRPr="00F30FF0" w:rsidRDefault="009E2C0A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C0A" w:rsidRPr="00F30FF0" w14:paraId="290E8AE3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457C5547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4DE06CB8" w14:textId="6B1E3442" w:rsidR="009E2C0A" w:rsidRPr="00F30FF0" w:rsidRDefault="00F627E7" w:rsidP="00D132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23,991</w:t>
            </w:r>
          </w:p>
        </w:tc>
        <w:tc>
          <w:tcPr>
            <w:tcW w:w="181" w:type="dxa"/>
            <w:vAlign w:val="bottom"/>
          </w:tcPr>
          <w:p w14:paraId="35B7A63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703783" w14:textId="196A67EF" w:rsidR="009E2C0A" w:rsidRPr="00F30FF0" w:rsidRDefault="00F627E7" w:rsidP="00D1320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21,653</w:t>
            </w:r>
          </w:p>
        </w:tc>
      </w:tr>
      <w:tr w:rsidR="009E2C0A" w:rsidRPr="00F30FF0" w14:paraId="2089BA4D" w14:textId="77777777" w:rsidTr="002B0A74">
        <w:trPr>
          <w:cantSplit/>
          <w:trHeight w:val="20"/>
        </w:trPr>
        <w:tc>
          <w:tcPr>
            <w:tcW w:w="5670" w:type="dxa"/>
          </w:tcPr>
          <w:p w14:paraId="2DF2E854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AC7AB64" w14:textId="344ACBBE" w:rsidR="009E2C0A" w:rsidRPr="00F30FF0" w:rsidRDefault="00F627E7" w:rsidP="0015692A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907031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0EEC3D" w14:textId="72707C7E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2F0E32B5" w14:textId="77777777" w:rsidTr="002B0A74">
        <w:trPr>
          <w:cantSplit/>
          <w:trHeight w:val="20"/>
        </w:trPr>
        <w:tc>
          <w:tcPr>
            <w:tcW w:w="5670" w:type="dxa"/>
          </w:tcPr>
          <w:p w14:paraId="5EBCE327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F633E71" w14:textId="44FAA10E" w:rsidR="009E2C0A" w:rsidRPr="00F30FF0" w:rsidRDefault="00F627E7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6D5F1E69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E862C" w14:textId="0AB3A2F7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4C831323" w14:textId="77777777" w:rsidTr="002B0A74">
        <w:trPr>
          <w:cantSplit/>
          <w:trHeight w:val="20"/>
        </w:trPr>
        <w:tc>
          <w:tcPr>
            <w:tcW w:w="5670" w:type="dxa"/>
          </w:tcPr>
          <w:p w14:paraId="4EBC12CF" w14:textId="2EEF84C4" w:rsidR="009E2C0A" w:rsidRPr="00F30FF0" w:rsidRDefault="003B5251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สัญญาที่ไม่ได้ประกอบด้วยสัญญาเช่า</w:t>
            </w:r>
          </w:p>
        </w:tc>
        <w:tc>
          <w:tcPr>
            <w:tcW w:w="1350" w:type="dxa"/>
            <w:vAlign w:val="bottom"/>
          </w:tcPr>
          <w:p w14:paraId="202A6CDD" w14:textId="3B25B8EF" w:rsidR="009E2C0A" w:rsidRPr="00F30FF0" w:rsidRDefault="00F627E7" w:rsidP="006D13E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69F0FB6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2A8026" w14:textId="41453B3B" w:rsidR="009E2C0A" w:rsidRPr="00F30FF0" w:rsidRDefault="00F627E7" w:rsidP="006D13E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(9,854)</w:t>
            </w:r>
          </w:p>
        </w:tc>
      </w:tr>
      <w:tr w:rsidR="009E2C0A" w:rsidRPr="00F30FF0" w14:paraId="13C3EE19" w14:textId="77777777" w:rsidTr="002B0A74">
        <w:trPr>
          <w:cantSplit/>
          <w:trHeight w:val="20"/>
        </w:trPr>
        <w:tc>
          <w:tcPr>
            <w:tcW w:w="5670" w:type="dxa"/>
          </w:tcPr>
          <w:p w14:paraId="1A7F4A2F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4DAF3D" w14:textId="6143C703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  <w:tc>
          <w:tcPr>
            <w:tcW w:w="181" w:type="dxa"/>
            <w:vAlign w:val="bottom"/>
          </w:tcPr>
          <w:p w14:paraId="5F48798C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6BC726" w14:textId="525CFEAA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</w:tr>
      <w:tr w:rsidR="009E2C0A" w:rsidRPr="00F30FF0" w14:paraId="3470FEB4" w14:textId="77777777" w:rsidTr="002B0A74">
        <w:trPr>
          <w:cantSplit/>
          <w:trHeight w:val="20"/>
        </w:trPr>
        <w:tc>
          <w:tcPr>
            <w:tcW w:w="5670" w:type="dxa"/>
          </w:tcPr>
          <w:p w14:paraId="5E920122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2425D34" w14:textId="6D37BAC8" w:rsidR="009E2C0A" w:rsidRPr="00F30FF0" w:rsidRDefault="002B0A7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A962BC" w14:textId="77777777" w:rsidR="009E2C0A" w:rsidRPr="00F30FF0" w:rsidRDefault="009E2C0A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FE6449" w14:textId="6EB3773C" w:rsidR="00F627E7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</w:t>
            </w:r>
            <w:r w:rsidR="0015692A"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</w:t>
            </w:r>
          </w:p>
        </w:tc>
        <w:tc>
          <w:tcPr>
            <w:tcW w:w="181" w:type="dxa"/>
            <w:vAlign w:val="bottom"/>
          </w:tcPr>
          <w:p w14:paraId="485A40E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78A579" w14:textId="11B0DF74" w:rsidR="009E2C0A" w:rsidRPr="00F30FF0" w:rsidRDefault="0015692A" w:rsidP="001569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9E2C0A" w:rsidRPr="00F30FF0" w14:paraId="2DF05460" w14:textId="77777777" w:rsidTr="002B0A74">
        <w:trPr>
          <w:cantSplit/>
          <w:trHeight w:val="20"/>
        </w:trPr>
        <w:tc>
          <w:tcPr>
            <w:tcW w:w="5670" w:type="dxa"/>
          </w:tcPr>
          <w:p w14:paraId="6DE820DF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D41F0E9" w14:textId="43704E31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141,147</w:t>
            </w:r>
          </w:p>
        </w:tc>
        <w:tc>
          <w:tcPr>
            <w:tcW w:w="181" w:type="dxa"/>
          </w:tcPr>
          <w:p w14:paraId="65C41C0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4C683" w14:textId="4D4248A7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62,151</w:t>
            </w:r>
          </w:p>
        </w:tc>
      </w:tr>
      <w:tr w:rsidR="009E2C0A" w:rsidRPr="00F30FF0" w14:paraId="10DEE749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77E1B6F8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EF7" w14:textId="087AFE2C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1" w:type="dxa"/>
          </w:tcPr>
          <w:p w14:paraId="7D2331C5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93CD0" w14:textId="46179DDB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</w:tr>
      <w:tr w:rsidR="009E2C0A" w:rsidRPr="00F30FF0" w14:paraId="2D11C61E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525B8853" w14:textId="4A603AE9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9C9D2" w14:textId="5A7AF428" w:rsidR="009E2C0A" w:rsidRPr="00F30FF0" w:rsidRDefault="00287D6C" w:rsidP="009630C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4.6</w:t>
            </w:r>
          </w:p>
        </w:tc>
        <w:tc>
          <w:tcPr>
            <w:tcW w:w="181" w:type="dxa"/>
          </w:tcPr>
          <w:p w14:paraId="6D1045D1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535C89" w14:textId="663C7C33" w:rsidR="009E2C0A" w:rsidRPr="00F30FF0" w:rsidRDefault="00287D6C" w:rsidP="009630C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</w:tr>
    </w:tbl>
    <w:p w14:paraId="1C08ECF2" w14:textId="1D76CD05" w:rsidR="00CA4950" w:rsidRPr="00765132" w:rsidRDefault="00CA4950" w:rsidP="00E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7289A4D2" w14:textId="77777777" w:rsidR="009E2160" w:rsidRPr="00C201BA" w:rsidRDefault="009E2160" w:rsidP="009E216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5478B">
        <w:rPr>
          <w:rFonts w:ascii="Angsana New" w:hAnsi="Angsana New"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Pr="0096765F">
        <w:rPr>
          <w:rFonts w:ascii="Angsana New" w:hAnsi="Angsana New"/>
          <w:b/>
          <w:sz w:val="30"/>
          <w:szCs w:val="30"/>
          <w:cs/>
        </w:rPr>
        <w:t xml:space="preserve"> </w:t>
      </w:r>
      <w:r w:rsidRPr="0096765F">
        <w:rPr>
          <w:rFonts w:ascii="Angsana New" w:hAnsi="Angsana New"/>
          <w:b/>
          <w:sz w:val="30"/>
          <w:szCs w:val="30"/>
        </w:rPr>
        <w:t>2019 (Covid-19)</w:t>
      </w:r>
    </w:p>
    <w:p w14:paraId="774CD09D" w14:textId="2585017B" w:rsidR="009E2160" w:rsidRPr="00765132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p w14:paraId="788B4E1D" w14:textId="521EC747" w:rsidR="007A73AC" w:rsidRPr="00765132" w:rsidRDefault="007A73AC" w:rsidP="009E2160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65132">
        <w:rPr>
          <w:rFonts w:ascii="Angsana New" w:hAnsi="Angsana New"/>
          <w:sz w:val="30"/>
          <w:szCs w:val="30"/>
          <w:cs/>
        </w:rPr>
        <w:t>ในระหว่าง</w:t>
      </w:r>
      <w:r w:rsidR="00CE33CE" w:rsidRPr="00765132">
        <w:rPr>
          <w:rFonts w:ascii="Angsana New" w:hAnsi="Angsana New" w:hint="cs"/>
          <w:sz w:val="30"/>
          <w:szCs w:val="30"/>
          <w:cs/>
        </w:rPr>
        <w:t>งวด</w:t>
      </w:r>
      <w:r w:rsidR="00C13260" w:rsidRPr="00765132">
        <w:rPr>
          <w:rFonts w:ascii="Angsana New" w:hAnsi="Angsana New" w:hint="cs"/>
          <w:sz w:val="30"/>
          <w:szCs w:val="30"/>
          <w:cs/>
        </w:rPr>
        <w:t xml:space="preserve"> </w:t>
      </w:r>
      <w:r w:rsidRPr="00765132">
        <w:rPr>
          <w:rFonts w:ascii="Angsana New" w:hAnsi="Angsana New"/>
          <w:sz w:val="30"/>
          <w:szCs w:val="30"/>
          <w:cs/>
        </w:rPr>
        <w:t>การดำเนินธุรกิจของกลุ่มบริษัท</w:t>
      </w:r>
      <w:r w:rsidRPr="00765132">
        <w:rPr>
          <w:rFonts w:ascii="Angsana New" w:hAnsi="Angsana New" w:hint="cs"/>
          <w:sz w:val="30"/>
          <w:szCs w:val="30"/>
          <w:cs/>
        </w:rPr>
        <w:t>และ</w:t>
      </w:r>
      <w:r w:rsidRPr="00765132">
        <w:rPr>
          <w:rFonts w:ascii="Angsana New" w:hAnsi="Angsana New"/>
          <w:sz w:val="30"/>
          <w:szCs w:val="30"/>
          <w:cs/>
        </w:rPr>
        <w:t xml:space="preserve">บริษัทได้รับผลกระทบจากการแพร่ระบาดของโรคติดเชื้อไวรัสโคโรนา </w:t>
      </w:r>
      <w:r w:rsidR="00EE7F30" w:rsidRPr="00765132">
        <w:rPr>
          <w:rFonts w:ascii="Angsana New" w:hAnsi="Angsana New"/>
          <w:sz w:val="30"/>
          <w:szCs w:val="30"/>
        </w:rPr>
        <w:t>2019</w:t>
      </w:r>
      <w:r w:rsidRPr="00765132">
        <w:rPr>
          <w:rFonts w:ascii="Angsana New" w:hAnsi="Angsana New"/>
          <w:sz w:val="30"/>
          <w:szCs w:val="30"/>
          <w:cs/>
        </w:rPr>
        <w:t xml:space="preserve"> (</w:t>
      </w:r>
      <w:r w:rsidRPr="00765132">
        <w:rPr>
          <w:rFonts w:ascii="Angsana New" w:hAnsi="Angsana New"/>
          <w:sz w:val="30"/>
          <w:szCs w:val="30"/>
        </w:rPr>
        <w:t>Covid-</w:t>
      </w:r>
      <w:r w:rsidR="00EE7F30" w:rsidRPr="00765132">
        <w:rPr>
          <w:rFonts w:ascii="Angsana New" w:hAnsi="Angsana New"/>
          <w:sz w:val="30"/>
          <w:szCs w:val="30"/>
        </w:rPr>
        <w:t>19</w:t>
      </w:r>
      <w:r w:rsidRPr="00765132">
        <w:rPr>
          <w:rFonts w:ascii="Angsana New" w:hAnsi="Angsana New"/>
          <w:sz w:val="30"/>
          <w:szCs w:val="30"/>
          <w:cs/>
        </w:rPr>
        <w:t>) ซึ่งทำให้ยอดขาย</w:t>
      </w:r>
      <w:r w:rsidR="00622AFF" w:rsidRPr="00765132">
        <w:rPr>
          <w:rFonts w:ascii="Angsana New" w:hAnsi="Angsana New" w:hint="cs"/>
          <w:sz w:val="30"/>
          <w:szCs w:val="30"/>
          <w:cs/>
        </w:rPr>
        <w:t>ของธุรกิจที่เกี่ยวเนื่องกับผลิตภัณฑ์ก๊าซธรรมชาติ</w:t>
      </w:r>
      <w:r w:rsidRPr="00765132">
        <w:rPr>
          <w:rFonts w:ascii="Angsana New" w:hAnsi="Angsana New"/>
          <w:sz w:val="30"/>
          <w:szCs w:val="30"/>
          <w:cs/>
        </w:rPr>
        <w:t>ลดลง</w:t>
      </w:r>
      <w:r w:rsidR="00D57C3B" w:rsidRPr="00765132">
        <w:rPr>
          <w:rFonts w:ascii="Angsana New" w:hAnsi="Angsana New" w:hint="cs"/>
          <w:sz w:val="30"/>
          <w:szCs w:val="30"/>
          <w:cs/>
        </w:rPr>
        <w:t>อย่าง</w:t>
      </w:r>
      <w:r w:rsidRPr="00765132">
        <w:rPr>
          <w:rFonts w:ascii="Angsana New" w:hAnsi="Angsana New"/>
          <w:sz w:val="30"/>
          <w:szCs w:val="30"/>
          <w:cs/>
        </w:rPr>
        <w:t>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="00AB654A" w:rsidRPr="00765132">
        <w:rPr>
          <w:rFonts w:ascii="Angsana New" w:hAnsi="Angsana New" w:hint="cs"/>
          <w:sz w:val="30"/>
          <w:szCs w:val="30"/>
          <w:cs/>
        </w:rPr>
        <w:t>และ</w:t>
      </w:r>
      <w:r w:rsidRPr="00765132">
        <w:rPr>
          <w:rFonts w:ascii="Angsana New" w:hAnsi="Angsana New"/>
          <w:sz w:val="30"/>
          <w:szCs w:val="30"/>
          <w:cs/>
        </w:rPr>
        <w:t>บริษัท รวมทั้งการปรับขั้นตอนการดำเนินงาน การปรับลดค่าใช้จ่ายและทางเลือกอื่น</w:t>
      </w:r>
      <w:r w:rsidR="00060AAB" w:rsidRPr="00765132">
        <w:rPr>
          <w:rFonts w:ascii="Angsana New" w:hAnsi="Angsana New"/>
          <w:sz w:val="30"/>
          <w:szCs w:val="30"/>
        </w:rPr>
        <w:t xml:space="preserve"> </w:t>
      </w:r>
      <w:r w:rsidRPr="00765132">
        <w:rPr>
          <w:rFonts w:ascii="Angsana New" w:hAnsi="Angsana New"/>
          <w:sz w:val="30"/>
          <w:szCs w:val="30"/>
          <w:cs/>
        </w:rPr>
        <w:t>ๆ</w:t>
      </w:r>
    </w:p>
    <w:p w14:paraId="301E0135" w14:textId="77777777" w:rsidR="007A73AC" w:rsidRPr="00765132" w:rsidRDefault="007A73AC" w:rsidP="009E2160">
      <w:pPr>
        <w:spacing w:line="240" w:lineRule="auto"/>
        <w:ind w:left="531"/>
        <w:jc w:val="thaiDistribute"/>
        <w:rPr>
          <w:rFonts w:ascii="Angsana New" w:hAnsi="Angsana New"/>
        </w:rPr>
      </w:pPr>
    </w:p>
    <w:p w14:paraId="14305610" w14:textId="13409843" w:rsidR="009E2160" w:rsidRPr="00C201BA" w:rsidRDefault="009E2160" w:rsidP="009E2160">
      <w:pPr>
        <w:spacing w:line="240" w:lineRule="auto"/>
        <w:ind w:left="531"/>
        <w:jc w:val="thaiDistribute"/>
        <w:rPr>
          <w:rFonts w:ascii="Angsana New" w:hAnsi="Angsana New"/>
          <w:bCs/>
          <w:sz w:val="30"/>
          <w:szCs w:val="30"/>
        </w:rPr>
      </w:pPr>
      <w:r w:rsidRPr="00C201BA">
        <w:rPr>
          <w:rFonts w:ascii="Angsana New" w:hAnsi="Angsana New" w:hint="cs"/>
          <w:sz w:val="30"/>
          <w:szCs w:val="30"/>
          <w:cs/>
        </w:rPr>
        <w:t xml:space="preserve">ณ </w:t>
      </w:r>
      <w:r w:rsidRPr="00C201BA">
        <w:rPr>
          <w:rFonts w:ascii="Angsana New" w:hAnsi="Angsana New"/>
          <w:sz w:val="30"/>
          <w:szCs w:val="30"/>
          <w:cs/>
        </w:rPr>
        <w:t xml:space="preserve">วันที่ </w:t>
      </w:r>
      <w:r w:rsidRPr="00C201BA">
        <w:rPr>
          <w:rFonts w:ascii="Angsana New" w:hAnsi="Angsana New"/>
          <w:sz w:val="30"/>
          <w:szCs w:val="30"/>
        </w:rPr>
        <w:t>3</w:t>
      </w:r>
      <w:r w:rsidR="00CF2B25">
        <w:rPr>
          <w:rFonts w:ascii="Angsana New" w:hAnsi="Angsana New"/>
          <w:sz w:val="30"/>
          <w:szCs w:val="30"/>
        </w:rPr>
        <w:t xml:space="preserve">0 </w:t>
      </w:r>
      <w:r w:rsidR="00CF2B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201BA">
        <w:rPr>
          <w:rFonts w:ascii="Angsana New" w:hAnsi="Angsana New"/>
          <w:sz w:val="30"/>
          <w:szCs w:val="30"/>
        </w:rPr>
        <w:t xml:space="preserve">2563 </w:t>
      </w:r>
      <w:r w:rsidRPr="00C201BA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จึงเลือกปฏิบัติตามแนวปฏิบัติทางการบัญชี </w:t>
      </w:r>
      <w:r>
        <w:rPr>
          <w:rFonts w:ascii="Angsana New" w:hAnsi="Angsana New"/>
          <w:color w:val="000000"/>
          <w:sz w:val="30"/>
          <w:szCs w:val="30"/>
        </w:rPr>
        <w:t xml:space="preserve">      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C201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B1F76">
        <w:rPr>
          <w:rFonts w:ascii="Angsana New" w:hAnsi="Angsana New"/>
          <w:bCs/>
          <w:sz w:val="30"/>
          <w:szCs w:val="30"/>
        </w:rPr>
        <w:t>2019 (Covid-19</w:t>
      </w:r>
      <w:r>
        <w:rPr>
          <w:rFonts w:ascii="Angsana New" w:hAnsi="Angsana New"/>
          <w:bCs/>
          <w:sz w:val="30"/>
          <w:szCs w:val="30"/>
        </w:rPr>
        <w:t>)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A968274" w14:textId="7B1793DF" w:rsidR="009E2160" w:rsidRPr="00765132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p w14:paraId="69FACF07" w14:textId="77777777" w:rsidR="00DF3254" w:rsidRPr="00DF3254" w:rsidRDefault="009E2160" w:rsidP="005437E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325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A8A16A6" w14:textId="147F12A4" w:rsidR="009E2160" w:rsidRPr="00DF3254" w:rsidRDefault="00CF2B25" w:rsidP="00DF32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F3254">
        <w:rPr>
          <w:rFonts w:ascii="Angsana New" w:hAnsi="Angsana New"/>
          <w:sz w:val="30"/>
          <w:szCs w:val="30"/>
        </w:rPr>
        <w:tab/>
      </w:r>
      <w:r w:rsidR="009E2160" w:rsidRPr="00DF3254">
        <w:rPr>
          <w:rFonts w:ascii="Angsana New" w:hAnsi="Angsana New"/>
          <w:sz w:val="30"/>
          <w:szCs w:val="30"/>
          <w:cs/>
        </w:rPr>
        <w:t>กลุ่มบริษัท</w:t>
      </w:r>
      <w:r w:rsidR="009E2160" w:rsidRPr="00DF3254">
        <w:rPr>
          <w:rFonts w:ascii="Angsana New" w:hAnsi="Angsana New" w:hint="cs"/>
          <w:sz w:val="30"/>
          <w:szCs w:val="30"/>
          <w:cs/>
        </w:rPr>
        <w:t>และ</w:t>
      </w:r>
      <w:r w:rsidR="009E2160" w:rsidRPr="00DF3254">
        <w:rPr>
          <w:rFonts w:ascii="Angsana New" w:hAnsi="Angsana New"/>
          <w:sz w:val="30"/>
          <w:szCs w:val="30"/>
          <w:cs/>
        </w:rPr>
        <w:t>บริษัท</w:t>
      </w:r>
      <w:r w:rsidR="009E2160" w:rsidRPr="00DF3254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="009E2160" w:rsidRPr="00DF325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9E2160" w:rsidRPr="00DF3254">
        <w:rPr>
          <w:rFonts w:ascii="Angsana New" w:hAnsi="Angsana New"/>
          <w:color w:val="000000"/>
          <w:sz w:val="30"/>
          <w:szCs w:val="30"/>
        </w:rPr>
        <w:t>Simplified approach)</w:t>
      </w:r>
      <w:r w:rsidR="009E2160" w:rsidRPr="00DF3254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="009E2160" w:rsidRPr="00DF325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9E2160" w:rsidRPr="00DF3254">
        <w:rPr>
          <w:rFonts w:ascii="Angsana New" w:hAnsi="Angsana New"/>
          <w:color w:val="000000"/>
          <w:sz w:val="30"/>
          <w:szCs w:val="30"/>
        </w:rPr>
        <w:t>loss rate)</w:t>
      </w:r>
      <w:r w:rsidR="009E2160" w:rsidRPr="00DF3254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9E2160" w:rsidRPr="00DF325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="009E2160" w:rsidRPr="00DF3254">
        <w:rPr>
          <w:rFonts w:ascii="Angsana New" w:hAnsi="Angsana New"/>
          <w:sz w:val="30"/>
          <w:szCs w:val="30"/>
        </w:rPr>
        <w:t xml:space="preserve">(Forward-looking information) </w:t>
      </w:r>
      <w:r w:rsidR="009E2160" w:rsidRPr="00DF3254">
        <w:rPr>
          <w:rFonts w:ascii="Angsana New" w:hAnsi="Angsana New"/>
          <w:sz w:val="30"/>
          <w:szCs w:val="30"/>
          <w:cs/>
        </w:rPr>
        <w:t>มา</w:t>
      </w:r>
      <w:r w:rsidR="009E2160" w:rsidRPr="00DF3254">
        <w:rPr>
          <w:rFonts w:ascii="Angsana New" w:hAnsi="Angsana New" w:hint="cs"/>
          <w:sz w:val="30"/>
          <w:szCs w:val="30"/>
          <w:cs/>
        </w:rPr>
        <w:t>พิจารณา</w:t>
      </w:r>
    </w:p>
    <w:p w14:paraId="7E93B96A" w14:textId="2A454F5B" w:rsidR="009E2160" w:rsidRDefault="00CF2B25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9E2160"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="009E2160" w:rsidRPr="00C201BA">
        <w:rPr>
          <w:rFonts w:ascii="Angsana New" w:hAnsi="Angsana New" w:hint="cs"/>
          <w:sz w:val="30"/>
          <w:szCs w:val="30"/>
          <w:cs/>
        </w:rPr>
        <w:t>และ</w:t>
      </w:r>
      <w:r w:rsidR="009E2160" w:rsidRPr="00C201BA">
        <w:rPr>
          <w:rFonts w:ascii="Angsana New" w:hAnsi="Angsana New"/>
          <w:sz w:val="30"/>
          <w:szCs w:val="30"/>
          <w:cs/>
        </w:rPr>
        <w:t>บริษัท</w:t>
      </w:r>
      <w:r w:rsidR="009E2160" w:rsidRPr="008C5E3C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="009E2160" w:rsidRPr="008C5E3C">
        <w:rPr>
          <w:rFonts w:ascii="Angsana New" w:hAnsi="Angsana New"/>
          <w:sz w:val="30"/>
          <w:szCs w:val="30"/>
        </w:rPr>
        <w:t xml:space="preserve">-19 </w:t>
      </w:r>
      <w:r w:rsidR="009E2160" w:rsidRPr="008C5E3C">
        <w:rPr>
          <w:rFonts w:ascii="Angsana New" w:hAnsi="Angsana New" w:hint="cs"/>
          <w:sz w:val="30"/>
          <w:szCs w:val="30"/>
          <w:cs/>
        </w:rPr>
        <w:t>มาถือเป็น</w:t>
      </w:r>
      <w:r w:rsidR="009E2160" w:rsidRPr="008C5E3C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="009E2160" w:rsidRPr="008C5E3C">
        <w:rPr>
          <w:rFonts w:ascii="Angsana New" w:hAnsi="Angsana New" w:hint="cs"/>
          <w:sz w:val="30"/>
          <w:szCs w:val="30"/>
          <w:cs/>
        </w:rPr>
        <w:t>ของ</w:t>
      </w:r>
      <w:r w:rsidR="009E2160" w:rsidRPr="00C310D9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9E2160" w:rsidRPr="00C310D9">
        <w:rPr>
          <w:rFonts w:ascii="Angsana New" w:hAnsi="Angsana New"/>
          <w:sz w:val="30"/>
          <w:szCs w:val="30"/>
        </w:rPr>
        <w:t>/</w:t>
      </w:r>
      <w:r w:rsidR="009E2160" w:rsidRPr="00C310D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9E2160" w:rsidRPr="00C310D9">
        <w:rPr>
          <w:rFonts w:ascii="Angsana New" w:hAnsi="Angsana New"/>
          <w:sz w:val="30"/>
          <w:szCs w:val="30"/>
        </w:rPr>
        <w:t>/</w:t>
      </w:r>
      <w:r w:rsidR="009E2160" w:rsidRPr="00C310D9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9E2160">
        <w:rPr>
          <w:rFonts w:ascii="Angsana New" w:hAnsi="Angsana New"/>
          <w:sz w:val="30"/>
          <w:szCs w:val="30"/>
        </w:rPr>
        <w:t xml:space="preserve"> </w:t>
      </w:r>
      <w:r w:rsidR="009E2160" w:rsidRPr="00C310D9">
        <w:rPr>
          <w:rFonts w:ascii="Angsana New" w:hAnsi="Angsana New" w:hint="cs"/>
          <w:sz w:val="30"/>
          <w:szCs w:val="30"/>
          <w:cs/>
        </w:rPr>
        <w:t>แล</w:t>
      </w:r>
      <w:r w:rsidR="009E2160" w:rsidRPr="008C5E3C">
        <w:rPr>
          <w:rFonts w:hint="cs"/>
          <w:sz w:val="30"/>
          <w:szCs w:val="30"/>
          <w:cs/>
        </w:rPr>
        <w:t>ะเลือก</w:t>
      </w:r>
      <w:r w:rsidR="009E2160" w:rsidRPr="008C5E3C">
        <w:rPr>
          <w:rFonts w:ascii="Angsana New" w:hAnsi="Angsana New"/>
          <w:sz w:val="30"/>
          <w:szCs w:val="30"/>
          <w:cs/>
        </w:rPr>
        <w:t>ไม่นำข้อมูล</w:t>
      </w:r>
      <w:r w:rsidR="009E2160" w:rsidRPr="008C5E3C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="009E2160" w:rsidRPr="008C5E3C">
        <w:rPr>
          <w:rFonts w:ascii="Angsana New" w:hAnsi="Angsana New"/>
          <w:sz w:val="30"/>
          <w:szCs w:val="30"/>
        </w:rPr>
        <w:t>-19</w:t>
      </w:r>
      <w:r w:rsidR="009E2160" w:rsidRPr="008C5E3C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="009E2160" w:rsidRPr="008C5E3C">
        <w:rPr>
          <w:rFonts w:ascii="Angsana New" w:hAnsi="Angsana New" w:hint="cs"/>
          <w:sz w:val="30"/>
          <w:szCs w:val="30"/>
          <w:cs/>
        </w:rPr>
        <w:t>ของ</w:t>
      </w:r>
      <w:r w:rsidR="009E2160" w:rsidRPr="00C310D9">
        <w:rPr>
          <w:rFonts w:ascii="Angsana New" w:hAnsi="Angsana New"/>
          <w:sz w:val="30"/>
          <w:szCs w:val="30"/>
          <w:cs/>
        </w:rPr>
        <w:t>ค่าความนิยม</w:t>
      </w:r>
    </w:p>
    <w:p w14:paraId="68058C3A" w14:textId="77777777" w:rsidR="00EA7F5C" w:rsidRPr="00AB654A" w:rsidRDefault="00EA7F5C" w:rsidP="00A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</w:rPr>
      </w:pPr>
    </w:p>
    <w:p w14:paraId="360B7B24" w14:textId="515C9679" w:rsidR="009E2160" w:rsidRPr="002E3A40" w:rsidRDefault="009E2160" w:rsidP="00CF2B2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E3A4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17FEFA3" w14:textId="77777777" w:rsidR="009E2160" w:rsidRPr="00084EC7" w:rsidRDefault="009E2160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Cs w:val="18"/>
          <w:shd w:val="clear" w:color="auto" w:fill="D9D9D9" w:themeFill="background1" w:themeFillShade="D9"/>
        </w:rPr>
      </w:pPr>
    </w:p>
    <w:p w14:paraId="54193F11" w14:textId="5ED0A153" w:rsidR="009E2160" w:rsidRPr="002E3A40" w:rsidRDefault="009E2160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sz w:val="30"/>
          <w:szCs w:val="30"/>
          <w:cs/>
        </w:rPr>
        <w:t>กลุ่มบริษัท</w:t>
      </w:r>
      <w:r w:rsidRPr="002E3A40">
        <w:rPr>
          <w:rFonts w:ascii="Angsana New" w:hAnsi="Angsana New" w:hint="cs"/>
          <w:sz w:val="30"/>
          <w:szCs w:val="30"/>
          <w:cs/>
        </w:rPr>
        <w:t>และ</w:t>
      </w:r>
      <w:r w:rsidRPr="002E3A40">
        <w:rPr>
          <w:rFonts w:ascii="Angsana New" w:hAnsi="Angsana New"/>
          <w:sz w:val="30"/>
          <w:szCs w:val="30"/>
          <w:cs/>
        </w:rPr>
        <w:t>บริษัท</w:t>
      </w:r>
      <w:r w:rsidRPr="002E3A40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="008D1369" w:rsidRPr="002E3A40">
        <w:rPr>
          <w:rFonts w:ascii="Angsana New" w:hAnsi="Angsana New"/>
          <w:sz w:val="30"/>
          <w:szCs w:val="30"/>
        </w:rPr>
        <w:t>Covid</w:t>
      </w:r>
      <w:r w:rsidRPr="002E3A40">
        <w:rPr>
          <w:rFonts w:ascii="Angsana New" w:hAnsi="Angsana New"/>
          <w:sz w:val="30"/>
          <w:szCs w:val="30"/>
        </w:rPr>
        <w:t xml:space="preserve">-19 </w:t>
      </w:r>
      <w:r w:rsidRPr="002E3A40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2E3A40">
        <w:rPr>
          <w:rFonts w:ascii="Angsana New" w:hAnsi="Angsana New"/>
          <w:sz w:val="30"/>
          <w:szCs w:val="30"/>
        </w:rPr>
        <w:t>3</w:t>
      </w:r>
      <w:r w:rsidR="00CF2B25" w:rsidRPr="002E3A40">
        <w:rPr>
          <w:rFonts w:ascii="Angsana New" w:hAnsi="Angsana New"/>
          <w:sz w:val="30"/>
          <w:szCs w:val="30"/>
        </w:rPr>
        <w:t xml:space="preserve">0 </w:t>
      </w:r>
      <w:r w:rsidR="00CF2B25" w:rsidRPr="002E3A40">
        <w:rPr>
          <w:rFonts w:ascii="Angsana New" w:hAnsi="Angsana New" w:hint="cs"/>
          <w:sz w:val="30"/>
          <w:szCs w:val="30"/>
          <w:cs/>
        </w:rPr>
        <w:t>มิถุนายน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</w:rPr>
        <w:t>2563</w:t>
      </w:r>
    </w:p>
    <w:p w14:paraId="67955CF2" w14:textId="77777777" w:rsidR="009E2160" w:rsidRPr="00084EC7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14:paraId="1F6F8179" w14:textId="3CC89D71" w:rsidR="00C45EB9" w:rsidRPr="002E3A40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084EC7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</w:rPr>
      </w:pPr>
    </w:p>
    <w:p w14:paraId="4AAF275D" w14:textId="1F01DC22" w:rsidR="00533BC3" w:rsidRPr="002E3A40" w:rsidRDefault="00533BC3" w:rsidP="00CF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ความสัมพันธ์ที่มีกับบริษัทย่อยและการร่วมค้า</w:t>
      </w:r>
      <w:r w:rsidR="008A7EC1" w:rsidRPr="002E3A40">
        <w:rPr>
          <w:rFonts w:ascii="Angsana New" w:hAnsi="Angsana New"/>
          <w:sz w:val="30"/>
          <w:szCs w:val="30"/>
        </w:rPr>
        <w:t xml:space="preserve"> (</w:t>
      </w:r>
      <w:r w:rsidR="008A7EC1" w:rsidRPr="002E3A40">
        <w:rPr>
          <w:rFonts w:ascii="Angsana New" w:hAnsi="Angsana New" w:hint="cs"/>
          <w:sz w:val="30"/>
          <w:szCs w:val="30"/>
          <w:cs/>
        </w:rPr>
        <w:t>บริษัท สแกน แอดวานซ์ เพาเวอร์</w:t>
      </w:r>
      <w:r w:rsidR="00A54378" w:rsidRPr="002E3A40">
        <w:rPr>
          <w:rFonts w:ascii="Angsana New" w:hAnsi="Angsana New"/>
          <w:sz w:val="30"/>
          <w:szCs w:val="30"/>
        </w:rPr>
        <w:t xml:space="preserve"> </w:t>
      </w:r>
      <w:r w:rsidR="008A7EC1" w:rsidRPr="002E3A40">
        <w:rPr>
          <w:rFonts w:ascii="Angsana New" w:hAnsi="Angsana New" w:hint="cs"/>
          <w:sz w:val="30"/>
          <w:szCs w:val="30"/>
          <w:cs/>
        </w:rPr>
        <w:t>จำกัด</w:t>
      </w:r>
      <w:r w:rsidR="008A7EC1" w:rsidRPr="002E3A40">
        <w:rPr>
          <w:rFonts w:ascii="Angsana New" w:hAnsi="Angsana New"/>
          <w:sz w:val="30"/>
          <w:szCs w:val="30"/>
        </w:rPr>
        <w:t xml:space="preserve">) </w:t>
      </w:r>
      <w:r w:rsidRPr="002E3A4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2A6202">
        <w:rPr>
          <w:rFonts w:ascii="Angsana New" w:hAnsi="Angsana New"/>
          <w:sz w:val="30"/>
          <w:szCs w:val="30"/>
        </w:rPr>
        <w:t>7</w:t>
      </w:r>
      <w:r w:rsidRPr="002E3A40">
        <w:rPr>
          <w:rFonts w:ascii="Angsana New" w:hAnsi="Angsana New"/>
          <w:sz w:val="30"/>
          <w:szCs w:val="30"/>
        </w:rPr>
        <w:t xml:space="preserve"> </w:t>
      </w:r>
      <w:r w:rsidRPr="002E3A40">
        <w:rPr>
          <w:rFonts w:ascii="Angsana New" w:hAnsi="Angsana New"/>
          <w:sz w:val="30"/>
          <w:szCs w:val="30"/>
          <w:cs/>
        </w:rPr>
        <w:t xml:space="preserve">และ </w:t>
      </w:r>
      <w:r w:rsidR="002A6202">
        <w:rPr>
          <w:rFonts w:ascii="Angsana New" w:hAnsi="Angsana New"/>
          <w:sz w:val="30"/>
          <w:szCs w:val="30"/>
        </w:rPr>
        <w:t>9</w:t>
      </w:r>
    </w:p>
    <w:p w14:paraId="3C85FBE5" w14:textId="77777777" w:rsidR="001460BA" w:rsidRPr="00084EC7" w:rsidRDefault="001460BA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</w:rPr>
      </w:pPr>
    </w:p>
    <w:p w14:paraId="7B1D4340" w14:textId="07B54F40" w:rsidR="00661CC0" w:rsidRPr="002E3A40" w:rsidRDefault="00661CC0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E3A40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2E3A40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2E3A40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2E3A40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2E3A40">
        <w:rPr>
          <w:rFonts w:ascii="Angsana New" w:hAnsi="Angsana New" w:hint="cs"/>
          <w:b/>
          <w:sz w:val="30"/>
          <w:szCs w:val="30"/>
          <w:cs/>
        </w:rPr>
        <w:t>งวด</w:t>
      </w:r>
      <w:r w:rsidR="00CF2B25" w:rsidRPr="002E3A40">
        <w:rPr>
          <w:rFonts w:ascii="Angsana New" w:hAnsi="Angsana New" w:hint="cs"/>
          <w:b/>
          <w:sz w:val="30"/>
          <w:szCs w:val="30"/>
          <w:cs/>
        </w:rPr>
        <w:t>หก</w:t>
      </w:r>
      <w:r w:rsidR="003D16A5" w:rsidRPr="002E3A40">
        <w:rPr>
          <w:rFonts w:ascii="Angsana New" w:hAnsi="Angsana New" w:hint="cs"/>
          <w:b/>
          <w:sz w:val="30"/>
          <w:szCs w:val="30"/>
          <w:cs/>
        </w:rPr>
        <w:t>เดือน</w:t>
      </w:r>
      <w:r w:rsidR="00E502E9" w:rsidRPr="002E3A40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2E3A40">
        <w:rPr>
          <w:rFonts w:ascii="Angsana New" w:hAnsi="Angsana New"/>
          <w:bCs/>
          <w:sz w:val="30"/>
          <w:szCs w:val="30"/>
        </w:rPr>
        <w:t>3</w:t>
      </w:r>
      <w:r w:rsidR="00CF2B25" w:rsidRPr="002E3A40">
        <w:rPr>
          <w:rFonts w:ascii="Angsana New" w:hAnsi="Angsana New"/>
          <w:bCs/>
          <w:sz w:val="30"/>
          <w:szCs w:val="30"/>
        </w:rPr>
        <w:t xml:space="preserve">0 </w:t>
      </w:r>
      <w:r w:rsidR="00CF2B25" w:rsidRPr="002E3A40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CF2B25" w:rsidRPr="002E3A4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1AE1028" w14:textId="1DAEBA6E" w:rsidR="00CF2B25" w:rsidRPr="00084EC7" w:rsidRDefault="00CF2B25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5"/>
        <w:gridCol w:w="1160"/>
        <w:gridCol w:w="236"/>
        <w:gridCol w:w="1156"/>
        <w:gridCol w:w="237"/>
        <w:gridCol w:w="1146"/>
        <w:gridCol w:w="237"/>
        <w:gridCol w:w="1152"/>
      </w:tblGrid>
      <w:tr w:rsidR="00CF2B25" w:rsidRPr="00BA3B87" w14:paraId="105B7FAF" w14:textId="77777777" w:rsidTr="00AB654A">
        <w:trPr>
          <w:tblHeader/>
        </w:trPr>
        <w:tc>
          <w:tcPr>
            <w:tcW w:w="2152" w:type="pct"/>
          </w:tcPr>
          <w:p w14:paraId="06928EC1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F7B2FAC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3E09DBE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0B106E13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25" w:rsidRPr="00BA3B87" w14:paraId="77D17554" w14:textId="77777777" w:rsidTr="00AB654A">
        <w:trPr>
          <w:tblHeader/>
        </w:trPr>
        <w:tc>
          <w:tcPr>
            <w:tcW w:w="2152" w:type="pct"/>
          </w:tcPr>
          <w:p w14:paraId="213E1991" w14:textId="77777777" w:rsidR="00CF2B25" w:rsidRPr="00C116F1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14:paraId="6667A3F8" w14:textId="385BF29B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310A4832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807D9A" w14:textId="009699C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465F7C2C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2B8E4E" w14:textId="12D068CC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9FF3CE0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CF1E7C" w14:textId="23617420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2B25" w:rsidRPr="00BA3B87" w14:paraId="66C4C3B3" w14:textId="77777777" w:rsidTr="00AB654A">
        <w:trPr>
          <w:tblHeader/>
        </w:trPr>
        <w:tc>
          <w:tcPr>
            <w:tcW w:w="2152" w:type="pct"/>
          </w:tcPr>
          <w:p w14:paraId="398F0224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3E51E4D6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25" w:rsidRPr="003F6D5E" w14:paraId="7A504693" w14:textId="77777777" w:rsidTr="00774ECA">
        <w:tc>
          <w:tcPr>
            <w:tcW w:w="2152" w:type="pct"/>
          </w:tcPr>
          <w:p w14:paraId="2594A1B1" w14:textId="77777777" w:rsidR="00CF2B25" w:rsidRPr="003F6D5E" w:rsidRDefault="00CF2B25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520BB9D9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6E59CAA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1B7EFA3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8711DCE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691164B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7110666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32F5802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F2B25" w:rsidRPr="003F6D5E" w14:paraId="2A5C3239" w14:textId="77777777" w:rsidTr="00774ECA">
        <w:tc>
          <w:tcPr>
            <w:tcW w:w="2152" w:type="pct"/>
          </w:tcPr>
          <w:p w14:paraId="74B06D5C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F605B48" w14:textId="2AEC0187" w:rsidR="00CF2B25" w:rsidRPr="003F6D5E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E9AB28C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C07316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50BDEC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6D115D" w14:textId="7639D88F" w:rsidR="00CF2B25" w:rsidRPr="00524B38" w:rsidRDefault="00287CD6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27" w:type="pct"/>
          </w:tcPr>
          <w:p w14:paraId="7A3FFDAA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3F35DA5" w14:textId="5ADE0C32" w:rsidR="00CF2B25" w:rsidRPr="003F6D5E" w:rsidRDefault="00CF2B25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16,433</w:t>
            </w:r>
          </w:p>
        </w:tc>
      </w:tr>
      <w:tr w:rsidR="00CF2B25" w:rsidRPr="003F6D5E" w14:paraId="3F38B44D" w14:textId="77777777" w:rsidTr="00774ECA">
        <w:tc>
          <w:tcPr>
            <w:tcW w:w="2152" w:type="pct"/>
          </w:tcPr>
          <w:p w14:paraId="2DFF7FC9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DD61C02" w14:textId="3B0361B3" w:rsidR="00CF2B25" w:rsidRPr="003F6D5E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9FD585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32AC63" w14:textId="77777777" w:rsidR="00CF2B25" w:rsidRPr="00106B31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1E0C474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18400B" w14:textId="4B9D7201" w:rsidR="00CF2B25" w:rsidRPr="00524B38" w:rsidRDefault="00D657B4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287CD6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9F170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</w:tcPr>
          <w:p w14:paraId="355DD57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D40109" w14:textId="331E8BBE" w:rsidR="00CF2B25" w:rsidRPr="003F6D5E" w:rsidRDefault="00CF2B25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1,536</w:t>
            </w:r>
          </w:p>
        </w:tc>
      </w:tr>
      <w:tr w:rsidR="00CF2B25" w:rsidRPr="005F2B0C" w14:paraId="0280FDC9" w14:textId="77777777" w:rsidTr="00774ECA">
        <w:tc>
          <w:tcPr>
            <w:tcW w:w="2152" w:type="pct"/>
          </w:tcPr>
          <w:p w14:paraId="7D69B587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B65E7CA" w14:textId="0BC7D8B6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F7A1203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11F0E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054AD69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8D4B8B" w14:textId="16B45E21" w:rsidR="00CF2B25" w:rsidRPr="00524B38" w:rsidRDefault="00287CD6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F5463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27" w:type="pct"/>
          </w:tcPr>
          <w:p w14:paraId="0697E86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CBB24D7" w14:textId="7CD2012A" w:rsidR="00CF2B25" w:rsidRPr="005F2B0C" w:rsidRDefault="00CF2B25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1,713</w:t>
            </w:r>
          </w:p>
        </w:tc>
      </w:tr>
      <w:tr w:rsidR="00CF2B25" w:rsidRPr="003F6D5E" w14:paraId="7E185EF4" w14:textId="77777777" w:rsidTr="00774ECA">
        <w:tc>
          <w:tcPr>
            <w:tcW w:w="2152" w:type="pct"/>
          </w:tcPr>
          <w:p w14:paraId="2994CBE8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4C5F4C7D" w14:textId="0CD178F0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F0633A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F831C9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B9AB4C6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15F815" w14:textId="2DF266F0" w:rsidR="00CF2B25" w:rsidRPr="00524B38" w:rsidRDefault="00D657B4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</w:t>
            </w:r>
            <w:r w:rsidR="003F546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27" w:type="pct"/>
          </w:tcPr>
          <w:p w14:paraId="4ADB03B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F294A68" w14:textId="19444438" w:rsidR="00CF2B25" w:rsidRPr="003F6D5E" w:rsidRDefault="00CF2B25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</w:tr>
      <w:tr w:rsidR="00CF2B25" w:rsidRPr="003F6D5E" w14:paraId="502A49BF" w14:textId="77777777" w:rsidTr="00774ECA">
        <w:tc>
          <w:tcPr>
            <w:tcW w:w="2152" w:type="pct"/>
          </w:tcPr>
          <w:p w14:paraId="07FFBB6B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78C5A640" w14:textId="5B195937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187CFCC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23BAA56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028E4B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19A00C" w14:textId="3DA9EA56" w:rsidR="00CF2B25" w:rsidRPr="00524B38" w:rsidRDefault="00D657B4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287CD6">
              <w:rPr>
                <w:rFonts w:ascii="Angsana New" w:hAnsi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127" w:type="pct"/>
          </w:tcPr>
          <w:p w14:paraId="311DCD2B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F54B82C" w14:textId="0F06C6B1" w:rsidR="00CF2B25" w:rsidRPr="003F6D5E" w:rsidRDefault="00CF2B25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bidi="th-TH"/>
              </w:rPr>
              <w:t>2,624</w:t>
            </w:r>
          </w:p>
        </w:tc>
      </w:tr>
      <w:tr w:rsidR="00CF2B25" w:rsidRPr="003F6D5E" w14:paraId="1BC57952" w14:textId="77777777" w:rsidTr="00774ECA">
        <w:tc>
          <w:tcPr>
            <w:tcW w:w="2152" w:type="pct"/>
          </w:tcPr>
          <w:p w14:paraId="015C1575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44AFE0A7" w14:textId="76807E80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A4A348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BCDAD0D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74CAA7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8F371E" w14:textId="27EAF3BD" w:rsidR="00CF2B25" w:rsidRPr="00524B38" w:rsidRDefault="00D657B4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27" w:type="pct"/>
          </w:tcPr>
          <w:p w14:paraId="5C425A8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898DF8F" w14:textId="54622C4E" w:rsidR="00CF2B25" w:rsidRPr="003F6D5E" w:rsidRDefault="00CF2B25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1,725</w:t>
            </w:r>
          </w:p>
        </w:tc>
      </w:tr>
      <w:tr w:rsidR="00CF2B25" w:rsidRPr="003F6D5E" w14:paraId="7594D3AD" w14:textId="77777777" w:rsidTr="00774ECA">
        <w:tc>
          <w:tcPr>
            <w:tcW w:w="2152" w:type="pct"/>
          </w:tcPr>
          <w:p w14:paraId="01CC08BF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0B784595" w14:textId="3A81E771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0120F7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E82AC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8BCF33C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3CC212F" w14:textId="21D9A7E6" w:rsidR="00CF2B25" w:rsidRPr="00524B38" w:rsidRDefault="00D657B4" w:rsidP="00CF2B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3,285</w:t>
            </w:r>
          </w:p>
        </w:tc>
        <w:tc>
          <w:tcPr>
            <w:tcW w:w="127" w:type="pct"/>
          </w:tcPr>
          <w:p w14:paraId="0921E07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3AE0222" w14:textId="282F70D4" w:rsidR="00CF2B25" w:rsidRPr="003F6D5E" w:rsidRDefault="00CF2B25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</w:tr>
      <w:tr w:rsidR="00CF2B25" w:rsidRPr="003F6D5E" w14:paraId="0D5B316D" w14:textId="77777777" w:rsidTr="00774ECA">
        <w:tc>
          <w:tcPr>
            <w:tcW w:w="2152" w:type="pct"/>
          </w:tcPr>
          <w:p w14:paraId="69898177" w14:textId="77777777" w:rsidR="00CF2B25" w:rsidRPr="005F2B0C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5B38A88A" w14:textId="2498A61B" w:rsidR="00CF2B25" w:rsidRPr="0050322F" w:rsidRDefault="00941661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7A6AF12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96FF75" w14:textId="77777777" w:rsidR="00CF2B25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BD3150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BD9979C" w14:textId="66E29EEB" w:rsidR="00CF2B25" w:rsidRPr="00524B38" w:rsidRDefault="00D657B4" w:rsidP="00CF2B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3F5463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27" w:type="pct"/>
          </w:tcPr>
          <w:p w14:paraId="159A2A32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65170A4" w14:textId="3CF3F729" w:rsidR="00CF2B25" w:rsidRPr="008620B8" w:rsidRDefault="00CF2B25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</w:tr>
      <w:tr w:rsidR="009F1707" w:rsidRPr="003F6D5E" w14:paraId="01151879" w14:textId="77777777" w:rsidTr="00774ECA">
        <w:trPr>
          <w:trHeight w:val="263"/>
        </w:trPr>
        <w:tc>
          <w:tcPr>
            <w:tcW w:w="2152" w:type="pct"/>
          </w:tcPr>
          <w:p w14:paraId="4C5FCB4D" w14:textId="2B4C6F91" w:rsidR="009F1707" w:rsidRPr="00084EC7" w:rsidRDefault="009F1707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12071EEB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3639DDF6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6504EFDF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09731F1F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207DAB53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022586F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10A76688" w14:textId="77777777" w:rsidR="009F1707" w:rsidRPr="00084EC7" w:rsidRDefault="009F1707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9F1707" w:rsidRPr="003F6D5E" w14:paraId="50443216" w14:textId="77777777" w:rsidTr="00774ECA">
        <w:tc>
          <w:tcPr>
            <w:tcW w:w="2152" w:type="pct"/>
          </w:tcPr>
          <w:p w14:paraId="5F1F2426" w14:textId="0E073853" w:rsidR="009F170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48BAA321" w14:textId="77777777" w:rsidR="009F1707" w:rsidRDefault="009F1707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B10F890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1C8268" w14:textId="77777777" w:rsidR="009F1707" w:rsidRDefault="009F1707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1C39E4F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9CFDF6" w14:textId="77777777" w:rsidR="009F1707" w:rsidRDefault="009F170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9C7A83A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B8D8C18" w14:textId="77777777" w:rsidR="009F1707" w:rsidRPr="00524B38" w:rsidRDefault="009F1707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F1707" w:rsidRPr="003F6D5E" w14:paraId="0292CDE3" w14:textId="77777777" w:rsidTr="00774ECA">
        <w:tc>
          <w:tcPr>
            <w:tcW w:w="2152" w:type="pct"/>
          </w:tcPr>
          <w:p w14:paraId="14D8733F" w14:textId="46088358" w:rsidR="009F170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14:paraId="4EC9F64D" w14:textId="5645783A" w:rsidR="009F1707" w:rsidRDefault="009F1707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41A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34FACD94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AD65EF" w14:textId="629B94A7" w:rsidR="009F1707" w:rsidRDefault="00C41A24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B2C3A05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BAB47F" w14:textId="4AADF1FA" w:rsidR="009F1707" w:rsidRDefault="009F170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F5463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27" w:type="pct"/>
          </w:tcPr>
          <w:p w14:paraId="77AB4E71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1ED2AE2" w14:textId="4DC9E729" w:rsidR="009F1707" w:rsidRPr="00524B38" w:rsidRDefault="00C41A24" w:rsidP="00C41A2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1707" w:rsidRPr="003F6D5E" w14:paraId="4AAF9EB2" w14:textId="77777777" w:rsidTr="00774ECA">
        <w:tc>
          <w:tcPr>
            <w:tcW w:w="2152" w:type="pct"/>
          </w:tcPr>
          <w:p w14:paraId="1BD70913" w14:textId="7793906A" w:rsidR="009F170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383DA39" w14:textId="52E31603" w:rsidR="009F1707" w:rsidRDefault="00C41A24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</w:t>
            </w:r>
            <w:r w:rsidR="003F546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" w:type="pct"/>
          </w:tcPr>
          <w:p w14:paraId="145778A7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ABC5E21" w14:textId="05A2B36C" w:rsidR="009F1707" w:rsidRDefault="00C41A24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774126C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F38B95" w14:textId="0DE2DD9E" w:rsidR="009F1707" w:rsidRDefault="00C41A24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</w:t>
            </w:r>
            <w:r w:rsidR="003F546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7" w:type="pct"/>
          </w:tcPr>
          <w:p w14:paraId="5C3E9E81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953B0B9" w14:textId="38C76F21" w:rsidR="009F1707" w:rsidRPr="00524B38" w:rsidRDefault="009F1707" w:rsidP="00C41A2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1707" w:rsidRPr="003F6D5E" w14:paraId="45B75335" w14:textId="77777777" w:rsidTr="00774ECA">
        <w:trPr>
          <w:trHeight w:val="173"/>
        </w:trPr>
        <w:tc>
          <w:tcPr>
            <w:tcW w:w="2152" w:type="pct"/>
          </w:tcPr>
          <w:p w14:paraId="696B2250" w14:textId="77777777" w:rsidR="009F1707" w:rsidRPr="00084EC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4E1040A3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608C846E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09C15A4A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59B172B1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0789D7C8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4E27C136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662C1F3D" w14:textId="77777777" w:rsidR="009F1707" w:rsidRPr="00084EC7" w:rsidRDefault="009F1707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AB654A" w:rsidRPr="003F6D5E" w14:paraId="13F3127D" w14:textId="77777777" w:rsidTr="00774ECA">
        <w:trPr>
          <w:trHeight w:val="173"/>
        </w:trPr>
        <w:tc>
          <w:tcPr>
            <w:tcW w:w="2152" w:type="pct"/>
          </w:tcPr>
          <w:p w14:paraId="0E849AFF" w14:textId="77777777" w:rsidR="00AB654A" w:rsidRPr="00084EC7" w:rsidRDefault="00AB654A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103AF1D8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405CB0B4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3EF3BCF0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27A40AF8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5B45A662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A0CD2B9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78FCC3DE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AB654A" w:rsidRPr="003F6D5E" w14:paraId="0EFE97E4" w14:textId="77777777" w:rsidTr="00774ECA">
        <w:trPr>
          <w:trHeight w:val="173"/>
        </w:trPr>
        <w:tc>
          <w:tcPr>
            <w:tcW w:w="2152" w:type="pct"/>
          </w:tcPr>
          <w:p w14:paraId="08CAD29A" w14:textId="77777777" w:rsidR="00AB654A" w:rsidRPr="00084EC7" w:rsidRDefault="00AB654A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67FE225A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1B78D0AE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04EA71F7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3122C089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1D411D44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60C76D8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07381EB4" w14:textId="77777777" w:rsidR="00AB654A" w:rsidRPr="00084EC7" w:rsidRDefault="00AB654A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9F1707" w:rsidRPr="003F6D5E" w14:paraId="6A17F8B1" w14:textId="77777777" w:rsidTr="00774ECA">
        <w:tc>
          <w:tcPr>
            <w:tcW w:w="2152" w:type="pct"/>
          </w:tcPr>
          <w:p w14:paraId="53991169" w14:textId="0A167AB6" w:rsidR="009F170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0" w:type="pct"/>
          </w:tcPr>
          <w:p w14:paraId="323DC070" w14:textId="77777777" w:rsidR="009F1707" w:rsidRDefault="009F1707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60C539F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F0A074" w14:textId="77777777" w:rsidR="009F1707" w:rsidRDefault="009F1707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74843A1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A5747E4" w14:textId="77777777" w:rsidR="009F1707" w:rsidRDefault="009F170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16DA57C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724D9B" w14:textId="77777777" w:rsidR="009F1707" w:rsidRPr="00524B38" w:rsidRDefault="009F1707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F1707" w:rsidRPr="003F6D5E" w14:paraId="18241A9D" w14:textId="77777777" w:rsidTr="00774ECA">
        <w:tc>
          <w:tcPr>
            <w:tcW w:w="2152" w:type="pct"/>
          </w:tcPr>
          <w:p w14:paraId="26C7AE09" w14:textId="1B6E5569" w:rsidR="009F1707" w:rsidRDefault="009F1707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0" w:type="pct"/>
          </w:tcPr>
          <w:p w14:paraId="556C443E" w14:textId="77777777" w:rsidR="009F1707" w:rsidRDefault="009F1707" w:rsidP="009F170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582E879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A1D3DA6" w14:textId="77777777" w:rsidR="009F1707" w:rsidRDefault="009F1707" w:rsidP="009F170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ED30563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827904" w14:textId="77777777" w:rsidR="009F1707" w:rsidRDefault="009F170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8693DF4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87ABFFC" w14:textId="77777777" w:rsidR="009F1707" w:rsidRPr="00524B38" w:rsidRDefault="009F1707" w:rsidP="009F17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F1707" w:rsidRPr="003F6D5E" w14:paraId="0A44AE36" w14:textId="77777777" w:rsidTr="00774ECA">
        <w:tc>
          <w:tcPr>
            <w:tcW w:w="2152" w:type="pct"/>
          </w:tcPr>
          <w:p w14:paraId="32A3E546" w14:textId="533994C0" w:rsidR="009F1707" w:rsidRDefault="000C65B3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707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549F71DD" w14:textId="6EBA81FF" w:rsidR="009F1707" w:rsidRDefault="00370537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6,883</w:t>
            </w:r>
          </w:p>
        </w:tc>
        <w:tc>
          <w:tcPr>
            <w:tcW w:w="126" w:type="pct"/>
          </w:tcPr>
          <w:p w14:paraId="03E01769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EECEBE" w14:textId="6F74B763" w:rsidR="009F1707" w:rsidRDefault="00AE3908" w:rsidP="005C28A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127" w:type="pct"/>
          </w:tcPr>
          <w:p w14:paraId="527E2052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AAC6B3" w14:textId="4D0F3B90" w:rsidR="009F1707" w:rsidRDefault="0037053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127" w:type="pct"/>
          </w:tcPr>
          <w:p w14:paraId="7195A3DB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4BBF8CE" w14:textId="0896BBEB" w:rsidR="009F1707" w:rsidRPr="00524B38" w:rsidRDefault="00AE3908" w:rsidP="00CF6D2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5,204</w:t>
            </w:r>
          </w:p>
        </w:tc>
      </w:tr>
      <w:tr w:rsidR="009F1707" w:rsidRPr="003F6D5E" w14:paraId="6A2ACABF" w14:textId="77777777" w:rsidTr="00774ECA">
        <w:tc>
          <w:tcPr>
            <w:tcW w:w="2152" w:type="pct"/>
          </w:tcPr>
          <w:p w14:paraId="04A5BAE6" w14:textId="2D94BCDD" w:rsidR="009F1707" w:rsidRDefault="000C65B3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707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4FFABCC" w14:textId="0B44F8B2" w:rsidR="009F1707" w:rsidRDefault="00370537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26" w:type="pct"/>
          </w:tcPr>
          <w:p w14:paraId="3F6E8B53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E3BD4E" w14:textId="527EC09C" w:rsidR="009F1707" w:rsidRDefault="00AE3908" w:rsidP="0047384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27" w:type="pct"/>
          </w:tcPr>
          <w:p w14:paraId="51E21E1F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AAA5B5C" w14:textId="426E1AC6" w:rsidR="009F1707" w:rsidRDefault="00370537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27" w:type="pct"/>
          </w:tcPr>
          <w:p w14:paraId="247FB8EE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2E65A80" w14:textId="4377D30B" w:rsidR="009F1707" w:rsidRPr="00524B38" w:rsidRDefault="00AE3908" w:rsidP="006F486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9F1707" w:rsidRPr="003F6D5E" w14:paraId="785374F2" w14:textId="77777777" w:rsidTr="00774ECA">
        <w:tc>
          <w:tcPr>
            <w:tcW w:w="2152" w:type="pct"/>
          </w:tcPr>
          <w:p w14:paraId="6ADB468E" w14:textId="69AA8E0F" w:rsidR="009F1707" w:rsidRPr="00ED3F2A" w:rsidRDefault="000C65B3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707"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9F1707"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92E999D" w14:textId="2EE2C9BB" w:rsidR="009F1707" w:rsidRPr="00FE2B00" w:rsidRDefault="00AE3908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B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7,223</w:t>
            </w:r>
          </w:p>
        </w:tc>
        <w:tc>
          <w:tcPr>
            <w:tcW w:w="126" w:type="pct"/>
          </w:tcPr>
          <w:p w14:paraId="0BC808C2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404C389" w14:textId="67DE46BA" w:rsidR="009F1707" w:rsidRPr="00FE2B00" w:rsidRDefault="00AE3908" w:rsidP="0047384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B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5,604</w:t>
            </w:r>
          </w:p>
        </w:tc>
        <w:tc>
          <w:tcPr>
            <w:tcW w:w="127" w:type="pct"/>
          </w:tcPr>
          <w:p w14:paraId="15CE1612" w14:textId="77777777" w:rsidR="009F1707" w:rsidRPr="003F6D5E" w:rsidRDefault="009F1707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E3165F7" w14:textId="6D0E745F" w:rsidR="009F1707" w:rsidRPr="00FE2B00" w:rsidRDefault="00AE3908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B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7,013</w:t>
            </w:r>
          </w:p>
        </w:tc>
        <w:tc>
          <w:tcPr>
            <w:tcW w:w="127" w:type="pct"/>
          </w:tcPr>
          <w:p w14:paraId="68217BC3" w14:textId="77777777" w:rsidR="009F1707" w:rsidRPr="00BE05FB" w:rsidRDefault="009F1707" w:rsidP="0021013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795C92B" w14:textId="4ACD1ACB" w:rsidR="009F1707" w:rsidRPr="00FE2B00" w:rsidRDefault="00AE3908" w:rsidP="006F486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B00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Pr="00BE05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</w:tr>
      <w:tr w:rsidR="00AB654A" w:rsidRPr="00AB654A" w14:paraId="206BEC90" w14:textId="77777777" w:rsidTr="00AB654A">
        <w:tc>
          <w:tcPr>
            <w:tcW w:w="2152" w:type="pct"/>
          </w:tcPr>
          <w:p w14:paraId="6E305EED" w14:textId="77777777" w:rsidR="00AB654A" w:rsidRPr="00AB654A" w:rsidRDefault="00AB654A" w:rsidP="009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0B68D61" w14:textId="77777777" w:rsidR="00AB654A" w:rsidRPr="00AB654A" w:rsidRDefault="00AB654A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065A8FA5" w14:textId="77777777" w:rsidR="00AB654A" w:rsidRPr="00AB654A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B455267" w14:textId="77777777" w:rsidR="00AB654A" w:rsidRPr="00AB654A" w:rsidRDefault="00AB654A" w:rsidP="00FE2B0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0D7732BB" w14:textId="77777777" w:rsidR="00AB654A" w:rsidRPr="00AB654A" w:rsidRDefault="00AB654A" w:rsidP="009F170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0E1E655" w14:textId="77777777" w:rsidR="00AB654A" w:rsidRPr="00AB654A" w:rsidRDefault="00AB654A" w:rsidP="009F170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54E1FC5" w14:textId="77777777" w:rsidR="00AB654A" w:rsidRPr="00AB654A" w:rsidRDefault="00AB654A" w:rsidP="0021013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125C10E" w14:textId="77777777" w:rsidR="00AB654A" w:rsidRPr="00AB654A" w:rsidRDefault="00AB654A" w:rsidP="00BE05F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F2B25" w:rsidRPr="00BA3B87" w14:paraId="09145028" w14:textId="77777777" w:rsidTr="00774ECA">
        <w:tc>
          <w:tcPr>
            <w:tcW w:w="2152" w:type="pct"/>
          </w:tcPr>
          <w:p w14:paraId="2A17B111" w14:textId="7416D4FE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69F0B509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25E0EA2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D643A0F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25" w:rsidRPr="00BA3B87" w14:paraId="5D4CC7D1" w14:textId="77777777" w:rsidTr="00774ECA">
        <w:tc>
          <w:tcPr>
            <w:tcW w:w="2152" w:type="pct"/>
          </w:tcPr>
          <w:p w14:paraId="6B53C800" w14:textId="77777777" w:rsidR="00CF2B25" w:rsidRPr="00C116F1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14:paraId="082C8E0E" w14:textId="206035BB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305271D9" w14:textId="7777777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E6659A" w14:textId="0632CFD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52D4A1A1" w14:textId="7777777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4991C7" w14:textId="77D462E0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B6A558A" w14:textId="7777777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60453B" w14:textId="623EDAA6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2B25" w:rsidRPr="00BA3B87" w14:paraId="7C34E5F8" w14:textId="77777777" w:rsidTr="00774ECA">
        <w:tc>
          <w:tcPr>
            <w:tcW w:w="2152" w:type="pct"/>
          </w:tcPr>
          <w:p w14:paraId="659A7F88" w14:textId="7777777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731B5FBE" w14:textId="77777777" w:rsidR="00CF2B25" w:rsidRPr="00BA3B87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25" w:rsidRPr="003F6D5E" w14:paraId="05CD965D" w14:textId="77777777" w:rsidTr="00774ECA">
        <w:tc>
          <w:tcPr>
            <w:tcW w:w="2152" w:type="pct"/>
          </w:tcPr>
          <w:p w14:paraId="1467554E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5B404EB3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D18202A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196BDC1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EFA6E6D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86B3937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47EE94A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3C8B4D1" w14:textId="77777777" w:rsidR="00CF2B25" w:rsidRPr="003F6D5E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F2B25" w:rsidRPr="003F6D5E" w14:paraId="08D43138" w14:textId="77777777" w:rsidTr="00774ECA">
        <w:tc>
          <w:tcPr>
            <w:tcW w:w="2152" w:type="pct"/>
          </w:tcPr>
          <w:p w14:paraId="3B0E187F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6CE8825" w14:textId="773C58A5" w:rsidR="00CF2B25" w:rsidRPr="003F6D5E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C49BC4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3C8923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09CFD3A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1AB5FFA" w14:textId="070A82B3" w:rsidR="00CF2B25" w:rsidRPr="0092482E" w:rsidRDefault="00941661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</w:t>
            </w:r>
            <w:r w:rsidR="00287CD6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27" w:type="pct"/>
          </w:tcPr>
          <w:p w14:paraId="568DE5B7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CB28CE7" w14:textId="23A352ED" w:rsidR="00CF2B25" w:rsidRPr="003F6D5E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30,411</w:t>
            </w:r>
          </w:p>
        </w:tc>
      </w:tr>
      <w:tr w:rsidR="00CF2B25" w:rsidRPr="003F6D5E" w14:paraId="198D333E" w14:textId="77777777" w:rsidTr="00774ECA">
        <w:tc>
          <w:tcPr>
            <w:tcW w:w="2152" w:type="pct"/>
          </w:tcPr>
          <w:p w14:paraId="4F70E6C4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951DA99" w14:textId="6121978B" w:rsidR="00CF2B25" w:rsidRPr="00717C43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43C00EB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FBE8F9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7C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7257BBD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408CEFD" w14:textId="5017CEAD" w:rsidR="00CF2B25" w:rsidRPr="0092482E" w:rsidRDefault="00941661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3,966</w:t>
            </w:r>
          </w:p>
        </w:tc>
        <w:tc>
          <w:tcPr>
            <w:tcW w:w="127" w:type="pct"/>
          </w:tcPr>
          <w:p w14:paraId="60F984C4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F6750A2" w14:textId="63AF9261" w:rsidR="00CF2B25" w:rsidRPr="003F6D5E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3,004</w:t>
            </w:r>
          </w:p>
        </w:tc>
      </w:tr>
      <w:tr w:rsidR="00CF2B25" w:rsidRPr="005F2B0C" w14:paraId="3A088984" w14:textId="77777777" w:rsidTr="00774ECA">
        <w:tc>
          <w:tcPr>
            <w:tcW w:w="2152" w:type="pct"/>
          </w:tcPr>
          <w:p w14:paraId="58F38393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10B8522" w14:textId="60BFA090" w:rsidR="00CF2B25" w:rsidRPr="0050322F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1FF1DF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CE0C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BB6E7B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2E335CA" w14:textId="42FFE9CF" w:rsidR="00CF2B25" w:rsidRPr="0092482E" w:rsidRDefault="00941661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1,547</w:t>
            </w:r>
          </w:p>
        </w:tc>
        <w:tc>
          <w:tcPr>
            <w:tcW w:w="127" w:type="pct"/>
          </w:tcPr>
          <w:p w14:paraId="31933A9C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83C3D4C" w14:textId="584C936F" w:rsidR="00CF2B25" w:rsidRPr="005F2B0C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3,568</w:t>
            </w:r>
          </w:p>
        </w:tc>
      </w:tr>
      <w:tr w:rsidR="00CF2B25" w:rsidRPr="003F6D5E" w14:paraId="7595D76D" w14:textId="77777777" w:rsidTr="00774ECA">
        <w:tc>
          <w:tcPr>
            <w:tcW w:w="2152" w:type="pct"/>
          </w:tcPr>
          <w:p w14:paraId="74905EFF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619958DE" w14:textId="327F91D3" w:rsidR="00CF2B25" w:rsidRPr="0050322F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2F31CC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A4003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5A93CD5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88FA513" w14:textId="53520C7E" w:rsidR="00CF2B25" w:rsidRPr="0092482E" w:rsidRDefault="00941661" w:rsidP="00CF2B2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863</w:t>
            </w:r>
          </w:p>
        </w:tc>
        <w:tc>
          <w:tcPr>
            <w:tcW w:w="127" w:type="pct"/>
          </w:tcPr>
          <w:p w14:paraId="19BCA0BF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46F86DE" w14:textId="608C8045" w:rsidR="00CF2B25" w:rsidRPr="003F6D5E" w:rsidRDefault="00CF2B25" w:rsidP="00AE390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6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bidi="th-TH"/>
              </w:rPr>
              <w:t>213</w:t>
            </w:r>
          </w:p>
        </w:tc>
      </w:tr>
      <w:tr w:rsidR="00CF2B25" w:rsidRPr="003F6D5E" w14:paraId="5C9395D7" w14:textId="77777777" w:rsidTr="00774ECA">
        <w:tc>
          <w:tcPr>
            <w:tcW w:w="2152" w:type="pct"/>
          </w:tcPr>
          <w:p w14:paraId="10765647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26D8A801" w14:textId="630A1980" w:rsidR="00CF2B25" w:rsidRPr="0050322F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0B1E96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5419B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96B60A4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7674148" w14:textId="312D294C" w:rsidR="00CF2B25" w:rsidRPr="0092482E" w:rsidRDefault="00941661" w:rsidP="00CF2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5,143</w:t>
            </w:r>
          </w:p>
        </w:tc>
        <w:tc>
          <w:tcPr>
            <w:tcW w:w="127" w:type="pct"/>
          </w:tcPr>
          <w:p w14:paraId="0F40287F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B5E529A" w14:textId="70581A3D" w:rsidR="00CF2B25" w:rsidRPr="003F6D5E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bidi="th-TH"/>
              </w:rPr>
              <w:t>5,105</w:t>
            </w:r>
          </w:p>
        </w:tc>
      </w:tr>
      <w:tr w:rsidR="00CF2B25" w:rsidRPr="003F6D5E" w14:paraId="6936D95D" w14:textId="77777777" w:rsidTr="00774ECA">
        <w:tc>
          <w:tcPr>
            <w:tcW w:w="2152" w:type="pct"/>
          </w:tcPr>
          <w:p w14:paraId="24E84647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DDCDE37" w14:textId="15813924" w:rsidR="00CF2B25" w:rsidRPr="0050322F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D45EEAD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E21EB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3C13156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58EAECD" w14:textId="4970AEBA" w:rsidR="00CF2B25" w:rsidRPr="0092482E" w:rsidRDefault="00941661" w:rsidP="00CF2B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27" w:type="pct"/>
          </w:tcPr>
          <w:p w14:paraId="4DD499EE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02226C9" w14:textId="6004D4BD" w:rsidR="00CF2B25" w:rsidRPr="003F6D5E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3,033</w:t>
            </w:r>
          </w:p>
        </w:tc>
      </w:tr>
      <w:tr w:rsidR="00CF2B25" w:rsidRPr="003F6D5E" w14:paraId="4F60BDB4" w14:textId="77777777" w:rsidTr="00774ECA">
        <w:tc>
          <w:tcPr>
            <w:tcW w:w="2152" w:type="pct"/>
          </w:tcPr>
          <w:p w14:paraId="783DB7CC" w14:textId="77777777" w:rsidR="00CF2B25" w:rsidRPr="003F6D5E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72C10657" w14:textId="1979D44D" w:rsidR="00CF2B25" w:rsidRPr="0050322F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721D33E9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5D58AB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91F8F08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ABF09DC" w14:textId="67286EC0" w:rsidR="00CF2B25" w:rsidRPr="0092482E" w:rsidRDefault="00941661" w:rsidP="00CF2B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9,635</w:t>
            </w:r>
          </w:p>
        </w:tc>
        <w:tc>
          <w:tcPr>
            <w:tcW w:w="127" w:type="pct"/>
          </w:tcPr>
          <w:p w14:paraId="6DEA2299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A3E3414" w14:textId="3A74BBED" w:rsidR="00CF2B25" w:rsidRPr="003F6D5E" w:rsidRDefault="00CF2B25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5,117</w:t>
            </w:r>
          </w:p>
        </w:tc>
      </w:tr>
      <w:tr w:rsidR="00CF2B25" w:rsidRPr="003F6D5E" w14:paraId="76EA16BC" w14:textId="77777777" w:rsidTr="00774ECA">
        <w:tc>
          <w:tcPr>
            <w:tcW w:w="2152" w:type="pct"/>
          </w:tcPr>
          <w:p w14:paraId="4D5A8572" w14:textId="77777777" w:rsidR="00CF2B25" w:rsidRPr="005F2B0C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4BE4533" w14:textId="71D2469E" w:rsidR="00CF2B25" w:rsidRDefault="00941661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27186C0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4B49B1" w14:textId="77777777" w:rsidR="00CF2B25" w:rsidRPr="0050322F" w:rsidRDefault="00CF2B25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B56F241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198711F" w14:textId="008E8977" w:rsidR="00CF2B25" w:rsidRPr="0092482E" w:rsidRDefault="00941661" w:rsidP="00AE39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127" w:type="pct"/>
          </w:tcPr>
          <w:p w14:paraId="70386D01" w14:textId="77777777" w:rsidR="00CF2B25" w:rsidRPr="003F6D5E" w:rsidRDefault="00CF2B25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FBAA8CA" w14:textId="3FEAC005" w:rsidR="00CF2B25" w:rsidRPr="00106B31" w:rsidRDefault="00CF2B25" w:rsidP="00CE582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1,488</w:t>
            </w:r>
          </w:p>
        </w:tc>
      </w:tr>
      <w:tr w:rsidR="004216F2" w:rsidRPr="00AB654A" w14:paraId="4EBFF4BD" w14:textId="77777777" w:rsidTr="00774ECA">
        <w:tc>
          <w:tcPr>
            <w:tcW w:w="2152" w:type="pct"/>
          </w:tcPr>
          <w:p w14:paraId="277EA213" w14:textId="77777777" w:rsidR="004216F2" w:rsidRPr="00AB654A" w:rsidRDefault="004216F2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401C67BA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6" w:type="pct"/>
          </w:tcPr>
          <w:p w14:paraId="1CC42696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2C08FE11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7007A724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</w:tcPr>
          <w:p w14:paraId="70A40F87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0F4AD32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25A53A72" w14:textId="77777777" w:rsidR="004216F2" w:rsidRPr="00AB654A" w:rsidRDefault="004216F2" w:rsidP="00CF2B2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216F2" w:rsidRPr="003F6D5E" w14:paraId="2BB56A10" w14:textId="77777777" w:rsidTr="00774ECA">
        <w:tc>
          <w:tcPr>
            <w:tcW w:w="2152" w:type="pct"/>
          </w:tcPr>
          <w:p w14:paraId="064B18ED" w14:textId="4DC4135D" w:rsidR="004216F2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0A07E4A3" w14:textId="77777777" w:rsidR="004216F2" w:rsidRDefault="004216F2" w:rsidP="004216F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BDAFEF4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73CA41" w14:textId="77777777" w:rsidR="004216F2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42303F1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5B16B5" w14:textId="77777777" w:rsidR="004216F2" w:rsidRDefault="004216F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782F5A5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169742" w14:textId="77777777" w:rsidR="004216F2" w:rsidRPr="0092482E" w:rsidRDefault="004216F2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16F2" w:rsidRPr="003F6D5E" w14:paraId="7A31EE75" w14:textId="77777777" w:rsidTr="00774ECA">
        <w:tc>
          <w:tcPr>
            <w:tcW w:w="2152" w:type="pct"/>
          </w:tcPr>
          <w:p w14:paraId="63E5EDBE" w14:textId="7627AC20" w:rsidR="004216F2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14:paraId="06DE74B5" w14:textId="2F2047F7" w:rsidR="004216F2" w:rsidRDefault="00166A22" w:rsidP="00AE39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26" w:type="pct"/>
          </w:tcPr>
          <w:p w14:paraId="1F2FFFB3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F71357F" w14:textId="77438935" w:rsidR="004216F2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51DF6D9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938EAA" w14:textId="0536E227" w:rsidR="004216F2" w:rsidRDefault="00166A2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127" w:type="pct"/>
          </w:tcPr>
          <w:p w14:paraId="5CD4F390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090B30D" w14:textId="41A91AE9" w:rsidR="004216F2" w:rsidRPr="0092482E" w:rsidRDefault="004216F2" w:rsidP="00166A2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6F2" w:rsidRPr="003F6D5E" w14:paraId="4D66328C" w14:textId="77777777" w:rsidTr="00774ECA">
        <w:tc>
          <w:tcPr>
            <w:tcW w:w="2152" w:type="pct"/>
          </w:tcPr>
          <w:p w14:paraId="2FEE5233" w14:textId="0F7A34FD" w:rsidR="004216F2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64D43CFA" w14:textId="2B67594D" w:rsidR="004216F2" w:rsidRDefault="00166A22" w:rsidP="00AE39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126" w:type="pct"/>
          </w:tcPr>
          <w:p w14:paraId="3D34237A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41E54D" w14:textId="2C069A6C" w:rsidR="004216F2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F06769E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601555A" w14:textId="19C75BD6" w:rsidR="004216F2" w:rsidRDefault="00166A2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127" w:type="pct"/>
          </w:tcPr>
          <w:p w14:paraId="2C344240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DE6218" w14:textId="17F5DA8E" w:rsidR="004216F2" w:rsidRPr="0092482E" w:rsidRDefault="004216F2" w:rsidP="00166A2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6F2" w:rsidRPr="00AB654A" w14:paraId="2EAC533C" w14:textId="77777777" w:rsidTr="00774ECA">
        <w:tc>
          <w:tcPr>
            <w:tcW w:w="2152" w:type="pct"/>
          </w:tcPr>
          <w:p w14:paraId="08A92915" w14:textId="77777777" w:rsidR="004216F2" w:rsidRPr="00AB654A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5C99B1D1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6" w:type="pct"/>
          </w:tcPr>
          <w:p w14:paraId="0F4778B1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</w:tcPr>
          <w:p w14:paraId="43EDE901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910A8E0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</w:tcPr>
          <w:p w14:paraId="2F2B673A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2F23EB59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pct"/>
          </w:tcPr>
          <w:p w14:paraId="10086F8E" w14:textId="77777777" w:rsidR="004216F2" w:rsidRPr="00AB654A" w:rsidRDefault="004216F2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216F2" w:rsidRPr="003F6D5E" w14:paraId="74C9E308" w14:textId="77777777" w:rsidTr="00774ECA">
        <w:tc>
          <w:tcPr>
            <w:tcW w:w="2152" w:type="pct"/>
          </w:tcPr>
          <w:p w14:paraId="3D85E43B" w14:textId="4DCE3BAC" w:rsidR="004216F2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54917875" w14:textId="77777777" w:rsidR="004216F2" w:rsidRDefault="004216F2" w:rsidP="004216F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BC71637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AC2388" w14:textId="77777777" w:rsidR="004216F2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9DBF372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6172A7E" w14:textId="77777777" w:rsidR="004216F2" w:rsidRDefault="004216F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1C5E196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F6C3212" w14:textId="77777777" w:rsidR="004216F2" w:rsidRPr="0092482E" w:rsidRDefault="004216F2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16F2" w:rsidRPr="003F6D5E" w14:paraId="612575EB" w14:textId="77777777" w:rsidTr="00774ECA">
        <w:tc>
          <w:tcPr>
            <w:tcW w:w="2152" w:type="pct"/>
          </w:tcPr>
          <w:p w14:paraId="7E1EEDF3" w14:textId="7BD41743" w:rsidR="004216F2" w:rsidRDefault="004216F2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0" w:type="pct"/>
          </w:tcPr>
          <w:p w14:paraId="039B7147" w14:textId="77777777" w:rsidR="004216F2" w:rsidRDefault="004216F2" w:rsidP="004216F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D5556C7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EF1404" w14:textId="77777777" w:rsidR="004216F2" w:rsidRDefault="004216F2" w:rsidP="004216F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7DFC3E1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E6A7432" w14:textId="77777777" w:rsidR="004216F2" w:rsidRDefault="004216F2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4F85365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A40A21" w14:textId="77777777" w:rsidR="004216F2" w:rsidRPr="0092482E" w:rsidRDefault="004216F2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16F2" w:rsidRPr="003F6D5E" w14:paraId="3530B2D7" w14:textId="77777777" w:rsidTr="00774ECA">
        <w:tc>
          <w:tcPr>
            <w:tcW w:w="2152" w:type="pct"/>
          </w:tcPr>
          <w:p w14:paraId="0FEBE37F" w14:textId="36032A0D" w:rsidR="004216F2" w:rsidRDefault="0017661F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16F2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678329C5" w14:textId="7A01B13B" w:rsidR="004216F2" w:rsidRDefault="00370537" w:rsidP="00B92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/>
              </w:rPr>
              <w:t>12,186</w:t>
            </w:r>
          </w:p>
        </w:tc>
        <w:tc>
          <w:tcPr>
            <w:tcW w:w="126" w:type="pct"/>
          </w:tcPr>
          <w:p w14:paraId="2DE651F8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E3640B" w14:textId="79E917D5" w:rsidR="004216F2" w:rsidRDefault="00AE3908" w:rsidP="004C023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12,891</w:t>
            </w:r>
          </w:p>
        </w:tc>
        <w:tc>
          <w:tcPr>
            <w:tcW w:w="127" w:type="pct"/>
          </w:tcPr>
          <w:p w14:paraId="6981E8BD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7CA867C" w14:textId="425080CF" w:rsidR="004216F2" w:rsidRDefault="00370537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11,766</w:t>
            </w:r>
          </w:p>
        </w:tc>
        <w:tc>
          <w:tcPr>
            <w:tcW w:w="127" w:type="pct"/>
          </w:tcPr>
          <w:p w14:paraId="6F960522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94FCB21" w14:textId="24345049" w:rsidR="004216F2" w:rsidRPr="0092482E" w:rsidRDefault="00AE3908" w:rsidP="006F4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12,386</w:t>
            </w:r>
          </w:p>
        </w:tc>
      </w:tr>
      <w:tr w:rsidR="004216F2" w:rsidRPr="003F6D5E" w14:paraId="6DDFFC6D" w14:textId="77777777" w:rsidTr="00774ECA">
        <w:tc>
          <w:tcPr>
            <w:tcW w:w="2152" w:type="pct"/>
          </w:tcPr>
          <w:p w14:paraId="7F31B89F" w14:textId="121AA0EB" w:rsidR="004216F2" w:rsidRDefault="0017661F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16F2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184951D" w14:textId="6208F51F" w:rsidR="004216F2" w:rsidRDefault="00370537" w:rsidP="00AE39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26" w:type="pct"/>
          </w:tcPr>
          <w:p w14:paraId="46593BFF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85F83E5" w14:textId="44376EC7" w:rsidR="004216F2" w:rsidRDefault="00AE3908" w:rsidP="00AE390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27" w:type="pct"/>
          </w:tcPr>
          <w:p w14:paraId="3353D55D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322D1D37" w14:textId="4DDD451D" w:rsidR="004216F2" w:rsidRDefault="00370537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27" w:type="pct"/>
          </w:tcPr>
          <w:p w14:paraId="07C684F3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5E71A11" w14:textId="64CD05D4" w:rsidR="004216F2" w:rsidRPr="0092482E" w:rsidRDefault="00AE3908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</w:tr>
      <w:tr w:rsidR="004216F2" w:rsidRPr="003F6D5E" w14:paraId="44C7AD16" w14:textId="77777777" w:rsidTr="00774ECA">
        <w:tc>
          <w:tcPr>
            <w:tcW w:w="2152" w:type="pct"/>
          </w:tcPr>
          <w:p w14:paraId="2E671CD1" w14:textId="4DDE6222" w:rsidR="004216F2" w:rsidRDefault="0017661F" w:rsidP="004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16F2"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4216F2"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4C93705" w14:textId="7D9703DD" w:rsidR="004216F2" w:rsidRPr="00AE3908" w:rsidRDefault="00370537" w:rsidP="00AE39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</w:t>
            </w:r>
            <w:r w:rsidR="00636B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37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</w:tcPr>
          <w:p w14:paraId="7650A463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EBF678C" w14:textId="1B160B61" w:rsidR="004216F2" w:rsidRPr="00AE3908" w:rsidRDefault="00AE3908" w:rsidP="00AE390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13,846</w:t>
            </w:r>
          </w:p>
        </w:tc>
        <w:tc>
          <w:tcPr>
            <w:tcW w:w="127" w:type="pct"/>
          </w:tcPr>
          <w:p w14:paraId="5FF429D1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2D77" w14:textId="26A1C95F" w:rsidR="004216F2" w:rsidRPr="00AE3908" w:rsidRDefault="00370537" w:rsidP="00421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0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12,557</w:t>
            </w:r>
          </w:p>
        </w:tc>
        <w:tc>
          <w:tcPr>
            <w:tcW w:w="127" w:type="pct"/>
          </w:tcPr>
          <w:p w14:paraId="3CDDEF58" w14:textId="77777777" w:rsidR="004216F2" w:rsidRPr="003F6D5E" w:rsidRDefault="004216F2" w:rsidP="004216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933D6E4" w14:textId="19F94E3D" w:rsidR="004216F2" w:rsidRPr="00AE3908" w:rsidRDefault="00AE3908" w:rsidP="004216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9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13,341</w:t>
            </w:r>
          </w:p>
        </w:tc>
      </w:tr>
    </w:tbl>
    <w:p w14:paraId="538A9568" w14:textId="4CF6F008" w:rsidR="00CF2B25" w:rsidRDefault="00CF2B25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8633B3F" w14:textId="77777777" w:rsidR="00AB654A" w:rsidRDefault="00AB654A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16C5ACB" w14:textId="1305FA46"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03B4C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64FB" w:rsidRPr="00503B4C">
        <w:rPr>
          <w:rFonts w:ascii="Angsana New" w:hAnsi="Angsana New"/>
          <w:sz w:val="30"/>
          <w:szCs w:val="30"/>
          <w:cs/>
        </w:rPr>
        <w:t>กับ</w:t>
      </w:r>
      <w:r w:rsidR="00D56213">
        <w:rPr>
          <w:rFonts w:ascii="Angsana New" w:hAnsi="Angsana New" w:hint="cs"/>
          <w:sz w:val="30"/>
          <w:szCs w:val="30"/>
          <w:cs/>
        </w:rPr>
        <w:t>บุคคลหรือ</w:t>
      </w:r>
      <w:r w:rsidR="004164FB" w:rsidRPr="00503B4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503B4C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CF2B25">
        <w:rPr>
          <w:rFonts w:ascii="Angsana New" w:hAnsi="Angsana New"/>
          <w:sz w:val="30"/>
          <w:szCs w:val="30"/>
        </w:rPr>
        <w:t xml:space="preserve">30 </w:t>
      </w:r>
      <w:r w:rsidR="00CF2B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620B8" w:rsidRPr="00503B4C">
        <w:rPr>
          <w:rFonts w:ascii="Angsana New" w:hAnsi="Angsana New"/>
          <w:sz w:val="30"/>
          <w:szCs w:val="30"/>
        </w:rPr>
        <w:t>256</w:t>
      </w:r>
      <w:r w:rsidR="00DC612B" w:rsidRPr="00503B4C">
        <w:rPr>
          <w:rFonts w:ascii="Angsana New" w:hAnsi="Angsana New"/>
          <w:sz w:val="30"/>
          <w:szCs w:val="30"/>
        </w:rPr>
        <w:t>3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03115F" w:rsidRPr="00503B4C">
        <w:rPr>
          <w:rFonts w:ascii="Angsana New" w:hAnsi="Angsana New"/>
          <w:sz w:val="30"/>
          <w:szCs w:val="30"/>
          <w:cs/>
        </w:rPr>
        <w:t>และ</w:t>
      </w:r>
      <w:r w:rsidR="007E4431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03B4C" w:rsidRPr="00503B4C">
        <w:rPr>
          <w:rFonts w:ascii="Angsana New" w:hAnsi="Angsana New" w:hint="cs"/>
          <w:sz w:val="30"/>
          <w:szCs w:val="30"/>
        </w:rPr>
        <w:t>256</w:t>
      </w:r>
      <w:r w:rsidR="00DC612B" w:rsidRPr="00503B4C">
        <w:rPr>
          <w:rFonts w:ascii="Angsana New" w:hAnsi="Angsana New"/>
          <w:sz w:val="28"/>
          <w:szCs w:val="28"/>
        </w:rPr>
        <w:t>2</w:t>
      </w:r>
      <w:r w:rsidR="00503385" w:rsidRPr="00503B4C">
        <w:rPr>
          <w:rFonts w:ascii="Angsana New" w:hAnsi="Angsana New" w:hint="cs"/>
          <w:sz w:val="30"/>
          <w:szCs w:val="30"/>
          <w:cs/>
        </w:rPr>
        <w:t xml:space="preserve"> </w:t>
      </w:r>
      <w:r w:rsidRPr="00503B4C">
        <w:rPr>
          <w:rFonts w:ascii="Angsana New" w:hAnsi="Angsana New"/>
          <w:sz w:val="30"/>
          <w:szCs w:val="30"/>
          <w:cs/>
        </w:rPr>
        <w:t>มีดังนี้</w:t>
      </w:r>
    </w:p>
    <w:p w14:paraId="7428E6E5" w14:textId="77777777" w:rsidR="00911435" w:rsidRPr="00AB654A" w:rsidRDefault="00911435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169"/>
        <w:gridCol w:w="243"/>
        <w:gridCol w:w="1089"/>
        <w:gridCol w:w="239"/>
        <w:gridCol w:w="1026"/>
        <w:gridCol w:w="34"/>
        <w:gridCol w:w="204"/>
        <w:gridCol w:w="34"/>
        <w:gridCol w:w="1095"/>
      </w:tblGrid>
      <w:tr w:rsidR="00AD7AF8" w:rsidRPr="00422314" w14:paraId="68F6559A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14:paraId="1A2D9557" w14:textId="77777777" w:rsidR="00AD7AF8" w:rsidRPr="00422314" w:rsidRDefault="00AD7AF8" w:rsidP="00CE6614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6EE30" w14:textId="77777777" w:rsidR="00AD7AF8" w:rsidRPr="00422314" w:rsidRDefault="00AD7AF8" w:rsidP="00AD7AF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ACA17F" w14:textId="77777777" w:rsidR="00AD7AF8" w:rsidRPr="00422314" w:rsidRDefault="00AD7AF8" w:rsidP="00AD7AF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BC5ADB" w14:textId="659764EB" w:rsidR="00AD7AF8" w:rsidRPr="00422314" w:rsidRDefault="00AD7AF8" w:rsidP="00AD7AF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25" w:rsidRPr="00422314" w14:paraId="5D57B451" w14:textId="77777777" w:rsidTr="00140353">
        <w:tc>
          <w:tcPr>
            <w:tcW w:w="4317" w:type="dxa"/>
          </w:tcPr>
          <w:p w14:paraId="4D3EF12D" w14:textId="19076FBB" w:rsidR="00CF2B25" w:rsidRPr="00422314" w:rsidRDefault="00CF2B25" w:rsidP="00CF2B2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02B72B56" w14:textId="467645A3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806298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F731A99" w14:textId="1AA5AF91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</w:tcPr>
          <w:p w14:paraId="6DD03D2A" w14:textId="77777777" w:rsidR="00CF2B25" w:rsidRPr="00422314" w:rsidRDefault="00CF2B25" w:rsidP="00CF2B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</w:tcPr>
          <w:p w14:paraId="68C76F70" w14:textId="58CCED24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gridSpan w:val="2"/>
          </w:tcPr>
          <w:p w14:paraId="460B0D34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10664D9" w14:textId="3BA0693C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2B25" w:rsidRPr="00422314" w14:paraId="597CDB9A" w14:textId="77777777" w:rsidTr="00140353">
        <w:tc>
          <w:tcPr>
            <w:tcW w:w="4317" w:type="dxa"/>
          </w:tcPr>
          <w:p w14:paraId="08AD7F51" w14:textId="669DD3EB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02F9EB85" w14:textId="494D0054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8CCFD6C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B22E33D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04748530" w14:textId="77777777" w:rsidR="00CF2B25" w:rsidRPr="00422314" w:rsidRDefault="00CF2B25" w:rsidP="00CF2B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</w:tcPr>
          <w:p w14:paraId="052636D1" w14:textId="5EFBCB12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</w:tcPr>
          <w:p w14:paraId="2611A22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D859A4B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F2B25" w:rsidRPr="00422314" w14:paraId="77E76DF3" w14:textId="77777777" w:rsidTr="00140353">
        <w:tc>
          <w:tcPr>
            <w:tcW w:w="4317" w:type="dxa"/>
          </w:tcPr>
          <w:p w14:paraId="2601912B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9"/>
          </w:tcPr>
          <w:p w14:paraId="252AD984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25" w:rsidRPr="00422314" w14:paraId="07549DC7" w14:textId="77777777" w:rsidTr="00140353">
        <w:tc>
          <w:tcPr>
            <w:tcW w:w="4317" w:type="dxa"/>
          </w:tcPr>
          <w:p w14:paraId="0471EAAF" w14:textId="77777777" w:rsidR="00CF2B25" w:rsidRPr="00422314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144E22A" w14:textId="5FF43EFA" w:rsidR="00CF2B25" w:rsidRPr="00422314" w:rsidRDefault="003F1A76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AA52DA3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DD4B1E3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B92BFA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double" w:sz="4" w:space="0" w:color="auto"/>
            </w:tcBorders>
          </w:tcPr>
          <w:p w14:paraId="31D8FFD8" w14:textId="391DFC7D" w:rsidR="00CF2B25" w:rsidRPr="00422314" w:rsidRDefault="00641F70" w:rsidP="00917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F70">
              <w:rPr>
                <w:rFonts w:ascii="Angsana New" w:hAnsi="Angsana New" w:hint="cs"/>
                <w:b/>
                <w:bCs/>
                <w:sz w:val="30"/>
                <w:szCs w:val="30"/>
              </w:rPr>
              <w:t>301</w:t>
            </w:r>
            <w:r w:rsidR="003F1A76">
              <w:rPr>
                <w:rFonts w:ascii="Angsana New" w:hAnsi="Angsana New"/>
                <w:b/>
                <w:bCs/>
                <w:sz w:val="30"/>
                <w:szCs w:val="30"/>
              </w:rPr>
              <w:t>,078</w:t>
            </w:r>
          </w:p>
        </w:tc>
        <w:tc>
          <w:tcPr>
            <w:tcW w:w="238" w:type="dxa"/>
            <w:gridSpan w:val="2"/>
          </w:tcPr>
          <w:p w14:paraId="6CDBDC2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4998D5F3" w14:textId="77777777" w:rsidR="00CF2B25" w:rsidRPr="00422314" w:rsidRDefault="00CF2B25" w:rsidP="00AF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</w:rPr>
              <w:t>358,849</w:t>
            </w:r>
          </w:p>
        </w:tc>
      </w:tr>
      <w:tr w:rsidR="00CF2B25" w:rsidRPr="00AB654A" w14:paraId="3EF084DC" w14:textId="77777777" w:rsidTr="005E746D">
        <w:trPr>
          <w:trHeight w:val="377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16BF" w14:textId="5DA9A807" w:rsidR="00CF2B25" w:rsidRPr="00AB654A" w:rsidRDefault="00CF2B25" w:rsidP="00CF2B25">
            <w:pPr>
              <w:ind w:right="-1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68C6E" w14:textId="7E0695B1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394C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0CA36" w14:textId="5BA903E0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5CE6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AB0E2" w14:textId="6BC76636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92F5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22BE6F" w14:textId="0DBB76C0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</w:tr>
      <w:tr w:rsidR="00981EC5" w:rsidRPr="00C421C4" w14:paraId="5E2CC62F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3328" w14:textId="64EC79C4" w:rsidR="00981EC5" w:rsidRPr="008C4FD3" w:rsidRDefault="00981EC5" w:rsidP="00981EC5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44140" w14:textId="7EDD7905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052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B496B" w14:textId="6E56468D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C5EF1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331EB" w14:textId="60D534C5" w:rsidR="00981EC5" w:rsidRPr="00C421C4" w:rsidRDefault="00981EC5" w:rsidP="00FE5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F39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752CA6F" w14:textId="122998BD" w:rsidR="00981EC5" w:rsidRPr="00C421C4" w:rsidRDefault="00981EC5" w:rsidP="00FE5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81EC5" w:rsidRPr="00C421C4" w14:paraId="624E71AE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83A7" w14:textId="4D2A4683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36F1D" w14:textId="3F07AC38" w:rsidR="00981EC5" w:rsidRPr="00C421C4" w:rsidRDefault="00981EC5" w:rsidP="0024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9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9662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80830" w14:textId="50A2F4C2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0A6E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FF481" w14:textId="2BF4225C" w:rsidR="00981EC5" w:rsidRPr="00C421C4" w:rsidRDefault="00981EC5" w:rsidP="00515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8,123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CAD6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42A5" w14:textId="5D711996" w:rsidR="00981EC5" w:rsidRPr="006B57B1" w:rsidRDefault="00981EC5" w:rsidP="0009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B57B1">
              <w:rPr>
                <w:rFonts w:ascii="Angsana New" w:hAnsi="Angsana New"/>
                <w:sz w:val="30"/>
                <w:szCs w:val="30"/>
              </w:rPr>
              <w:t>7,</w:t>
            </w:r>
            <w:r w:rsidRPr="006B57B1">
              <w:rPr>
                <w:rFonts w:ascii="Angsana New" w:hAnsi="Angsana New"/>
                <w:sz w:val="29"/>
                <w:szCs w:val="29"/>
              </w:rPr>
              <w:t>689</w:t>
            </w:r>
          </w:p>
        </w:tc>
      </w:tr>
      <w:tr w:rsidR="00981EC5" w:rsidRPr="00C421C4" w14:paraId="73A4C42E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5A10" w14:textId="07D611B9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F672" w14:textId="2466AC2C" w:rsidR="00981EC5" w:rsidRPr="00C421C4" w:rsidRDefault="00981EC5" w:rsidP="0024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529"/>
              </w:tabs>
              <w:spacing w:after="0" w:line="240" w:lineRule="auto"/>
              <w:ind w:left="-108" w:right="-2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5D1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0D00" w14:textId="0B1B5802" w:rsidR="00981EC5" w:rsidRPr="00166A22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78D8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A0A7" w14:textId="300AF272" w:rsidR="00981EC5" w:rsidRPr="00C421C4" w:rsidRDefault="00981EC5" w:rsidP="0009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0AA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45B72" w14:textId="02BD3CE0" w:rsidR="00981EC5" w:rsidRPr="00C421C4" w:rsidRDefault="00981EC5" w:rsidP="0009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C5" w:rsidRPr="00C421C4" w14:paraId="5E946A6D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64EF" w14:textId="26A68A17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EE008A" w14:textId="11E7E6EF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6E32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B599D" w14:textId="28B6213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D9F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CA5B6" w14:textId="4B40F71C" w:rsidR="00981EC5" w:rsidRPr="00C421C4" w:rsidRDefault="00981EC5" w:rsidP="006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8,87</w:t>
            </w:r>
            <w:r w:rsidR="00D4228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90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53CAB6" w14:textId="194C9F99" w:rsidR="00981EC5" w:rsidRPr="006B57B1" w:rsidRDefault="00981EC5" w:rsidP="0063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7B1">
              <w:rPr>
                <w:rFonts w:ascii="Angsana New" w:hAnsi="Angsana New"/>
                <w:b/>
                <w:bCs/>
                <w:sz w:val="29"/>
                <w:szCs w:val="29"/>
              </w:rPr>
              <w:t>7,689</w:t>
            </w:r>
          </w:p>
        </w:tc>
      </w:tr>
    </w:tbl>
    <w:p w14:paraId="4DA111D3" w14:textId="460E80DF" w:rsidR="002E3A40" w:rsidRPr="00AB654A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200A5EA" w14:textId="3D56FFD3" w:rsidR="00C851AB" w:rsidRDefault="00C851AB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CF2B25">
        <w:rPr>
          <w:rFonts w:ascii="Angsana New" w:hAnsi="Angsana New" w:hint="cs"/>
          <w:sz w:val="30"/>
          <w:szCs w:val="30"/>
          <w:cs/>
        </w:rPr>
        <w:t>หก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</w:t>
      </w:r>
      <w:r w:rsidR="00CF2B25">
        <w:rPr>
          <w:rFonts w:ascii="Angsana New" w:hAnsi="Angsana New"/>
          <w:sz w:val="30"/>
          <w:szCs w:val="30"/>
        </w:rPr>
        <w:t xml:space="preserve">0 </w:t>
      </w:r>
      <w:r w:rsidR="00CF2B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53D8">
        <w:rPr>
          <w:rFonts w:ascii="Angsana New" w:hAnsi="Angsana New"/>
          <w:sz w:val="30"/>
          <w:szCs w:val="30"/>
        </w:rPr>
        <w:t>256</w:t>
      </w:r>
      <w:r w:rsidR="00F27E5B">
        <w:rPr>
          <w:rFonts w:ascii="Angsana New" w:hAnsi="Angsana New"/>
          <w:sz w:val="30"/>
          <w:szCs w:val="30"/>
        </w:rPr>
        <w:t>3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AB654A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5"/>
        <w:gridCol w:w="1303"/>
        <w:gridCol w:w="233"/>
        <w:gridCol w:w="1209"/>
        <w:gridCol w:w="1170"/>
        <w:gridCol w:w="234"/>
        <w:gridCol w:w="1104"/>
        <w:gridCol w:w="234"/>
        <w:gridCol w:w="1037"/>
        <w:gridCol w:w="242"/>
        <w:gridCol w:w="1115"/>
      </w:tblGrid>
      <w:tr w:rsidR="001F2AE5" w:rsidRPr="00803828" w14:paraId="7722F95C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336AC299" w14:textId="408D291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45" w:type="dxa"/>
            <w:gridSpan w:val="3"/>
            <w:shd w:val="clear" w:color="auto" w:fill="auto"/>
            <w:vAlign w:val="bottom"/>
          </w:tcPr>
          <w:p w14:paraId="21B82B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36" w:type="dxa"/>
            <w:gridSpan w:val="7"/>
            <w:shd w:val="clear" w:color="auto" w:fill="auto"/>
            <w:vAlign w:val="bottom"/>
          </w:tcPr>
          <w:p w14:paraId="31572493" w14:textId="6C0F106D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A12B9F" w:rsidRPr="00803828" w14:paraId="310D8C52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13C5361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FB8A09E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8F690D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61F278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43B377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7ECB7B29" w14:textId="54D2C66F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CF2B2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D72B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58B6F73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13F7F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F8C06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0FA043C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81635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BADC2D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219D77E7" w14:textId="7EECD104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CF2B2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</w:tr>
      <w:tr w:rsidR="00AB08D9" w:rsidRPr="00803828" w14:paraId="1F1A44F7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6FCCF07D" w14:textId="0FDF3D94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32EF4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12915F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05FB8C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0D7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9C0DF4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D02FC6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C5792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DC585D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F5E9E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B08D9" w:rsidRPr="00803828" w14:paraId="05D1F061" w14:textId="77777777" w:rsidTr="00CF2B25">
        <w:trPr>
          <w:tblHeader/>
        </w:trPr>
        <w:tc>
          <w:tcPr>
            <w:tcW w:w="1575" w:type="dxa"/>
            <w:shd w:val="clear" w:color="auto" w:fill="auto"/>
          </w:tcPr>
          <w:p w14:paraId="4DD484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6CF0161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36" w:type="dxa"/>
            <w:gridSpan w:val="7"/>
            <w:shd w:val="clear" w:color="auto" w:fill="auto"/>
          </w:tcPr>
          <w:p w14:paraId="518C136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AB08D9" w:rsidRPr="00803828" w14:paraId="0DE4A68E" w14:textId="77777777" w:rsidTr="00CF2B25">
        <w:tc>
          <w:tcPr>
            <w:tcW w:w="1575" w:type="dxa"/>
            <w:shd w:val="clear" w:color="auto" w:fill="auto"/>
          </w:tcPr>
          <w:p w14:paraId="7879C95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3" w:type="dxa"/>
            <w:shd w:val="clear" w:color="auto" w:fill="auto"/>
          </w:tcPr>
          <w:p w14:paraId="732E0AC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5FB3EE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</w:tcPr>
          <w:p w14:paraId="1A868A41" w14:textId="4C7D9A1B" w:rsidR="00AB08D9" w:rsidRPr="00803828" w:rsidRDefault="006A160E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8.0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8.2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729C75" w14:textId="77777777" w:rsidR="00AB08D9" w:rsidRPr="00803828" w:rsidRDefault="00AB08D9" w:rsidP="002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5E8FAD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5ECB944" w14:textId="556260DA" w:rsidR="00AB08D9" w:rsidRPr="00803828" w:rsidRDefault="00202D9D" w:rsidP="00E8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77,18</w:t>
            </w:r>
            <w:r w:rsidR="00D7388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558C3C6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7FF5CE99" w14:textId="158EDDFA" w:rsidR="00AB08D9" w:rsidRPr="00803828" w:rsidRDefault="00202D9D" w:rsidP="0091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6C9AE8DF" w14:textId="5A0D5D38" w:rsidR="00AB08D9" w:rsidRPr="00D42284" w:rsidRDefault="00202D9D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42284">
              <w:rPr>
                <w:rFonts w:ascii="Angsana New" w:hAnsi="Angsana New"/>
                <w:b/>
                <w:bCs/>
                <w:sz w:val="29"/>
                <w:szCs w:val="29"/>
              </w:rPr>
              <w:t>77,18</w:t>
            </w:r>
            <w:r w:rsidR="00D7388F" w:rsidRPr="00D42284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</w:tr>
    </w:tbl>
    <w:p w14:paraId="43306A4C" w14:textId="77777777" w:rsidR="001F2AE5" w:rsidRPr="00AB654A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161"/>
        <w:gridCol w:w="1161"/>
        <w:gridCol w:w="270"/>
        <w:gridCol w:w="1075"/>
        <w:gridCol w:w="236"/>
        <w:gridCol w:w="1035"/>
        <w:gridCol w:w="241"/>
        <w:gridCol w:w="1139"/>
      </w:tblGrid>
      <w:tr w:rsidR="00C944BC" w:rsidRPr="00803828" w14:paraId="190FE1D4" w14:textId="77777777" w:rsidTr="005124BC">
        <w:trPr>
          <w:tblHeader/>
        </w:trPr>
        <w:tc>
          <w:tcPr>
            <w:tcW w:w="1620" w:type="dxa"/>
            <w:vAlign w:val="bottom"/>
          </w:tcPr>
          <w:p w14:paraId="7FEBC244" w14:textId="6E20EEFD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1288B68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57" w:type="dxa"/>
            <w:gridSpan w:val="7"/>
            <w:vAlign w:val="bottom"/>
          </w:tcPr>
          <w:p w14:paraId="21CEE40F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44BC" w:rsidRPr="00803828" w14:paraId="3E78E259" w14:textId="77777777" w:rsidTr="005124BC">
        <w:trPr>
          <w:tblHeader/>
        </w:trPr>
        <w:tc>
          <w:tcPr>
            <w:tcW w:w="1620" w:type="dxa"/>
            <w:shd w:val="clear" w:color="auto" w:fill="auto"/>
            <w:vAlign w:val="bottom"/>
          </w:tcPr>
          <w:p w14:paraId="1157355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59A634B4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840BF0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46ED16A8" w14:textId="77777777" w:rsidR="00C944BC" w:rsidRPr="00803828" w:rsidRDefault="00C944BC" w:rsidP="0064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08AFDD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F387CD7" w14:textId="3ECE17B6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CF2B2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161" w:type="dxa"/>
            <w:vAlign w:val="bottom"/>
          </w:tcPr>
          <w:p w14:paraId="751A213D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067A18E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1519ED3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vAlign w:val="bottom"/>
          </w:tcPr>
          <w:p w14:paraId="1EAE69FE" w14:textId="77777777" w:rsidR="00C944BC" w:rsidRPr="00803828" w:rsidRDefault="00C944BC" w:rsidP="0051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2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2424F74A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92F865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" w:type="dxa"/>
            <w:vAlign w:val="bottom"/>
          </w:tcPr>
          <w:p w14:paraId="6F414A6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vAlign w:val="bottom"/>
          </w:tcPr>
          <w:p w14:paraId="36D08EB0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79FEC92E" w14:textId="1D430EA0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CF2B2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</w:tr>
      <w:tr w:rsidR="00C7761C" w:rsidRPr="00803828" w14:paraId="4FFED99B" w14:textId="77777777" w:rsidTr="005124BC">
        <w:trPr>
          <w:tblHeader/>
        </w:trPr>
        <w:tc>
          <w:tcPr>
            <w:tcW w:w="1620" w:type="dxa"/>
            <w:vAlign w:val="bottom"/>
          </w:tcPr>
          <w:p w14:paraId="3E9034E4" w14:textId="4C10612B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3D49F06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  <w:vAlign w:val="bottom"/>
          </w:tcPr>
          <w:p w14:paraId="5897CC79" w14:textId="77777777" w:rsidR="00C7761C" w:rsidRPr="00803828" w:rsidRDefault="00C7761C" w:rsidP="0064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528C14DF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61" w:type="dxa"/>
            <w:vAlign w:val="bottom"/>
          </w:tcPr>
          <w:p w14:paraId="6309A3D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  <w:vAlign w:val="bottom"/>
          </w:tcPr>
          <w:p w14:paraId="03DEB65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vAlign w:val="bottom"/>
          </w:tcPr>
          <w:p w14:paraId="1204DAA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F4600D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1B9B9B8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1" w:type="dxa"/>
            <w:vAlign w:val="bottom"/>
          </w:tcPr>
          <w:p w14:paraId="3BA9D52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vAlign w:val="bottom"/>
          </w:tcPr>
          <w:p w14:paraId="7D62BD2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C7761C" w:rsidRPr="00803828" w14:paraId="07A442D2" w14:textId="77777777" w:rsidTr="005124BC">
        <w:trPr>
          <w:tblHeader/>
        </w:trPr>
        <w:tc>
          <w:tcPr>
            <w:tcW w:w="1620" w:type="dxa"/>
          </w:tcPr>
          <w:p w14:paraId="7EEEECB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1" w:type="dxa"/>
            <w:gridSpan w:val="3"/>
          </w:tcPr>
          <w:p w14:paraId="2EFD224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57" w:type="dxa"/>
            <w:gridSpan w:val="7"/>
          </w:tcPr>
          <w:p w14:paraId="4018849D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C7761C" w:rsidRPr="00803828" w14:paraId="3A1EFC95" w14:textId="77777777" w:rsidTr="005124BC">
        <w:tc>
          <w:tcPr>
            <w:tcW w:w="1620" w:type="dxa"/>
          </w:tcPr>
          <w:p w14:paraId="43A4263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5AE11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4.5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270" w:type="dxa"/>
          </w:tcPr>
          <w:p w14:paraId="387A631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4A38F9A5" w14:textId="24EF6670" w:rsidR="00C7761C" w:rsidRPr="00803828" w:rsidRDefault="00A0782D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4.5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1161" w:type="dxa"/>
          </w:tcPr>
          <w:p w14:paraId="06CE0BE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188,173</w:t>
            </w:r>
          </w:p>
        </w:tc>
        <w:tc>
          <w:tcPr>
            <w:tcW w:w="270" w:type="dxa"/>
          </w:tcPr>
          <w:p w14:paraId="29AC6CE6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</w:tcPr>
          <w:p w14:paraId="56DA7950" w14:textId="37FD84C1" w:rsidR="00C7761C" w:rsidRPr="00803828" w:rsidRDefault="00A0782D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21,600</w:t>
            </w:r>
          </w:p>
        </w:tc>
        <w:tc>
          <w:tcPr>
            <w:tcW w:w="236" w:type="dxa"/>
          </w:tcPr>
          <w:p w14:paraId="166CD00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6775477A" w14:textId="322EA9CE" w:rsidR="00C7761C" w:rsidRPr="00803828" w:rsidRDefault="00A0782D" w:rsidP="0051597E">
            <w:pPr>
              <w:pStyle w:val="acctfourfigures"/>
              <w:tabs>
                <w:tab w:val="clear" w:pos="765"/>
              </w:tabs>
              <w:spacing w:line="240" w:lineRule="auto"/>
              <w:ind w:left="-99" w:right="-21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(15,116)</w:t>
            </w:r>
          </w:p>
        </w:tc>
        <w:tc>
          <w:tcPr>
            <w:tcW w:w="241" w:type="dxa"/>
          </w:tcPr>
          <w:p w14:paraId="1943F03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</w:tcPr>
          <w:p w14:paraId="5E63EA43" w14:textId="6455AE26" w:rsidR="00C7761C" w:rsidRPr="00803828" w:rsidRDefault="00A0782D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194,6</w:t>
            </w:r>
            <w:r w:rsidR="00AB63EC">
              <w:rPr>
                <w:rFonts w:ascii="Angsana New" w:hAnsi="Angsana New"/>
                <w:sz w:val="29"/>
                <w:szCs w:val="29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61133A" w:rsidRPr="00803828" w14:paraId="2CB5889D" w14:textId="77777777" w:rsidTr="005124BC">
        <w:tc>
          <w:tcPr>
            <w:tcW w:w="1620" w:type="dxa"/>
          </w:tcPr>
          <w:p w14:paraId="3B9365D8" w14:textId="67DC4028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0B6F107" w14:textId="121DC405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49600D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0AF6A9A5" w14:textId="33137E45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8.0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="00D42284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8.2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3D6C707" w14:textId="07962603" w:rsidR="0061133A" w:rsidRPr="00803828" w:rsidRDefault="0061133A" w:rsidP="0024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519E3833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</w:tcPr>
          <w:p w14:paraId="3DDEE281" w14:textId="0DD5EB5F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77,188</w:t>
            </w:r>
          </w:p>
        </w:tc>
        <w:tc>
          <w:tcPr>
            <w:tcW w:w="236" w:type="dxa"/>
          </w:tcPr>
          <w:p w14:paraId="2AA450DF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7CBF44F6" w14:textId="28126405" w:rsidR="0061133A" w:rsidRPr="00803828" w:rsidRDefault="0061133A" w:rsidP="0091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50C59C49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096D5E" w14:textId="13E451D8" w:rsidR="0061133A" w:rsidRPr="00803828" w:rsidRDefault="0061133A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77,188</w:t>
            </w:r>
          </w:p>
        </w:tc>
      </w:tr>
      <w:tr w:rsidR="00C7761C" w:rsidRPr="00803828" w14:paraId="4D69881D" w14:textId="77777777" w:rsidTr="005124BC">
        <w:tc>
          <w:tcPr>
            <w:tcW w:w="1620" w:type="dxa"/>
          </w:tcPr>
          <w:p w14:paraId="19BF6EA7" w14:textId="1CAF4939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</w:tcPr>
          <w:p w14:paraId="6004B74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F760D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404A768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0F2DB266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</w:rPr>
              <w:t>188,173</w:t>
            </w:r>
          </w:p>
        </w:tc>
        <w:tc>
          <w:tcPr>
            <w:tcW w:w="270" w:type="dxa"/>
          </w:tcPr>
          <w:p w14:paraId="6BD6EBF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2F27075F" w14:textId="18134734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7529A9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7021703" w14:textId="42858A31" w:rsidR="00C7761C" w:rsidRPr="00803828" w:rsidRDefault="00C7761C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7639746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1F70081A" w:rsidR="00C7761C" w:rsidRPr="0071170B" w:rsidRDefault="00A0782D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1170B">
              <w:rPr>
                <w:rFonts w:ascii="Angsana New" w:hAnsi="Angsana New"/>
                <w:b/>
                <w:bCs/>
                <w:sz w:val="29"/>
                <w:szCs w:val="29"/>
              </w:rPr>
              <w:t>271</w:t>
            </w:r>
            <w:r w:rsidR="0071170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1170B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775816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="00351DA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</w:tr>
      <w:tr w:rsidR="00D566F0" w:rsidRPr="00803828" w14:paraId="460F7FAB" w14:textId="77777777" w:rsidTr="00D566F0">
        <w:tc>
          <w:tcPr>
            <w:tcW w:w="1620" w:type="dxa"/>
            <w:tcBorders>
              <w:bottom w:val="nil"/>
            </w:tcBorders>
          </w:tcPr>
          <w:p w14:paraId="697D18B9" w14:textId="77777777" w:rsidR="00D566F0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590CFBA0" w14:textId="7129BE79" w:rsidR="00CC5465" w:rsidRPr="00803828" w:rsidRDefault="00CC5465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21E04D6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AC6C2C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55BE9313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14:paraId="0B1D177F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61B2392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0A30A056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683C64F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85B679F" w14:textId="77777777" w:rsidR="00D566F0" w:rsidRPr="00803828" w:rsidRDefault="00D566F0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35A2E49A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14:paraId="4528B75F" w14:textId="77777777" w:rsidR="00D566F0" w:rsidRPr="0071170B" w:rsidRDefault="00D566F0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</w:tbl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6"/>
        <w:gridCol w:w="1182"/>
        <w:gridCol w:w="267"/>
        <w:gridCol w:w="1060"/>
        <w:gridCol w:w="275"/>
        <w:gridCol w:w="1019"/>
        <w:gridCol w:w="244"/>
        <w:gridCol w:w="1125"/>
      </w:tblGrid>
      <w:tr w:rsidR="004F7328" w:rsidRPr="00A16777" w14:paraId="72FF50FE" w14:textId="77777777" w:rsidTr="00AB654A">
        <w:tc>
          <w:tcPr>
            <w:tcW w:w="2269" w:type="pct"/>
          </w:tcPr>
          <w:p w14:paraId="3696EA4D" w14:textId="77777777" w:rsidR="004F7328" w:rsidRPr="00050D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6A75720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C64794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DB4FA9F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124BC" w:rsidRPr="00A16777" w14:paraId="61BC02E8" w14:textId="77777777" w:rsidTr="00AB654A">
        <w:tc>
          <w:tcPr>
            <w:tcW w:w="2269" w:type="pct"/>
          </w:tcPr>
          <w:p w14:paraId="47D3190F" w14:textId="7E9D7DA3" w:rsidR="001127B2" w:rsidRPr="00050DDE" w:rsidRDefault="001127B2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87526CD" w14:textId="2769701F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115E2B7E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4B729E8" w14:textId="45E0FB8D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1CF9EC4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50ABE36" w14:textId="284E95B1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83004DF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379E2E" w14:textId="662E5397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24BC" w:rsidRPr="00A16777" w14:paraId="18FD4411" w14:textId="77777777" w:rsidTr="00AB654A">
        <w:tc>
          <w:tcPr>
            <w:tcW w:w="2269" w:type="pct"/>
          </w:tcPr>
          <w:p w14:paraId="04C860F7" w14:textId="365535D2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4" w:type="pct"/>
          </w:tcPr>
          <w:p w14:paraId="163C9FAD" w14:textId="63EBB0EA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EC66F50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DA92423" w14:textId="6098C29C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CDBFE8D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EC124AB" w14:textId="3803D540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2A86580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14AADE0" w14:textId="7FBC7F7C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127B2" w:rsidRPr="00A16777" w14:paraId="7726E844" w14:textId="77777777" w:rsidTr="005124BC">
        <w:tc>
          <w:tcPr>
            <w:tcW w:w="2269" w:type="pct"/>
          </w:tcPr>
          <w:p w14:paraId="472903E9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0B87E348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24BC" w:rsidRPr="00646821" w14:paraId="3A3EDA42" w14:textId="77777777" w:rsidTr="00AB654A">
        <w:tc>
          <w:tcPr>
            <w:tcW w:w="2269" w:type="pct"/>
          </w:tcPr>
          <w:p w14:paraId="2AA971DD" w14:textId="77777777" w:rsidR="001127B2" w:rsidRPr="001214CF" w:rsidRDefault="001127B2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4C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4181FA2F" w14:textId="1EF0DD04" w:rsidR="001127B2" w:rsidRPr="00C72028" w:rsidRDefault="00A42323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267C12E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16ACEF6" w14:textId="77777777" w:rsidR="001127B2" w:rsidRPr="00C72028" w:rsidRDefault="001127B2" w:rsidP="00D7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0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9297A0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57CF89F3" w14:textId="4CAFD57A" w:rsidR="001127B2" w:rsidRPr="00823ABC" w:rsidRDefault="00A42323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ABC">
              <w:rPr>
                <w:rFonts w:ascii="Angsana New" w:hAnsi="Angsana New"/>
                <w:b/>
                <w:bCs/>
                <w:sz w:val="30"/>
                <w:szCs w:val="30"/>
              </w:rPr>
              <w:t>1,785</w:t>
            </w:r>
          </w:p>
        </w:tc>
        <w:tc>
          <w:tcPr>
            <w:tcW w:w="129" w:type="pct"/>
          </w:tcPr>
          <w:p w14:paraId="4FEC0B4A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D79F1D2" w14:textId="77777777" w:rsidR="001127B2" w:rsidRPr="00646821" w:rsidRDefault="001127B2" w:rsidP="004A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46821">
              <w:rPr>
                <w:rFonts w:ascii="Angsana New" w:hAnsi="Angsana New"/>
                <w:b/>
                <w:bCs/>
                <w:sz w:val="29"/>
                <w:szCs w:val="29"/>
              </w:rPr>
              <w:t>2,069</w:t>
            </w:r>
          </w:p>
        </w:tc>
      </w:tr>
      <w:tr w:rsidR="00C63801" w:rsidRPr="00485AA2" w14:paraId="14C3C9C3" w14:textId="77777777" w:rsidTr="00AB654A">
        <w:tc>
          <w:tcPr>
            <w:tcW w:w="2269" w:type="pct"/>
          </w:tcPr>
          <w:p w14:paraId="7295E62A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1D8CF4B7" w14:textId="364100CB" w:rsidR="00C63801" w:rsidRPr="0013660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94DDF5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588C2DBE" w14:textId="5FD98144" w:rsidR="00C63801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BC" w:rsidRPr="00485AA2" w14:paraId="5467896A" w14:textId="77777777" w:rsidTr="00AB654A">
        <w:tc>
          <w:tcPr>
            <w:tcW w:w="2269" w:type="pct"/>
          </w:tcPr>
          <w:p w14:paraId="080E8D47" w14:textId="17A8EB61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4" w:type="pct"/>
          </w:tcPr>
          <w:p w14:paraId="314E82EF" w14:textId="55A1E942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01E6C1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FFE3FD5" w14:textId="3EB1932B" w:rsidR="00C63801" w:rsidRPr="0013660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E3BC0A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36B18BC6" w14:textId="18242BD0" w:rsidR="00C63801" w:rsidRPr="004C2836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4BF0FD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068ED62" w14:textId="011B875A" w:rsidR="00C63801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BC" w:rsidRPr="00485AA2" w14:paraId="43D74D8C" w14:textId="77777777" w:rsidTr="00AB654A">
        <w:tc>
          <w:tcPr>
            <w:tcW w:w="2269" w:type="pct"/>
          </w:tcPr>
          <w:p w14:paraId="2FC34023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70803AA8" w14:textId="77777777" w:rsidR="00C63801" w:rsidRPr="00464B7A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64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573340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6655C73C" w14:textId="77777777" w:rsidR="00C63801" w:rsidRPr="00B45F49" w:rsidRDefault="00C63801" w:rsidP="00C41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3C9305B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850B839" w14:textId="47875B6A" w:rsidR="00C63801" w:rsidRPr="004C2836" w:rsidRDefault="00C63801" w:rsidP="00C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29" w:type="pct"/>
          </w:tcPr>
          <w:p w14:paraId="2BB84025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6819253" w14:textId="77777777" w:rsidR="00C63801" w:rsidRPr="00A13765" w:rsidRDefault="00C63801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</w:tr>
      <w:tr w:rsidR="005124BC" w:rsidRPr="00485AA2" w14:paraId="44BA368E" w14:textId="77777777" w:rsidTr="00AB654A">
        <w:tc>
          <w:tcPr>
            <w:tcW w:w="2269" w:type="pct"/>
          </w:tcPr>
          <w:p w14:paraId="35C6D411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7C272B5" w14:textId="38C208A4" w:rsidR="00C63801" w:rsidRPr="00464B7A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64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9B75E1F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A2B955" w14:textId="1282CF3E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94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0FACC534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2160EC4" w14:textId="088F0D1C" w:rsidR="00C63801" w:rsidRPr="00464B7A" w:rsidRDefault="00C63801" w:rsidP="00C3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415BDB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D6DB4B5" w14:textId="77777777" w:rsidR="00C63801" w:rsidRPr="00A13765" w:rsidRDefault="00C63801" w:rsidP="0024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5124BC" w:rsidRPr="00485AA2" w14:paraId="7D317468" w14:textId="77777777" w:rsidTr="00AB654A">
        <w:tc>
          <w:tcPr>
            <w:tcW w:w="2269" w:type="pct"/>
          </w:tcPr>
          <w:p w14:paraId="36CBC545" w14:textId="77777777" w:rsidR="00C63801" w:rsidRPr="00434E2F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25BC02F" w14:textId="77777777" w:rsidR="00C63801" w:rsidRPr="00464B7A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E895ED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9CC908B" w14:textId="70448BB3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37D21078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0CE9BB2" w14:textId="06798544" w:rsidR="00C63801" w:rsidRPr="00464B7A" w:rsidRDefault="00C63801" w:rsidP="00C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129" w:type="pct"/>
          </w:tcPr>
          <w:p w14:paraId="6137B5CF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1469E3E" w14:textId="77777777" w:rsidR="00C63801" w:rsidRPr="00464B7A" w:rsidRDefault="00C63801" w:rsidP="0024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3,472</w:t>
            </w:r>
          </w:p>
        </w:tc>
      </w:tr>
    </w:tbl>
    <w:p w14:paraId="2225CCE9" w14:textId="4E413C41" w:rsidR="002E3A40" w:rsidRPr="00E35A54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AACA702" w14:textId="3735B321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 w:rsidR="001127B2">
        <w:rPr>
          <w:rFonts w:ascii="Angsana New" w:hAnsi="Angsana New" w:hint="cs"/>
          <w:sz w:val="30"/>
          <w:szCs w:val="30"/>
          <w:cs/>
        </w:rPr>
        <w:t>หก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1127B2">
        <w:rPr>
          <w:rFonts w:ascii="Angsana New" w:hAnsi="Angsana New"/>
          <w:sz w:val="30"/>
          <w:szCs w:val="30"/>
        </w:rPr>
        <w:t xml:space="preserve">0 </w:t>
      </w:r>
      <w:r w:rsidR="001127B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739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2E3C2C1E" w14:textId="2E31A866" w:rsidR="00194524" w:rsidRPr="00E35A54" w:rsidRDefault="0019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7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9"/>
        <w:gridCol w:w="1155"/>
        <w:gridCol w:w="234"/>
        <w:gridCol w:w="1331"/>
        <w:gridCol w:w="1201"/>
        <w:gridCol w:w="235"/>
        <w:gridCol w:w="978"/>
        <w:gridCol w:w="235"/>
        <w:gridCol w:w="1210"/>
        <w:gridCol w:w="235"/>
        <w:gridCol w:w="1183"/>
      </w:tblGrid>
      <w:tr w:rsidR="00E85FBE" w:rsidRPr="00526E2F" w14:paraId="356E4136" w14:textId="77777777" w:rsidTr="0073618F">
        <w:tc>
          <w:tcPr>
            <w:tcW w:w="1590" w:type="dxa"/>
            <w:vAlign w:val="bottom"/>
          </w:tcPr>
          <w:p w14:paraId="4EC47A45" w14:textId="3778BECA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730" w:type="dxa"/>
            <w:gridSpan w:val="3"/>
            <w:vAlign w:val="bottom"/>
          </w:tcPr>
          <w:p w14:paraId="62937F9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256" w:type="dxa"/>
            <w:gridSpan w:val="7"/>
            <w:vAlign w:val="bottom"/>
          </w:tcPr>
          <w:p w14:paraId="624969D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FBE" w:rsidRPr="00526E2F" w14:paraId="39023824" w14:textId="77777777" w:rsidTr="0073618F">
        <w:tc>
          <w:tcPr>
            <w:tcW w:w="1590" w:type="dxa"/>
            <w:shd w:val="clear" w:color="auto" w:fill="auto"/>
            <w:vAlign w:val="bottom"/>
          </w:tcPr>
          <w:p w14:paraId="61C881D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642B05E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DF4593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6E02190B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27B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127B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2" w:type="dxa"/>
            <w:vAlign w:val="bottom"/>
          </w:tcPr>
          <w:p w14:paraId="78907CE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5E73E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52D9A7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FC3F9D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01CB72C9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27B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127B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85FBE" w:rsidRPr="00526E2F" w14:paraId="30B38978" w14:textId="77777777" w:rsidTr="0073618F">
        <w:tc>
          <w:tcPr>
            <w:tcW w:w="1590" w:type="dxa"/>
            <w:vAlign w:val="bottom"/>
          </w:tcPr>
          <w:p w14:paraId="253090C6" w14:textId="3ACD6B35" w:rsidR="00E85FBE" w:rsidRPr="002D05C0" w:rsidRDefault="00C72028" w:rsidP="00A3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59" w:type="dxa"/>
            <w:vAlign w:val="bottom"/>
          </w:tcPr>
          <w:p w14:paraId="532ED1A6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462D9F5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F47159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02" w:type="dxa"/>
            <w:vAlign w:val="bottom"/>
          </w:tcPr>
          <w:p w14:paraId="0824D23D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7A2288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2F9AFFC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3650E84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1FC221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85FBE" w:rsidRPr="002D05C0" w14:paraId="06F7CEB7" w14:textId="77777777" w:rsidTr="0073618F">
        <w:tc>
          <w:tcPr>
            <w:tcW w:w="1590" w:type="dxa"/>
          </w:tcPr>
          <w:p w14:paraId="72AD894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0678239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256" w:type="dxa"/>
            <w:gridSpan w:val="7"/>
          </w:tcPr>
          <w:p w14:paraId="3E74193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85FBE" w:rsidRPr="002D05C0" w14:paraId="15289F5E" w14:textId="77777777" w:rsidTr="0073618F">
        <w:tc>
          <w:tcPr>
            <w:tcW w:w="1590" w:type="dxa"/>
          </w:tcPr>
          <w:p w14:paraId="6BC1E864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9" w:type="dxa"/>
          </w:tcPr>
          <w:p w14:paraId="08FD4116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91B9C8E" w14:textId="3F217468" w:rsidR="00E85FBE" w:rsidRPr="002D05C0" w:rsidRDefault="00876DEF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51196F5" w14:textId="77777777" w:rsidR="00E85FBE" w:rsidRPr="00B36140" w:rsidRDefault="00E85FBE" w:rsidP="005D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235" w:type="dxa"/>
          </w:tcPr>
          <w:p w14:paraId="4ED91895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90F553" w14:textId="25AFC739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207241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CC0040" w14:textId="6E49E7ED" w:rsidR="00E85FBE" w:rsidRPr="00D867CA" w:rsidRDefault="00876DEF" w:rsidP="00D86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867CA">
              <w:rPr>
                <w:rFonts w:asciiTheme="majorBidi" w:hAnsiTheme="majorBidi" w:cstheme="majorBidi"/>
                <w:sz w:val="30"/>
                <w:szCs w:val="30"/>
              </w:rPr>
              <w:t>(15,300)</w:t>
            </w:r>
          </w:p>
        </w:tc>
        <w:tc>
          <w:tcPr>
            <w:tcW w:w="235" w:type="dxa"/>
          </w:tcPr>
          <w:p w14:paraId="393292E2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439B6D9" w14:textId="0FB8378F" w:rsidR="00E85FBE" w:rsidRPr="00B36140" w:rsidRDefault="00876DEF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682">
              <w:rPr>
                <w:rFonts w:ascii="Angsana New" w:hAnsi="Angsana New"/>
                <w:b/>
                <w:bCs/>
                <w:sz w:val="30"/>
                <w:szCs w:val="30"/>
              </w:rPr>
              <w:t>59,450</w:t>
            </w:r>
          </w:p>
        </w:tc>
      </w:tr>
    </w:tbl>
    <w:p w14:paraId="4F98FC06" w14:textId="77777777" w:rsidR="00AB654A" w:rsidRPr="00E35A54" w:rsidRDefault="00AB654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8"/>
          <w:szCs w:val="28"/>
        </w:rPr>
      </w:pPr>
    </w:p>
    <w:p w14:paraId="2856EF4D" w14:textId="51E4BFA5" w:rsidR="0079593A" w:rsidRPr="002E3A40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E3A40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E35A54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38F0CEF7" w14:textId="77777777" w:rsidR="0079593A" w:rsidRPr="002E3A40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2E3A40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2E3A40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2E3A40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2E3A40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2E3A40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2E3A40">
        <w:rPr>
          <w:rFonts w:ascii="Angsana New" w:hAnsi="Angsana New"/>
          <w:b/>
          <w:sz w:val="30"/>
          <w:szCs w:val="30"/>
          <w:cs/>
        </w:rPr>
        <w:t>เพื่อ</w:t>
      </w:r>
      <w:r w:rsidRPr="002E3A40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2E3A40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2E3A40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2E3A40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2E3A40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0940B1ED" w14:textId="77BFB12A" w:rsidR="0079593A" w:rsidRPr="00E35A54" w:rsidRDefault="0079593A" w:rsidP="00490D74">
      <w:pPr>
        <w:spacing w:line="240" w:lineRule="auto"/>
        <w:ind w:left="531"/>
        <w:jc w:val="thaiDistribute"/>
        <w:rPr>
          <w:rFonts w:ascii="Angsana New" w:hAnsi="Angsana New"/>
          <w:sz w:val="28"/>
          <w:szCs w:val="28"/>
        </w:rPr>
      </w:pPr>
    </w:p>
    <w:p w14:paraId="11F67C8F" w14:textId="77777777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DE2CDB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p w14:paraId="347EE14A" w14:textId="22B6B8A5" w:rsidR="00464A7F" w:rsidRPr="002E3A40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2E3A40">
        <w:rPr>
          <w:rFonts w:ascii="Angsana New" w:hAnsi="Angsana New" w:hint="cs"/>
          <w:sz w:val="30"/>
          <w:szCs w:val="30"/>
          <w:cs/>
        </w:rPr>
        <w:lastRenderedPageBreak/>
        <w:t>บริษัทได้ทำสัญญาให้กู้ยืมเงินแก่บริษัทที่เกี่ยวข้องกันหลายแห่ง</w:t>
      </w:r>
      <w:r w:rsidR="00503B4C"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และได้ทำสัญญากู้ยืมเงินจากบริษัทที่เกี่ยวข้องกัน</w:t>
      </w:r>
      <w:r w:rsidR="005945A1" w:rsidRPr="002E3A40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56D644BE" w14:textId="77777777" w:rsidR="001127B2" w:rsidRPr="00673E6B" w:rsidRDefault="001127B2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EEBF6" w14:textId="352E007B" w:rsidR="002E3A40" w:rsidRDefault="0053409C" w:rsidP="00EF0CC7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</w:t>
      </w:r>
      <w:r w:rsidR="00C43860">
        <w:rPr>
          <w:rFonts w:ascii="Angsana New" w:hAnsi="Angsana New" w:hint="cs"/>
          <w:sz w:val="30"/>
          <w:szCs w:val="30"/>
          <w:cs/>
        </w:rPr>
        <w:t>หลายฉบับ</w:t>
      </w:r>
      <w:r w:rsidRPr="002E3A40">
        <w:rPr>
          <w:rFonts w:ascii="Angsana New" w:hAnsi="Angsana New" w:hint="cs"/>
          <w:sz w:val="30"/>
          <w:szCs w:val="30"/>
          <w:cs/>
        </w:rPr>
        <w:t>แก่บริษัทที่เกี่ยวข้องกันแห่ง</w:t>
      </w:r>
      <w:r>
        <w:rPr>
          <w:rFonts w:ascii="Angsana New" w:hAnsi="Angsana New" w:hint="cs"/>
          <w:sz w:val="30"/>
          <w:szCs w:val="30"/>
          <w:cs/>
        </w:rPr>
        <w:t xml:space="preserve">หนึ่ง </w:t>
      </w:r>
      <w:r w:rsidR="00222833">
        <w:rPr>
          <w:rFonts w:ascii="Angsana New" w:hAnsi="Angsana New" w:hint="cs"/>
          <w:sz w:val="30"/>
          <w:szCs w:val="30"/>
          <w:cs/>
        </w:rPr>
        <w:t>เพื่อใช้ในโครงการ</w:t>
      </w:r>
      <w:r w:rsidR="00F2625B">
        <w:rPr>
          <w:rFonts w:ascii="Angsana New" w:hAnsi="Angsana New" w:hint="cs"/>
          <w:sz w:val="30"/>
          <w:szCs w:val="30"/>
          <w:cs/>
        </w:rPr>
        <w:t xml:space="preserve">ผลิตกระแสไฟฟ้าจากพลังงานแสงอาทิตย์หลายโครงการ </w:t>
      </w:r>
      <w:r w:rsidR="00F550BE">
        <w:rPr>
          <w:rFonts w:ascii="Angsana New" w:hAnsi="Angsana New" w:hint="cs"/>
          <w:sz w:val="30"/>
          <w:szCs w:val="30"/>
          <w:cs/>
        </w:rPr>
        <w:t>ซึ่ง</w:t>
      </w:r>
      <w:r w:rsidR="00C43860">
        <w:rPr>
          <w:rFonts w:ascii="Angsana New" w:hAnsi="Angsana New" w:hint="cs"/>
          <w:sz w:val="30"/>
          <w:szCs w:val="30"/>
          <w:cs/>
        </w:rPr>
        <w:t>มี</w:t>
      </w:r>
      <w:r w:rsidR="00DD6FB1">
        <w:rPr>
          <w:rFonts w:ascii="Angsana New" w:hAnsi="Angsana New" w:hint="cs"/>
          <w:sz w:val="30"/>
          <w:szCs w:val="30"/>
          <w:cs/>
        </w:rPr>
        <w:t>อัตราดอกเบี้ยเท่ากับร้อยละ</w:t>
      </w:r>
      <w:r w:rsidR="00DD6FB1">
        <w:rPr>
          <w:rFonts w:ascii="Angsana New" w:hAnsi="Angsana New"/>
          <w:sz w:val="30"/>
          <w:szCs w:val="30"/>
        </w:rPr>
        <w:t xml:space="preserve"> 2 </w:t>
      </w:r>
      <w:r w:rsidR="00DD6FB1">
        <w:rPr>
          <w:rFonts w:ascii="Angsana New" w:hAnsi="Angsana New" w:hint="cs"/>
          <w:sz w:val="30"/>
          <w:szCs w:val="30"/>
          <w:cs/>
        </w:rPr>
        <w:t>บวกด้วยค่าเฉลี่ย</w:t>
      </w:r>
      <w:r w:rsidR="00DD6FB1">
        <w:rPr>
          <w:rFonts w:ascii="Angsana New" w:hAnsi="Angsana New"/>
          <w:sz w:val="30"/>
          <w:szCs w:val="30"/>
        </w:rPr>
        <w:t xml:space="preserve"> MLR </w:t>
      </w:r>
      <w:r w:rsidR="00DD6FB1">
        <w:rPr>
          <w:rFonts w:ascii="Angsana New" w:hAnsi="Angsana New" w:hint="cs"/>
          <w:sz w:val="30"/>
          <w:szCs w:val="30"/>
          <w:cs/>
        </w:rPr>
        <w:t>ของธนาคาร</w:t>
      </w:r>
      <w:r w:rsidR="00C43860">
        <w:rPr>
          <w:rFonts w:ascii="Angsana New" w:hAnsi="Angsana New" w:hint="cs"/>
          <w:sz w:val="30"/>
          <w:szCs w:val="30"/>
          <w:cs/>
        </w:rPr>
        <w:t>พาณิชย์ภายในประเทศ</w:t>
      </w:r>
      <w:r w:rsidR="00DD6FB1">
        <w:rPr>
          <w:rFonts w:ascii="Angsana New" w:hAnsi="Angsana New" w:hint="cs"/>
          <w:sz w:val="30"/>
          <w:szCs w:val="30"/>
          <w:cs/>
        </w:rPr>
        <w:t xml:space="preserve">หรือร้อยละ </w:t>
      </w:r>
      <w:r w:rsidR="00DD6FB1">
        <w:rPr>
          <w:rFonts w:ascii="Angsana New" w:hAnsi="Angsana New"/>
          <w:sz w:val="30"/>
          <w:szCs w:val="30"/>
        </w:rPr>
        <w:t xml:space="preserve">8 </w:t>
      </w:r>
      <w:r w:rsidR="00DD6FB1">
        <w:rPr>
          <w:rFonts w:ascii="Angsana New" w:hAnsi="Angsana New" w:hint="cs"/>
          <w:sz w:val="30"/>
          <w:szCs w:val="30"/>
          <w:cs/>
        </w:rPr>
        <w:t>แล้วแต่จำนวนใดจะสูงกว่า</w:t>
      </w:r>
      <w:r w:rsidR="00F2625B">
        <w:rPr>
          <w:rFonts w:ascii="Angsana New" w:hAnsi="Angsana New" w:hint="cs"/>
          <w:sz w:val="30"/>
          <w:szCs w:val="30"/>
          <w:cs/>
        </w:rPr>
        <w:t xml:space="preserve"> เงินกู้ยืมนี้จะชำระคืนภายใน </w:t>
      </w:r>
      <w:r w:rsidR="00F2625B">
        <w:rPr>
          <w:rFonts w:ascii="Angsana New" w:hAnsi="Angsana New"/>
          <w:sz w:val="30"/>
          <w:szCs w:val="30"/>
        </w:rPr>
        <w:t xml:space="preserve">8 </w:t>
      </w:r>
      <w:r w:rsidR="00F2625B">
        <w:rPr>
          <w:rFonts w:ascii="Angsana New" w:hAnsi="Angsana New" w:hint="cs"/>
          <w:sz w:val="30"/>
          <w:szCs w:val="30"/>
          <w:cs/>
        </w:rPr>
        <w:t>ปี หรือระยะเวลาอื่น</w:t>
      </w:r>
      <w:r w:rsidR="00FA0FB0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="00F2625B">
        <w:rPr>
          <w:rFonts w:ascii="Angsana New" w:hAnsi="Angsana New" w:hint="cs"/>
          <w:sz w:val="30"/>
          <w:szCs w:val="30"/>
          <w:cs/>
        </w:rPr>
        <w:t>พร้อมทั้งค้ำประกันโดยสินทรัพย์</w:t>
      </w:r>
      <w:r w:rsidR="00D24E3C">
        <w:rPr>
          <w:rFonts w:ascii="Angsana New" w:hAnsi="Angsana New" w:hint="cs"/>
          <w:sz w:val="30"/>
          <w:szCs w:val="30"/>
          <w:cs/>
        </w:rPr>
        <w:t>ของแต่ละโครงการ</w:t>
      </w:r>
      <w:r w:rsidR="000D031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โดยสัญญา</w:t>
      </w:r>
      <w:r w:rsidR="00CF429F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จะทยอยสิ้นสุดในเดือนธันวาคม </w:t>
      </w:r>
      <w:r>
        <w:rPr>
          <w:rFonts w:ascii="Angsana New" w:hAnsi="Angsana New"/>
          <w:sz w:val="30"/>
          <w:szCs w:val="30"/>
        </w:rPr>
        <w:t xml:space="preserve">2570 </w:t>
      </w:r>
      <w:r>
        <w:rPr>
          <w:rFonts w:ascii="Angsana New" w:hAnsi="Angsana New" w:hint="cs"/>
          <w:sz w:val="30"/>
          <w:szCs w:val="30"/>
          <w:cs/>
        </w:rPr>
        <w:t xml:space="preserve">จนถึงเดือนมีนาคม </w:t>
      </w:r>
      <w:r>
        <w:rPr>
          <w:rFonts w:ascii="Angsana New" w:hAnsi="Angsana New"/>
          <w:sz w:val="30"/>
          <w:szCs w:val="30"/>
        </w:rPr>
        <w:t>2571</w:t>
      </w:r>
    </w:p>
    <w:p w14:paraId="40D54CB8" w14:textId="342EFCF5" w:rsidR="00AB41E3" w:rsidRPr="00673E6B" w:rsidRDefault="00AB41E3" w:rsidP="00EF0CC7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593D4C79" w14:textId="0A3D8754" w:rsidR="00105A22" w:rsidRDefault="007577D8" w:rsidP="00922B4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ลูกหนี้ตามสัญญาเช่า</w:t>
      </w:r>
    </w:p>
    <w:p w14:paraId="4733A548" w14:textId="77777777" w:rsidR="00BA6926" w:rsidRDefault="00BA6926" w:rsidP="00BA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BA6926" w:rsidRPr="008629B3" w14:paraId="20A8DADE" w14:textId="77777777" w:rsidTr="004C68EE">
        <w:trPr>
          <w:trHeight w:val="381"/>
        </w:trPr>
        <w:tc>
          <w:tcPr>
            <w:tcW w:w="1944" w:type="dxa"/>
          </w:tcPr>
          <w:p w14:paraId="760CC61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6317BC8A" w14:textId="06C3F57B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6926" w:rsidRPr="008629B3" w14:paraId="669ED684" w14:textId="77777777" w:rsidTr="004C68EE">
        <w:trPr>
          <w:trHeight w:val="381"/>
        </w:trPr>
        <w:tc>
          <w:tcPr>
            <w:tcW w:w="1944" w:type="dxa"/>
          </w:tcPr>
          <w:p w14:paraId="08E13D3C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3F6DE52" w14:textId="7D17C8A8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BD087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70BBBA1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CDFF1E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665119FD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05EF9B8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BA6926" w:rsidRPr="008629B3" w14:paraId="19C6023D" w14:textId="77777777" w:rsidTr="004C68EE">
        <w:trPr>
          <w:trHeight w:val="381"/>
        </w:trPr>
        <w:tc>
          <w:tcPr>
            <w:tcW w:w="1944" w:type="dxa"/>
          </w:tcPr>
          <w:p w14:paraId="76987B8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75091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436AADCE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E9A9D96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C9C76F5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598C6B65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7B00EC16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6D6E057F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0D5BC9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2AFE204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</w:tcPr>
          <w:p w14:paraId="007E770B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EA98E55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6926" w:rsidRPr="008629B3" w14:paraId="0F829BE3" w14:textId="77777777" w:rsidTr="004C68EE">
        <w:trPr>
          <w:trHeight w:val="381"/>
        </w:trPr>
        <w:tc>
          <w:tcPr>
            <w:tcW w:w="1944" w:type="dxa"/>
          </w:tcPr>
          <w:p w14:paraId="5C509558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E357D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6D6B667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6207DE3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478A39AB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CD3248C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6B2DD703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589E8B38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554FCA5F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71136EFB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11959689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2BCC948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6926" w:rsidRPr="008629B3" w14:paraId="34C3ED19" w14:textId="77777777" w:rsidTr="004C68EE">
        <w:trPr>
          <w:trHeight w:val="420"/>
        </w:trPr>
        <w:tc>
          <w:tcPr>
            <w:tcW w:w="1944" w:type="dxa"/>
            <w:vAlign w:val="bottom"/>
          </w:tcPr>
          <w:p w14:paraId="20A306F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294E1D39" w14:textId="77777777" w:rsidR="00BA6926" w:rsidRPr="00BD0877" w:rsidRDefault="00BA6926" w:rsidP="005742B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D087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A6926" w:rsidRPr="008629B3" w14:paraId="3131ED8B" w14:textId="77777777" w:rsidTr="004C68EE">
        <w:trPr>
          <w:trHeight w:val="403"/>
        </w:trPr>
        <w:tc>
          <w:tcPr>
            <w:tcW w:w="1944" w:type="dxa"/>
          </w:tcPr>
          <w:p w14:paraId="5B6BA64E" w14:textId="44749BE8" w:rsidR="00BA6926" w:rsidRPr="00BD0877" w:rsidRDefault="00BA6926" w:rsidP="0092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7F074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6305E1E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89785C7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7F41E2C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3679F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3F2D05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52FE6AF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9B1A72E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678739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1BB64C2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D153227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22B4A" w:rsidRPr="008629B3" w14:paraId="013D7832" w14:textId="77777777" w:rsidTr="004C68EE">
        <w:trPr>
          <w:trHeight w:val="403"/>
        </w:trPr>
        <w:tc>
          <w:tcPr>
            <w:tcW w:w="1944" w:type="dxa"/>
          </w:tcPr>
          <w:p w14:paraId="004B2BC7" w14:textId="37934C02" w:rsidR="00922B4A" w:rsidRPr="00BD0877" w:rsidRDefault="00922B4A" w:rsidP="0092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B33E7" w14:textId="4658FA2B" w:rsidR="00922B4A" w:rsidRPr="00BD0877" w:rsidRDefault="001716B9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bidi="th-TH"/>
              </w:rPr>
              <w:t>86,798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63111E" w14:textId="77777777" w:rsidR="00922B4A" w:rsidRPr="00BD0877" w:rsidRDefault="00922B4A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59478D9" w14:textId="515FC6D3" w:rsidR="00922B4A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33,819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ED0B94" w14:textId="77777777" w:rsidR="00922B4A" w:rsidRPr="00BD0877" w:rsidRDefault="00922B4A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E1F214" w14:textId="6F8AC54C" w:rsidR="00922B4A" w:rsidRPr="00BD0877" w:rsidRDefault="001716B9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bidi="th-TH"/>
              </w:rPr>
              <w:t>(59,978)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A109D6B" w14:textId="77777777" w:rsidR="00922B4A" w:rsidRPr="00BD0877" w:rsidRDefault="00922B4A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A73D588" w14:textId="46C813E3" w:rsidR="00922B4A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(14,558)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8D39D12" w14:textId="77777777" w:rsidR="00922B4A" w:rsidRPr="00BD0877" w:rsidRDefault="00922B4A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3D8D23" w14:textId="1C43345B" w:rsidR="00922B4A" w:rsidRPr="00BD0877" w:rsidRDefault="001716B9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bidi="th-TH"/>
              </w:rPr>
              <w:t>26,820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5C4A23" w14:textId="77777777" w:rsidR="00922B4A" w:rsidRPr="00BD0877" w:rsidRDefault="00922B4A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94F310" w14:textId="2FECDB7E" w:rsidR="00922B4A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19,261</w:t>
            </w:r>
          </w:p>
        </w:tc>
      </w:tr>
      <w:tr w:rsidR="00BA6926" w:rsidRPr="008629B3" w14:paraId="22DCAAA8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6372AC36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6EBB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FB5D0FB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D1EE6E1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58C1A55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DB0B7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054A7B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38B4C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4F3BEB3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5E79591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061D2E4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3E427E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6926" w:rsidRPr="008629B3" w14:paraId="48BC75E1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068BC50E" w14:textId="5D14E2E9" w:rsidR="00BA6926" w:rsidRPr="00BD0877" w:rsidRDefault="00922B4A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A6926" w:rsidRPr="00BD0877">
              <w:rPr>
                <w:rFonts w:ascii="Angsana New" w:hAnsi="Angsana New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34B48" w14:textId="5027F59F" w:rsidR="00BA6926" w:rsidRPr="00BD0877" w:rsidRDefault="001716B9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326,813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3BCE8A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6F659E" w14:textId="341A3B6A" w:rsidR="00BA6926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114,404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79A1E03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7E3B18" w14:textId="48D3D767" w:rsidR="00BA6926" w:rsidRPr="00BD0877" w:rsidRDefault="001716B9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(216,502)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ADF809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C1155D3" w14:textId="29E64F4F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(45,516)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016505B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155838" w14:textId="16137A07" w:rsidR="00BA6926" w:rsidRPr="00BD0877" w:rsidRDefault="001716B9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110,311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E66026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5034009" w14:textId="7DFCB157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68,888</w:t>
            </w:r>
          </w:p>
        </w:tc>
      </w:tr>
      <w:tr w:rsidR="00BA6926" w:rsidRPr="008629B3" w14:paraId="63FCE5F4" w14:textId="77777777" w:rsidTr="004C68EE">
        <w:trPr>
          <w:trHeight w:val="403"/>
        </w:trPr>
        <w:tc>
          <w:tcPr>
            <w:tcW w:w="1944" w:type="dxa"/>
          </w:tcPr>
          <w:p w14:paraId="01032610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7E7CF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E4F2A7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B3DB8D3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9E84D6B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EEE8C0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63D049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3A65C0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E5E3970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FCE4A7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80C7E38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252F7E6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6926" w:rsidRPr="008629B3" w14:paraId="44CEE87F" w14:textId="77777777" w:rsidTr="004C68EE">
        <w:trPr>
          <w:trHeight w:val="403"/>
        </w:trPr>
        <w:tc>
          <w:tcPr>
            <w:tcW w:w="1944" w:type="dxa"/>
          </w:tcPr>
          <w:p w14:paraId="780EB2B4" w14:textId="0551FF9B" w:rsidR="00BA6926" w:rsidRPr="00BD0877" w:rsidRDefault="00BA6926" w:rsidP="0092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A743" w14:textId="1B0320D1" w:rsidR="00BA6926" w:rsidRPr="00BD0877" w:rsidRDefault="001716B9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836,248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1FA98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87BDD" w14:textId="40F26286" w:rsidR="00BA6926" w:rsidRPr="00BD0877" w:rsidRDefault="00E7426D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135,854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74878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F3EDF" w14:textId="4235CDEE" w:rsidR="00BA6926" w:rsidRPr="00BD0877" w:rsidRDefault="001716B9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(516,</w:t>
            </w:r>
            <w:r w:rsidRPr="007B0848">
              <w:rPr>
                <w:rFonts w:ascii="Angsana New" w:hAnsi="Angsana New"/>
                <w:sz w:val="28"/>
                <w:szCs w:val="28"/>
                <w:lang w:bidi="th-TH"/>
              </w:rPr>
              <w:t>853</w:t>
            </w:r>
            <w:r w:rsidRPr="001716B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99BE29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15E0" w14:textId="5A98BC4D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(24,554)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DC0E361" w14:textId="77777777" w:rsidR="00BA6926" w:rsidRPr="00BD0877" w:rsidRDefault="00BA6926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FD223" w14:textId="0871108C" w:rsidR="00BA6926" w:rsidRPr="00BD0877" w:rsidRDefault="001716B9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716B9">
              <w:rPr>
                <w:rFonts w:ascii="Angsana New" w:hAnsi="Angsana New"/>
                <w:sz w:val="28"/>
                <w:szCs w:val="28"/>
                <w:lang w:bidi="th-TH"/>
              </w:rPr>
              <w:t>319,395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8D50A6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B22A" w14:textId="09B930B8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111,300</w:t>
            </w:r>
          </w:p>
        </w:tc>
      </w:tr>
      <w:tr w:rsidR="00BA6926" w:rsidRPr="008629B3" w14:paraId="4139D17A" w14:textId="77777777" w:rsidTr="004C68EE">
        <w:trPr>
          <w:trHeight w:val="70"/>
        </w:trPr>
        <w:tc>
          <w:tcPr>
            <w:tcW w:w="1944" w:type="dxa"/>
            <w:vAlign w:val="bottom"/>
          </w:tcPr>
          <w:p w14:paraId="50BA37E9" w14:textId="36CFFF0F" w:rsidR="00BA6926" w:rsidRPr="00BD0877" w:rsidRDefault="00BA6926" w:rsidP="00CD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08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D571" w14:textId="0BA68208" w:rsidR="00BA6926" w:rsidRPr="00BD0877" w:rsidRDefault="001716B9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716B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1,249,859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AC03D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BA333" w14:textId="51F6099B" w:rsidR="00BA6926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284,077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C50A494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6C5C9" w14:textId="39FB6619" w:rsidR="00BA6926" w:rsidRPr="00BD0877" w:rsidRDefault="001716B9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716B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(793,333)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09EB252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BC8D6" w14:textId="2E66616E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(84,628)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1C47370" w14:textId="77777777" w:rsidR="00BA6926" w:rsidRPr="00BD0877" w:rsidRDefault="00BA6926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D6449" w14:textId="0ED6644F" w:rsidR="00BA6926" w:rsidRPr="00BD0877" w:rsidRDefault="001716B9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716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456,526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4D11C5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96D2" w14:textId="3802C71C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199,449</w:t>
            </w:r>
          </w:p>
        </w:tc>
      </w:tr>
    </w:tbl>
    <w:p w14:paraId="046F1E26" w14:textId="76678145" w:rsid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BD72D72" w14:textId="75260644" w:rsid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ECB6619" w14:textId="6C18AF9C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A15EE68" w14:textId="0667D3A4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82EF578" w14:textId="1C8BF3F5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01ABF0B" w14:textId="5D1FD5F2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95F93A9" w14:textId="0360963C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B702FA6" w14:textId="09E0C175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6A6A4B" w14:textId="77777777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177093" w:rsidRPr="008629B3" w14:paraId="5B7AF493" w14:textId="77777777" w:rsidTr="004C68EE">
        <w:trPr>
          <w:trHeight w:val="381"/>
        </w:trPr>
        <w:tc>
          <w:tcPr>
            <w:tcW w:w="1944" w:type="dxa"/>
          </w:tcPr>
          <w:p w14:paraId="5D4FE5F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5D352936" w14:textId="552A1B5C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770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093" w:rsidRPr="008629B3" w14:paraId="194F6B2B" w14:textId="77777777" w:rsidTr="004C68EE">
        <w:trPr>
          <w:trHeight w:val="381"/>
        </w:trPr>
        <w:tc>
          <w:tcPr>
            <w:tcW w:w="1944" w:type="dxa"/>
          </w:tcPr>
          <w:p w14:paraId="1705A43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E7897C8" w14:textId="26A0E3D4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BD087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0363C567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2598A98E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6CAD7BB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66FC7C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177093" w:rsidRPr="008629B3" w14:paraId="759FDA5E" w14:textId="77777777" w:rsidTr="004C68EE">
        <w:trPr>
          <w:trHeight w:val="381"/>
        </w:trPr>
        <w:tc>
          <w:tcPr>
            <w:tcW w:w="1944" w:type="dxa"/>
          </w:tcPr>
          <w:p w14:paraId="16CF169B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304D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05FC648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EA83A2C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6CC8240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EADAA09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676124D6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14CF1277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704283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587765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</w:tcPr>
          <w:p w14:paraId="58D2949B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9BEB55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77093" w:rsidRPr="008629B3" w14:paraId="3FA74760" w14:textId="77777777" w:rsidTr="004C68EE">
        <w:trPr>
          <w:trHeight w:val="381"/>
        </w:trPr>
        <w:tc>
          <w:tcPr>
            <w:tcW w:w="1944" w:type="dxa"/>
          </w:tcPr>
          <w:p w14:paraId="108934B9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85852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0D214E0F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1BC4A2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3F747BB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2BA6634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3EFD378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5290A917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12B3B2FF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12E699BC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33A48482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97C4671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77093" w:rsidRPr="008629B3" w14:paraId="7AD45AA9" w14:textId="77777777" w:rsidTr="004C68EE">
        <w:trPr>
          <w:trHeight w:val="420"/>
        </w:trPr>
        <w:tc>
          <w:tcPr>
            <w:tcW w:w="1944" w:type="dxa"/>
            <w:vAlign w:val="bottom"/>
          </w:tcPr>
          <w:p w14:paraId="0F69FE0D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7043F9D5" w14:textId="77777777" w:rsidR="00177093" w:rsidRPr="00BD0877" w:rsidRDefault="00177093" w:rsidP="005742B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D087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77093" w:rsidRPr="008629B3" w14:paraId="74127A8A" w14:textId="77777777" w:rsidTr="004C68EE">
        <w:trPr>
          <w:trHeight w:val="403"/>
        </w:trPr>
        <w:tc>
          <w:tcPr>
            <w:tcW w:w="1944" w:type="dxa"/>
          </w:tcPr>
          <w:p w14:paraId="3FA6F00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2B594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0CA65D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570F1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0EA8C8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1E8A4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AAF70A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8D43E81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16ECF14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30B018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5846EBB7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3CDAA7E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177093" w:rsidRPr="008629B3" w14:paraId="36B87E22" w14:textId="77777777" w:rsidTr="004C68EE">
        <w:trPr>
          <w:trHeight w:val="403"/>
        </w:trPr>
        <w:tc>
          <w:tcPr>
            <w:tcW w:w="1944" w:type="dxa"/>
          </w:tcPr>
          <w:p w14:paraId="03F3E70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220B4" w14:textId="0BA22CAA" w:rsidR="00177093" w:rsidRPr="00BD0877" w:rsidRDefault="00D40B5F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bidi="th-TH"/>
              </w:rPr>
              <w:t>69,539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DD5F39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C9AF2A2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33,819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5B2465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8FEDC4" w14:textId="47FE3056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bidi="th-TH"/>
              </w:rPr>
              <w:t>(52,126)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AA13F16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6FE0264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(14,558)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9AE702B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4122A84" w14:textId="491F1A72" w:rsidR="00177093" w:rsidRPr="00BD0877" w:rsidRDefault="00D40B5F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bidi="th-TH"/>
              </w:rPr>
              <w:t>17,413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7F5DE66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61BDB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19,</w:t>
            </w:r>
            <w:r w:rsidRPr="00C21B3C">
              <w:rPr>
                <w:rFonts w:ascii="Angsana New" w:hAnsi="Angsana New"/>
                <w:sz w:val="28"/>
                <w:szCs w:val="28"/>
                <w:lang w:bidi="th-TH"/>
              </w:rPr>
              <w:t>261</w:t>
            </w:r>
          </w:p>
        </w:tc>
      </w:tr>
      <w:tr w:rsidR="00177093" w:rsidRPr="008629B3" w14:paraId="34F83FAF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5ECBB80A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041B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C68491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DD87C2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51FB6F7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BAF0A1" w14:textId="77777777" w:rsidR="00177093" w:rsidRPr="00BD0877" w:rsidRDefault="00177093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AAE3498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8247878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A2E77D9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B89B0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C1FEAD3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F80A2F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77093" w:rsidRPr="008629B3" w14:paraId="6053146E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32AFFCB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E8751" w14:textId="706FF3A6" w:rsidR="00177093" w:rsidRPr="00BD0877" w:rsidRDefault="00D40B5F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val="en-US" w:bidi="th-TH"/>
              </w:rPr>
              <w:t>269,762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1A06E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882CB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114,404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27CC3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D2E15B" w14:textId="763A671C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val="en-US" w:bidi="th-TH"/>
              </w:rPr>
              <w:t>(195,075)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71C2584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DD82168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(45,</w:t>
            </w:r>
            <w:r w:rsidRPr="00DA5CF8">
              <w:rPr>
                <w:rFonts w:ascii="Angsana New" w:hAnsi="Angsana New"/>
                <w:sz w:val="28"/>
                <w:szCs w:val="28"/>
                <w:lang w:bidi="th-TH"/>
              </w:rPr>
              <w:t>516</w:t>
            </w: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7864E5A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7895AF" w14:textId="344A56DE" w:rsidR="00177093" w:rsidRPr="00BD0877" w:rsidRDefault="00D40B5F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val="en-US" w:bidi="th-TH"/>
              </w:rPr>
              <w:t>74,687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B131CE3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74800C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68,888</w:t>
            </w:r>
          </w:p>
        </w:tc>
      </w:tr>
      <w:tr w:rsidR="00177093" w:rsidRPr="008629B3" w14:paraId="675912EB" w14:textId="77777777" w:rsidTr="004C68EE">
        <w:trPr>
          <w:trHeight w:val="403"/>
        </w:trPr>
        <w:tc>
          <w:tcPr>
            <w:tcW w:w="1944" w:type="dxa"/>
          </w:tcPr>
          <w:p w14:paraId="6E43B200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109560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3F4297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A75F8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BBC8022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8C9EC7" w14:textId="77777777" w:rsidR="00177093" w:rsidRPr="00BD0877" w:rsidRDefault="00177093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2B3E6AC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AA53F07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06FFB23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02307A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60A8C18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DAD2B0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77093" w:rsidRPr="008629B3" w14:paraId="2D8F8E5C" w14:textId="77777777" w:rsidTr="004C68EE">
        <w:trPr>
          <w:trHeight w:val="403"/>
        </w:trPr>
        <w:tc>
          <w:tcPr>
            <w:tcW w:w="1944" w:type="dxa"/>
          </w:tcPr>
          <w:p w14:paraId="5F37BDFA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FC47" w14:textId="42162CA1" w:rsidR="00177093" w:rsidRPr="00BD0877" w:rsidRDefault="00D40B5F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val="en-US" w:bidi="th-TH"/>
              </w:rPr>
              <w:t>762,408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FE358A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8D1D1" w14:textId="77777777" w:rsidR="00177093" w:rsidRPr="00BD0877" w:rsidRDefault="00177093" w:rsidP="0040448C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135,854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175FADE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5FC7A" w14:textId="0AF3A1F8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val="en-US" w:bidi="th-TH"/>
              </w:rPr>
              <w:t>(483,384)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A53A863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FD687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(24,554)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B85B67C" w14:textId="77777777" w:rsidR="00177093" w:rsidRPr="00BD0877" w:rsidRDefault="00177093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8ACA" w14:textId="3CE90CE9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0B5F">
              <w:rPr>
                <w:rFonts w:ascii="Angsana New" w:hAnsi="Angsana New"/>
                <w:sz w:val="28"/>
                <w:szCs w:val="28"/>
                <w:lang w:bidi="th-TH"/>
              </w:rPr>
              <w:t>279,024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CF735C2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2D2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111,300</w:t>
            </w:r>
          </w:p>
        </w:tc>
      </w:tr>
      <w:tr w:rsidR="00177093" w:rsidRPr="008629B3" w14:paraId="4A56EA1F" w14:textId="77777777" w:rsidTr="004C68EE">
        <w:trPr>
          <w:trHeight w:val="70"/>
        </w:trPr>
        <w:tc>
          <w:tcPr>
            <w:tcW w:w="1944" w:type="dxa"/>
            <w:vAlign w:val="bottom"/>
          </w:tcPr>
          <w:p w14:paraId="77551AB0" w14:textId="7EC272F5" w:rsidR="00177093" w:rsidRPr="00BD0877" w:rsidRDefault="00177093" w:rsidP="00AA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08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DC5C8" w14:textId="57CFB181" w:rsidR="00177093" w:rsidRPr="00BD0877" w:rsidRDefault="00D40B5F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40B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1,101,709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C9363D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9EEC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284,077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50798A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72A9B" w14:textId="6E800773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40B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(730,585)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9AA7F83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A7A2A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(84,628)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A5D723B" w14:textId="77777777" w:rsidR="00177093" w:rsidRPr="00BD0877" w:rsidRDefault="00177093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3F429" w14:textId="1B2D693D" w:rsidR="00177093" w:rsidRPr="00BD0877" w:rsidRDefault="00D40B5F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40B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371,124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EAA19C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6B9E9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199,449</w:t>
            </w:r>
          </w:p>
        </w:tc>
      </w:tr>
    </w:tbl>
    <w:p w14:paraId="581FF6E7" w14:textId="77777777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38730B0" w14:textId="77777777" w:rsidR="00FB3406" w:rsidRPr="00FB3406" w:rsidRDefault="00FB3406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B3406">
        <w:rPr>
          <w:rFonts w:ascii="Angsana New" w:hAnsi="Angsana New"/>
          <w:sz w:val="30"/>
          <w:szCs w:val="30"/>
          <w:cs/>
        </w:rPr>
        <w:t xml:space="preserve">ในปี </w:t>
      </w:r>
      <w:r w:rsidRPr="00FB3406">
        <w:rPr>
          <w:rFonts w:ascii="Angsana New" w:hAnsi="Angsana New"/>
          <w:sz w:val="30"/>
          <w:szCs w:val="30"/>
        </w:rPr>
        <w:t>2552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20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และจะสิ้นสุดอายุสัญญาในปี </w:t>
      </w:r>
      <w:r w:rsidRPr="00FB3406">
        <w:rPr>
          <w:rFonts w:ascii="Angsana New" w:hAnsi="Angsana New"/>
          <w:sz w:val="30"/>
          <w:szCs w:val="30"/>
        </w:rPr>
        <w:t>2572</w:t>
      </w:r>
      <w:r w:rsidRPr="00FB3406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Pr="00FB3406">
        <w:rPr>
          <w:rFonts w:ascii="Angsana New" w:hAnsi="Angsana New"/>
          <w:sz w:val="30"/>
          <w:szCs w:val="30"/>
        </w:rPr>
        <w:t>2558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เกี่ยวกับบริการอัดก๊าซธรรมชาติ โดยสัญญาเพิ่มเติมดังกล่าวมีระยะเวลา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14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Pr="00FB3406">
        <w:rPr>
          <w:rFonts w:ascii="Angsana New" w:hAnsi="Angsana New"/>
          <w:sz w:val="30"/>
          <w:szCs w:val="30"/>
        </w:rPr>
        <w:t xml:space="preserve">2572 </w:t>
      </w:r>
    </w:p>
    <w:p w14:paraId="14639AA5" w14:textId="77777777" w:rsidR="00FB3406" w:rsidRPr="00FB3406" w:rsidRDefault="00FB3406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4C306317" w14:textId="77777777" w:rsidR="00FB3406" w:rsidRPr="00FB3406" w:rsidRDefault="00FB3406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B3406">
        <w:rPr>
          <w:rFonts w:ascii="Angsana New" w:hAnsi="Angsana New"/>
          <w:sz w:val="30"/>
          <w:szCs w:val="30"/>
          <w:cs/>
        </w:rPr>
        <w:t xml:space="preserve">ในปี </w:t>
      </w:r>
      <w:r w:rsidRPr="00FB3406">
        <w:rPr>
          <w:rFonts w:ascii="Angsana New" w:hAnsi="Angsana New"/>
          <w:sz w:val="30"/>
          <w:szCs w:val="30"/>
        </w:rPr>
        <w:t>2560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ทำสัญญาให้เช่ากับบริษัทในประเทศสองแห่งซึ่งครอบคลุมการเช่าซื้อรถบรรทุกส่วนบุคคลโดยสัญญา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3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Pr="00FB3406">
        <w:rPr>
          <w:rFonts w:ascii="Angsana New" w:hAnsi="Angsana New"/>
          <w:sz w:val="30"/>
          <w:szCs w:val="30"/>
        </w:rPr>
        <w:t>2563</w:t>
      </w:r>
    </w:p>
    <w:p w14:paraId="77563734" w14:textId="5298E1D4" w:rsidR="00FB3406" w:rsidRDefault="00FB3406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2846C2A7" w14:textId="62C98B90" w:rsidR="002D0152" w:rsidRDefault="00B458CF" w:rsidP="002D0152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458CF">
        <w:rPr>
          <w:rFonts w:ascii="Angsana New" w:hAnsi="Angsana New"/>
          <w:sz w:val="30"/>
          <w:szCs w:val="30"/>
          <w:cs/>
        </w:rPr>
        <w:t xml:space="preserve">ในปี </w:t>
      </w:r>
      <w:r w:rsidRPr="00B458CF">
        <w:rPr>
          <w:rFonts w:ascii="Angsana New" w:hAnsi="Angsana New"/>
          <w:sz w:val="30"/>
          <w:szCs w:val="30"/>
        </w:rPr>
        <w:t xml:space="preserve">2557 </w:t>
      </w:r>
      <w:r w:rsidRPr="00B458CF">
        <w:rPr>
          <w:rFonts w:ascii="Angsana New" w:hAnsi="Angsana New"/>
          <w:sz w:val="30"/>
          <w:szCs w:val="30"/>
          <w:cs/>
        </w:rPr>
        <w:t xml:space="preserve">และ </w:t>
      </w:r>
      <w:r w:rsidRPr="00B458CF">
        <w:rPr>
          <w:rFonts w:ascii="Angsana New" w:hAnsi="Angsana New"/>
          <w:sz w:val="30"/>
          <w:szCs w:val="30"/>
        </w:rPr>
        <w:t xml:space="preserve">2559 </w:t>
      </w:r>
      <w:r w:rsidRPr="00B458CF">
        <w:rPr>
          <w:rFonts w:ascii="Angsana New" w:hAnsi="Angsana New"/>
          <w:sz w:val="30"/>
          <w:szCs w:val="30"/>
          <w:cs/>
        </w:rPr>
        <w:t xml:space="preserve">กลุ่มบริษัทและบริษัททำสัญญาขายไฟให้แก่หน่วยงานของรัฐแห่งหนึ่ง โดยสัญญาดังกล่าวมีระยะเวลา </w:t>
      </w:r>
      <w:r w:rsidRPr="00B458CF">
        <w:rPr>
          <w:rFonts w:ascii="Angsana New" w:hAnsi="Angsana New"/>
          <w:sz w:val="30"/>
          <w:szCs w:val="30"/>
        </w:rPr>
        <w:t xml:space="preserve">25 </w:t>
      </w:r>
      <w:r w:rsidRPr="00B458CF">
        <w:rPr>
          <w:rFonts w:ascii="Angsana New" w:hAnsi="Angsana New"/>
          <w:sz w:val="30"/>
          <w:szCs w:val="30"/>
          <w:cs/>
        </w:rPr>
        <w:t xml:space="preserve">ปี และจะสิ้นสุดสัญญาในปี </w:t>
      </w:r>
      <w:r w:rsidRPr="00B458CF">
        <w:rPr>
          <w:rFonts w:ascii="Angsana New" w:hAnsi="Angsana New"/>
          <w:sz w:val="30"/>
          <w:szCs w:val="30"/>
        </w:rPr>
        <w:t xml:space="preserve">2582 </w:t>
      </w:r>
      <w:r w:rsidRPr="00B458CF">
        <w:rPr>
          <w:rFonts w:ascii="Angsana New" w:hAnsi="Angsana New"/>
          <w:sz w:val="30"/>
          <w:szCs w:val="30"/>
          <w:cs/>
        </w:rPr>
        <w:t xml:space="preserve">และปี </w:t>
      </w:r>
      <w:r w:rsidRPr="00B458CF">
        <w:rPr>
          <w:rFonts w:ascii="Angsana New" w:hAnsi="Angsana New"/>
          <w:sz w:val="30"/>
          <w:szCs w:val="30"/>
        </w:rPr>
        <w:t xml:space="preserve">2584 </w:t>
      </w:r>
      <w:r w:rsidRPr="00B458CF">
        <w:rPr>
          <w:rFonts w:ascii="Angsana New" w:hAnsi="Angsana New"/>
          <w:sz w:val="30"/>
          <w:szCs w:val="30"/>
          <w:cs/>
        </w:rPr>
        <w:t>ตามลำดับ</w:t>
      </w:r>
      <w:r w:rsidR="002D0152">
        <w:rPr>
          <w:rFonts w:ascii="Angsana New" w:hAnsi="Angsana New"/>
          <w:sz w:val="30"/>
          <w:szCs w:val="30"/>
        </w:rPr>
        <w:t xml:space="preserve"> </w:t>
      </w:r>
      <w:r w:rsidR="002D0152">
        <w:rPr>
          <w:rFonts w:ascii="Angsana New" w:hAnsi="Angsana New" w:hint="cs"/>
          <w:sz w:val="30"/>
          <w:szCs w:val="30"/>
          <w:cs/>
        </w:rPr>
        <w:t>ซึ่งเข้าเงื่อนไขเป็นสัญญาเช่าตาม</w:t>
      </w:r>
      <w:r w:rsidR="002D0152">
        <w:rPr>
          <w:rFonts w:ascii="Angsana New" w:hAnsi="Angsana New"/>
          <w:sz w:val="30"/>
          <w:szCs w:val="30"/>
        </w:rPr>
        <w:t xml:space="preserve"> TFRS 16 </w:t>
      </w:r>
      <w:r w:rsidR="002D0152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2D0152">
        <w:rPr>
          <w:rFonts w:ascii="Angsana New" w:hAnsi="Angsana New"/>
          <w:sz w:val="30"/>
          <w:szCs w:val="30"/>
        </w:rPr>
        <w:t xml:space="preserve">1 </w:t>
      </w:r>
      <w:r w:rsidR="002D015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D0152">
        <w:rPr>
          <w:rFonts w:ascii="Angsana New" w:hAnsi="Angsana New"/>
          <w:sz w:val="30"/>
          <w:szCs w:val="30"/>
        </w:rPr>
        <w:t>2563</w:t>
      </w:r>
    </w:p>
    <w:p w14:paraId="2E4DCF33" w14:textId="77777777" w:rsidR="00B458CF" w:rsidRPr="00FB3406" w:rsidRDefault="00B458CF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5610E1FD" w14:textId="60BA9B4F" w:rsidR="00B00F4D" w:rsidRDefault="00B00F4D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71E51989" w14:textId="48014A64" w:rsidR="00B00F4D" w:rsidRPr="00FB3406" w:rsidRDefault="00B00F4D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18D6E414" w14:textId="77777777" w:rsidR="00BA6926" w:rsidRP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A55D82F" w14:textId="7A537423" w:rsidR="00105A22" w:rsidRDefault="00105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76C2F8D" w14:textId="056AB95D" w:rsidR="00AA58A1" w:rsidRDefault="00AA58A1" w:rsidP="00BA69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  <w:r w:rsidR="0003243D">
        <w:rPr>
          <w:rFonts w:ascii="Angsana New" w:hAnsi="Angsana New" w:hint="cs"/>
          <w:bCs/>
          <w:sz w:val="30"/>
          <w:szCs w:val="30"/>
          <w:cs/>
        </w:rPr>
        <w:t>และการร่วมค้า</w:t>
      </w:r>
    </w:p>
    <w:p w14:paraId="4C68F350" w14:textId="77777777" w:rsidR="00AA58A1" w:rsidRPr="00673E6B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3"/>
        <w:gridCol w:w="1168"/>
        <w:gridCol w:w="270"/>
        <w:gridCol w:w="1262"/>
        <w:gridCol w:w="270"/>
        <w:gridCol w:w="1174"/>
        <w:gridCol w:w="268"/>
        <w:gridCol w:w="1265"/>
      </w:tblGrid>
      <w:tr w:rsidR="00AA58A1" w:rsidRPr="00F635D6" w14:paraId="67E270AA" w14:textId="77777777" w:rsidTr="00AB41E3">
        <w:trPr>
          <w:tblHeader/>
        </w:trPr>
        <w:tc>
          <w:tcPr>
            <w:tcW w:w="1683" w:type="pct"/>
          </w:tcPr>
          <w:p w14:paraId="714B1BA7" w14:textId="77777777" w:rsidR="00AA58A1" w:rsidRPr="00F635D6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pct"/>
          </w:tcPr>
          <w:p w14:paraId="6970BC78" w14:textId="77777777" w:rsidR="00AA58A1" w:rsidRPr="00F635D6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24FB298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274E30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69366C3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230A" w:rsidRPr="00F635D6" w14:paraId="2F0A3877" w14:textId="77777777" w:rsidTr="00AB41E3">
        <w:trPr>
          <w:tblHeader/>
        </w:trPr>
        <w:tc>
          <w:tcPr>
            <w:tcW w:w="1967" w:type="pct"/>
            <w:gridSpan w:val="2"/>
          </w:tcPr>
          <w:p w14:paraId="75091F2B" w14:textId="0F9C9E61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27B2" w:rsidRPr="00F635D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F635D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635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1127B2" w:rsidRPr="00F635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0 </w:t>
            </w:r>
            <w:r w:rsidR="001127B2" w:rsidRPr="00F635D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79FDA6A9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2EF8CEB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AFDE007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888190D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35DD84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57FE9F8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73FA0D8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8A1" w:rsidRPr="00F635D6" w14:paraId="49A8A45F" w14:textId="77777777" w:rsidTr="00AB41E3">
        <w:trPr>
          <w:tblHeader/>
        </w:trPr>
        <w:tc>
          <w:tcPr>
            <w:tcW w:w="1683" w:type="pct"/>
          </w:tcPr>
          <w:p w14:paraId="3624F756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pct"/>
          </w:tcPr>
          <w:p w14:paraId="43316A5F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3" w:type="pct"/>
            <w:gridSpan w:val="7"/>
          </w:tcPr>
          <w:p w14:paraId="59CA86F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635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35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19" w:rsidRPr="00F635D6" w14:paraId="7B5434C0" w14:textId="77777777" w:rsidTr="001127B2">
        <w:tc>
          <w:tcPr>
            <w:tcW w:w="1683" w:type="pct"/>
          </w:tcPr>
          <w:p w14:paraId="65B6A6E7" w14:textId="77777777" w:rsidR="003E1619" w:rsidRPr="00F635D6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5" w:type="pct"/>
          </w:tcPr>
          <w:p w14:paraId="2B2DD651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883B892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C7609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58E533" w14:textId="60E9A842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5DBCA1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01A43EF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ACDA54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4408C53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C34" w:rsidRPr="00F635D6" w14:paraId="2C10DE56" w14:textId="77777777" w:rsidTr="001127B2">
        <w:tc>
          <w:tcPr>
            <w:tcW w:w="1683" w:type="pct"/>
          </w:tcPr>
          <w:p w14:paraId="68789977" w14:textId="77777777" w:rsidR="007A1C34" w:rsidRPr="00F635D6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75A463D6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E970161" w14:textId="4954FF06" w:rsidR="007A1C34" w:rsidRPr="00F635D6" w:rsidRDefault="0084062F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350,214</w:t>
            </w:r>
          </w:p>
        </w:tc>
        <w:tc>
          <w:tcPr>
            <w:tcW w:w="144" w:type="pct"/>
          </w:tcPr>
          <w:p w14:paraId="421CAACC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D135AA" w14:textId="53B4341A" w:rsidR="007A1C34" w:rsidRPr="00F635D6" w:rsidRDefault="00096EC3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5504A7A1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FA268" w14:textId="1159AE87" w:rsidR="007A1C34" w:rsidRPr="00F635D6" w:rsidRDefault="0084062F" w:rsidP="00CB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3D263E3B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F2E3E16" w14:textId="5AF78CE0" w:rsidR="007A1C34" w:rsidRPr="00F635D6" w:rsidRDefault="00096EC3" w:rsidP="00A83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</w:tr>
      <w:tr w:rsidR="007A1C34" w:rsidRPr="00F635D6" w14:paraId="36581688" w14:textId="77777777" w:rsidTr="001127B2">
        <w:tc>
          <w:tcPr>
            <w:tcW w:w="1683" w:type="pct"/>
          </w:tcPr>
          <w:p w14:paraId="1E2E44F6" w14:textId="6E452BEA" w:rsidR="007A1C34" w:rsidRPr="00F635D6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7339E0" w:rsidRPr="00F635D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385BD5" w:rsidRPr="00F635D6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  <w:p w14:paraId="7018624A" w14:textId="07A902BC" w:rsidR="007A1C34" w:rsidRPr="00F635D6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27F9150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1C1A381" w14:textId="77777777" w:rsidR="00D52D96" w:rsidRPr="00F635D6" w:rsidRDefault="00D52D96" w:rsidP="008A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2F6A193" w14:textId="5BE629CA" w:rsidR="0084062F" w:rsidRPr="00F635D6" w:rsidRDefault="00F03873" w:rsidP="009F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B78F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8FB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44" w:type="pct"/>
          </w:tcPr>
          <w:p w14:paraId="6AA15373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BEC333D" w14:textId="77777777" w:rsidR="001F79C8" w:rsidRPr="00F635D6" w:rsidRDefault="001F79C8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FC1C14D" w14:textId="13AEE16D" w:rsidR="00096EC3" w:rsidRPr="00F635D6" w:rsidRDefault="00096EC3" w:rsidP="00A83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  <w:tc>
          <w:tcPr>
            <w:tcW w:w="144" w:type="pct"/>
          </w:tcPr>
          <w:p w14:paraId="3721659D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15EC794" w14:textId="77777777" w:rsidR="007A1C34" w:rsidRPr="00F635D6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7440C2F" w14:textId="2C1B1FCE" w:rsidR="0084062F" w:rsidRPr="00F635D6" w:rsidRDefault="0084062F" w:rsidP="006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419E1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30B2975" w14:textId="77777777" w:rsidR="007A1C34" w:rsidRPr="00F635D6" w:rsidRDefault="007A1C34" w:rsidP="00F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3970C591" w14:textId="44498EAE" w:rsidR="00096EC3" w:rsidRPr="00F635D6" w:rsidRDefault="00096EC3" w:rsidP="00BC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873" w:rsidRPr="00F635D6" w14:paraId="6505D3FC" w14:textId="77777777" w:rsidTr="001127B2">
        <w:tc>
          <w:tcPr>
            <w:tcW w:w="1683" w:type="pct"/>
          </w:tcPr>
          <w:p w14:paraId="76EBDB39" w14:textId="2597ECEC" w:rsidR="00F03873" w:rsidRPr="00F635D6" w:rsidRDefault="00F03873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85" w:type="pct"/>
          </w:tcPr>
          <w:p w14:paraId="51461D35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9DB4BB4" w14:textId="583B1B78" w:rsidR="00F03873" w:rsidRPr="00F635D6" w:rsidRDefault="00F03873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(4,952)</w:t>
            </w:r>
          </w:p>
        </w:tc>
        <w:tc>
          <w:tcPr>
            <w:tcW w:w="144" w:type="pct"/>
          </w:tcPr>
          <w:p w14:paraId="3CF3FCE0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738F7F6" w14:textId="6E999F8F" w:rsidR="00F03873" w:rsidRPr="00F635D6" w:rsidRDefault="00F03873" w:rsidP="00013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8D895C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DB64F7" w14:textId="168B3068" w:rsidR="00F03873" w:rsidRPr="00F635D6" w:rsidRDefault="00F03873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BD29B4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DF5AD4A" w14:textId="74CCB835" w:rsidR="00F03873" w:rsidRPr="00F635D6" w:rsidRDefault="00F03873" w:rsidP="006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1ACDDDD4" w14:textId="77777777" w:rsidTr="001127B2">
        <w:tc>
          <w:tcPr>
            <w:tcW w:w="1683" w:type="pct"/>
          </w:tcPr>
          <w:p w14:paraId="6C65247D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7F35BB6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B626EB3" w14:textId="103208E0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3DA99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AA0A4AE" w14:textId="7B586226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0FDA8D57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6D0C2F" w14:textId="1FA9069F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794F2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0DE4A1B" w14:textId="244E3A0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8E0847" w:rsidRPr="00F635D6" w14:paraId="73E61365" w14:textId="77777777" w:rsidTr="001127B2">
        <w:tc>
          <w:tcPr>
            <w:tcW w:w="1683" w:type="pct"/>
          </w:tcPr>
          <w:p w14:paraId="36BA5DEF" w14:textId="18020E0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285" w:type="pct"/>
          </w:tcPr>
          <w:p w14:paraId="26B2783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BB818C" w14:textId="365AD76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6592F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6C466B9" w14:textId="60F5BB94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9,720</w:t>
            </w:r>
          </w:p>
        </w:tc>
        <w:tc>
          <w:tcPr>
            <w:tcW w:w="144" w:type="pct"/>
          </w:tcPr>
          <w:p w14:paraId="47A5A23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4E18F6" w14:textId="510845E1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20798C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3E3C415" w14:textId="438944D6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9,720</w:t>
            </w:r>
          </w:p>
        </w:tc>
      </w:tr>
      <w:tr w:rsidR="008E0847" w:rsidRPr="00F635D6" w14:paraId="2DFC925D" w14:textId="77777777" w:rsidTr="001127B2">
        <w:tc>
          <w:tcPr>
            <w:tcW w:w="1683" w:type="pct"/>
          </w:tcPr>
          <w:p w14:paraId="66C3D6C5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14:paraId="02132BB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480F7C1" w14:textId="10B5DA0B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Pr="00F635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099)</w:t>
            </w:r>
          </w:p>
        </w:tc>
        <w:tc>
          <w:tcPr>
            <w:tcW w:w="144" w:type="pct"/>
          </w:tcPr>
          <w:p w14:paraId="52AD6CA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2DFC5C" w14:textId="29C80D71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(923)</w:t>
            </w:r>
          </w:p>
        </w:tc>
        <w:tc>
          <w:tcPr>
            <w:tcW w:w="144" w:type="pct"/>
          </w:tcPr>
          <w:p w14:paraId="1937506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1375D9" w14:textId="4720ABAC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9CF327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B28F99B" w14:textId="5B0666A8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0F63CE22" w14:textId="77777777" w:rsidTr="001127B2">
        <w:tc>
          <w:tcPr>
            <w:tcW w:w="1683" w:type="pct"/>
          </w:tcPr>
          <w:p w14:paraId="4D87D892" w14:textId="384BE87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635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pct"/>
          </w:tcPr>
          <w:p w14:paraId="6F8C2A4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F3E2248" w14:textId="088AACC4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4" w:type="pct"/>
          </w:tcPr>
          <w:p w14:paraId="3DB60B2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BD7DAA0" w14:textId="3415DC9C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255,272</w:t>
            </w:r>
          </w:p>
        </w:tc>
        <w:tc>
          <w:tcPr>
            <w:tcW w:w="144" w:type="pct"/>
          </w:tcPr>
          <w:p w14:paraId="72EAE9B7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914F729" w14:textId="07F9A331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745AA61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4A314DA" w14:textId="07ABD1DE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257,001</w:t>
            </w:r>
          </w:p>
        </w:tc>
      </w:tr>
      <w:tr w:rsidR="008E0847" w:rsidRPr="00F635D6" w14:paraId="56C959C3" w14:textId="77777777" w:rsidTr="001127B2">
        <w:tc>
          <w:tcPr>
            <w:tcW w:w="1683" w:type="pct"/>
          </w:tcPr>
          <w:p w14:paraId="02E7A727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0C042A8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6DF7E9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075A2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1019904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18FC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FB6D25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B18AB0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6D22454C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847" w:rsidRPr="00F635D6" w14:paraId="360C59E9" w14:textId="77777777" w:rsidTr="001127B2">
        <w:tc>
          <w:tcPr>
            <w:tcW w:w="1683" w:type="pct"/>
          </w:tcPr>
          <w:p w14:paraId="05857013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5" w:type="pct"/>
          </w:tcPr>
          <w:p w14:paraId="6B29416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8BEBE3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9548C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52160EF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48688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BDDE9B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5CDF70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4F4953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847" w:rsidRPr="00F635D6" w14:paraId="61F795B2" w14:textId="77777777" w:rsidTr="001127B2">
        <w:tc>
          <w:tcPr>
            <w:tcW w:w="1683" w:type="pct"/>
          </w:tcPr>
          <w:p w14:paraId="12E202B5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038EA30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2115C7A" w14:textId="117E8834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25,280</w:t>
            </w:r>
          </w:p>
        </w:tc>
        <w:tc>
          <w:tcPr>
            <w:tcW w:w="144" w:type="pct"/>
          </w:tcPr>
          <w:p w14:paraId="3F155D6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1AC40C2" w14:textId="659ED862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3D293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D641667" w14:textId="4ABA7AB2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BC2FF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58888DF" w14:textId="69912588" w:rsidR="008E0847" w:rsidRPr="00F635D6" w:rsidRDefault="008E0847" w:rsidP="006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2DDB9049" w14:textId="77777777" w:rsidTr="001127B2">
        <w:tc>
          <w:tcPr>
            <w:tcW w:w="1683" w:type="pct"/>
          </w:tcPr>
          <w:p w14:paraId="7236C0D3" w14:textId="08259EE6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กำไรจ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าก </w:t>
            </w:r>
          </w:p>
          <w:p w14:paraId="399065D3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39F1D3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A2DEB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302DA8" w14:textId="7528F036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635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655450E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6DCC19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B39BBD4" w14:textId="1DFB72C2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E7AA7B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D7FFE4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9D77EED" w14:textId="2780867A" w:rsidR="008E0847" w:rsidRPr="00F635D6" w:rsidRDefault="008E0847" w:rsidP="0067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2D303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045041B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F9CA87" w14:textId="42BB43EC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19DAA533" w14:textId="77777777" w:rsidTr="001127B2">
        <w:tc>
          <w:tcPr>
            <w:tcW w:w="1683" w:type="pct"/>
          </w:tcPr>
          <w:p w14:paraId="2DCCAB94" w14:textId="2623307D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1FDF1C7E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D54CB70" w14:textId="11861B5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F635D6">
              <w:rPr>
                <w:rFonts w:ascii="Angsana New" w:hAnsi="Angsana New"/>
                <w:sz w:val="30"/>
                <w:szCs w:val="30"/>
              </w:rPr>
              <w:t>,300</w:t>
            </w:r>
          </w:p>
        </w:tc>
        <w:tc>
          <w:tcPr>
            <w:tcW w:w="144" w:type="pct"/>
          </w:tcPr>
          <w:p w14:paraId="490D745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434C942" w14:textId="5D772232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199D6E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B93E22" w14:textId="3E67CC14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91688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F63FC80" w14:textId="2F0CF508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0915C43B" w14:textId="77777777" w:rsidTr="001127B2">
        <w:tc>
          <w:tcPr>
            <w:tcW w:w="1683" w:type="pct"/>
          </w:tcPr>
          <w:p w14:paraId="47F37073" w14:textId="3469ADA2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635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pct"/>
          </w:tcPr>
          <w:p w14:paraId="612DD49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641F635" w14:textId="74B49222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44" w:type="pct"/>
          </w:tcPr>
          <w:p w14:paraId="1B8F1610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B4E303D" w14:textId="526E3918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9D787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1243590" w14:textId="08B3B61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27D39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3EC3E10" w14:textId="25297ADA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E0847" w:rsidRPr="00F635D6" w14:paraId="6CC84B1E" w14:textId="77777777" w:rsidTr="00AB41E3">
        <w:tc>
          <w:tcPr>
            <w:tcW w:w="1683" w:type="pct"/>
          </w:tcPr>
          <w:p w14:paraId="2315CBCD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16382C1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3FF9C0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0E10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2959D64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C3C29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10E2534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6B614C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32471A4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847" w:rsidRPr="00F635D6" w14:paraId="31FBC73A" w14:textId="77777777" w:rsidTr="001127B2">
        <w:tc>
          <w:tcPr>
            <w:tcW w:w="1683" w:type="pct"/>
          </w:tcPr>
          <w:p w14:paraId="5AF6AD9D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85" w:type="pct"/>
          </w:tcPr>
          <w:p w14:paraId="446F59A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CEE13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A2BF6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B95330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D342E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4BA439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C040D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2834BB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847" w:rsidRPr="00F635D6" w14:paraId="1AEEDEB0" w14:textId="77777777" w:rsidTr="001127B2">
        <w:tc>
          <w:tcPr>
            <w:tcW w:w="1683" w:type="pct"/>
          </w:tcPr>
          <w:p w14:paraId="2316D4B6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3DEB1F6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01FE792" w14:textId="6ABD766F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375,494</w:t>
            </w:r>
          </w:p>
        </w:tc>
        <w:tc>
          <w:tcPr>
            <w:tcW w:w="144" w:type="pct"/>
          </w:tcPr>
          <w:p w14:paraId="63036DE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59C3B05" w14:textId="275CB456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2590F99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C420B3" w14:textId="332D1EBE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10273CC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4C52AE20" w14:textId="52A0E224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</w:tr>
      <w:tr w:rsidR="008E0847" w:rsidRPr="00F635D6" w14:paraId="3BF1EA9A" w14:textId="77777777" w:rsidTr="001127B2">
        <w:tc>
          <w:tcPr>
            <w:tcW w:w="1683" w:type="pct"/>
          </w:tcPr>
          <w:p w14:paraId="58E1D057" w14:textId="7369E292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 </w:t>
            </w:r>
          </w:p>
          <w:p w14:paraId="6A02819B" w14:textId="7A3AA2EF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D32F5A4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2B3F985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70688B8" w14:textId="0BCCB1A8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44,886</w:t>
            </w:r>
          </w:p>
        </w:tc>
        <w:tc>
          <w:tcPr>
            <w:tcW w:w="144" w:type="pct"/>
          </w:tcPr>
          <w:p w14:paraId="40B7C34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6733ED9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7F0C6A5" w14:textId="01246B7F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  <w:tc>
          <w:tcPr>
            <w:tcW w:w="144" w:type="pct"/>
          </w:tcPr>
          <w:p w14:paraId="3B016BF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A84ECB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982CF6" w14:textId="587B0D70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01BCB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EDED69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2B1D980" w14:textId="75DC8885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69762E57" w14:textId="77777777" w:rsidTr="001127B2">
        <w:tc>
          <w:tcPr>
            <w:tcW w:w="1683" w:type="pct"/>
          </w:tcPr>
          <w:p w14:paraId="3CC20D0D" w14:textId="0289F34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85" w:type="pct"/>
          </w:tcPr>
          <w:p w14:paraId="7B7B7DFE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B9D640C" w14:textId="375EEC03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(4,952)</w:t>
            </w:r>
          </w:p>
        </w:tc>
        <w:tc>
          <w:tcPr>
            <w:tcW w:w="144" w:type="pct"/>
          </w:tcPr>
          <w:p w14:paraId="7013F40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88692CE" w14:textId="0EBA80B6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BABAE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FA045F9" w14:textId="23E86D9B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A91B3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1C865BA3" w14:textId="26C1A296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0D82C1D3" w14:textId="77777777" w:rsidTr="001127B2">
        <w:tc>
          <w:tcPr>
            <w:tcW w:w="1683" w:type="pct"/>
          </w:tcPr>
          <w:p w14:paraId="13BBF223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2C44EEE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B8EB524" w14:textId="3A9E1915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144" w:type="pct"/>
          </w:tcPr>
          <w:p w14:paraId="5CC8050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00752354" w14:textId="4958E3EE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28D8FBD3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7418ADF" w14:textId="159B85AE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795B5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2B24EB9" w14:textId="5B1A457C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8E0847" w:rsidRPr="00F635D6" w14:paraId="3E4E28BC" w14:textId="77777777" w:rsidTr="001127B2">
        <w:tc>
          <w:tcPr>
            <w:tcW w:w="1683" w:type="pct"/>
          </w:tcPr>
          <w:p w14:paraId="67CAC3B4" w14:textId="6502FD6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285" w:type="pct"/>
          </w:tcPr>
          <w:p w14:paraId="68C2C8E0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3A11637" w14:textId="4ED09BF8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DDF17B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E85C9AF" w14:textId="0BD62365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9,720</w:t>
            </w:r>
          </w:p>
        </w:tc>
        <w:tc>
          <w:tcPr>
            <w:tcW w:w="144" w:type="pct"/>
          </w:tcPr>
          <w:p w14:paraId="7D971BC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911C65D" w14:textId="48BC41C3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F39742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0FE7EAB" w14:textId="799824C5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9,720</w:t>
            </w:r>
          </w:p>
        </w:tc>
      </w:tr>
      <w:tr w:rsidR="008E0847" w:rsidRPr="00F635D6" w14:paraId="17F0486C" w14:textId="77777777" w:rsidTr="001127B2">
        <w:tc>
          <w:tcPr>
            <w:tcW w:w="1683" w:type="pct"/>
          </w:tcPr>
          <w:p w14:paraId="358B318D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14:paraId="37F8B0E9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AA7A772" w14:textId="169E9295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Pr="00F635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099)</w:t>
            </w:r>
          </w:p>
        </w:tc>
        <w:tc>
          <w:tcPr>
            <w:tcW w:w="144" w:type="pct"/>
          </w:tcPr>
          <w:p w14:paraId="6CCFA13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68D541" w14:textId="161F1C3D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(923)</w:t>
            </w:r>
          </w:p>
        </w:tc>
        <w:tc>
          <w:tcPr>
            <w:tcW w:w="144" w:type="pct"/>
          </w:tcPr>
          <w:p w14:paraId="74CA1ED0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0D09AD" w14:textId="24865535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38EBEB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6BF6772" w14:textId="5CC78816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6AD3F3FC" w14:textId="77777777" w:rsidTr="001127B2">
        <w:tc>
          <w:tcPr>
            <w:tcW w:w="1683" w:type="pct"/>
          </w:tcPr>
          <w:p w14:paraId="78172010" w14:textId="0DF9E87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635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pct"/>
          </w:tcPr>
          <w:p w14:paraId="2A35F4E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30236AF" w14:textId="4344DD5D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44" w:type="pct"/>
          </w:tcPr>
          <w:p w14:paraId="36F8CAD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189757E" w14:textId="31A3E619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255,272</w:t>
            </w:r>
          </w:p>
        </w:tc>
        <w:tc>
          <w:tcPr>
            <w:tcW w:w="144" w:type="pct"/>
          </w:tcPr>
          <w:p w14:paraId="116D13C8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09C8B31" w14:textId="16B78859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3094AA3C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253904E" w14:textId="45B954B3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257,001</w:t>
            </w:r>
          </w:p>
        </w:tc>
      </w:tr>
    </w:tbl>
    <w:p w14:paraId="7EB2EFBB" w14:textId="79DD5DF6" w:rsidR="00665820" w:rsidRDefault="00665820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665820">
        <w:rPr>
          <w:rFonts w:ascii="Angsana New" w:hAnsi="Angsana New" w:hint="cs"/>
          <w:b/>
          <w:sz w:val="30"/>
          <w:szCs w:val="30"/>
          <w:cs/>
        </w:rPr>
        <w:lastRenderedPageBreak/>
        <w:t>บริษัทและผู้ถือหุ้นรายอื่น</w:t>
      </w:r>
      <w:r w:rsidR="00150A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65820">
        <w:rPr>
          <w:rFonts w:ascii="Angsana New" w:hAnsi="Angsana New" w:hint="cs"/>
          <w:b/>
          <w:sz w:val="30"/>
          <w:szCs w:val="30"/>
          <w:cs/>
        </w:rPr>
        <w:t>ๆ ได้นำหุ้นทั้งหมดของบริษัท</w:t>
      </w:r>
      <w:r w:rsidR="001A1E67">
        <w:rPr>
          <w:rFonts w:ascii="Angsana New" w:hAnsi="Angsana New"/>
          <w:b/>
          <w:sz w:val="30"/>
          <w:szCs w:val="30"/>
        </w:rPr>
        <w:t xml:space="preserve"> </w:t>
      </w:r>
      <w:r w:rsidRPr="00665820">
        <w:rPr>
          <w:rFonts w:ascii="Angsana New" w:hAnsi="Angsana New" w:hint="cs"/>
          <w:b/>
          <w:sz w:val="30"/>
          <w:szCs w:val="30"/>
          <w:cs/>
        </w:rPr>
        <w:t>กรีนเอิร์ธพาวเวอร์ (ไทยแลนด์) จำกัด</w:t>
      </w:r>
      <w:r w:rsidR="00F10ECA" w:rsidRPr="00F10ECA">
        <w:rPr>
          <w:rFonts w:ascii="Angsana New" w:hAnsi="Angsana New"/>
          <w:bCs/>
          <w:sz w:val="30"/>
          <w:szCs w:val="30"/>
        </w:rPr>
        <w:t xml:space="preserve"> (“GEPT”)</w:t>
      </w:r>
      <w:r w:rsidR="00CB5338" w:rsidRPr="00F10ECA">
        <w:rPr>
          <w:rFonts w:ascii="Angsana New" w:hAnsi="Angsana New"/>
          <w:b/>
          <w:sz w:val="30"/>
          <w:szCs w:val="30"/>
        </w:rPr>
        <w:t xml:space="preserve"> </w:t>
      </w:r>
      <w:r w:rsidR="00CB5338">
        <w:rPr>
          <w:rFonts w:ascii="Angsana New" w:hAnsi="Angsana New" w:hint="cs"/>
          <w:b/>
          <w:sz w:val="30"/>
          <w:szCs w:val="30"/>
          <w:cs/>
        </w:rPr>
        <w:t>ไปจำนำต่อผู้รับเหมาก่อสร้าง</w:t>
      </w:r>
      <w:r w:rsidRPr="00665820">
        <w:rPr>
          <w:rFonts w:ascii="Angsana New" w:hAnsi="Angsana New" w:hint="cs"/>
          <w:b/>
          <w:sz w:val="30"/>
          <w:szCs w:val="30"/>
          <w:cs/>
        </w:rPr>
        <w:t xml:space="preserve"> ภายใต้เงื่อนไขที่ระบุตามสัญญาจำนำหุ้นเพื่อให้เป็นไปตามสัญญารับเหมาก่อสร้างแบบ</w:t>
      </w:r>
      <w:r w:rsidR="001A1E67">
        <w:rPr>
          <w:rFonts w:ascii="Angsana New" w:hAnsi="Angsana New" w:hint="cs"/>
          <w:b/>
          <w:sz w:val="30"/>
          <w:szCs w:val="30"/>
          <w:cs/>
        </w:rPr>
        <w:t>เบ็ด</w:t>
      </w:r>
      <w:r w:rsidRPr="00665820">
        <w:rPr>
          <w:rFonts w:ascii="Angsana New" w:hAnsi="Angsana New" w:hint="cs"/>
          <w:b/>
          <w:sz w:val="30"/>
          <w:szCs w:val="30"/>
          <w:cs/>
        </w:rPr>
        <w:t>เสร็จเฟส</w:t>
      </w:r>
      <w:r w:rsidRPr="00665820">
        <w:rPr>
          <w:rFonts w:ascii="Angsana New" w:hAnsi="Angsana New"/>
          <w:b/>
          <w:sz w:val="30"/>
          <w:szCs w:val="30"/>
        </w:rPr>
        <w:t xml:space="preserve"> </w:t>
      </w:r>
      <w:r w:rsidRPr="0057318B">
        <w:rPr>
          <w:rFonts w:ascii="Angsana New" w:hAnsi="Angsana New"/>
          <w:bCs/>
          <w:sz w:val="30"/>
          <w:szCs w:val="30"/>
        </w:rPr>
        <w:t xml:space="preserve">1 </w:t>
      </w:r>
      <w:r w:rsidRPr="00665820">
        <w:rPr>
          <w:rFonts w:ascii="Angsana New" w:hAnsi="Angsana New" w:hint="cs"/>
          <w:b/>
          <w:sz w:val="30"/>
          <w:szCs w:val="30"/>
          <w:cs/>
        </w:rPr>
        <w:t>ตั้งแต่ปี</w:t>
      </w:r>
      <w:r w:rsidRPr="00665820">
        <w:rPr>
          <w:rFonts w:ascii="Angsana New" w:hAnsi="Angsana New"/>
          <w:b/>
          <w:sz w:val="30"/>
          <w:szCs w:val="30"/>
        </w:rPr>
        <w:t xml:space="preserve"> </w:t>
      </w:r>
      <w:r w:rsidRPr="0057318B">
        <w:rPr>
          <w:rFonts w:ascii="Angsana New" w:hAnsi="Angsana New"/>
          <w:bCs/>
          <w:sz w:val="30"/>
          <w:szCs w:val="30"/>
        </w:rPr>
        <w:t>256</w:t>
      </w:r>
      <w:r w:rsidR="001A1E67">
        <w:rPr>
          <w:rFonts w:ascii="Angsana New" w:hAnsi="Angsana New"/>
          <w:bCs/>
          <w:sz w:val="30"/>
          <w:szCs w:val="30"/>
        </w:rPr>
        <w:t>1</w:t>
      </w:r>
    </w:p>
    <w:p w14:paraId="402E00C9" w14:textId="6231E2C0" w:rsidR="00F53349" w:rsidRPr="005C553E" w:rsidRDefault="00F53349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ED4CC19" w14:textId="7F243066" w:rsidR="005C553E" w:rsidRPr="00FA255D" w:rsidRDefault="005C553E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ในเดือนมิถุนายน </w:t>
      </w:r>
      <w:r w:rsidRPr="0021186D">
        <w:rPr>
          <w:rFonts w:ascii="Angsana New" w:hAnsi="Angsana New"/>
          <w:bCs/>
          <w:spacing w:val="-6"/>
          <w:sz w:val="30"/>
          <w:szCs w:val="30"/>
        </w:rPr>
        <w:t>2563 GEPT</w:t>
      </w:r>
      <w:r w:rsidRPr="0021186D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มีการออกหุ้นสามัญเพิ่มเติมจำนวน </w:t>
      </w:r>
      <w:r w:rsidRPr="0021186D">
        <w:rPr>
          <w:rFonts w:ascii="Angsana New" w:hAnsi="Angsana New"/>
          <w:bCs/>
          <w:spacing w:val="-6"/>
          <w:sz w:val="30"/>
          <w:szCs w:val="30"/>
        </w:rPr>
        <w:t>15.33</w:t>
      </w:r>
      <w:r w:rsidRPr="0021186D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</w:t>
      </w:r>
      <w:r w:rsidR="00DF3254">
        <w:rPr>
          <w:rFonts w:ascii="Angsana New" w:hAnsi="Angsana New" w:hint="cs"/>
          <w:b/>
          <w:spacing w:val="-6"/>
          <w:sz w:val="30"/>
          <w:szCs w:val="30"/>
          <w:cs/>
        </w:rPr>
        <w:t>หุ้น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C92F10" w:rsidRPr="0021186D">
        <w:rPr>
          <w:rFonts w:ascii="Angsana New" w:hAnsi="Angsana New" w:hint="cs"/>
          <w:b/>
          <w:spacing w:val="-6"/>
          <w:sz w:val="30"/>
          <w:szCs w:val="30"/>
          <w:cs/>
        </w:rPr>
        <w:t>(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จาก </w:t>
      </w:r>
      <w:r w:rsidRPr="0021186D">
        <w:rPr>
          <w:rFonts w:ascii="Angsana New" w:hAnsi="Angsana New"/>
          <w:bCs/>
          <w:spacing w:val="-6"/>
          <w:sz w:val="30"/>
          <w:szCs w:val="30"/>
        </w:rPr>
        <w:t>2.16</w:t>
      </w:r>
      <w:r w:rsidRPr="0021186D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ล้านหุ้น</w:t>
      </w:r>
      <w:r w:rsidR="003E2E4D">
        <w:rPr>
          <w:rFonts w:ascii="Angsana New" w:hAnsi="Angsana New" w:hint="cs"/>
          <w:b/>
          <w:spacing w:val="-6"/>
          <w:sz w:val="30"/>
          <w:szCs w:val="30"/>
          <w:cs/>
        </w:rPr>
        <w:t>เ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ป็น </w:t>
      </w:r>
      <w:r w:rsidRPr="0021186D">
        <w:rPr>
          <w:rFonts w:ascii="Angsana New" w:hAnsi="Angsana New"/>
          <w:bCs/>
          <w:spacing w:val="-6"/>
          <w:sz w:val="30"/>
          <w:szCs w:val="30"/>
        </w:rPr>
        <w:t>17.49</w:t>
      </w:r>
      <w:r w:rsidRPr="0021186D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ล้านหุ้น</w:t>
      </w:r>
      <w:r w:rsidRPr="0021186D">
        <w:rPr>
          <w:rFonts w:ascii="Angsana New" w:hAnsi="Angsana New"/>
          <w:bCs/>
          <w:spacing w:val="-6"/>
          <w:sz w:val="30"/>
          <w:szCs w:val="30"/>
        </w:rPr>
        <w:t>)</w:t>
      </w:r>
      <w:r w:rsidRPr="00FA255D">
        <w:rPr>
          <w:rFonts w:ascii="Angsana New" w:hAnsi="Angsana New"/>
          <w:bCs/>
          <w:sz w:val="30"/>
          <w:szCs w:val="30"/>
        </w:rPr>
        <w:t xml:space="preserve"> </w:t>
      </w:r>
      <w:r w:rsidRPr="00FA255D">
        <w:rPr>
          <w:rFonts w:ascii="Angsana New" w:hAnsi="Angsana New" w:hint="cs"/>
          <w:b/>
          <w:sz w:val="30"/>
          <w:szCs w:val="30"/>
          <w:cs/>
        </w:rPr>
        <w:t xml:space="preserve">มูลค่าหุ้นละ </w:t>
      </w:r>
      <w:r w:rsidRPr="00FA255D">
        <w:rPr>
          <w:rFonts w:ascii="Angsana New" w:hAnsi="Angsana New"/>
          <w:bCs/>
          <w:sz w:val="30"/>
          <w:szCs w:val="30"/>
        </w:rPr>
        <w:t>100</w:t>
      </w:r>
      <w:r w:rsidRPr="00FA255D">
        <w:rPr>
          <w:rFonts w:ascii="Angsana New" w:hAnsi="Angsana New"/>
          <w:b/>
          <w:sz w:val="30"/>
          <w:szCs w:val="30"/>
        </w:rPr>
        <w:t xml:space="preserve"> </w:t>
      </w:r>
      <w:r w:rsidRPr="00FA255D">
        <w:rPr>
          <w:rFonts w:ascii="Angsana New" w:hAnsi="Angsana New" w:hint="cs"/>
          <w:b/>
          <w:sz w:val="30"/>
          <w:szCs w:val="30"/>
          <w:cs/>
        </w:rPr>
        <w:t>บาท เป็นจำนวนเงิน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/>
          <w:bCs/>
          <w:sz w:val="30"/>
          <w:szCs w:val="30"/>
        </w:rPr>
        <w:t>1,533</w:t>
      </w:r>
      <w:r w:rsidR="00934FE2" w:rsidRPr="00FA255D">
        <w:rPr>
          <w:rFonts w:ascii="Angsana New" w:hAnsi="Angsana New"/>
          <w:b/>
          <w:sz w:val="30"/>
          <w:szCs w:val="30"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C92F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หรือเทียบเท่า </w:t>
      </w:r>
      <w:r w:rsidR="00934FE2" w:rsidRPr="00FA255D">
        <w:rPr>
          <w:rFonts w:ascii="Angsana New" w:hAnsi="Angsana New"/>
          <w:bCs/>
          <w:sz w:val="30"/>
          <w:szCs w:val="30"/>
        </w:rPr>
        <w:t>48.9</w:t>
      </w:r>
      <w:r w:rsidR="00934FE2" w:rsidRPr="00FA255D">
        <w:rPr>
          <w:rFonts w:ascii="Angsana New" w:hAnsi="Angsana New"/>
          <w:b/>
          <w:sz w:val="30"/>
          <w:szCs w:val="30"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ล้านบาทเหรียญดอลลาร์สหรัฐ และเรียกชำระค่าหุ้นครั้งแรกร้อยละ </w:t>
      </w:r>
      <w:r w:rsidR="00934FE2" w:rsidRPr="00FA255D">
        <w:rPr>
          <w:rFonts w:ascii="Angsana New" w:hAnsi="Angsana New"/>
          <w:bCs/>
          <w:sz w:val="30"/>
          <w:szCs w:val="30"/>
        </w:rPr>
        <w:t xml:space="preserve">30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เป็นจำนวนเงิน </w:t>
      </w:r>
      <w:r w:rsidR="00934FE2" w:rsidRPr="00FA255D">
        <w:rPr>
          <w:rFonts w:ascii="Angsana New" w:hAnsi="Angsana New"/>
          <w:bCs/>
          <w:sz w:val="30"/>
          <w:szCs w:val="30"/>
        </w:rPr>
        <w:t>186</w:t>
      </w:r>
      <w:r w:rsidR="00934FE2" w:rsidRPr="00FA255D">
        <w:rPr>
          <w:rFonts w:ascii="Angsana New" w:hAnsi="Angsana New"/>
          <w:b/>
          <w:sz w:val="30"/>
          <w:szCs w:val="30"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C92F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หรือเทียบเท่า</w:t>
      </w:r>
      <w:r w:rsidR="00934FE2" w:rsidRPr="00FA255D">
        <w:rPr>
          <w:rFonts w:ascii="Angsana New" w:hAnsi="Angsana New"/>
          <w:b/>
          <w:sz w:val="30"/>
          <w:szCs w:val="30"/>
        </w:rPr>
        <w:t xml:space="preserve"> </w:t>
      </w:r>
      <w:r w:rsidR="00934FE2" w:rsidRPr="00FA255D">
        <w:rPr>
          <w:rFonts w:ascii="Angsana New" w:hAnsi="Angsana New"/>
          <w:bCs/>
          <w:sz w:val="30"/>
          <w:szCs w:val="30"/>
        </w:rPr>
        <w:t xml:space="preserve">6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ล้านเหรียญดอลลาร์สหรัฐ อย่างไร</w:t>
      </w:r>
      <w:r w:rsidR="00A83507">
        <w:rPr>
          <w:rFonts w:ascii="Angsana New" w:hAnsi="Angsana New" w:hint="cs"/>
          <w:b/>
          <w:sz w:val="30"/>
          <w:szCs w:val="30"/>
          <w:cs/>
        </w:rPr>
        <w:t xml:space="preserve">      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ก็ตาม </w:t>
      </w:r>
      <w:r w:rsidR="00934FE2" w:rsidRPr="00FA255D">
        <w:rPr>
          <w:rFonts w:ascii="Angsana New" w:hAnsi="Angsana New"/>
          <w:bCs/>
          <w:sz w:val="30"/>
          <w:szCs w:val="30"/>
        </w:rPr>
        <w:t xml:space="preserve">GEPT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จดทะเบียนการเพิ่มทุนดังกล่าวเมื่อวันที่ </w:t>
      </w:r>
      <w:r w:rsidR="00934FE2" w:rsidRPr="00FA255D">
        <w:rPr>
          <w:rFonts w:ascii="Angsana New" w:hAnsi="Angsana New"/>
          <w:bCs/>
          <w:sz w:val="30"/>
          <w:szCs w:val="30"/>
        </w:rPr>
        <w:t xml:space="preserve">10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กร</w:t>
      </w:r>
      <w:r w:rsidR="00F67CD1" w:rsidRPr="00FA255D">
        <w:rPr>
          <w:rFonts w:ascii="Angsana New" w:hAnsi="Angsana New" w:hint="cs"/>
          <w:b/>
          <w:sz w:val="30"/>
          <w:szCs w:val="30"/>
          <w:cs/>
        </w:rPr>
        <w:t xml:space="preserve">กฎาคม </w:t>
      </w:r>
      <w:r w:rsidR="00F67CD1" w:rsidRPr="00FA255D">
        <w:rPr>
          <w:rFonts w:ascii="Angsana New" w:hAnsi="Angsana New"/>
          <w:bCs/>
          <w:sz w:val="30"/>
          <w:szCs w:val="30"/>
        </w:rPr>
        <w:t xml:space="preserve">2563 </w:t>
      </w:r>
      <w:r w:rsidR="00F67CD1" w:rsidRPr="00FA255D">
        <w:rPr>
          <w:rFonts w:ascii="Angsana New" w:hAnsi="Angsana New" w:hint="cs"/>
          <w:b/>
          <w:sz w:val="30"/>
          <w:szCs w:val="30"/>
          <w:cs/>
        </w:rPr>
        <w:t>บริษัทจึงได้แสดงจำนวนดังกล่าวเป็น</w:t>
      </w:r>
      <w:r w:rsidR="00A8350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="00F67CD1" w:rsidRPr="00FA255D">
        <w:rPr>
          <w:rFonts w:ascii="Angsana New" w:hAnsi="Angsana New" w:hint="cs"/>
          <w:b/>
          <w:sz w:val="30"/>
          <w:szCs w:val="30"/>
          <w:cs/>
        </w:rPr>
        <w:t>เงินจ่ายล่วงหน้าค่าหุ้นไว้ในงบแสดงฐานะการเงิน</w:t>
      </w:r>
    </w:p>
    <w:p w14:paraId="7877EA6C" w14:textId="77777777" w:rsidR="005C553E" w:rsidRPr="005C553E" w:rsidRDefault="005C553E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1878653" w14:textId="49953919" w:rsidR="00F53349" w:rsidRDefault="00F53349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F53349">
        <w:rPr>
          <w:rFonts w:ascii="Angsana New" w:hAnsi="Angsana New"/>
          <w:b/>
          <w:sz w:val="30"/>
          <w:szCs w:val="30"/>
          <w:cs/>
        </w:rPr>
        <w:t xml:space="preserve">ในเดือนพฤษภาคม </w:t>
      </w:r>
      <w:r w:rsidRPr="00F53349">
        <w:rPr>
          <w:rFonts w:ascii="Angsana New" w:hAnsi="Angsana New"/>
          <w:bCs/>
          <w:sz w:val="30"/>
          <w:szCs w:val="30"/>
        </w:rPr>
        <w:t>2563</w:t>
      </w:r>
      <w:r w:rsidRPr="00F53349">
        <w:rPr>
          <w:rFonts w:ascii="Angsana New" w:hAnsi="Angsana New"/>
          <w:b/>
          <w:sz w:val="30"/>
          <w:szCs w:val="30"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 xml:space="preserve">บริษัทสแกน แอดวานซ์ เพาเวอร์ จำกัด มีการเรียกชำระค่าหุ้นเพิ่มเติมจำนวนร้อยละ </w:t>
      </w:r>
      <w:r w:rsidRPr="00C93C55">
        <w:rPr>
          <w:rFonts w:ascii="Angsana New" w:hAnsi="Angsana New"/>
          <w:bCs/>
          <w:sz w:val="30"/>
          <w:szCs w:val="30"/>
        </w:rPr>
        <w:t>15</w:t>
      </w:r>
      <w:r w:rsidRPr="00946D26">
        <w:rPr>
          <w:rFonts w:ascii="Angsana New" w:hAnsi="Angsana New"/>
          <w:bCs/>
          <w:sz w:val="30"/>
          <w:szCs w:val="30"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 xml:space="preserve">ของหุ้นที่ออกจำหน่าย คิดเป็นจำนวนเงิน </w:t>
      </w:r>
      <w:r w:rsidRPr="00F214B3">
        <w:rPr>
          <w:rFonts w:ascii="Angsana New" w:hAnsi="Angsana New"/>
          <w:bCs/>
          <w:sz w:val="30"/>
          <w:szCs w:val="30"/>
        </w:rPr>
        <w:t>30</w:t>
      </w:r>
      <w:r w:rsidRPr="00F53349">
        <w:rPr>
          <w:rFonts w:ascii="Angsana New" w:hAnsi="Angsana New"/>
          <w:b/>
          <w:sz w:val="30"/>
          <w:szCs w:val="30"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>ล้านบาท และจดทะเบียนเพิ่มทุนกับกระทรวงพาณิชย์เมื่อวันที่</w:t>
      </w:r>
      <w:r w:rsidR="00066704" w:rsidRPr="00946D26">
        <w:rPr>
          <w:rFonts w:ascii="Angsana New" w:hAnsi="Angsana New"/>
          <w:bCs/>
          <w:sz w:val="30"/>
          <w:szCs w:val="30"/>
        </w:rPr>
        <w:t xml:space="preserve"> </w:t>
      </w:r>
      <w:r w:rsidR="00F31E92">
        <w:rPr>
          <w:rFonts w:ascii="Angsana New" w:hAnsi="Angsana New" w:hint="cs"/>
          <w:bCs/>
          <w:sz w:val="30"/>
          <w:szCs w:val="30"/>
          <w:cs/>
        </w:rPr>
        <w:t xml:space="preserve">          </w:t>
      </w:r>
      <w:r w:rsidR="00066704" w:rsidRPr="00C93C55">
        <w:rPr>
          <w:rFonts w:ascii="Angsana New" w:hAnsi="Angsana New"/>
          <w:bCs/>
          <w:sz w:val="30"/>
          <w:szCs w:val="30"/>
        </w:rPr>
        <w:t>29</w:t>
      </w:r>
      <w:r w:rsidR="00066704" w:rsidRPr="00946D26">
        <w:rPr>
          <w:rFonts w:ascii="Angsana New" w:hAnsi="Angsana New"/>
          <w:bCs/>
          <w:sz w:val="30"/>
          <w:szCs w:val="30"/>
        </w:rPr>
        <w:t xml:space="preserve"> </w:t>
      </w:r>
      <w:r w:rsidR="00066704">
        <w:rPr>
          <w:rFonts w:ascii="Angsana New" w:hAnsi="Angsana New" w:hint="cs"/>
          <w:b/>
          <w:sz w:val="30"/>
          <w:szCs w:val="30"/>
          <w:cs/>
        </w:rPr>
        <w:t xml:space="preserve">พฤษภาคม </w:t>
      </w:r>
      <w:r w:rsidRPr="00F53349">
        <w:rPr>
          <w:rFonts w:ascii="Angsana New" w:hAnsi="Angsana New"/>
          <w:bCs/>
          <w:sz w:val="30"/>
          <w:szCs w:val="30"/>
        </w:rPr>
        <w:t>2563</w:t>
      </w:r>
    </w:p>
    <w:p w14:paraId="76682233" w14:textId="49B0E705" w:rsidR="00150A76" w:rsidRDefault="00150A76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29B90A5" w14:textId="77777777" w:rsidR="00BA6E8C" w:rsidRDefault="00BA6E8C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9BA73A6" w14:textId="0D7B0F26" w:rsidR="00150A76" w:rsidRPr="00150A76" w:rsidRDefault="00150A76" w:rsidP="00C55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B001958" w14:textId="063B1B9E" w:rsidR="00665820" w:rsidRPr="0057318B" w:rsidRDefault="00665820" w:rsidP="00DD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10"/>
          <w:szCs w:val="10"/>
          <w:highlight w:val="yellow"/>
        </w:rPr>
      </w:pPr>
    </w:p>
    <w:p w14:paraId="1233B1FE" w14:textId="775FA94D" w:rsidR="0057318B" w:rsidRPr="00DD4F05" w:rsidRDefault="0057318B" w:rsidP="00DD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highlight w:val="yellow"/>
        </w:rPr>
        <w:sectPr w:rsidR="0057318B" w:rsidRPr="00DD4F05" w:rsidSect="00F9300B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4401E4F" w14:textId="6C9E17A0" w:rsidR="00C05EE3" w:rsidRPr="007C4AF9" w:rsidRDefault="00C05EE3" w:rsidP="007C4AF9">
      <w:pPr>
        <w:pStyle w:val="acctfourfigures"/>
        <w:tabs>
          <w:tab w:val="clear" w:pos="765"/>
        </w:tabs>
        <w:spacing w:line="276" w:lineRule="auto"/>
        <w:ind w:left="540"/>
        <w:rPr>
          <w:rFonts w:ascii="Angsana New" w:hAnsi="Angsana New"/>
          <w:sz w:val="28"/>
          <w:szCs w:val="28"/>
          <w:lang w:bidi="th-TH"/>
        </w:rPr>
      </w:pPr>
      <w:r w:rsidRPr="007C4AF9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>ใน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บริษัทร่ว</w:t>
      </w:r>
      <w:r w:rsidR="00A422DA" w:rsidRPr="007C4AF9">
        <w:rPr>
          <w:rFonts w:ascii="Angsana New" w:hAnsi="Angsana New" w:hint="cs"/>
          <w:sz w:val="28"/>
          <w:szCs w:val="28"/>
          <w:cs/>
          <w:lang w:bidi="th-TH"/>
        </w:rPr>
        <w:t>มและการร่วมค้า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ณ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วันที่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</w:rPr>
        <w:t>3</w:t>
      </w:r>
      <w:r w:rsidR="001127B2" w:rsidRPr="007C4AF9">
        <w:rPr>
          <w:rFonts w:ascii="Angsana New" w:hAnsi="Angsana New"/>
          <w:sz w:val="28"/>
          <w:szCs w:val="28"/>
          <w:lang w:val="en-US" w:bidi="th-TH"/>
        </w:rPr>
        <w:t xml:space="preserve">0 </w:t>
      </w:r>
      <w:r w:rsidR="001127B2" w:rsidRPr="007C4AF9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มิถุนายน </w:t>
      </w:r>
      <w:r w:rsidRPr="007C4AF9">
        <w:rPr>
          <w:rFonts w:ascii="Angsana New" w:hAnsi="Angsana New"/>
          <w:sz w:val="28"/>
          <w:szCs w:val="28"/>
          <w:lang w:val="en-US" w:bidi="th-TH"/>
        </w:rPr>
        <w:t>256</w:t>
      </w:r>
      <w:r w:rsidR="00545860" w:rsidRPr="007C4AF9">
        <w:rPr>
          <w:rFonts w:ascii="Angsana New" w:hAnsi="Angsana New"/>
          <w:sz w:val="28"/>
          <w:szCs w:val="28"/>
          <w:lang w:val="en-US" w:bidi="th-TH"/>
        </w:rPr>
        <w:t>3</w:t>
      </w:r>
      <w:r w:rsidRPr="007C4AF9">
        <w:rPr>
          <w:rFonts w:ascii="Angsana New" w:hAnsi="Angsana New"/>
          <w:sz w:val="28"/>
          <w:szCs w:val="28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แล</w:t>
      </w:r>
      <w:r w:rsidRPr="007C4AF9">
        <w:rPr>
          <w:rFonts w:ascii="Angsana New" w:hAnsi="Angsana New" w:hint="cs"/>
          <w:sz w:val="28"/>
          <w:szCs w:val="28"/>
          <w:cs/>
          <w:lang w:val="en-US" w:bidi="th-TH"/>
        </w:rPr>
        <w:t>ะ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C4AF9">
        <w:rPr>
          <w:rFonts w:ascii="Angsana New" w:hAnsi="Angsana New"/>
          <w:sz w:val="28"/>
          <w:szCs w:val="28"/>
          <w:rtl/>
          <w:cs/>
        </w:rPr>
        <w:t>31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 xml:space="preserve">ธันวาคม </w:t>
      </w:r>
      <w:r w:rsidRPr="007C4AF9">
        <w:rPr>
          <w:rFonts w:ascii="Angsana New" w:hAnsi="Angsana New"/>
          <w:sz w:val="28"/>
          <w:szCs w:val="28"/>
        </w:rPr>
        <w:t>256</w:t>
      </w:r>
      <w:r w:rsidR="00545860" w:rsidRPr="007C4AF9">
        <w:rPr>
          <w:rFonts w:ascii="Angsana New" w:hAnsi="Angsana New"/>
          <w:sz w:val="28"/>
          <w:szCs w:val="28"/>
        </w:rPr>
        <w:t>2</w:t>
      </w:r>
      <w:r w:rsidRPr="007C4AF9">
        <w:rPr>
          <w:rFonts w:ascii="Angsana New" w:hAnsi="Angsana New"/>
          <w:sz w:val="28"/>
          <w:szCs w:val="28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และเงินปันผลรับสำหรับงวด</w:t>
      </w:r>
      <w:r w:rsidR="001127B2" w:rsidRPr="007C4AF9">
        <w:rPr>
          <w:rFonts w:ascii="Angsana New" w:hAnsi="Angsana New" w:hint="cs"/>
          <w:sz w:val="28"/>
          <w:szCs w:val="28"/>
          <w:cs/>
          <w:lang w:bidi="th-TH"/>
        </w:rPr>
        <w:t>หก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เดือนสิ้นสุดวันที่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</w:rPr>
        <w:t>3</w:t>
      </w:r>
      <w:r w:rsidR="001127B2" w:rsidRPr="007C4AF9">
        <w:rPr>
          <w:rFonts w:ascii="Angsana New" w:hAnsi="Angsana New"/>
          <w:sz w:val="28"/>
          <w:szCs w:val="28"/>
          <w:lang w:val="en-US"/>
        </w:rPr>
        <w:t xml:space="preserve">0 </w:t>
      </w:r>
      <w:r w:rsidR="001127B2" w:rsidRPr="007C4AF9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มิถุนายน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มีดังนี้</w:t>
      </w:r>
      <w:r w:rsidRPr="007C4AF9">
        <w:rPr>
          <w:rFonts w:ascii="Angsana New" w:hAnsi="Angsana New"/>
          <w:sz w:val="28"/>
          <w:szCs w:val="28"/>
          <w:lang w:bidi="th-TH"/>
        </w:rPr>
        <w:t xml:space="preserve"> </w:t>
      </w:r>
    </w:p>
    <w:p w14:paraId="0AD7B004" w14:textId="77777777" w:rsidR="00C05EE3" w:rsidRPr="00967ADF" w:rsidRDefault="00C05EE3" w:rsidP="007C4AF9">
      <w:pPr>
        <w:pStyle w:val="acctfourfigures"/>
        <w:tabs>
          <w:tab w:val="clear" w:pos="765"/>
        </w:tabs>
        <w:spacing w:line="276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</w:tblGrid>
      <w:tr w:rsidR="00C05EE3" w:rsidRPr="00365E58" w14:paraId="6717813C" w14:textId="77777777" w:rsidTr="000E4744">
        <w:trPr>
          <w:cantSplit/>
          <w:tblHeader/>
        </w:trPr>
        <w:tc>
          <w:tcPr>
            <w:tcW w:w="1980" w:type="dxa"/>
          </w:tcPr>
          <w:p w14:paraId="0F8851D6" w14:textId="77777777" w:rsidR="00C05EE3" w:rsidRPr="007C4AF9" w:rsidRDefault="00C05EE3" w:rsidP="007C4AF9">
            <w:pPr>
              <w:spacing w:line="276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9" w:type="dxa"/>
            <w:gridSpan w:val="21"/>
            <w:vAlign w:val="bottom"/>
          </w:tcPr>
          <w:p w14:paraId="7BB8440C" w14:textId="77777777" w:rsidR="00C05EE3" w:rsidRPr="007C4AF9" w:rsidRDefault="00C05EE3" w:rsidP="007C4AF9">
            <w:pPr>
              <w:pStyle w:val="acctfourfigures"/>
              <w:tabs>
                <w:tab w:val="clear" w:pos="765"/>
              </w:tabs>
              <w:spacing w:line="276" w:lineRule="auto"/>
              <w:ind w:left="-169" w:right="-16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05EE3" w:rsidRPr="00365E58" w14:paraId="2AE1E48C" w14:textId="77777777" w:rsidTr="00D92DD2">
        <w:trPr>
          <w:cantSplit/>
          <w:tblHeader/>
        </w:trPr>
        <w:tc>
          <w:tcPr>
            <w:tcW w:w="1980" w:type="dxa"/>
          </w:tcPr>
          <w:p w14:paraId="0BC5C4D3" w14:textId="77777777" w:rsidR="00C05EE3" w:rsidRPr="007C4AF9" w:rsidRDefault="00C05EE3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1C86F4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A72103E" w14:textId="77777777" w:rsidR="00C05EE3" w:rsidRPr="007C4AF9" w:rsidRDefault="00C05EE3" w:rsidP="00D92DD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54E5C695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00147A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41E57B3" w14:textId="77777777" w:rsidR="00C05EE3" w:rsidRPr="007C4AF9" w:rsidRDefault="00C05EE3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45" w:type="dxa"/>
            <w:gridSpan w:val="3"/>
          </w:tcPr>
          <w:p w14:paraId="0B173D88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highlight w:val="cyan"/>
                <w:lang w:bidi="th-TH"/>
              </w:rPr>
            </w:pPr>
          </w:p>
          <w:p w14:paraId="15A0332C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7C4AF9">
              <w:rPr>
                <w:rFonts w:ascii="Angsana New" w:hAnsi="Angsana New"/>
                <w:b w:val="0"/>
                <w:bCs/>
                <w:szCs w:val="22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3DD7CB44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1A9DD6F5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44C3405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747470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A3D79D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78935D3A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  <w:r w:rsidRPr="007C4AF9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86C66F1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816" w:type="dxa"/>
            <w:gridSpan w:val="3"/>
          </w:tcPr>
          <w:p w14:paraId="01B6028C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รับ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สำหรับ</w:t>
            </w:r>
          </w:p>
          <w:p w14:paraId="3E8C63EA" w14:textId="1451671E" w:rsidR="00C05EE3" w:rsidRPr="007C4AF9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1127B2"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หก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1127B2" w:rsidRPr="00365E58" w14:paraId="3A642C7F" w14:textId="77777777" w:rsidTr="00D92DD2">
        <w:trPr>
          <w:cantSplit/>
          <w:tblHeader/>
        </w:trPr>
        <w:tc>
          <w:tcPr>
            <w:tcW w:w="1980" w:type="dxa"/>
          </w:tcPr>
          <w:p w14:paraId="3709A5DA" w14:textId="77777777" w:rsidR="001127B2" w:rsidRPr="007C4AF9" w:rsidRDefault="001127B2" w:rsidP="001127B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14:paraId="082C719E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2C0F7093" w14:textId="77777777" w:rsidR="001127B2" w:rsidRPr="007C4AF9" w:rsidRDefault="001127B2" w:rsidP="00D92DD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5E7764" w14:textId="33BC18D3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2E1715D0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ACA846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68C06BD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215" w:type="dxa"/>
            <w:vAlign w:val="bottom"/>
          </w:tcPr>
          <w:p w14:paraId="38F69603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6E5C8AE" w14:textId="3BA2E2FD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850A20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642F05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666CBC2A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747B7FEE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0E7C426" w14:textId="4999768F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65CB4D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93013C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0BA3462C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11C7C4B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D1E224" w14:textId="2C0F77FC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9DD5420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F10953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5BFF6362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3" w:type="dxa"/>
            <w:vAlign w:val="bottom"/>
          </w:tcPr>
          <w:p w14:paraId="6F948336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F7A9BF0" w14:textId="73A8D4C8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DBD20A1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B997D2F" w14:textId="380C8D96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</w:t>
            </w:r>
            <w:r w:rsidR="007B5455" w:rsidRPr="007C4AF9">
              <w:rPr>
                <w:rFonts w:ascii="Angsana New" w:hAnsi="Angsana New"/>
                <w:szCs w:val="22"/>
              </w:rPr>
              <w:t>2</w:t>
            </w:r>
          </w:p>
        </w:tc>
      </w:tr>
      <w:tr w:rsidR="001127B2" w:rsidRPr="00365E58" w14:paraId="41E683E6" w14:textId="77777777" w:rsidTr="00D92DD2">
        <w:trPr>
          <w:cantSplit/>
          <w:trHeight w:val="270"/>
        </w:trPr>
        <w:tc>
          <w:tcPr>
            <w:tcW w:w="1980" w:type="dxa"/>
          </w:tcPr>
          <w:p w14:paraId="300BD55C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05005D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EBD6BD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3D99DA2A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C4AF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15" w:type="dxa"/>
          </w:tcPr>
          <w:p w14:paraId="52535E5D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264" w:type="dxa"/>
            <w:gridSpan w:val="15"/>
          </w:tcPr>
          <w:p w14:paraId="6357FF3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7C4AF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1127B2" w:rsidRPr="00365E58" w14:paraId="2BD64E12" w14:textId="77777777" w:rsidTr="00D92DD2">
        <w:trPr>
          <w:cantSplit/>
          <w:trHeight w:val="270"/>
        </w:trPr>
        <w:tc>
          <w:tcPr>
            <w:tcW w:w="1980" w:type="dxa"/>
          </w:tcPr>
          <w:p w14:paraId="435EDAC2" w14:textId="77777777" w:rsidR="001127B2" w:rsidRPr="007C4AF9" w:rsidRDefault="001127B2" w:rsidP="001127B2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FB13E7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74D13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</w:tcPr>
          <w:p w14:paraId="3B94A8AB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1178EFF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FD5B58A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5" w:type="dxa"/>
          </w:tcPr>
          <w:p w14:paraId="14A22E00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65" w:type="dxa"/>
          </w:tcPr>
          <w:p w14:paraId="2CCB78B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4E1C4BE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445677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59F3424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7A0493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B2540F5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F39D48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89A99C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E0B432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11D49A1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B9E5A2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3" w:type="dxa"/>
          </w:tcPr>
          <w:p w14:paraId="74F5CB55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</w:tcPr>
          <w:p w14:paraId="1486601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21FF3B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</w:tcPr>
          <w:p w14:paraId="1ED6A721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127B2" w:rsidRPr="00365E58" w14:paraId="5D2A877E" w14:textId="77777777" w:rsidTr="00D92DD2">
        <w:trPr>
          <w:cantSplit/>
          <w:trHeight w:val="270"/>
        </w:trPr>
        <w:tc>
          <w:tcPr>
            <w:tcW w:w="1980" w:type="dxa"/>
          </w:tcPr>
          <w:p w14:paraId="3EE7EF3B" w14:textId="77777777" w:rsidR="000E4744" w:rsidRPr="007C4AF9" w:rsidRDefault="001127B2" w:rsidP="000E4744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="00F34609" w:rsidRPr="007C4AF9">
              <w:rPr>
                <w:rFonts w:ascii="Angsana New" w:hAnsi="Angsana New" w:hint="cs"/>
                <w:sz w:val="22"/>
                <w:szCs w:val="22"/>
                <w:cs/>
              </w:rPr>
              <w:t>กรีนเอิร์ธพาวเวอร์</w:t>
            </w:r>
            <w:r w:rsidR="000E4744"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577DD20B" w14:textId="3562C402" w:rsidR="000E4744" w:rsidRPr="007C4AF9" w:rsidRDefault="000E4744" w:rsidP="00087229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="001127B2" w:rsidRPr="007C4AF9">
              <w:rPr>
                <w:rFonts w:ascii="Angsana New" w:hAnsi="Angsana New"/>
                <w:sz w:val="22"/>
                <w:szCs w:val="22"/>
              </w:rPr>
              <w:t>(</w:t>
            </w:r>
            <w:r w:rsidR="001127B2" w:rsidRPr="007C4A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  <w:r w:rsidR="00F34609" w:rsidRPr="007C4AF9">
              <w:rPr>
                <w:rFonts w:ascii="Angsana New" w:hAnsi="Angsana New" w:hint="cs"/>
                <w:sz w:val="22"/>
                <w:szCs w:val="22"/>
                <w:cs/>
              </w:rPr>
              <w:t>แลนด์</w:t>
            </w:r>
            <w:r w:rsidR="001127B2" w:rsidRPr="007C4AF9">
              <w:rPr>
                <w:rFonts w:ascii="Angsana New" w:hAnsi="Angsana New"/>
                <w:sz w:val="22"/>
                <w:szCs w:val="22"/>
              </w:rPr>
              <w:t>)</w:t>
            </w:r>
            <w:r w:rsidR="001127B2"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D96E49" w:rsidRPr="007C4AF9">
              <w:rPr>
                <w:rFonts w:ascii="Angsana New" w:hAnsi="Angsana New"/>
                <w:sz w:val="22"/>
                <w:szCs w:val="22"/>
              </w:rPr>
              <w:t xml:space="preserve"> (*)</w:t>
            </w:r>
          </w:p>
        </w:tc>
        <w:tc>
          <w:tcPr>
            <w:tcW w:w="1350" w:type="dxa"/>
            <w:vAlign w:val="bottom"/>
          </w:tcPr>
          <w:p w14:paraId="10EFD11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5B35BBD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3775234B" w14:textId="32E4AD6D" w:rsidR="001127B2" w:rsidRPr="007C4AF9" w:rsidRDefault="008D1227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23D7C07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FECB3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17C6520D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66D21" w14:textId="5E798488" w:rsidR="001127B2" w:rsidRPr="007C4AF9" w:rsidRDefault="00222833" w:rsidP="0022283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5ED54B8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BE5667" w14:textId="77777777" w:rsidR="001127B2" w:rsidRPr="007C4AF9" w:rsidRDefault="001127B2" w:rsidP="0022283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1C056C49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17EF35" w14:textId="51FF9148" w:rsidR="001127B2" w:rsidRPr="007C4AF9" w:rsidRDefault="00222833" w:rsidP="005A67A5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0C40910F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09A6E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21546CB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DC8ECA" w14:textId="7A27181E" w:rsidR="001127B2" w:rsidRPr="007C4AF9" w:rsidRDefault="005A67A5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38</w:t>
            </w:r>
            <w:r w:rsidR="00E535C9">
              <w:rPr>
                <w:rFonts w:ascii="Angsana New" w:hAnsi="Angsana New"/>
                <w:szCs w:val="22"/>
                <w:lang w:bidi="th-TH"/>
              </w:rPr>
              <w:t>2</w:t>
            </w:r>
            <w:r>
              <w:rPr>
                <w:rFonts w:ascii="Angsana New" w:hAnsi="Angsana New"/>
                <w:szCs w:val="22"/>
                <w:lang w:bidi="th-TH"/>
              </w:rPr>
              <w:t>,</w:t>
            </w:r>
            <w:r w:rsidR="00E535C9">
              <w:rPr>
                <w:rFonts w:ascii="Angsana New" w:hAnsi="Angsana New"/>
                <w:szCs w:val="22"/>
                <w:lang w:bidi="th-TH"/>
              </w:rPr>
              <w:t>787</w:t>
            </w:r>
          </w:p>
        </w:tc>
        <w:tc>
          <w:tcPr>
            <w:tcW w:w="180" w:type="dxa"/>
            <w:vAlign w:val="bottom"/>
          </w:tcPr>
          <w:p w14:paraId="2E5EA616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167782" w14:textId="77777777" w:rsidR="001127B2" w:rsidRPr="007C4AF9" w:rsidRDefault="001127B2" w:rsidP="00A8376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350,214</w:t>
            </w:r>
          </w:p>
        </w:tc>
        <w:tc>
          <w:tcPr>
            <w:tcW w:w="183" w:type="dxa"/>
            <w:vAlign w:val="bottom"/>
          </w:tcPr>
          <w:p w14:paraId="78F35DB6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5F04C2" w14:textId="23832224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4,95</w:t>
            </w:r>
            <w:r w:rsidR="00013315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7464E7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F3DB3E0" w14:textId="6337E3F7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127B2" w:rsidRPr="00365E58" w14:paraId="606A22C8" w14:textId="77777777" w:rsidTr="00D92DD2">
        <w:trPr>
          <w:cantSplit/>
        </w:trPr>
        <w:tc>
          <w:tcPr>
            <w:tcW w:w="1980" w:type="dxa"/>
          </w:tcPr>
          <w:p w14:paraId="72A14E01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13A684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BE9B6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5C4F5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5D0B7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8E5B14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48EF99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81C988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151623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FF307A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3AA97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3C6C6C" w14:textId="4B9F4DA8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8408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A307A" w14:textId="08456879" w:rsidR="001127B2" w:rsidRPr="007C4AF9" w:rsidRDefault="001127B2" w:rsidP="001127B2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2709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63A81" w14:textId="43BA9EAC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F450C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68C390" w14:textId="28F7582D" w:rsidR="001127B2" w:rsidRPr="007C4AF9" w:rsidRDefault="001127B2" w:rsidP="001127B2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8233BDC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ABC4AE1" w14:textId="734FAC1F" w:rsidR="001127B2" w:rsidRPr="007C4AF9" w:rsidRDefault="001127B2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91590D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07123439" w14:textId="0F7E1747" w:rsidR="001127B2" w:rsidRPr="007C4AF9" w:rsidRDefault="001127B2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127B2" w:rsidRPr="00365E58" w14:paraId="4DEE36D5" w14:textId="77777777" w:rsidTr="00D92DD2">
        <w:trPr>
          <w:cantSplit/>
        </w:trPr>
        <w:tc>
          <w:tcPr>
            <w:tcW w:w="1980" w:type="dxa"/>
          </w:tcPr>
          <w:p w14:paraId="62C535B6" w14:textId="1AF3CA46" w:rsidR="001127B2" w:rsidRPr="007C4AF9" w:rsidRDefault="001127B2" w:rsidP="001127B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>บริษัท สแกน แอดวานซ์ เพาเวอร์ จำกัด</w:t>
            </w:r>
            <w:r w:rsidR="00A35B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2AA65E7" w14:textId="2CC663C0" w:rsidR="001127B2" w:rsidRPr="007C4AF9" w:rsidRDefault="001127B2" w:rsidP="00BF2A1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ธุรกิจพลังงาน</w:t>
            </w:r>
            <w:r w:rsidR="00BF2A11">
              <w:rPr>
                <w:rFonts w:ascii="Angsana New" w:hAnsi="Angsana New" w:hint="cs"/>
                <w:szCs w:val="22"/>
                <w:cs/>
                <w:lang w:bidi="th-TH"/>
              </w:rPr>
              <w:t>ห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มุนเวียน</w:t>
            </w:r>
          </w:p>
        </w:tc>
        <w:tc>
          <w:tcPr>
            <w:tcW w:w="990" w:type="dxa"/>
            <w:vAlign w:val="bottom"/>
          </w:tcPr>
          <w:p w14:paraId="1E14202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521DB06" w14:textId="22F14526" w:rsidR="001127B2" w:rsidRPr="007C4AF9" w:rsidRDefault="008D1227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EDC35C4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079012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215" w:type="dxa"/>
            <w:vAlign w:val="bottom"/>
          </w:tcPr>
          <w:p w14:paraId="7A2EE3B8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3E2FA3C" w14:textId="71111CA3" w:rsidR="001127B2" w:rsidRPr="007C4AF9" w:rsidRDefault="00E30D18" w:rsidP="0022283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80,000</w:t>
            </w:r>
          </w:p>
        </w:tc>
        <w:tc>
          <w:tcPr>
            <w:tcW w:w="180" w:type="dxa"/>
            <w:vAlign w:val="bottom"/>
          </w:tcPr>
          <w:p w14:paraId="65A6BB51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6D0571" w14:textId="264FEE42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97692ED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EF3D86" w14:textId="297C2649" w:rsidR="001127B2" w:rsidRPr="007C4AF9" w:rsidRDefault="00E30D18" w:rsidP="00E30D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40,800</w:t>
            </w:r>
          </w:p>
        </w:tc>
        <w:tc>
          <w:tcPr>
            <w:tcW w:w="180" w:type="dxa"/>
            <w:vAlign w:val="bottom"/>
          </w:tcPr>
          <w:p w14:paraId="19183D0F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EB3A32" w14:textId="79DD7083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25,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824708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FD8EC9" w14:textId="506A4B08" w:rsidR="001127B2" w:rsidRPr="007C4AF9" w:rsidRDefault="001F4E48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43</w:t>
            </w:r>
            <w:r w:rsidR="008D1227" w:rsidRPr="007C4AF9">
              <w:rPr>
                <w:rFonts w:ascii="Angsana New" w:hAnsi="Angsana New"/>
                <w:szCs w:val="22"/>
                <w:lang w:bidi="th-TH"/>
              </w:rPr>
              <w:t>,</w:t>
            </w:r>
            <w:r>
              <w:rPr>
                <w:rFonts w:ascii="Angsana New" w:hAnsi="Angsana New"/>
                <w:szCs w:val="22"/>
                <w:lang w:bidi="th-TH"/>
              </w:rPr>
              <w:t>842</w:t>
            </w:r>
          </w:p>
        </w:tc>
        <w:tc>
          <w:tcPr>
            <w:tcW w:w="180" w:type="dxa"/>
            <w:vAlign w:val="bottom"/>
          </w:tcPr>
          <w:p w14:paraId="725B8125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65743" w14:textId="33FE6F25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25,280</w:t>
            </w:r>
          </w:p>
        </w:tc>
        <w:tc>
          <w:tcPr>
            <w:tcW w:w="183" w:type="dxa"/>
            <w:vAlign w:val="bottom"/>
          </w:tcPr>
          <w:p w14:paraId="45FE71B1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D5C70A9" w14:textId="4CB05517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5AE9A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0C34300" w14:textId="23BD38F6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127B2" w:rsidRPr="00365E58" w14:paraId="201A3146" w14:textId="77777777" w:rsidTr="00D92DD2">
        <w:trPr>
          <w:cantSplit/>
        </w:trPr>
        <w:tc>
          <w:tcPr>
            <w:tcW w:w="1980" w:type="dxa"/>
          </w:tcPr>
          <w:p w14:paraId="46BA6F6E" w14:textId="77777777" w:rsidR="001127B2" w:rsidRPr="007C4AF9" w:rsidRDefault="001127B2" w:rsidP="001127B2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51B7E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0A380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13FCB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D3F89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F3899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F291E5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0AD3B378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98BBB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C653883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5D0E2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B3907" w14:textId="36BC12ED" w:rsidR="001127B2" w:rsidRPr="007C4AF9" w:rsidRDefault="005A67A5" w:rsidP="00A8376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387,588</w:t>
            </w:r>
          </w:p>
        </w:tc>
        <w:tc>
          <w:tcPr>
            <w:tcW w:w="180" w:type="dxa"/>
            <w:vAlign w:val="bottom"/>
          </w:tcPr>
          <w:p w14:paraId="3EE7B3F5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A5D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372,288</w:t>
            </w:r>
          </w:p>
        </w:tc>
        <w:tc>
          <w:tcPr>
            <w:tcW w:w="180" w:type="dxa"/>
            <w:vAlign w:val="bottom"/>
          </w:tcPr>
          <w:p w14:paraId="59BA92F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49705" w14:textId="17963330" w:rsidR="001127B2" w:rsidRPr="006F4EC8" w:rsidRDefault="001F4E48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42</w:t>
            </w:r>
            <w:r w:rsidR="00E535C9">
              <w:rPr>
                <w:rFonts w:ascii="Angsana New" w:hAnsi="Angsana New"/>
                <w:b/>
                <w:bCs/>
                <w:szCs w:val="22"/>
                <w:lang w:bidi="th-TH"/>
              </w:rPr>
              <w:t>6</w:t>
            </w:r>
            <w:r w:rsidR="005A67A5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="00E535C9">
              <w:rPr>
                <w:rFonts w:ascii="Angsana New" w:hAnsi="Angsana New"/>
                <w:b/>
                <w:bCs/>
                <w:szCs w:val="22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764288BC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4800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375,494</w:t>
            </w:r>
          </w:p>
        </w:tc>
        <w:tc>
          <w:tcPr>
            <w:tcW w:w="183" w:type="dxa"/>
            <w:vAlign w:val="bottom"/>
          </w:tcPr>
          <w:p w14:paraId="033107A2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790B" w14:textId="32DE2608" w:rsidR="001127B2" w:rsidRPr="007C4AF9" w:rsidRDefault="0086278F" w:rsidP="008F4196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4,95</w:t>
            </w:r>
            <w:r w:rsidR="0001331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F764E6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80C0" w14:textId="29C7B905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1DB8DD8C" w14:textId="581815FB" w:rsidR="000E4744" w:rsidRPr="007C4AF9" w:rsidRDefault="000E4744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tbl>
      <w:tblPr>
        <w:tblW w:w="146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620"/>
        <w:gridCol w:w="1170"/>
        <w:gridCol w:w="270"/>
        <w:gridCol w:w="1260"/>
        <w:gridCol w:w="2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4"/>
      </w:tblGrid>
      <w:tr w:rsidR="00496B99" w:rsidRPr="000F267C" w14:paraId="03760CEB" w14:textId="77777777" w:rsidTr="007C4AF9">
        <w:trPr>
          <w:cantSplit/>
          <w:tblHeader/>
        </w:trPr>
        <w:tc>
          <w:tcPr>
            <w:tcW w:w="1980" w:type="dxa"/>
          </w:tcPr>
          <w:p w14:paraId="038D651E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4" w:type="dxa"/>
            <w:gridSpan w:val="17"/>
            <w:vAlign w:val="bottom"/>
          </w:tcPr>
          <w:p w14:paraId="626CD00A" w14:textId="77777777" w:rsidR="00496B99" w:rsidRPr="007C4AF9" w:rsidRDefault="00496B99" w:rsidP="00265D3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7C4AF9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496B99" w:rsidRPr="000F267C" w14:paraId="331E262C" w14:textId="77777777" w:rsidTr="007C4AF9">
        <w:trPr>
          <w:cantSplit/>
          <w:tblHeader/>
        </w:trPr>
        <w:tc>
          <w:tcPr>
            <w:tcW w:w="1980" w:type="dxa"/>
          </w:tcPr>
          <w:p w14:paraId="62DA3B75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27D829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14:paraId="068BEB21" w14:textId="77777777" w:rsidR="00087229" w:rsidRDefault="00496B99" w:rsidP="007C4AF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  <w:p w14:paraId="67558704" w14:textId="5ACD06D4" w:rsidR="00496B99" w:rsidRPr="007C4AF9" w:rsidRDefault="00496B99" w:rsidP="007C4AF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700" w:type="dxa"/>
            <w:gridSpan w:val="3"/>
          </w:tcPr>
          <w:p w14:paraId="572994C5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13D2E1E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1F2BF5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6DE647F8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highlight w:val="cyan"/>
                <w:lang w:bidi="th-TH"/>
              </w:rPr>
            </w:pPr>
          </w:p>
          <w:p w14:paraId="3663D980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7C4AF9">
              <w:rPr>
                <w:rFonts w:ascii="Angsana New" w:hAnsi="Angsana New"/>
                <w:b w:val="0"/>
                <w:bCs/>
                <w:szCs w:val="22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F9BC643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</w:p>
        </w:tc>
        <w:tc>
          <w:tcPr>
            <w:tcW w:w="2160" w:type="dxa"/>
            <w:gridSpan w:val="3"/>
          </w:tcPr>
          <w:p w14:paraId="0611CC1D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D02ADB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0907DA" w14:textId="77777777" w:rsidR="00496B99" w:rsidRPr="007C4AF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074" w:type="dxa"/>
            <w:gridSpan w:val="3"/>
          </w:tcPr>
          <w:p w14:paraId="397EE613" w14:textId="77777777" w:rsidR="00496B99" w:rsidRPr="007C4AF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รับ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สำหรับ</w:t>
            </w:r>
          </w:p>
          <w:p w14:paraId="544D435D" w14:textId="33576E31" w:rsidR="00496B99" w:rsidRPr="007C4AF9" w:rsidRDefault="005125C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7B5455" w:rsidRPr="007C4AF9">
              <w:rPr>
                <w:rFonts w:ascii="Angsana New" w:hAnsi="Angsana New" w:hint="cs"/>
                <w:szCs w:val="22"/>
                <w:cs/>
                <w:lang w:bidi="th-TH"/>
              </w:rPr>
              <w:t>หก</w:t>
            </w:r>
            <w:r w:rsidR="00496B99" w:rsidRPr="007C4AF9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202EA2" w:rsidRPr="000F267C" w14:paraId="448E063E" w14:textId="77777777" w:rsidTr="007C4AF9">
        <w:trPr>
          <w:cantSplit/>
          <w:tblHeader/>
        </w:trPr>
        <w:tc>
          <w:tcPr>
            <w:tcW w:w="1980" w:type="dxa"/>
          </w:tcPr>
          <w:p w14:paraId="26AB223B" w14:textId="77777777" w:rsidR="005125C3" w:rsidRPr="007C4AF9" w:rsidRDefault="005125C3" w:rsidP="005125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</w:tcPr>
          <w:p w14:paraId="0E4CE669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14:paraId="37300DBB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ECCC9F" w14:textId="77777777" w:rsid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</w:p>
          <w:p w14:paraId="498B92A1" w14:textId="55710C2C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270" w:type="dxa"/>
            <w:vAlign w:val="bottom"/>
          </w:tcPr>
          <w:p w14:paraId="0A85003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B65C34D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7A0236D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1FEB617" w14:textId="77777777" w:rsidR="005125C3" w:rsidRPr="007C4AF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D126CA" w14:textId="68B43F26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72C9D5D7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1D9DBB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3F38E148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0427528A" w14:textId="77777777" w:rsidR="005125C3" w:rsidRPr="007C4AF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1872330" w14:textId="7C69AC24" w:rsidR="005125C3" w:rsidRPr="007C4AF9" w:rsidRDefault="007B5455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85DE173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459423" w14:textId="4D8E7E7D" w:rsidR="005125C3" w:rsidRPr="007C4AF9" w:rsidRDefault="005125C3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  <w:r w:rsidR="00202EA2"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6050D35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C8752B" w14:textId="339E4E8F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043ADD2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3F6FF16F" w14:textId="57A9ED38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</w:t>
            </w:r>
            <w:r w:rsidRPr="007C4AF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</w:tr>
      <w:tr w:rsidR="00496B99" w:rsidRPr="000F267C" w14:paraId="7D97A9A7" w14:textId="77777777" w:rsidTr="007C4AF9">
        <w:trPr>
          <w:cantSplit/>
          <w:trHeight w:val="270"/>
        </w:trPr>
        <w:tc>
          <w:tcPr>
            <w:tcW w:w="1980" w:type="dxa"/>
          </w:tcPr>
          <w:p w14:paraId="1792555D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E18648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DE96C85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5EF50787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C4AF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792E9E61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6664" w:type="dxa"/>
            <w:gridSpan w:val="11"/>
          </w:tcPr>
          <w:p w14:paraId="0C7EF55D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7C4AF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02EA2" w:rsidRPr="000F267C" w14:paraId="7C80EC60" w14:textId="77777777" w:rsidTr="007C4AF9">
        <w:trPr>
          <w:cantSplit/>
          <w:trHeight w:val="270"/>
        </w:trPr>
        <w:tc>
          <w:tcPr>
            <w:tcW w:w="1980" w:type="dxa"/>
          </w:tcPr>
          <w:p w14:paraId="3E5466B3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6F4C4C2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372D1740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E1C4BF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45ACB4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FF3CA7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C67C2D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596BC50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2C32D8A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74B6F739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A373BB9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23FADEFB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A49148E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0A66F78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C0F06F0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78A15CE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77359E7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</w:tcPr>
          <w:p w14:paraId="3F4CB322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DB58DD" w:rsidRPr="000F267C" w14:paraId="0547D07D" w14:textId="77777777" w:rsidTr="007C4AF9">
        <w:trPr>
          <w:cantSplit/>
          <w:trHeight w:val="270"/>
        </w:trPr>
        <w:tc>
          <w:tcPr>
            <w:tcW w:w="1980" w:type="dxa"/>
          </w:tcPr>
          <w:p w14:paraId="24A60C58" w14:textId="77777777" w:rsidR="00DB58DD" w:rsidRPr="007C4AF9" w:rsidRDefault="00DB58DD" w:rsidP="00DB58DD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0697A61F" w14:textId="1134443E" w:rsidR="00DB58DD" w:rsidRPr="007C4AF9" w:rsidRDefault="00DB58DD" w:rsidP="00DB58DD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7C4AF9">
              <w:rPr>
                <w:rFonts w:ascii="Angsana New" w:hAnsi="Angsana New"/>
                <w:sz w:val="22"/>
                <w:szCs w:val="22"/>
              </w:rPr>
              <w:t>(</w:t>
            </w: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>ไทยแลนด์</w:t>
            </w:r>
            <w:r w:rsidRPr="007C4AF9">
              <w:rPr>
                <w:rFonts w:ascii="Angsana New" w:hAnsi="Angsana New"/>
                <w:sz w:val="22"/>
                <w:szCs w:val="22"/>
              </w:rPr>
              <w:t>)</w:t>
            </w: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Pr="007C4AF9">
              <w:rPr>
                <w:rFonts w:ascii="Angsana New" w:hAnsi="Angsana New"/>
                <w:sz w:val="22"/>
                <w:szCs w:val="22"/>
              </w:rPr>
              <w:t xml:space="preserve"> (*)</w:t>
            </w:r>
          </w:p>
        </w:tc>
        <w:tc>
          <w:tcPr>
            <w:tcW w:w="1440" w:type="dxa"/>
            <w:vAlign w:val="bottom"/>
          </w:tcPr>
          <w:p w14:paraId="02CCAED5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620" w:type="dxa"/>
            <w:vAlign w:val="bottom"/>
          </w:tcPr>
          <w:p w14:paraId="015BE45E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3D54AC76" w14:textId="56F2483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7469122F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EB94AC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51B39793" w14:textId="77777777" w:rsidR="00DB58DD" w:rsidRPr="007C4AF9" w:rsidRDefault="00DB58DD" w:rsidP="00DB58D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CABD70" w14:textId="0A801019" w:rsidR="00DB58DD" w:rsidRPr="00814539" w:rsidRDefault="00814539" w:rsidP="00DB58D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14539"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09D26621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7A4BDF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36181BCC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EF3900" w14:textId="7909901B" w:rsidR="00DB58DD" w:rsidRPr="007C4AF9" w:rsidRDefault="004D5B22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556A9150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557B82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0E70151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E554A3" w14:textId="4FDC3633" w:rsidR="00DB58DD" w:rsidRPr="007C4AF9" w:rsidRDefault="00DB58DD" w:rsidP="008F41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4,95</w:t>
            </w:r>
            <w:r w:rsidR="00013315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4ECF026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0C589E5" w14:textId="77777777" w:rsidR="00DB58DD" w:rsidRPr="007C4AF9" w:rsidRDefault="00DB58DD" w:rsidP="00A56E9E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DB58DD" w:rsidRPr="00365E58" w14:paraId="74AEB674" w14:textId="77777777" w:rsidTr="007C4AF9">
        <w:trPr>
          <w:cantSplit/>
        </w:trPr>
        <w:tc>
          <w:tcPr>
            <w:tcW w:w="1980" w:type="dxa"/>
          </w:tcPr>
          <w:p w14:paraId="2F160B07" w14:textId="77777777" w:rsidR="00DB58DD" w:rsidRPr="007C4AF9" w:rsidRDefault="00DB58DD" w:rsidP="00DB58DD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7BB1C72F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334664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204EF5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281E4BF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3141C3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8B4AF87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6BEB82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B1EB5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58C5F998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50F2A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239B04" w14:textId="286F6D83" w:rsidR="00DB58DD" w:rsidRPr="007C4AF9" w:rsidRDefault="004D5B22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346,788</w:t>
            </w:r>
          </w:p>
        </w:tc>
        <w:tc>
          <w:tcPr>
            <w:tcW w:w="180" w:type="dxa"/>
          </w:tcPr>
          <w:p w14:paraId="67FEE3B5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28F3D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346,788</w:t>
            </w:r>
          </w:p>
        </w:tc>
        <w:tc>
          <w:tcPr>
            <w:tcW w:w="180" w:type="dxa"/>
          </w:tcPr>
          <w:p w14:paraId="1DEDF400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B65980" w14:textId="0D5E5B53" w:rsidR="00DB58DD" w:rsidRPr="005A67A5" w:rsidRDefault="00DB58DD" w:rsidP="005A67A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A67A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4,95</w:t>
            </w:r>
            <w:r w:rsidR="0001331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945181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70778B5" w14:textId="77777777" w:rsidR="00DB58DD" w:rsidRPr="007C4AF9" w:rsidRDefault="00DB58DD" w:rsidP="00A56E9E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FFA9454" w14:textId="77777777" w:rsidR="007C4AF9" w:rsidRPr="007C4AF9" w:rsidRDefault="007C4AF9" w:rsidP="00867F36">
      <w:pPr>
        <w:spacing w:line="240" w:lineRule="auto"/>
        <w:ind w:left="191" w:firstLine="349"/>
        <w:rPr>
          <w:rFonts w:ascii="Angsana New" w:hAnsi="Angsana New"/>
          <w:sz w:val="14"/>
          <w:szCs w:val="14"/>
        </w:rPr>
      </w:pPr>
    </w:p>
    <w:p w14:paraId="6D9A8656" w14:textId="0F1ABE13" w:rsidR="00C05EE3" w:rsidRPr="00867F36" w:rsidRDefault="00867F36" w:rsidP="00867F36">
      <w:pPr>
        <w:spacing w:line="240" w:lineRule="auto"/>
        <w:ind w:left="191" w:firstLine="349"/>
        <w:rPr>
          <w:rFonts w:ascii="Angsana New" w:hAnsi="Angsana New"/>
          <w:sz w:val="23"/>
          <w:szCs w:val="23"/>
          <w:cs/>
        </w:rPr>
        <w:sectPr w:rsidR="00C05EE3" w:rsidRPr="00867F36" w:rsidSect="003E061E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867F36">
        <w:rPr>
          <w:rFonts w:ascii="Angsana New" w:hAnsi="Angsana New"/>
          <w:sz w:val="23"/>
          <w:szCs w:val="23"/>
        </w:rPr>
        <w:t xml:space="preserve">(*) </w:t>
      </w:r>
      <w:r w:rsidRPr="00867F36">
        <w:rPr>
          <w:rFonts w:ascii="Angsana New" w:hAnsi="Angsana New"/>
          <w:sz w:val="23"/>
          <w:szCs w:val="23"/>
          <w:cs/>
        </w:rPr>
        <w:t>เดิมชื่อ “บริษัท พลังงานเพื่อโลกสีเขียว (ประเทศไทย) จำกัด”</w:t>
      </w:r>
    </w:p>
    <w:p w14:paraId="5C20775E" w14:textId="77777777" w:rsidR="00AA58A1" w:rsidRPr="002E3A40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490412A" w14:textId="77777777" w:rsidR="00AA58A1" w:rsidRPr="002E3A40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198E98A" w14:textId="296D73A5" w:rsidR="000550A4" w:rsidRPr="002E3A40" w:rsidRDefault="000550A4" w:rsidP="0005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3A40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AF6026"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 xml:space="preserve">0 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F6026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="00AF6026" w:rsidRPr="002E3A40">
        <w:rPr>
          <w:rFonts w:ascii="Angsana New" w:hAnsi="Angsana New"/>
          <w:sz w:val="30"/>
          <w:szCs w:val="30"/>
        </w:rPr>
        <w:t>2563</w:t>
      </w:r>
      <w:r w:rsidR="00503B4C" w:rsidRPr="002E3A40">
        <w:rPr>
          <w:rFonts w:ascii="Angsana New" w:hAnsi="Angsana New"/>
          <w:sz w:val="30"/>
          <w:szCs w:val="30"/>
          <w:cs/>
        </w:rPr>
        <w:t xml:space="preserve"> </w:t>
      </w:r>
      <w:r w:rsidR="00AF6026" w:rsidRPr="002E3A4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E3A40">
        <w:rPr>
          <w:rFonts w:ascii="Angsana New" w:hAnsi="Angsana New"/>
          <w:sz w:val="30"/>
          <w:szCs w:val="30"/>
        </w:rPr>
        <w:t>31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0022" w:rsidRPr="002E3A40">
        <w:rPr>
          <w:rFonts w:ascii="Angsana New" w:hAnsi="Angsana New"/>
          <w:sz w:val="30"/>
          <w:szCs w:val="30"/>
        </w:rPr>
        <w:t xml:space="preserve">2562 </w:t>
      </w:r>
      <w:r w:rsidRPr="002E3A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43F8D2" w14:textId="77777777" w:rsidR="001D44E9" w:rsidRPr="002E3A40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800"/>
      </w:tblGrid>
      <w:tr w:rsidR="00A349EE" w:rsidRPr="00491362" w14:paraId="4C1D638D" w14:textId="77777777" w:rsidTr="008575F0">
        <w:tc>
          <w:tcPr>
            <w:tcW w:w="5580" w:type="dxa"/>
          </w:tcPr>
          <w:p w14:paraId="64AD7824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6DE6D8F0" w14:textId="10C4138B" w:rsidR="00A349EE" w:rsidRPr="00491362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49EE" w:rsidRPr="00491362" w14:paraId="63E510BB" w14:textId="77777777" w:rsidTr="008575F0">
        <w:tc>
          <w:tcPr>
            <w:tcW w:w="5580" w:type="dxa"/>
          </w:tcPr>
          <w:p w14:paraId="1E80F5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4575B89" w14:textId="2C301BB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</w:t>
            </w:r>
            <w:r w:rsidR="00B926DB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B926DB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65F7268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6B4DF3E" w14:textId="61E95ED8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4913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A349EE" w:rsidRPr="00491362" w14:paraId="3A080B2F" w14:textId="77777777" w:rsidTr="008575F0">
        <w:tc>
          <w:tcPr>
            <w:tcW w:w="5580" w:type="dxa"/>
          </w:tcPr>
          <w:p w14:paraId="65BFD3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0B2232EB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A50D5" w:rsidRPr="00491362" w14:paraId="4F1CE71E" w14:textId="77777777" w:rsidTr="008575F0">
        <w:tc>
          <w:tcPr>
            <w:tcW w:w="5580" w:type="dxa"/>
          </w:tcPr>
          <w:p w14:paraId="61A1CB2F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6FCC45C" w14:textId="2D511DBE" w:rsidR="008A50D5" w:rsidRPr="00491362" w:rsidRDefault="002A7330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</w:t>
            </w:r>
            <w:r w:rsidR="00505FBF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126DEF">
              <w:rPr>
                <w:rFonts w:ascii="Angsana New" w:hAnsi="Angsana New"/>
                <w:sz w:val="29"/>
                <w:szCs w:val="29"/>
              </w:rPr>
              <w:t>260</w:t>
            </w:r>
          </w:p>
        </w:tc>
        <w:tc>
          <w:tcPr>
            <w:tcW w:w="270" w:type="dxa"/>
          </w:tcPr>
          <w:p w14:paraId="7A05C1AE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49E41C42" w14:textId="72C93322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27,521</w:t>
            </w:r>
          </w:p>
        </w:tc>
      </w:tr>
      <w:tr w:rsidR="008A50D5" w:rsidRPr="00491362" w14:paraId="25827EDD" w14:textId="77777777" w:rsidTr="008575F0">
        <w:tc>
          <w:tcPr>
            <w:tcW w:w="5580" w:type="dxa"/>
          </w:tcPr>
          <w:p w14:paraId="22DB4D41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522F8AE8" w14:textId="704926B4" w:rsidR="008A50D5" w:rsidRPr="00491362" w:rsidRDefault="00126DEF" w:rsidP="00126D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14:paraId="04F0CD63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504000B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8A50D5" w:rsidRPr="00491362" w14:paraId="79501056" w14:textId="77777777" w:rsidTr="008575F0">
        <w:tc>
          <w:tcPr>
            <w:tcW w:w="5580" w:type="dxa"/>
          </w:tcPr>
          <w:p w14:paraId="1A49A819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C28952" w14:textId="7508BD0D" w:rsidR="008A50D5" w:rsidRPr="00491362" w:rsidRDefault="002A7330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(14,63</w:t>
            </w:r>
            <w:r w:rsidR="00126DEF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01AD825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E2D69C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(15,258)</w:t>
            </w:r>
          </w:p>
        </w:tc>
      </w:tr>
      <w:tr w:rsidR="008A50D5" w:rsidRPr="00491362" w14:paraId="01F65689" w14:textId="77777777" w:rsidTr="008575F0">
        <w:tc>
          <w:tcPr>
            <w:tcW w:w="5580" w:type="dxa"/>
          </w:tcPr>
          <w:p w14:paraId="0F8FA22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44BEBF7" w14:textId="07D2FCE6" w:rsidR="008A50D5" w:rsidRPr="00491362" w:rsidRDefault="00203C5D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224</w:t>
            </w:r>
            <w:r w:rsidR="00EC269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666</w:t>
            </w:r>
          </w:p>
        </w:tc>
        <w:tc>
          <w:tcPr>
            <w:tcW w:w="270" w:type="dxa"/>
          </w:tcPr>
          <w:p w14:paraId="3FA80EA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466DFD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225,305</w:t>
            </w:r>
          </w:p>
        </w:tc>
      </w:tr>
    </w:tbl>
    <w:p w14:paraId="62626E27" w14:textId="77777777" w:rsidR="001D44E9" w:rsidRPr="002E3A40" w:rsidRDefault="001D44E9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F52186" w14:textId="2C768D24" w:rsidR="00AE4F16" w:rsidRPr="002E3A40" w:rsidRDefault="00AE4F16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 w:hint="cs"/>
          <w:sz w:val="30"/>
          <w:szCs w:val="30"/>
          <w:cs/>
        </w:rPr>
        <w:t>รายการ</w:t>
      </w:r>
      <w:r w:rsidR="00536E61" w:rsidRPr="002E3A40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Pr="002E3A40">
        <w:rPr>
          <w:rFonts w:ascii="Angsana New" w:hAnsi="Angsana New" w:hint="cs"/>
          <w:sz w:val="30"/>
          <w:szCs w:val="30"/>
          <w:cs/>
        </w:rPr>
        <w:t>ของการดำเนินงานร่วมกัน</w:t>
      </w:r>
      <w:r w:rsidR="00037A0B" w:rsidRPr="002E3A40">
        <w:rPr>
          <w:rFonts w:ascii="Angsana New" w:hAnsi="Angsana New" w:hint="cs"/>
          <w:sz w:val="30"/>
          <w:szCs w:val="30"/>
          <w:cs/>
        </w:rPr>
        <w:t>ซึ่งรวมอยู่ในงบกำไรขาดทุนเบ็ดเสร็จสำหรับ</w:t>
      </w:r>
      <w:r w:rsidRPr="002E3A40">
        <w:rPr>
          <w:rFonts w:ascii="Angsana New" w:hAnsi="Angsana New" w:hint="cs"/>
          <w:sz w:val="30"/>
          <w:szCs w:val="30"/>
          <w:cs/>
        </w:rPr>
        <w:t>งวด</w:t>
      </w:r>
      <w:r w:rsidR="00EC269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926DB" w:rsidRPr="002E3A40">
        <w:rPr>
          <w:rFonts w:ascii="Angsana New" w:hAnsi="Angsana New" w:hint="cs"/>
          <w:sz w:val="30"/>
          <w:szCs w:val="30"/>
          <w:cs/>
        </w:rPr>
        <w:t>หก</w:t>
      </w:r>
      <w:r w:rsidRPr="002E3A4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 xml:space="preserve">0 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E3A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13EC1F" w14:textId="06C19C75" w:rsidR="000D225C" w:rsidRPr="002E3A40" w:rsidRDefault="000D225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800"/>
      </w:tblGrid>
      <w:tr w:rsidR="00B926DB" w:rsidRPr="00141A51" w14:paraId="10BB1CE7" w14:textId="77777777" w:rsidTr="008575F0">
        <w:tc>
          <w:tcPr>
            <w:tcW w:w="5580" w:type="dxa"/>
          </w:tcPr>
          <w:p w14:paraId="6E931881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1C1FF307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26DB" w:rsidRPr="00141A51" w14:paraId="40F9DB35" w14:textId="77777777" w:rsidTr="008575F0">
        <w:tc>
          <w:tcPr>
            <w:tcW w:w="5580" w:type="dxa"/>
          </w:tcPr>
          <w:p w14:paraId="755076B9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141A5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800" w:type="dxa"/>
          </w:tcPr>
          <w:p w14:paraId="2AE788E0" w14:textId="0E971A9D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0F7AC1FC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3709465" w14:textId="410E4B83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B926DB" w:rsidRPr="00141A51" w14:paraId="4DF63055" w14:textId="77777777" w:rsidTr="008575F0">
        <w:tc>
          <w:tcPr>
            <w:tcW w:w="5580" w:type="dxa"/>
          </w:tcPr>
          <w:p w14:paraId="4C5B451D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6477409A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926DB" w:rsidRPr="001B3E16" w14:paraId="075D40CD" w14:textId="77777777" w:rsidTr="008575F0">
        <w:tc>
          <w:tcPr>
            <w:tcW w:w="5580" w:type="dxa"/>
          </w:tcPr>
          <w:p w14:paraId="78A9054B" w14:textId="77777777" w:rsidR="00B926DB" w:rsidRPr="00141A51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800" w:type="dxa"/>
          </w:tcPr>
          <w:p w14:paraId="073CF4FA" w14:textId="72158313" w:rsidR="00B926DB" w:rsidRPr="001B3E16" w:rsidRDefault="00EC2693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AA255C">
              <w:rPr>
                <w:rFonts w:ascii="Angsana New" w:hAnsi="Angsana New"/>
                <w:sz w:val="29"/>
                <w:szCs w:val="29"/>
              </w:rPr>
              <w:t>8</w:t>
            </w:r>
            <w:r w:rsidR="002A7330">
              <w:rPr>
                <w:rFonts w:ascii="Angsana New" w:hAnsi="Angsana New"/>
                <w:sz w:val="29"/>
                <w:szCs w:val="29"/>
              </w:rPr>
              <w:t>,</w:t>
            </w:r>
            <w:r w:rsidR="00AA255C">
              <w:rPr>
                <w:rFonts w:ascii="Angsana New" w:hAnsi="Angsana New"/>
                <w:sz w:val="29"/>
                <w:szCs w:val="29"/>
              </w:rPr>
              <w:t>4</w:t>
            </w:r>
            <w:r w:rsidR="002A7330"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270" w:type="dxa"/>
          </w:tcPr>
          <w:p w14:paraId="488ECF7F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9BB0937" w14:textId="3EF6E395" w:rsidR="00B926DB" w:rsidRPr="001B3E16" w:rsidRDefault="00B926DB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19,454</w:t>
            </w:r>
          </w:p>
        </w:tc>
      </w:tr>
      <w:tr w:rsidR="00B926DB" w:rsidRPr="001B3E16" w14:paraId="624B5C7C" w14:textId="77777777" w:rsidTr="008575F0">
        <w:tc>
          <w:tcPr>
            <w:tcW w:w="5580" w:type="dxa"/>
          </w:tcPr>
          <w:p w14:paraId="1F8BA655" w14:textId="77777777" w:rsidR="00B926DB" w:rsidRPr="00141A51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78C4A6" w14:textId="4AAF3A26" w:rsidR="00B926DB" w:rsidRPr="001B3E16" w:rsidRDefault="009B0B1F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="00641F70" w:rsidRPr="00641F70">
              <w:rPr>
                <w:rFonts w:ascii="Angsana New" w:hAnsi="Angsana New" w:hint="cs"/>
                <w:sz w:val="29"/>
                <w:szCs w:val="29"/>
              </w:rPr>
              <w:t>15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AA255C">
              <w:rPr>
                <w:rFonts w:ascii="Angsana New" w:hAnsi="Angsana New"/>
                <w:sz w:val="29"/>
                <w:szCs w:val="29"/>
              </w:rPr>
              <w:t>58</w:t>
            </w:r>
            <w:r w:rsidR="00EC2693">
              <w:rPr>
                <w:rFonts w:ascii="Angsana New" w:hAnsi="Angsana New"/>
                <w:sz w:val="29"/>
                <w:szCs w:val="29"/>
              </w:rPr>
              <w:t>9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31CEFDD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2AF024" w14:textId="435DAA17" w:rsidR="00B926DB" w:rsidRPr="001B3E16" w:rsidRDefault="00B926DB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</w:t>
            </w:r>
            <w:r w:rsidR="00925F2A">
              <w:rPr>
                <w:rFonts w:ascii="Angsana New" w:hAnsi="Angsana New"/>
                <w:sz w:val="29"/>
                <w:szCs w:val="29"/>
              </w:rPr>
              <w:t>17</w:t>
            </w:r>
            <w:r w:rsidRPr="001B3E16">
              <w:rPr>
                <w:rFonts w:ascii="Angsana New" w:hAnsi="Angsana New"/>
                <w:sz w:val="29"/>
                <w:szCs w:val="29"/>
              </w:rPr>
              <w:t>,</w:t>
            </w:r>
            <w:r w:rsidR="00925F2A">
              <w:rPr>
                <w:rFonts w:ascii="Angsana New" w:hAnsi="Angsana New"/>
                <w:sz w:val="29"/>
                <w:szCs w:val="29"/>
              </w:rPr>
              <w:t>351</w:t>
            </w:r>
            <w:r w:rsidRPr="001B3E16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B926DB" w:rsidRPr="001B3E16" w14:paraId="41431CCD" w14:textId="77777777" w:rsidTr="008575F0">
        <w:tc>
          <w:tcPr>
            <w:tcW w:w="5580" w:type="dxa"/>
          </w:tcPr>
          <w:p w14:paraId="0027DEDC" w14:textId="4C80AED3" w:rsidR="00B926DB" w:rsidRPr="00141A51" w:rsidRDefault="00DF44C9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</w:t>
            </w:r>
            <w:r w:rsidR="00B926DB"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49D6149" w14:textId="32E1D9EB" w:rsidR="00B926DB" w:rsidRPr="001B3E16" w:rsidRDefault="00AA255C" w:rsidP="00DF44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9B0B1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EC2693">
              <w:rPr>
                <w:rFonts w:ascii="Angsana New" w:hAnsi="Angsana New"/>
                <w:b/>
                <w:bCs/>
                <w:sz w:val="29"/>
                <w:szCs w:val="29"/>
              </w:rPr>
              <w:t>70</w:t>
            </w:r>
          </w:p>
        </w:tc>
        <w:tc>
          <w:tcPr>
            <w:tcW w:w="270" w:type="dxa"/>
          </w:tcPr>
          <w:p w14:paraId="74A9EC4F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DB8326" w14:textId="25BC7712" w:rsidR="00B926DB" w:rsidRPr="001B3E16" w:rsidRDefault="00925F2A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2,103</w:t>
            </w:r>
          </w:p>
        </w:tc>
      </w:tr>
      <w:tr w:rsidR="00B926DB" w14:paraId="77F1D10E" w14:textId="77777777" w:rsidTr="008575F0">
        <w:tc>
          <w:tcPr>
            <w:tcW w:w="5580" w:type="dxa"/>
          </w:tcPr>
          <w:p w14:paraId="46B4AFB3" w14:textId="77777777" w:rsidR="00B926DB" w:rsidRPr="005F3DB5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C54DF5" w14:textId="77777777" w:rsidR="00B926DB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C6101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325BA1" w14:textId="77777777" w:rsidR="00B926DB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B926DB" w:rsidRPr="002622D7" w14:paraId="3890A1D6" w14:textId="77777777" w:rsidTr="008575F0">
        <w:tc>
          <w:tcPr>
            <w:tcW w:w="5580" w:type="dxa"/>
          </w:tcPr>
          <w:p w14:paraId="12EDEE50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CDC4003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6DB" w:rsidRPr="002622D7" w14:paraId="01E7001D" w14:textId="77777777" w:rsidTr="008575F0">
        <w:tc>
          <w:tcPr>
            <w:tcW w:w="5580" w:type="dxa"/>
          </w:tcPr>
          <w:p w14:paraId="1F9D540E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62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</w:tcPr>
          <w:p w14:paraId="71AE513C" w14:textId="5E09080A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6F54D2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15D708" w14:textId="085F7293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26DB" w:rsidRPr="004E7094" w14:paraId="5C799612" w14:textId="77777777" w:rsidTr="008575F0">
        <w:tc>
          <w:tcPr>
            <w:tcW w:w="5580" w:type="dxa"/>
          </w:tcPr>
          <w:p w14:paraId="15FC007A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FAAF4AD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6DB" w:rsidRPr="008B4180" w14:paraId="2447FB83" w14:textId="77777777" w:rsidTr="008575F0">
        <w:tc>
          <w:tcPr>
            <w:tcW w:w="5580" w:type="dxa"/>
          </w:tcPr>
          <w:p w14:paraId="3F7F08E1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07847F80" w14:textId="136069E0" w:rsidR="00B926DB" w:rsidRPr="008B4180" w:rsidRDefault="002A7330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6565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565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11C0A3A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C0F371" w14:textId="1C8B708D" w:rsidR="00B926DB" w:rsidRPr="008B4180" w:rsidRDefault="00B926DB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375,994</w:t>
            </w:r>
          </w:p>
        </w:tc>
      </w:tr>
      <w:tr w:rsidR="00B926DB" w:rsidRPr="008B4180" w14:paraId="42E9C682" w14:textId="77777777" w:rsidTr="008575F0">
        <w:tc>
          <w:tcPr>
            <w:tcW w:w="5580" w:type="dxa"/>
          </w:tcPr>
          <w:p w14:paraId="78889E2D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2914C7" w14:textId="5F1B1F08" w:rsidR="00B926DB" w:rsidRPr="008B4180" w:rsidRDefault="002A7330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</w:t>
            </w:r>
            <w:r w:rsidR="00465651">
              <w:rPr>
                <w:rFonts w:ascii="Angsana New" w:hAnsi="Angsana New"/>
                <w:sz w:val="30"/>
                <w:szCs w:val="30"/>
              </w:rPr>
              <w:t>43</w:t>
            </w:r>
            <w:r w:rsidR="00EC2693" w:rsidRPr="008575F0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0EF23B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F9667" w14:textId="7D7CF480" w:rsidR="00B926DB" w:rsidRPr="008B4180" w:rsidRDefault="00B926DB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(3</w:t>
            </w:r>
            <w:r w:rsidR="00925F2A">
              <w:rPr>
                <w:rFonts w:ascii="Angsana New" w:hAnsi="Angsana New"/>
                <w:sz w:val="30"/>
                <w:szCs w:val="30"/>
              </w:rPr>
              <w:t>39</w:t>
            </w:r>
            <w:r w:rsidRPr="008B4180">
              <w:rPr>
                <w:rFonts w:ascii="Angsana New" w:hAnsi="Angsana New"/>
                <w:sz w:val="30"/>
                <w:szCs w:val="30"/>
              </w:rPr>
              <w:t>,</w:t>
            </w:r>
            <w:r w:rsidR="00925F2A">
              <w:rPr>
                <w:rFonts w:ascii="Angsana New" w:hAnsi="Angsana New"/>
                <w:sz w:val="30"/>
                <w:szCs w:val="30"/>
              </w:rPr>
              <w:t>386</w:t>
            </w:r>
            <w:r w:rsidRPr="008B41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26DB" w:rsidRPr="008B4180" w14:paraId="5AFB481E" w14:textId="77777777" w:rsidTr="008575F0">
        <w:tc>
          <w:tcPr>
            <w:tcW w:w="5580" w:type="dxa"/>
          </w:tcPr>
          <w:p w14:paraId="1D7141F2" w14:textId="3EBF0790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FB96CA" w14:textId="3EE57BFB" w:rsidR="00B926DB" w:rsidRPr="008B4180" w:rsidRDefault="00465651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270" w:type="dxa"/>
          </w:tcPr>
          <w:p w14:paraId="7AD48DDC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7531FE4" w14:textId="0845B0E3" w:rsidR="00B926DB" w:rsidRPr="008B4180" w:rsidRDefault="00925F2A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B926DB" w:rsidRPr="008B41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</w:tr>
    </w:tbl>
    <w:p w14:paraId="0C9748C9" w14:textId="09C00D89" w:rsidR="00491362" w:rsidRDefault="00491362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4B612918" w14:textId="77777777" w:rsidR="002E3A40" w:rsidRPr="00491362" w:rsidRDefault="002E3A40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61624875" w14:textId="77777777" w:rsidR="002E3A40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0BB46250" w14:textId="69724F8A" w:rsidR="000F6A64" w:rsidRPr="00E61D85" w:rsidRDefault="000F6A6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1D85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6911C09" w14:textId="2D434D77" w:rsidR="00491362" w:rsidRPr="002E3A40" w:rsidRDefault="00491362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96"/>
        <w:gridCol w:w="244"/>
        <w:gridCol w:w="1198"/>
      </w:tblGrid>
      <w:tr w:rsidR="00B926DB" w:rsidRPr="006C5FF4" w14:paraId="7D967A73" w14:textId="77777777" w:rsidTr="002E3A40">
        <w:trPr>
          <w:tblHeader/>
        </w:trPr>
        <w:tc>
          <w:tcPr>
            <w:tcW w:w="3553" w:type="pct"/>
          </w:tcPr>
          <w:p w14:paraId="2E1960A5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4AA6D717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6DB" w:rsidRPr="006C5FF4" w14:paraId="50FC9ABC" w14:textId="77777777" w:rsidTr="002E3A40">
        <w:trPr>
          <w:tblHeader/>
        </w:trPr>
        <w:tc>
          <w:tcPr>
            <w:tcW w:w="3553" w:type="pct"/>
          </w:tcPr>
          <w:p w14:paraId="10E4799A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56" w:type="pct"/>
          </w:tcPr>
          <w:p w14:paraId="70A24C3D" w14:textId="2407622B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1D53B175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ECB86BC" w14:textId="28C4D8EA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26DB" w:rsidRPr="006C5FF4" w14:paraId="5EF7D41F" w14:textId="77777777" w:rsidTr="002E3A40">
        <w:trPr>
          <w:tblHeader/>
        </w:trPr>
        <w:tc>
          <w:tcPr>
            <w:tcW w:w="3553" w:type="pct"/>
          </w:tcPr>
          <w:p w14:paraId="05C9003B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02004230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6DB" w:rsidRPr="00634980" w14:paraId="2AE0A3F4" w14:textId="77777777" w:rsidTr="002E3A40">
        <w:trPr>
          <w:tblHeader/>
        </w:trPr>
        <w:tc>
          <w:tcPr>
            <w:tcW w:w="3553" w:type="pct"/>
          </w:tcPr>
          <w:p w14:paraId="64919B4E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6" w:type="pct"/>
          </w:tcPr>
          <w:p w14:paraId="29994909" w14:textId="3414FABE" w:rsidR="00B926DB" w:rsidRPr="00634980" w:rsidRDefault="008B3C8C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681,808</w:t>
            </w:r>
          </w:p>
        </w:tc>
        <w:tc>
          <w:tcPr>
            <w:tcW w:w="134" w:type="pct"/>
          </w:tcPr>
          <w:p w14:paraId="7893B75B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5EE1D23" w14:textId="2B61C9C3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668,058</w:t>
            </w:r>
          </w:p>
        </w:tc>
      </w:tr>
      <w:tr w:rsidR="00B926DB" w:rsidRPr="00634980" w14:paraId="172DDDAC" w14:textId="77777777" w:rsidTr="002E3A40">
        <w:trPr>
          <w:tblHeader/>
        </w:trPr>
        <w:tc>
          <w:tcPr>
            <w:tcW w:w="3553" w:type="pct"/>
          </w:tcPr>
          <w:p w14:paraId="06FE9220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6" w:type="pct"/>
          </w:tcPr>
          <w:p w14:paraId="1F934170" w14:textId="23E41DF9" w:rsidR="00B926DB" w:rsidRPr="00634980" w:rsidRDefault="008B3C8C" w:rsidP="003C1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F422A78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864340E" w14:textId="6BA6F52A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26DB" w:rsidRPr="00634980" w14:paraId="4D689000" w14:textId="77777777" w:rsidTr="002E3A40">
        <w:trPr>
          <w:tblHeader/>
        </w:trPr>
        <w:tc>
          <w:tcPr>
            <w:tcW w:w="3553" w:type="pct"/>
          </w:tcPr>
          <w:p w14:paraId="2B44B16E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6DE76190" w14:textId="0D2A2142" w:rsidR="00B926DB" w:rsidRPr="00634980" w:rsidRDefault="008B3C8C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681,808</w:t>
            </w:r>
          </w:p>
        </w:tc>
        <w:tc>
          <w:tcPr>
            <w:tcW w:w="134" w:type="pct"/>
          </w:tcPr>
          <w:p w14:paraId="6096BC89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1CBAAEA" w14:textId="4FDD4566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668,558</w:t>
            </w:r>
          </w:p>
        </w:tc>
      </w:tr>
      <w:tr w:rsidR="00B926DB" w:rsidRPr="00634980" w14:paraId="4BCA42D0" w14:textId="77777777" w:rsidTr="002E3A40">
        <w:trPr>
          <w:tblHeader/>
        </w:trPr>
        <w:tc>
          <w:tcPr>
            <w:tcW w:w="3553" w:type="pct"/>
          </w:tcPr>
          <w:p w14:paraId="3F69244B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5810D5CB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8E6B6EC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bottom w:val="double" w:sz="4" w:space="0" w:color="auto"/>
            </w:tcBorders>
          </w:tcPr>
          <w:p w14:paraId="66043DF8" w14:textId="69FFC13E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C190E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3C190E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</w:tbl>
    <w:p w14:paraId="3486AA62" w14:textId="77777777" w:rsidR="00B926DB" w:rsidRPr="00491362" w:rsidRDefault="00B926DB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19F21C5C" w14:textId="77777777" w:rsidR="00457C4C" w:rsidRPr="00283B03" w:rsidRDefault="00457C4C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457C4C" w:rsidRPr="00283B03" w:rsidSect="003E061E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836C48B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681F0181" w14:textId="68A68AA2" w:rsidR="0065124E" w:rsidRPr="00FF662A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FF662A">
        <w:rPr>
          <w:rFonts w:ascii="Angsana New" w:hAnsi="Angsana New"/>
          <w:sz w:val="29"/>
          <w:szCs w:val="29"/>
          <w:cs/>
        </w:rPr>
        <w:t xml:space="preserve">เงินลงทุนในบริษัทย่อย ณ วันที่ </w:t>
      </w:r>
      <w:r w:rsidR="008620B8" w:rsidRPr="00FF662A">
        <w:rPr>
          <w:rFonts w:ascii="Angsana New" w:hAnsi="Angsana New"/>
          <w:sz w:val="29"/>
          <w:szCs w:val="29"/>
        </w:rPr>
        <w:t>3</w:t>
      </w:r>
      <w:r w:rsidR="00B926DB">
        <w:rPr>
          <w:rFonts w:ascii="Angsana New" w:hAnsi="Angsana New"/>
          <w:sz w:val="29"/>
          <w:szCs w:val="29"/>
        </w:rPr>
        <w:t xml:space="preserve">0 </w:t>
      </w:r>
      <w:r w:rsidR="00B926DB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8620B8" w:rsidRPr="00FF662A">
        <w:rPr>
          <w:rFonts w:ascii="Angsana New" w:hAnsi="Angsana New"/>
          <w:sz w:val="29"/>
          <w:szCs w:val="29"/>
        </w:rPr>
        <w:t>256</w:t>
      </w:r>
      <w:r w:rsidR="008A50D5">
        <w:rPr>
          <w:rFonts w:ascii="Angsana New" w:hAnsi="Angsana New"/>
          <w:sz w:val="29"/>
          <w:szCs w:val="29"/>
        </w:rPr>
        <w:t>3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/>
          <w:sz w:val="29"/>
          <w:szCs w:val="29"/>
        </w:rPr>
        <w:t>31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 w:hint="cs"/>
          <w:sz w:val="29"/>
          <w:szCs w:val="29"/>
          <w:cs/>
        </w:rPr>
        <w:t>ธันวาคม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</w:t>
      </w:r>
      <w:r w:rsidR="008A50D5">
        <w:rPr>
          <w:rFonts w:ascii="Angsana New" w:hAnsi="Angsana New"/>
          <w:sz w:val="29"/>
          <w:szCs w:val="29"/>
        </w:rPr>
        <w:t>62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และเงินปันผลรับ</w:t>
      </w:r>
      <w:r w:rsidR="00D85EBF" w:rsidRPr="00FF662A">
        <w:rPr>
          <w:rFonts w:ascii="Angsana New" w:hAnsi="Angsana New" w:hint="cs"/>
          <w:sz w:val="29"/>
          <w:szCs w:val="29"/>
          <w:cs/>
        </w:rPr>
        <w:t>จากเงินลงทุนสำหรับ</w:t>
      </w:r>
      <w:r w:rsidR="00361715" w:rsidRPr="00FF662A">
        <w:rPr>
          <w:rFonts w:ascii="Angsana New" w:hAnsi="Angsana New" w:hint="cs"/>
          <w:sz w:val="29"/>
          <w:szCs w:val="29"/>
          <w:cs/>
        </w:rPr>
        <w:t>งวด</w:t>
      </w:r>
      <w:r w:rsidR="00B926DB">
        <w:rPr>
          <w:rFonts w:ascii="Angsana New" w:hAnsi="Angsana New" w:hint="cs"/>
          <w:sz w:val="29"/>
          <w:szCs w:val="29"/>
          <w:cs/>
        </w:rPr>
        <w:t>หก</w:t>
      </w:r>
      <w:r w:rsidR="00361715" w:rsidRPr="00FF662A">
        <w:rPr>
          <w:rFonts w:ascii="Angsana New" w:hAnsi="Angsana New" w:hint="cs"/>
          <w:sz w:val="29"/>
          <w:szCs w:val="29"/>
          <w:cs/>
        </w:rPr>
        <w:t>เดือน</w:t>
      </w:r>
      <w:r w:rsidRPr="00FF662A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8620B8" w:rsidRPr="00FF662A">
        <w:rPr>
          <w:rFonts w:ascii="Angsana New" w:hAnsi="Angsana New"/>
          <w:sz w:val="29"/>
          <w:szCs w:val="29"/>
        </w:rPr>
        <w:t>3</w:t>
      </w:r>
      <w:r w:rsidR="00B926DB">
        <w:rPr>
          <w:rFonts w:ascii="Angsana New" w:hAnsi="Angsana New"/>
          <w:sz w:val="29"/>
          <w:szCs w:val="29"/>
        </w:rPr>
        <w:t xml:space="preserve">0 </w:t>
      </w:r>
      <w:r w:rsidR="00B926DB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FF662A">
        <w:rPr>
          <w:rFonts w:ascii="Angsana New" w:hAnsi="Angsana New"/>
          <w:sz w:val="29"/>
          <w:szCs w:val="29"/>
          <w:cs/>
        </w:rPr>
        <w:t>มีดังนี้</w:t>
      </w:r>
    </w:p>
    <w:p w14:paraId="08899931" w14:textId="77777777" w:rsidR="00BF3DAB" w:rsidRPr="00145ECD" w:rsidRDefault="00BF3DAB" w:rsidP="000C037D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DD7A29" w14:paraId="5D05FA9D" w14:textId="77777777" w:rsidTr="000554FF">
        <w:trPr>
          <w:cantSplit/>
          <w:trHeight w:val="389"/>
          <w:tblHeader/>
        </w:trPr>
        <w:tc>
          <w:tcPr>
            <w:tcW w:w="4476" w:type="dxa"/>
          </w:tcPr>
          <w:p w14:paraId="21C6B2C9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5EC59585" w14:textId="45002CE7" w:rsidR="00BF3DAB" w:rsidRPr="00DD7A29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503B4C" w:rsidRPr="00503B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F3DAB" w:rsidRPr="00DD7A29" w14:paraId="0D82582F" w14:textId="77777777" w:rsidTr="006C4D90">
        <w:trPr>
          <w:cantSplit/>
          <w:tblHeader/>
        </w:trPr>
        <w:tc>
          <w:tcPr>
            <w:tcW w:w="4476" w:type="dxa"/>
          </w:tcPr>
          <w:p w14:paraId="496C3712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78985CE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1DF08A0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745AC554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51143C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6823138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A6E8A5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D37B75D" w14:textId="16AF53B5" w:rsidR="00BF3DAB" w:rsidRPr="00DD7A29" w:rsidRDefault="00217CE1" w:rsidP="00217C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รายได้เงินปันผล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รับสำหรับ</w:t>
            </w:r>
          </w:p>
        </w:tc>
      </w:tr>
      <w:tr w:rsidR="00BF3DAB" w:rsidRPr="00DD7A29" w14:paraId="39732EC1" w14:textId="77777777" w:rsidTr="006C4D90">
        <w:trPr>
          <w:cantSplit/>
          <w:tblHeader/>
        </w:trPr>
        <w:tc>
          <w:tcPr>
            <w:tcW w:w="4476" w:type="dxa"/>
          </w:tcPr>
          <w:p w14:paraId="5C7DBE0B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EF083F6" w14:textId="11837C28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โดยตรง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และโดย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4C0357A6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374648A2" w14:textId="3B96F841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E5D33B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895A42E" w14:textId="2ED8A63B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FC87B7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935365B" w14:textId="5352E99A" w:rsidR="00217CE1" w:rsidRPr="00DD7A29" w:rsidRDefault="00217CE1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งวดหกเดือนสิ้นสุดวันที่</w:t>
            </w:r>
          </w:p>
        </w:tc>
      </w:tr>
      <w:tr w:rsidR="00B926DB" w:rsidRPr="00DD7A29" w14:paraId="5C8DE1C7" w14:textId="77777777" w:rsidTr="006C4D90">
        <w:trPr>
          <w:cantSplit/>
          <w:tblHeader/>
        </w:trPr>
        <w:tc>
          <w:tcPr>
            <w:tcW w:w="4476" w:type="dxa"/>
          </w:tcPr>
          <w:p w14:paraId="12D578F5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E167D" w14:textId="1F59B2B6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00177D3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EBF42" w14:textId="1D0E1E8A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DC0624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E471A2" w14:textId="01270450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1E85CE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09F93" w14:textId="519220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3690D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F31B2" w14:textId="76F40A16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30225E0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3BC4C" w14:textId="59519D41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70B72C0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DD9A2" w14:textId="6962B14F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28D30A4C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3ED568" w14:textId="1C004B0E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B926DB" w:rsidRPr="00DD7A29" w14:paraId="2BF97738" w14:textId="77777777" w:rsidTr="006C4D90">
        <w:trPr>
          <w:cantSplit/>
          <w:tblHeader/>
        </w:trPr>
        <w:tc>
          <w:tcPr>
            <w:tcW w:w="4476" w:type="dxa"/>
          </w:tcPr>
          <w:p w14:paraId="4A1B77D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075AE" w14:textId="1E63938E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3F4524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C4101" w14:textId="10FF733A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66B5C8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587B39" w14:textId="5B5CF55C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7BEAB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81A03" w14:textId="10B3A5ED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F3AD36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C3ED5" w14:textId="002F38BB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9317F7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B4D7A" w14:textId="4AC09DBC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A806A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132901" w14:textId="1A1DEB13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518CF05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CAF3D8" w14:textId="3014C568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B926DB" w:rsidRPr="00DD7A29" w14:paraId="58629B3F" w14:textId="77777777" w:rsidTr="006C4D90">
        <w:trPr>
          <w:cantSplit/>
        </w:trPr>
        <w:tc>
          <w:tcPr>
            <w:tcW w:w="4476" w:type="dxa"/>
          </w:tcPr>
          <w:p w14:paraId="1C5F5957" w14:textId="77777777" w:rsidR="00B926DB" w:rsidRPr="00DD7A29" w:rsidRDefault="00B926DB" w:rsidP="00B926D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DD7A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14:paraId="10F328B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B6D9A3E" w14:textId="77777777" w:rsidR="00B926DB" w:rsidRPr="00DD7A29" w:rsidRDefault="00B926DB" w:rsidP="00B926D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16C32B58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26DB" w:rsidRPr="00DD7A29" w14:paraId="0CD5A2D3" w14:textId="77777777" w:rsidTr="006C4D90">
        <w:trPr>
          <w:cantSplit/>
        </w:trPr>
        <w:tc>
          <w:tcPr>
            <w:tcW w:w="4476" w:type="dxa"/>
          </w:tcPr>
          <w:p w14:paraId="59EA9647" w14:textId="77777777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17940C32" w14:textId="4178F5DA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25A48AF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7322E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400EF29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7CD882" w14:textId="659C0FD4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88AA44F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E1D3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34317B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116A1" w14:textId="1D68987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EFDE7D9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DB433A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52E032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CC510" w14:textId="244A9AC0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60F05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8F151A2" w14:textId="5D1F6CF3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4E4DB616" w14:textId="77777777" w:rsidTr="006C4D90">
        <w:trPr>
          <w:cantSplit/>
        </w:trPr>
        <w:tc>
          <w:tcPr>
            <w:tcW w:w="4476" w:type="dxa"/>
          </w:tcPr>
          <w:p w14:paraId="7AD42C80" w14:textId="77777777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8BC1F04" w14:textId="30156FC6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3FEA15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7F512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1583B61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0EAAA5E" w14:textId="40E2E1EF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969F7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1140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031A26B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BE9C3" w14:textId="229D326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0453A8E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4305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2240365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1067D" w14:textId="19A37EC5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12B84F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C3592CE" w14:textId="55036865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3F002B37" w14:textId="77777777" w:rsidTr="006C4D90">
        <w:trPr>
          <w:cantSplit/>
        </w:trPr>
        <w:tc>
          <w:tcPr>
            <w:tcW w:w="4476" w:type="dxa"/>
          </w:tcPr>
          <w:p w14:paraId="164F4E40" w14:textId="77777777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7B79A212" w14:textId="48D77358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0A01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4B8EE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B682F1" w14:textId="5DDDE438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0A01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1CA52E2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39DA8131" w14:textId="780AC8BE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0E9B0D8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D625D3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719DEB4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57F1E9" w14:textId="5344E511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12E85FDF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B2BAE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1EB87E3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CFDA08" w14:textId="304312E6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EC1FA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3870CBB" w14:textId="7EC8C93F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42B48D2E" w14:textId="77777777" w:rsidTr="00900841">
        <w:trPr>
          <w:cantSplit/>
        </w:trPr>
        <w:tc>
          <w:tcPr>
            <w:tcW w:w="4476" w:type="dxa"/>
          </w:tcPr>
          <w:p w14:paraId="0486A930" w14:textId="778AEFC0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03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D153F80" w14:textId="2485B804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331D9A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77D8C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2C4F12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639C31" w14:textId="2927E9CE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06BBA6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AB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3D3E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17094" w14:textId="4E9A4DC0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59C8B6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FC29B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BD874D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8555F" w14:textId="1838D866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BFE69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8FD2657" w14:textId="77DD7EED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5D13D936" w14:textId="77777777" w:rsidTr="00900841">
        <w:trPr>
          <w:cantSplit/>
        </w:trPr>
        <w:tc>
          <w:tcPr>
            <w:tcW w:w="4476" w:type="dxa"/>
          </w:tcPr>
          <w:p w14:paraId="2398F2AF" w14:textId="3760E11A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ย จำกัด</w:t>
            </w:r>
          </w:p>
        </w:tc>
        <w:tc>
          <w:tcPr>
            <w:tcW w:w="1080" w:type="dxa"/>
          </w:tcPr>
          <w:p w14:paraId="3DA2D64D" w14:textId="02A4B6DD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B0420B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66DC2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D1974D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A3B19F" w14:textId="1661094F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26E1FB0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8F6D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43D27D2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751D2" w14:textId="3D0D4AD6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02AAE8A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B9F1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6003021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3D08B" w14:textId="57D28889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145A6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3DE2A91" w14:textId="075B52D8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60CE118B" w14:textId="77777777" w:rsidTr="00900841">
        <w:trPr>
          <w:cantSplit/>
        </w:trPr>
        <w:tc>
          <w:tcPr>
            <w:tcW w:w="4476" w:type="dxa"/>
          </w:tcPr>
          <w:p w14:paraId="5D80D2F8" w14:textId="310F4408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22A5294" w14:textId="2502C548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CAED37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F3D5B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A5BE5D8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28D40D8" w14:textId="643FA77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FFD933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531F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7859D4A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FC5F0" w14:textId="415EA317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E9955B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B0D6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2ABED94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33C7B" w14:textId="42CCD48C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542EE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B97FCE8" w14:textId="5585EEFA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6C2691B2" w14:textId="77777777" w:rsidTr="006C4D90">
        <w:trPr>
          <w:cantSplit/>
        </w:trPr>
        <w:tc>
          <w:tcPr>
            <w:tcW w:w="4476" w:type="dxa"/>
          </w:tcPr>
          <w:p w14:paraId="5C83E35A" w14:textId="77777777" w:rsidR="00B926DB" w:rsidRPr="00DD7A29" w:rsidRDefault="00B926DB" w:rsidP="00B926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AB5D61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E283B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E339FA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33FE65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3229D" w14:textId="195CA657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427,250</w:t>
            </w:r>
          </w:p>
        </w:tc>
        <w:tc>
          <w:tcPr>
            <w:tcW w:w="180" w:type="dxa"/>
          </w:tcPr>
          <w:p w14:paraId="4443A42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DFC3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427,250</w:t>
            </w:r>
          </w:p>
        </w:tc>
        <w:tc>
          <w:tcPr>
            <w:tcW w:w="180" w:type="dxa"/>
          </w:tcPr>
          <w:p w14:paraId="37C251E1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BF4B0" w14:textId="178683DF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681,808</w:t>
            </w:r>
          </w:p>
        </w:tc>
        <w:tc>
          <w:tcPr>
            <w:tcW w:w="180" w:type="dxa"/>
          </w:tcPr>
          <w:p w14:paraId="0F76D68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0198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681,808</w:t>
            </w:r>
          </w:p>
        </w:tc>
        <w:tc>
          <w:tcPr>
            <w:tcW w:w="180" w:type="dxa"/>
          </w:tcPr>
          <w:p w14:paraId="4DAF79BA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A4D1" w14:textId="4702E476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08D45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C8104F" w14:textId="0E2DC3BE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EB04231" w14:textId="77777777" w:rsidR="009F46D6" w:rsidRPr="000554FF" w:rsidRDefault="009F46D6" w:rsidP="004D64D4">
      <w:pPr>
        <w:rPr>
          <w:rFonts w:ascii="Angsana New" w:eastAsia="Calibri" w:hAnsi="Angsana New"/>
          <w:spacing w:val="-12"/>
        </w:rPr>
      </w:pPr>
    </w:p>
    <w:p w14:paraId="645E2C99" w14:textId="77777777" w:rsidR="00486816" w:rsidRPr="00A81CBF" w:rsidRDefault="00486816" w:rsidP="00FB214C">
      <w:pPr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3E061E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BE1D6E8" w14:textId="501B2BC0" w:rsidR="00297A37" w:rsidRPr="00111416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  <w:r w:rsidR="00961FD9">
        <w:rPr>
          <w:rFonts w:ascii="Angsana New" w:hAnsi="Angsana New" w:hint="cs"/>
          <w:bCs/>
          <w:sz w:val="30"/>
          <w:szCs w:val="30"/>
          <w:cs/>
        </w:rPr>
        <w:t>และ</w:t>
      </w:r>
      <w:r w:rsidR="0012147B">
        <w:rPr>
          <w:rFonts w:ascii="Angsana New" w:hAnsi="Angsana New" w:hint="cs"/>
          <w:bCs/>
          <w:sz w:val="30"/>
          <w:szCs w:val="30"/>
          <w:cs/>
        </w:rPr>
        <w:t>สินทรัพย์</w:t>
      </w:r>
      <w:r w:rsidR="00961FD9">
        <w:rPr>
          <w:rFonts w:ascii="Angsana New" w:hAnsi="Angsana New" w:hint="cs"/>
          <w:bCs/>
          <w:sz w:val="30"/>
          <w:szCs w:val="30"/>
          <w:cs/>
        </w:rPr>
        <w:t>สิทธิการใช้</w:t>
      </w:r>
    </w:p>
    <w:p w14:paraId="71FE3647" w14:textId="77777777" w:rsidR="00C2043A" w:rsidRPr="006C49ED" w:rsidRDefault="00C2043A" w:rsidP="00297A37">
      <w:pPr>
        <w:ind w:left="540"/>
        <w:rPr>
          <w:rFonts w:ascii="Angsana New" w:hAnsi="Angsana New"/>
          <w:bCs/>
          <w:sz w:val="24"/>
          <w:szCs w:val="24"/>
        </w:rPr>
      </w:pPr>
    </w:p>
    <w:p w14:paraId="4075443E" w14:textId="76A63B75" w:rsidR="00297A37" w:rsidRPr="002E3A40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b/>
          <w:sz w:val="30"/>
          <w:szCs w:val="30"/>
          <w:cs/>
        </w:rPr>
        <w:t>ก</w:t>
      </w:r>
      <w:r w:rsidRPr="002E3A40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</w:t>
      </w:r>
      <w:r w:rsidR="00361715" w:rsidRPr="002E3A40">
        <w:rPr>
          <w:rFonts w:ascii="Angsana New" w:hAnsi="Angsana New" w:hint="cs"/>
          <w:sz w:val="30"/>
          <w:szCs w:val="30"/>
          <w:cs/>
        </w:rPr>
        <w:t>งวด</w:t>
      </w:r>
      <w:r w:rsidR="00B926DB" w:rsidRPr="002E3A40">
        <w:rPr>
          <w:rFonts w:ascii="Angsana New" w:hAnsi="Angsana New" w:hint="cs"/>
          <w:sz w:val="30"/>
          <w:szCs w:val="30"/>
          <w:cs/>
        </w:rPr>
        <w:t>หก</w:t>
      </w:r>
      <w:r w:rsidR="00361715" w:rsidRPr="002E3A40">
        <w:rPr>
          <w:rFonts w:ascii="Angsana New" w:hAnsi="Angsana New" w:hint="cs"/>
          <w:sz w:val="30"/>
          <w:szCs w:val="30"/>
          <w:cs/>
        </w:rPr>
        <w:t>เดือน</w:t>
      </w:r>
      <w:r w:rsidRPr="002E3A4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 xml:space="preserve">0 </w:t>
      </w:r>
      <w:r w:rsidR="00B926DB" w:rsidRPr="002E3A40">
        <w:rPr>
          <w:rFonts w:ascii="Angsana New" w:hAnsi="Angsana New" w:hint="cs"/>
          <w:sz w:val="30"/>
          <w:szCs w:val="30"/>
          <w:cs/>
        </w:rPr>
        <w:t>มิถุนายน</w:t>
      </w:r>
      <w:r w:rsidR="00E21293">
        <w:rPr>
          <w:rFonts w:ascii="Angsana New" w:hAnsi="Angsana New"/>
          <w:sz w:val="30"/>
          <w:szCs w:val="30"/>
        </w:rPr>
        <w:t xml:space="preserve"> 2563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  <w:cs/>
        </w:rPr>
        <w:t>มีดังนี้</w:t>
      </w:r>
    </w:p>
    <w:p w14:paraId="6DC7E180" w14:textId="7B8E49F3" w:rsidR="00297A37" w:rsidRPr="006C49ED" w:rsidRDefault="00297A37" w:rsidP="00297A37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1090"/>
        <w:gridCol w:w="238"/>
        <w:gridCol w:w="1061"/>
        <w:gridCol w:w="7"/>
        <w:gridCol w:w="230"/>
        <w:gridCol w:w="7"/>
        <w:gridCol w:w="923"/>
        <w:gridCol w:w="13"/>
        <w:gridCol w:w="10"/>
        <w:gridCol w:w="219"/>
        <w:gridCol w:w="11"/>
        <w:gridCol w:w="7"/>
        <w:gridCol w:w="1045"/>
      </w:tblGrid>
      <w:tr w:rsidR="00612DBF" w:rsidRPr="00ED3882" w14:paraId="4BD60043" w14:textId="77777777" w:rsidTr="003E061E">
        <w:trPr>
          <w:tblHeader/>
        </w:trPr>
        <w:tc>
          <w:tcPr>
            <w:tcW w:w="2403" w:type="pct"/>
          </w:tcPr>
          <w:p w14:paraId="67A19EBA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9" w:type="pct"/>
            <w:gridSpan w:val="4"/>
          </w:tcPr>
          <w:p w14:paraId="3E53252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6C626D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pct"/>
            <w:gridSpan w:val="7"/>
          </w:tcPr>
          <w:p w14:paraId="4ACD94E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DBF" w:rsidRPr="00ED3882" w14:paraId="079B9163" w14:textId="77777777" w:rsidTr="003E061E">
        <w:trPr>
          <w:trHeight w:val="1109"/>
          <w:tblHeader/>
        </w:trPr>
        <w:tc>
          <w:tcPr>
            <w:tcW w:w="2403" w:type="pct"/>
          </w:tcPr>
          <w:p w14:paraId="6BD4F9D5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814501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413578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6AD0AF8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78AA5C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การโอนเข้า </w:t>
            </w:r>
          </w:p>
          <w:p w14:paraId="0D06D3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7" w:type="pct"/>
          </w:tcPr>
          <w:p w14:paraId="59F674B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5EE990D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167411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และการโอนออก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</w:t>
            </w:r>
          </w:p>
          <w:p w14:paraId="31389174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14:paraId="6230EC4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09E5312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89BFC2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การโอนเข้า </w:t>
            </w:r>
          </w:p>
          <w:p w14:paraId="5324A96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29" w:type="pct"/>
            <w:gridSpan w:val="3"/>
          </w:tcPr>
          <w:p w14:paraId="408484D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gridSpan w:val="3"/>
          </w:tcPr>
          <w:p w14:paraId="36E9794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5DDBF8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และการโอนออก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</w:t>
            </w:r>
          </w:p>
          <w:p w14:paraId="170A779D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612DBF" w:rsidRPr="00ED3882" w14:paraId="39E26AAA" w14:textId="77777777" w:rsidTr="003E061E">
        <w:trPr>
          <w:trHeight w:val="80"/>
          <w:tblHeader/>
        </w:trPr>
        <w:tc>
          <w:tcPr>
            <w:tcW w:w="2403" w:type="pct"/>
          </w:tcPr>
          <w:p w14:paraId="7625442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pct"/>
            <w:gridSpan w:val="13"/>
          </w:tcPr>
          <w:p w14:paraId="0EB4670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D38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12DBF" w:rsidRPr="00ED3882" w14:paraId="694FB237" w14:textId="77777777" w:rsidTr="003E061E">
        <w:trPr>
          <w:trHeight w:val="80"/>
          <w:tblHeader/>
        </w:trPr>
        <w:tc>
          <w:tcPr>
            <w:tcW w:w="2403" w:type="pct"/>
            <w:vAlign w:val="bottom"/>
          </w:tcPr>
          <w:p w14:paraId="3E22C8C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582" w:type="pct"/>
          </w:tcPr>
          <w:p w14:paraId="577D965E" w14:textId="5F44F595" w:rsidR="00612DBF" w:rsidRPr="00ED3882" w:rsidRDefault="008B3C8C" w:rsidP="0010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7FE7BB4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48DC5CEA" w14:textId="1A844482" w:rsidR="00612DBF" w:rsidRPr="00ED3882" w:rsidRDefault="008B3C8C" w:rsidP="0006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27" w:type="pct"/>
            <w:gridSpan w:val="2"/>
          </w:tcPr>
          <w:p w14:paraId="48E5638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23275EA6" w14:textId="738E4478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14:paraId="3866D9C7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5CBD681B" w14:textId="33E5ACA6" w:rsidR="00612DBF" w:rsidRPr="00ED3882" w:rsidRDefault="008B3C8C" w:rsidP="0010000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658E6A60" w14:textId="77777777" w:rsidTr="003E061E">
        <w:trPr>
          <w:trHeight w:val="80"/>
          <w:tblHeader/>
        </w:trPr>
        <w:tc>
          <w:tcPr>
            <w:tcW w:w="2403" w:type="pct"/>
            <w:vAlign w:val="bottom"/>
          </w:tcPr>
          <w:p w14:paraId="3174E317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2" w:type="pct"/>
          </w:tcPr>
          <w:p w14:paraId="6C38AD8A" w14:textId="6EB7A51D" w:rsidR="00612DBF" w:rsidRPr="00ED3882" w:rsidRDefault="008B3C8C" w:rsidP="0006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27" w:type="pct"/>
          </w:tcPr>
          <w:p w14:paraId="55666C3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5522ECE" w14:textId="42FB2790" w:rsidR="00612DBF" w:rsidRPr="00ED3882" w:rsidRDefault="008B3C8C" w:rsidP="0010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4CDA70D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732810C4" w14:textId="049B622B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14:paraId="63182A8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3124A303" w14:textId="0D1D3C4B" w:rsidR="00612DBF" w:rsidRPr="00ED3882" w:rsidRDefault="008B3C8C" w:rsidP="003E061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362F4AF" w14:textId="77777777" w:rsidTr="003E061E">
        <w:trPr>
          <w:tblHeader/>
        </w:trPr>
        <w:tc>
          <w:tcPr>
            <w:tcW w:w="2403" w:type="pct"/>
            <w:vAlign w:val="bottom"/>
          </w:tcPr>
          <w:p w14:paraId="2393DF3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82" w:type="pct"/>
          </w:tcPr>
          <w:p w14:paraId="7AE7CC06" w14:textId="6DB995C2" w:rsidR="00612DBF" w:rsidRPr="00ED3882" w:rsidRDefault="00100001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B3C8C">
              <w:rPr>
                <w:rFonts w:ascii="Angsana New" w:hAnsi="Angsana New"/>
                <w:sz w:val="28"/>
                <w:szCs w:val="28"/>
              </w:rPr>
              <w:t>,7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7" w:type="pct"/>
          </w:tcPr>
          <w:p w14:paraId="298AEA1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143E540" w14:textId="38299E19" w:rsidR="00612DBF" w:rsidRPr="00ED3882" w:rsidRDefault="008B3C8C" w:rsidP="003E061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34BEA11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1037BFB6" w14:textId="3F482CED" w:rsidR="00612DBF" w:rsidRPr="00ED3882" w:rsidRDefault="00100001" w:rsidP="0006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B3C8C">
              <w:rPr>
                <w:rFonts w:ascii="Angsana New" w:hAnsi="Angsana New"/>
                <w:sz w:val="28"/>
                <w:szCs w:val="28"/>
              </w:rPr>
              <w:t>,7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8" w:type="pct"/>
            <w:gridSpan w:val="3"/>
          </w:tcPr>
          <w:p w14:paraId="45C26B5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4E9D4B6A" w14:textId="359EB082" w:rsidR="00612DBF" w:rsidRPr="00ED3882" w:rsidRDefault="008B3C8C" w:rsidP="003E061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7739CB8" w14:textId="77777777" w:rsidTr="003E061E">
        <w:trPr>
          <w:tblHeader/>
        </w:trPr>
        <w:tc>
          <w:tcPr>
            <w:tcW w:w="2403" w:type="pct"/>
          </w:tcPr>
          <w:p w14:paraId="0651828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582" w:type="pct"/>
          </w:tcPr>
          <w:p w14:paraId="0008CA7D" w14:textId="6B5C1B08" w:rsidR="00612DBF" w:rsidRPr="00ED3882" w:rsidRDefault="00100001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</w:t>
            </w:r>
          </w:p>
        </w:tc>
        <w:tc>
          <w:tcPr>
            <w:tcW w:w="127" w:type="pct"/>
          </w:tcPr>
          <w:p w14:paraId="6C4CCA4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8F97184" w14:textId="70C8AB47" w:rsidR="00612DBF" w:rsidRPr="00ED3882" w:rsidRDefault="00100001" w:rsidP="0010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27" w:type="pct"/>
            <w:gridSpan w:val="2"/>
          </w:tcPr>
          <w:p w14:paraId="7484CD8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25CCFE65" w14:textId="5082721B" w:rsidR="00612DBF" w:rsidRPr="00ED3882" w:rsidRDefault="00100001" w:rsidP="0010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128" w:type="pct"/>
            <w:gridSpan w:val="3"/>
          </w:tcPr>
          <w:p w14:paraId="4448406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22DCB0B4" w14:textId="23E64BF6" w:rsidR="00612DBF" w:rsidRPr="00ED3882" w:rsidRDefault="008B3C8C" w:rsidP="003E061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95E9305" w14:textId="77777777" w:rsidTr="003E061E">
        <w:trPr>
          <w:tblHeader/>
        </w:trPr>
        <w:tc>
          <w:tcPr>
            <w:tcW w:w="2403" w:type="pct"/>
          </w:tcPr>
          <w:p w14:paraId="7950029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2" w:type="pct"/>
          </w:tcPr>
          <w:p w14:paraId="0D7FC967" w14:textId="73C289AD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27" w:type="pct"/>
          </w:tcPr>
          <w:p w14:paraId="7A5E1B9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755E314" w14:textId="19CFE448" w:rsidR="00612DBF" w:rsidRPr="00ED3882" w:rsidRDefault="008B3C8C" w:rsidP="0010000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04F51A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14:paraId="4A10498F" w14:textId="638BA496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27" w:type="pct"/>
            <w:gridSpan w:val="3"/>
          </w:tcPr>
          <w:p w14:paraId="6DE2DEE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38ED3C2" w14:textId="54FCE2F3" w:rsidR="00612DBF" w:rsidRPr="00ED3882" w:rsidRDefault="008B3C8C" w:rsidP="003E061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33902953" w14:textId="77777777" w:rsidTr="003E061E">
        <w:trPr>
          <w:trHeight w:val="137"/>
          <w:tblHeader/>
        </w:trPr>
        <w:tc>
          <w:tcPr>
            <w:tcW w:w="2403" w:type="pct"/>
          </w:tcPr>
          <w:p w14:paraId="0C3ADC9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2" w:type="pct"/>
          </w:tcPr>
          <w:p w14:paraId="492E5CE9" w14:textId="5F87966F" w:rsidR="00612DBF" w:rsidRPr="00ED3882" w:rsidRDefault="00100001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B3C8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27" w:type="pct"/>
          </w:tcPr>
          <w:p w14:paraId="12AF236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63ECCD59" w14:textId="478B1914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</w:t>
            </w:r>
            <w:r w:rsidR="00100001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" w:type="pct"/>
            <w:gridSpan w:val="2"/>
          </w:tcPr>
          <w:p w14:paraId="0E8EC75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14:paraId="16833A8A" w14:textId="6F706CF2" w:rsidR="00612DBF" w:rsidRPr="00ED3882" w:rsidRDefault="00100001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B3C8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27" w:type="pct"/>
            <w:gridSpan w:val="3"/>
          </w:tcPr>
          <w:p w14:paraId="43698E5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3872B2D" w14:textId="6D7EE0A0" w:rsidR="00612DBF" w:rsidRPr="00ED3882" w:rsidRDefault="008B3C8C" w:rsidP="0006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(72)</w:t>
            </w:r>
          </w:p>
        </w:tc>
      </w:tr>
      <w:tr w:rsidR="00612DBF" w:rsidRPr="00ED3882" w14:paraId="08D3535E" w14:textId="77777777" w:rsidTr="003E061E">
        <w:trPr>
          <w:trHeight w:val="370"/>
          <w:tblHeader/>
        </w:trPr>
        <w:tc>
          <w:tcPr>
            <w:tcW w:w="2403" w:type="pct"/>
          </w:tcPr>
          <w:p w14:paraId="3C8E360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6BBCBCA" w14:textId="11FF12AB" w:rsidR="00612DBF" w:rsidRPr="00ED3882" w:rsidRDefault="00CC594E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B3C8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27" w:type="pct"/>
          </w:tcPr>
          <w:p w14:paraId="5D85DA0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730A099E" w14:textId="6A321B82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10000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783E">
              <w:rPr>
                <w:rFonts w:ascii="Angsana New" w:hAnsi="Angsana New"/>
                <w:sz w:val="28"/>
                <w:szCs w:val="28"/>
              </w:rPr>
              <w:t>120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" w:type="pct"/>
            <w:gridSpan w:val="2"/>
          </w:tcPr>
          <w:p w14:paraId="631FF2C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bottom w:val="single" w:sz="4" w:space="0" w:color="auto"/>
            </w:tcBorders>
          </w:tcPr>
          <w:p w14:paraId="5BB08F6F" w14:textId="0D2BA5E1" w:rsidR="00612DBF" w:rsidRPr="00ED3882" w:rsidRDefault="00CC594E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B3C8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27" w:type="pct"/>
            <w:gridSpan w:val="3"/>
          </w:tcPr>
          <w:p w14:paraId="1F7B6D71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D2252E7" w14:textId="3AA38A8A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000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783E">
              <w:rPr>
                <w:rFonts w:ascii="Angsana New" w:hAnsi="Angsana New"/>
                <w:sz w:val="28"/>
                <w:szCs w:val="28"/>
              </w:rPr>
              <w:t>556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2DBF" w:rsidRPr="00ED3882" w14:paraId="2DEE33FF" w14:textId="77777777" w:rsidTr="003E061E">
        <w:trPr>
          <w:trHeight w:val="370"/>
          <w:tblHeader/>
        </w:trPr>
        <w:tc>
          <w:tcPr>
            <w:tcW w:w="2403" w:type="pct"/>
          </w:tcPr>
          <w:p w14:paraId="2E3202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FA09C80" w14:textId="5E9F4695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0000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C594E">
              <w:rPr>
                <w:rFonts w:ascii="Angsana New" w:hAnsi="Angsana New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127" w:type="pct"/>
          </w:tcPr>
          <w:p w14:paraId="5FA0B40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27BFCC" w14:textId="13E6C4E3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D578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783E">
              <w:rPr>
                <w:rFonts w:ascii="Angsana New" w:hAnsi="Angsana New"/>
                <w:b/>
                <w:bCs/>
                <w:sz w:val="28"/>
                <w:szCs w:val="28"/>
              </w:rPr>
              <w:t>869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" w:type="pct"/>
            <w:gridSpan w:val="2"/>
          </w:tcPr>
          <w:p w14:paraId="16F5B89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8787C" w14:textId="0191C9FF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94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C594E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127" w:type="pct"/>
            <w:gridSpan w:val="3"/>
          </w:tcPr>
          <w:p w14:paraId="1EF32D4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21BC1FE" w14:textId="1FF79AC1" w:rsidR="00612DBF" w:rsidRPr="00ED3882" w:rsidRDefault="008B3C8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000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783E">
              <w:rPr>
                <w:rFonts w:ascii="Angsana New" w:hAnsi="Angsana New"/>
                <w:b/>
                <w:bCs/>
                <w:sz w:val="28"/>
                <w:szCs w:val="28"/>
              </w:rPr>
              <w:t>628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BDF51AC" w14:textId="77777777" w:rsidR="00297A37" w:rsidRPr="006C49ED" w:rsidRDefault="00297A37" w:rsidP="00297A37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9060C0A" w14:textId="1BB349D7" w:rsidR="002430EB" w:rsidRPr="00D73E5F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D73E5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D73E5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12DBF" w:rsidRPr="00D73E5F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612DBF"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D73E5F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D73E5F" w:rsidRPr="00D73E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A27B3" w:rsidRPr="00D73E5F">
        <w:rPr>
          <w:rFonts w:asciiTheme="majorBidi" w:hAnsiTheme="majorBidi" w:cstheme="majorBidi"/>
          <w:spacing w:val="-2"/>
          <w:sz w:val="30"/>
          <w:szCs w:val="30"/>
        </w:rPr>
        <w:t>98</w:t>
      </w:r>
      <w:r w:rsidR="00C4067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A27B3" w:rsidRPr="00D73E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D73E5F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="005A5CAA" w:rsidRPr="00D73E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B5E2F">
        <w:rPr>
          <w:rFonts w:asciiTheme="majorBidi" w:hAnsiTheme="majorBidi" w:cstheme="majorBidi"/>
          <w:spacing w:val="-2"/>
          <w:sz w:val="30"/>
          <w:szCs w:val="30"/>
        </w:rPr>
        <w:t xml:space="preserve">        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>256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2: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1,001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A3223D" w:rsidRPr="00A3223D">
        <w:rPr>
          <w:rFonts w:asciiTheme="majorBidi" w:hAnsiTheme="majorBidi" w:cstheme="majorBidi" w:hint="cs"/>
          <w:spacing w:val="-2"/>
          <w:sz w:val="30"/>
          <w:szCs w:val="30"/>
          <w:cs/>
        </w:rPr>
        <w:t>ได้ถูกนำ</w:t>
      </w:r>
      <w:r w:rsidRPr="00A3223D">
        <w:rPr>
          <w:rFonts w:asciiTheme="majorBidi" w:hAnsiTheme="majorBidi" w:cstheme="majorBidi" w:hint="cs"/>
          <w:spacing w:val="-2"/>
          <w:sz w:val="30"/>
          <w:szCs w:val="30"/>
          <w:cs/>
        </w:rPr>
        <w:t>ไปค้ำ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ประกันวงเงินสินเชื่อ วงเงินเบิกเกินบัญชีและวงเงินกู้ยืมของกลุ่มบริษัทกับสถาบันการเงินในประเทศหลายแห่ง</w:t>
      </w:r>
    </w:p>
    <w:p w14:paraId="68EA8BE7" w14:textId="77777777" w:rsidR="002430EB" w:rsidRPr="006C49ED" w:rsidRDefault="002430EB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150705" w14:textId="139D48A4" w:rsidR="00365E58" w:rsidRPr="002E3A40" w:rsidRDefault="00365E58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3A4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ACBFF7B" w14:textId="4E50312D" w:rsidR="00365E58" w:rsidRPr="006C49ED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080"/>
        <w:gridCol w:w="184"/>
        <w:gridCol w:w="1166"/>
        <w:gridCol w:w="180"/>
        <w:gridCol w:w="1080"/>
        <w:gridCol w:w="178"/>
        <w:gridCol w:w="1082"/>
      </w:tblGrid>
      <w:tr w:rsidR="00CE3BAC" w:rsidRPr="00CE3BAC" w14:paraId="738706C1" w14:textId="77777777" w:rsidTr="006C49ED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944BB5B" w14:textId="5EEA67A9" w:rsidR="00CE3BAC" w:rsidRPr="00CE3BAC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87E9EC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5725F227" w14:textId="3919E160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E3BAC" w:rsidRPr="00CE3BAC" w14:paraId="5FD56BF8" w14:textId="77777777" w:rsidTr="006C49ED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E1B222F" w14:textId="77777777" w:rsidR="00CE3BAC" w:rsidRPr="00CE3BAC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E3B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DDA71FD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95FA515" w14:textId="2A5627AC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</w:tcPr>
          <w:p w14:paraId="5E0EF06E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7053EC78" w14:textId="37064EEA" w:rsidR="00CE3BAC" w:rsidRPr="00CE3BAC" w:rsidRDefault="00CE3BAC" w:rsidP="00CE3BAC">
            <w:pPr>
              <w:pStyle w:val="Pa47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5EA3B7A5" w14:textId="77777777" w:rsidR="00CE3BAC" w:rsidRPr="00CE3BAC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91F1D" w14:textId="77777777" w:rsidR="00CE3BAC" w:rsidRPr="00CE3BAC" w:rsidRDefault="00CE3BAC" w:rsidP="00926C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3BB8423" w14:textId="77777777" w:rsidR="00CE3BAC" w:rsidRPr="00CE3BAC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BC8FC13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3BAC" w:rsidRPr="00CE3BAC" w14:paraId="6AF8F722" w14:textId="77777777" w:rsidTr="006C49ED">
        <w:trPr>
          <w:trHeight w:val="20"/>
        </w:trPr>
        <w:tc>
          <w:tcPr>
            <w:tcW w:w="4140" w:type="dxa"/>
          </w:tcPr>
          <w:p w14:paraId="199BFE36" w14:textId="77777777" w:rsidR="00CE3BAC" w:rsidRPr="00CE3BAC" w:rsidRDefault="00CE3BAC" w:rsidP="00926C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33BDBA" w14:textId="77777777" w:rsidR="00CE3BAC" w:rsidRPr="00CE3BAC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DCEC006" w14:textId="74378092" w:rsidR="00CE3BAC" w:rsidRPr="00CE3BAC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3BAC" w:rsidRPr="00CE3BAC" w14:paraId="2AB3209A" w14:textId="77777777" w:rsidTr="006C49ED">
        <w:trPr>
          <w:trHeight w:val="20"/>
        </w:trPr>
        <w:tc>
          <w:tcPr>
            <w:tcW w:w="4140" w:type="dxa"/>
          </w:tcPr>
          <w:p w14:paraId="6C2DB235" w14:textId="77777777" w:rsidR="00CE3BAC" w:rsidRPr="00CE3BAC" w:rsidRDefault="00CE3BAC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E3BAC">
              <w:rPr>
                <w:rFonts w:ascii="Angsana New" w:hAnsi="Angsana New"/>
                <w:sz w:val="30"/>
                <w:szCs w:val="30"/>
              </w:rPr>
              <w:t>3</w:t>
            </w:r>
            <w:r w:rsidRPr="00CE3BA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7912BD7" w14:textId="77777777" w:rsidR="00CE3BAC" w:rsidRPr="00CE3BAC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08499" w14:textId="1F23FF62" w:rsidR="00CE3BAC" w:rsidRPr="00CE3BAC" w:rsidRDefault="00DD2C7B" w:rsidP="000621EC">
            <w:pPr>
              <w:tabs>
                <w:tab w:val="clear" w:pos="680"/>
                <w:tab w:val="clear" w:pos="907"/>
                <w:tab w:val="left" w:pos="730"/>
                <w:tab w:val="left" w:pos="82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6,619</w:t>
            </w:r>
          </w:p>
        </w:tc>
        <w:tc>
          <w:tcPr>
            <w:tcW w:w="184" w:type="dxa"/>
          </w:tcPr>
          <w:p w14:paraId="5F9EEFDD" w14:textId="77777777" w:rsidR="00CE3BAC" w:rsidRPr="00CE3BAC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4B96CB" w14:textId="29EA67B7" w:rsidR="00CE3BAC" w:rsidRPr="00CE3BAC" w:rsidRDefault="00DD2C7B" w:rsidP="001057F1">
            <w:pPr>
              <w:tabs>
                <w:tab w:val="clear" w:pos="680"/>
                <w:tab w:val="clear" w:pos="907"/>
                <w:tab w:val="left" w:pos="725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80" w:type="dxa"/>
          </w:tcPr>
          <w:p w14:paraId="59E4D2B8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4C90A" w14:textId="32D1CCDF" w:rsidR="00CE3BAC" w:rsidRPr="00CE3BAC" w:rsidRDefault="00DD2C7B" w:rsidP="000621EC">
            <w:pPr>
              <w:tabs>
                <w:tab w:val="clear" w:pos="907"/>
                <w:tab w:val="left" w:pos="820"/>
                <w:tab w:val="decimal" w:pos="1181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CF334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,20</w:t>
            </w:r>
            <w:r w:rsidR="00CF33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D516990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4B867E" w14:textId="7E22832E" w:rsidR="00CE3BAC" w:rsidRPr="00CE3BAC" w:rsidRDefault="00DD2C7B" w:rsidP="009572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F334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33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F33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3BAC" w:rsidRPr="00CE3BAC" w14:paraId="3D3771BC" w14:textId="77777777" w:rsidTr="006C49ED">
        <w:trPr>
          <w:trHeight w:val="20"/>
        </w:trPr>
        <w:tc>
          <w:tcPr>
            <w:tcW w:w="4140" w:type="dxa"/>
          </w:tcPr>
          <w:p w14:paraId="02EB3ED5" w14:textId="77777777" w:rsidR="00CE3BAC" w:rsidRPr="00CE3BAC" w:rsidRDefault="00CE3BAC" w:rsidP="00926C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E3B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E3BA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537A655B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D7FDC" w14:textId="58764FBE" w:rsidR="00CE3BAC" w:rsidRPr="00CE3BAC" w:rsidRDefault="00146F94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(1,200)</w:t>
            </w:r>
          </w:p>
        </w:tc>
        <w:tc>
          <w:tcPr>
            <w:tcW w:w="184" w:type="dxa"/>
          </w:tcPr>
          <w:p w14:paraId="756EA65B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98F423E" w14:textId="3A505C65" w:rsidR="00CE3BAC" w:rsidRPr="00CE3BAC" w:rsidRDefault="00146F94" w:rsidP="001057F1">
            <w:pPr>
              <w:tabs>
                <w:tab w:val="clear" w:pos="907"/>
                <w:tab w:val="left" w:pos="725"/>
                <w:tab w:val="decimal" w:pos="11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180" w:type="dxa"/>
          </w:tcPr>
          <w:p w14:paraId="27ED0F27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6B21B6" w14:textId="74AC9AF4" w:rsidR="00CE3BAC" w:rsidRPr="00CE3BAC" w:rsidRDefault="00146F94" w:rsidP="000621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334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334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F334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4F91517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AAE242" w14:textId="13DB42D4" w:rsidR="00CE3BAC" w:rsidRPr="00CE3BAC" w:rsidRDefault="00146F94" w:rsidP="00926C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3341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3341">
              <w:rPr>
                <w:rFonts w:ascii="Angsana New" w:hAnsi="Angsana New"/>
                <w:sz w:val="30"/>
                <w:szCs w:val="30"/>
                <w:lang w:bidi="th-TH"/>
              </w:rPr>
              <w:t>466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E3BAC" w:rsidRPr="00CE3BAC" w14:paraId="041CC627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13131264" w14:textId="1C22B7CF" w:rsidR="00CE3BAC" w:rsidRPr="00CE3BAC" w:rsidRDefault="00CF3341" w:rsidP="00926CF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C4C4773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4C27D8" w14:textId="34A10898" w:rsidR="00CE3BAC" w:rsidRPr="00CE3BAC" w:rsidRDefault="00146F94" w:rsidP="00936EB7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5,419</w:t>
            </w:r>
          </w:p>
        </w:tc>
        <w:tc>
          <w:tcPr>
            <w:tcW w:w="184" w:type="dxa"/>
          </w:tcPr>
          <w:p w14:paraId="26646917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5DD141" w14:textId="0EAAB456" w:rsidR="00CE3BAC" w:rsidRPr="00CE3BAC" w:rsidRDefault="00146F94" w:rsidP="001057F1">
            <w:pPr>
              <w:tabs>
                <w:tab w:val="clear" w:pos="907"/>
                <w:tab w:val="left" w:pos="811"/>
                <w:tab w:val="decimal" w:pos="1181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</w:tcPr>
          <w:p w14:paraId="5B319995" w14:textId="77777777" w:rsidR="00CE3BAC" w:rsidRPr="00CE3BAC" w:rsidRDefault="00CE3BAC" w:rsidP="00926C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DDC358" w14:textId="79DBFBD6" w:rsidR="00CE3BAC" w:rsidRPr="00CE3BAC" w:rsidRDefault="00146F94" w:rsidP="000D339B">
            <w:pPr>
              <w:tabs>
                <w:tab w:val="clear" w:pos="907"/>
                <w:tab w:val="left" w:pos="550"/>
                <w:tab w:val="decimal" w:pos="1181"/>
              </w:tabs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226,0</w:t>
            </w:r>
            <w:r w:rsidR="00CF334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0E9BD51F" w14:textId="77777777" w:rsidR="00CE3BAC" w:rsidRPr="00CE3BAC" w:rsidRDefault="00CE3BAC" w:rsidP="00926CF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B4BCB0D" w14:textId="25DE5A4B" w:rsidR="00CE3BAC" w:rsidRPr="00CE3BAC" w:rsidRDefault="00146F94" w:rsidP="009572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232,9</w:t>
            </w:r>
            <w:r w:rsidR="00CF334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CF3341" w:rsidRPr="00CE3BAC" w14:paraId="10148A30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5AD78F37" w14:textId="6319D562" w:rsidR="00CF3341" w:rsidRDefault="00CF3341" w:rsidP="00CF334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3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F334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" w:type="dxa"/>
          </w:tcPr>
          <w:p w14:paraId="1A9E0EA5" w14:textId="77777777" w:rsidR="00CF3341" w:rsidRPr="00CE3BAC" w:rsidRDefault="00CF3341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A4855E" w14:textId="5E3ABA9F" w:rsidR="00CF3341" w:rsidRPr="00CF3341" w:rsidRDefault="00CF3341" w:rsidP="0006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0E9D2E2F" w14:textId="77777777" w:rsidR="00CF3341" w:rsidRPr="00CF3341" w:rsidRDefault="00CF3341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F017C0B" w14:textId="0E165BA1" w:rsidR="00CF3341" w:rsidRPr="00CF3341" w:rsidRDefault="00CF3341" w:rsidP="0006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0089F6" w14:textId="77777777" w:rsidR="00CF3341" w:rsidRPr="00CF3341" w:rsidRDefault="00CF3341" w:rsidP="00926C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B985A6" w14:textId="58BBADA8" w:rsidR="00CF3341" w:rsidRPr="00CF3341" w:rsidRDefault="00CF3341" w:rsidP="000621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341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178" w:type="dxa"/>
          </w:tcPr>
          <w:p w14:paraId="2A48FEA2" w14:textId="77777777" w:rsidR="00CF3341" w:rsidRPr="00CF3341" w:rsidRDefault="00CF3341" w:rsidP="00926CF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D5D51B6" w14:textId="2FA09172" w:rsidR="00CF3341" w:rsidRPr="00CF3341" w:rsidRDefault="00CF3341" w:rsidP="000621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341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</w:tr>
      <w:tr w:rsidR="00CF3341" w:rsidRPr="00CE3BAC" w14:paraId="01146447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20E9CD1A" w14:textId="78661473" w:rsidR="00CF3341" w:rsidRDefault="00CF3341" w:rsidP="00926CF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46E1106" w14:textId="77777777" w:rsidR="00CF3341" w:rsidRPr="00CE3BAC" w:rsidRDefault="00CF3341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8FDDF5" w14:textId="5DDBBD31" w:rsidR="00CF3341" w:rsidRDefault="00CF3341" w:rsidP="00936EB7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5,419</w:t>
            </w:r>
          </w:p>
        </w:tc>
        <w:tc>
          <w:tcPr>
            <w:tcW w:w="184" w:type="dxa"/>
          </w:tcPr>
          <w:p w14:paraId="2342E47C" w14:textId="77777777" w:rsidR="00CF3341" w:rsidRPr="00CE3BAC" w:rsidRDefault="00CF3341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432C6" w14:textId="22570ECD" w:rsidR="00CF3341" w:rsidRDefault="00CF3341" w:rsidP="001057F1">
            <w:pPr>
              <w:tabs>
                <w:tab w:val="clear" w:pos="907"/>
                <w:tab w:val="left" w:pos="635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</w:tcPr>
          <w:p w14:paraId="4B5CCBF1" w14:textId="77777777" w:rsidR="00CF3341" w:rsidRPr="00CE3BAC" w:rsidRDefault="00CF3341" w:rsidP="00926C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8B99D" w14:textId="159BB94E" w:rsidR="00CF3341" w:rsidRDefault="00CF3341" w:rsidP="000D339B">
            <w:pPr>
              <w:tabs>
                <w:tab w:val="clear" w:pos="907"/>
                <w:tab w:val="left" w:pos="550"/>
                <w:tab w:val="decimal" w:pos="1181"/>
              </w:tabs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225,692</w:t>
            </w:r>
          </w:p>
        </w:tc>
        <w:tc>
          <w:tcPr>
            <w:tcW w:w="178" w:type="dxa"/>
          </w:tcPr>
          <w:p w14:paraId="63C58670" w14:textId="77777777" w:rsidR="00CF3341" w:rsidRPr="00CE3BAC" w:rsidRDefault="00CF3341" w:rsidP="00926CF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35EB1" w14:textId="61702A4F" w:rsidR="00CF3341" w:rsidRDefault="00CF3341" w:rsidP="009572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232,560</w:t>
            </w:r>
          </w:p>
        </w:tc>
      </w:tr>
    </w:tbl>
    <w:p w14:paraId="4393BC1D" w14:textId="77777777" w:rsidR="00361A56" w:rsidRDefault="00361A56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080"/>
        <w:gridCol w:w="184"/>
        <w:gridCol w:w="1166"/>
        <w:gridCol w:w="180"/>
        <w:gridCol w:w="1080"/>
        <w:gridCol w:w="178"/>
        <w:gridCol w:w="1082"/>
      </w:tblGrid>
      <w:tr w:rsidR="00CE3BAC" w:rsidRPr="00CE3BAC" w14:paraId="3D52FD4E" w14:textId="77777777" w:rsidTr="006C49ED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6BF656A" w14:textId="77777777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A27690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EAB5118" w14:textId="151D8E04" w:rsidR="00CE3BAC" w:rsidRPr="00CE3BAC" w:rsidRDefault="00962286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622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E3BAC" w:rsidRPr="00CE3BAC" w14:paraId="518C6C14" w14:textId="77777777" w:rsidTr="006C49ED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3CC6F48" w14:textId="77777777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E3B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D5DDB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BA8B1E4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</w:tcPr>
          <w:p w14:paraId="71BD58E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0809B241" w14:textId="77777777" w:rsidR="00CE3BAC" w:rsidRPr="00CE3BAC" w:rsidRDefault="00CE3BAC" w:rsidP="00533491">
            <w:pPr>
              <w:pStyle w:val="Pa47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77080A9A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BAF7C" w14:textId="77777777" w:rsidR="00CE3BAC" w:rsidRPr="00CE3BAC" w:rsidRDefault="00CE3BAC" w:rsidP="0053349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2BD7CD23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E58E2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3BAC" w:rsidRPr="00CE3BAC" w14:paraId="5B523AAD" w14:textId="77777777" w:rsidTr="006C49ED">
        <w:trPr>
          <w:trHeight w:val="20"/>
        </w:trPr>
        <w:tc>
          <w:tcPr>
            <w:tcW w:w="4140" w:type="dxa"/>
          </w:tcPr>
          <w:p w14:paraId="131B0E4A" w14:textId="77777777" w:rsidR="00CE3BAC" w:rsidRPr="00CE3BAC" w:rsidRDefault="00CE3BAC" w:rsidP="005334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FFEA41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7CA6A05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3BAC" w:rsidRPr="00CE3BAC" w14:paraId="7C0B8F93" w14:textId="77777777" w:rsidTr="006C49ED">
        <w:trPr>
          <w:trHeight w:val="20"/>
        </w:trPr>
        <w:tc>
          <w:tcPr>
            <w:tcW w:w="4140" w:type="dxa"/>
          </w:tcPr>
          <w:p w14:paraId="7CA1D829" w14:textId="77777777" w:rsidR="00CE3BAC" w:rsidRPr="00CE3BAC" w:rsidRDefault="00CE3BAC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E3BAC">
              <w:rPr>
                <w:rFonts w:ascii="Angsana New" w:hAnsi="Angsana New"/>
                <w:sz w:val="30"/>
                <w:szCs w:val="30"/>
              </w:rPr>
              <w:t>3</w:t>
            </w:r>
            <w:r w:rsidRPr="00CE3BA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7EE8A83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4B9E7" w14:textId="7A6A1C39" w:rsidR="00CE3BAC" w:rsidRPr="00CE3BAC" w:rsidRDefault="00DD2C7B" w:rsidP="003B28AC">
            <w:pPr>
              <w:tabs>
                <w:tab w:val="clear" w:pos="680"/>
                <w:tab w:val="clear" w:pos="907"/>
                <w:tab w:val="left" w:pos="640"/>
                <w:tab w:val="left" w:pos="730"/>
                <w:tab w:val="decimal" w:pos="1181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6,619</w:t>
            </w:r>
          </w:p>
        </w:tc>
        <w:tc>
          <w:tcPr>
            <w:tcW w:w="184" w:type="dxa"/>
          </w:tcPr>
          <w:p w14:paraId="789CA57C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858CB2" w14:textId="1AA50082" w:rsidR="00CE3BAC" w:rsidRPr="00CE3BAC" w:rsidRDefault="00DD2C7B" w:rsidP="001B17EF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80" w:type="dxa"/>
          </w:tcPr>
          <w:p w14:paraId="1A734BE1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2A797" w14:textId="439BE18B" w:rsidR="00CE3BAC" w:rsidRPr="00CE3BAC" w:rsidRDefault="007D6CA7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136,722</w:t>
            </w:r>
          </w:p>
        </w:tc>
        <w:tc>
          <w:tcPr>
            <w:tcW w:w="178" w:type="dxa"/>
          </w:tcPr>
          <w:p w14:paraId="3654362E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AF52E2" w14:textId="646F3FCC" w:rsidR="00CE3BAC" w:rsidRPr="00CE3BAC" w:rsidRDefault="00DD2C7B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7D6CA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7D6CA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E3BAC" w:rsidRPr="00CE3BAC" w14:paraId="3EB8A373" w14:textId="77777777" w:rsidTr="006C49ED">
        <w:trPr>
          <w:trHeight w:val="20"/>
        </w:trPr>
        <w:tc>
          <w:tcPr>
            <w:tcW w:w="4140" w:type="dxa"/>
          </w:tcPr>
          <w:p w14:paraId="628FF4AF" w14:textId="77777777" w:rsidR="00CE3BAC" w:rsidRPr="00CE3BAC" w:rsidRDefault="00CE3BAC" w:rsidP="005334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E3B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E3BA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47AAC832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F1235" w14:textId="19223149" w:rsidR="00CE3BAC" w:rsidRPr="00CE3BAC" w:rsidRDefault="001A66CD" w:rsidP="00D10713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(1,200)</w:t>
            </w:r>
          </w:p>
        </w:tc>
        <w:tc>
          <w:tcPr>
            <w:tcW w:w="184" w:type="dxa"/>
          </w:tcPr>
          <w:p w14:paraId="0BFA789D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F1CE2B" w14:textId="2068FB6D" w:rsidR="00CE3BAC" w:rsidRPr="00CE3BAC" w:rsidRDefault="001A66CD" w:rsidP="001B17EF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180" w:type="dxa"/>
          </w:tcPr>
          <w:p w14:paraId="317F04C4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E68F11" w14:textId="0B41447F" w:rsidR="00CE3BAC" w:rsidRPr="00CE3BAC" w:rsidRDefault="001A66CD" w:rsidP="009775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7D6CA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6CA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D6CA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80B8466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CE31565" w14:textId="26DED316" w:rsidR="00CE3BAC" w:rsidRPr="00CE3BAC" w:rsidRDefault="001A66CD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7D6CA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,77</w:t>
            </w:r>
            <w:r w:rsidR="007D6CA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E3BAC" w:rsidRPr="00CE3BAC" w14:paraId="1BC2E0FF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4C6351DC" w14:textId="46CB7F44" w:rsidR="00CE3BAC" w:rsidRPr="00CE3BAC" w:rsidRDefault="00D50526" w:rsidP="0053349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9485205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F4F47" w14:textId="3FCFA3F6" w:rsidR="00CE3BAC" w:rsidRPr="00CE3BAC" w:rsidRDefault="001A66CD" w:rsidP="00D10713">
            <w:pPr>
              <w:tabs>
                <w:tab w:val="clear" w:pos="907"/>
                <w:tab w:val="left" w:pos="730"/>
                <w:tab w:val="decimal" w:pos="1181"/>
              </w:tabs>
              <w:ind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5,419</w:t>
            </w:r>
          </w:p>
        </w:tc>
        <w:tc>
          <w:tcPr>
            <w:tcW w:w="184" w:type="dxa"/>
          </w:tcPr>
          <w:p w14:paraId="5D1118E1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3F45184" w14:textId="6F5A76E2" w:rsidR="00CE3BAC" w:rsidRPr="00CE3BAC" w:rsidRDefault="001A66CD" w:rsidP="001B17EF">
            <w:pPr>
              <w:tabs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</w:tcPr>
          <w:p w14:paraId="7EE836BA" w14:textId="77777777" w:rsidR="00CE3BAC" w:rsidRPr="00CE3BAC" w:rsidRDefault="00CE3BAC" w:rsidP="005334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86E7D" w14:textId="46F3EAB7" w:rsidR="00CE3BAC" w:rsidRPr="00CE3BAC" w:rsidRDefault="001A66CD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123,2</w:t>
            </w:r>
            <w:r w:rsidR="00D50526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78" w:type="dxa"/>
          </w:tcPr>
          <w:p w14:paraId="6603810F" w14:textId="77777777" w:rsidR="00CE3BAC" w:rsidRPr="00CE3BAC" w:rsidRDefault="00CE3BAC" w:rsidP="0053349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F7AF983" w14:textId="59196879" w:rsidR="00CE3BAC" w:rsidRPr="00CE3BAC" w:rsidRDefault="001A66CD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33E4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33E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  <w:tr w:rsidR="00D50526" w:rsidRPr="00CE3BAC" w14:paraId="4BA0C647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60417ED5" w14:textId="0246A2E1" w:rsidR="00D50526" w:rsidRPr="00CE3BAC" w:rsidRDefault="00D50526" w:rsidP="0053349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3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F334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" w:type="dxa"/>
          </w:tcPr>
          <w:p w14:paraId="4BABABE3" w14:textId="77777777" w:rsidR="00D50526" w:rsidRPr="00CE3BAC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DFCA2" w14:textId="73A0479A" w:rsidR="00D50526" w:rsidRPr="00D50526" w:rsidRDefault="00D50526" w:rsidP="003B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5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C018C2C" w14:textId="77777777" w:rsidR="00D50526" w:rsidRPr="00D50526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26B4C19" w14:textId="001073FB" w:rsidR="00D50526" w:rsidRPr="00D50526" w:rsidRDefault="00D50526" w:rsidP="003B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5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534C4C" w14:textId="77777777" w:rsidR="00D50526" w:rsidRPr="00D50526" w:rsidRDefault="00D50526" w:rsidP="005334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2EB0F" w14:textId="1487653B" w:rsidR="00D50526" w:rsidRPr="00D50526" w:rsidRDefault="00D50526" w:rsidP="003B28A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526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178" w:type="dxa"/>
          </w:tcPr>
          <w:p w14:paraId="04206436" w14:textId="77777777" w:rsidR="00D50526" w:rsidRPr="00D50526" w:rsidRDefault="00D50526" w:rsidP="0053349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9B12336" w14:textId="6DEEC472" w:rsidR="00D50526" w:rsidRPr="00D50526" w:rsidRDefault="00D50526" w:rsidP="003B28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526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</w:tr>
      <w:tr w:rsidR="00D50526" w:rsidRPr="00CE3BAC" w14:paraId="11C30649" w14:textId="77777777" w:rsidTr="006C49ED">
        <w:trPr>
          <w:trHeight w:val="20"/>
        </w:trPr>
        <w:tc>
          <w:tcPr>
            <w:tcW w:w="4140" w:type="dxa"/>
            <w:vAlign w:val="bottom"/>
          </w:tcPr>
          <w:p w14:paraId="5D7A36CA" w14:textId="11769DF4" w:rsidR="00D50526" w:rsidRPr="00CE3BAC" w:rsidRDefault="00D50526" w:rsidP="0053349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94D19A" w14:textId="77777777" w:rsidR="00D50526" w:rsidRPr="00CE3BAC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39E234" w14:textId="2408C8EA" w:rsidR="00D50526" w:rsidRDefault="00D50526" w:rsidP="00D10713">
            <w:pPr>
              <w:tabs>
                <w:tab w:val="clear" w:pos="907"/>
                <w:tab w:val="left" w:pos="730"/>
                <w:tab w:val="decimal" w:pos="1181"/>
              </w:tabs>
              <w:ind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5,419</w:t>
            </w:r>
          </w:p>
        </w:tc>
        <w:tc>
          <w:tcPr>
            <w:tcW w:w="184" w:type="dxa"/>
          </w:tcPr>
          <w:p w14:paraId="63A7B5E3" w14:textId="77777777" w:rsidR="00D50526" w:rsidRPr="00CE3BAC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ACDE" w14:textId="7E18A0EB" w:rsidR="00D50526" w:rsidRDefault="00D50526" w:rsidP="001B17EF">
            <w:pPr>
              <w:tabs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</w:tcPr>
          <w:p w14:paraId="0C698D9A" w14:textId="77777777" w:rsidR="00D50526" w:rsidRPr="00CE3BAC" w:rsidRDefault="00D50526" w:rsidP="005334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A1553" w14:textId="126F9AB3" w:rsidR="00D50526" w:rsidRDefault="00D50526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  <w:tc>
          <w:tcPr>
            <w:tcW w:w="178" w:type="dxa"/>
          </w:tcPr>
          <w:p w14:paraId="28C0FCD3" w14:textId="77777777" w:rsidR="00D50526" w:rsidRPr="00CE3BAC" w:rsidRDefault="00D50526" w:rsidP="0053349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052B" w14:textId="252333E8" w:rsidR="00D50526" w:rsidRDefault="00D50526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129,767</w:t>
            </w:r>
          </w:p>
        </w:tc>
      </w:tr>
    </w:tbl>
    <w:p w14:paraId="58D48BF7" w14:textId="6D0A6748" w:rsidR="00CE3BAC" w:rsidRPr="002E3A40" w:rsidRDefault="00CE3BAC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1"/>
    <w:p w14:paraId="0759DBBC" w14:textId="651DBB95" w:rsidR="00016D17" w:rsidRPr="002E3A40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2E3A40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F74598" w14:textId="22A15170" w:rsidR="00016D17" w:rsidRPr="007B708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012C2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2012C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 xml:space="preserve">2563 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E37C1">
        <w:rPr>
          <w:rFonts w:asciiTheme="majorBidi" w:hAnsiTheme="majorBidi" w:cstheme="majorBidi"/>
          <w:spacing w:val="4"/>
          <w:sz w:val="30"/>
          <w:szCs w:val="30"/>
        </w:rPr>
        <w:t>98</w:t>
      </w:r>
      <w:r w:rsidR="007B5A64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012C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2562: 675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>2.</w:t>
      </w:r>
      <w:r w:rsidR="008E7597">
        <w:rPr>
          <w:rFonts w:asciiTheme="majorBidi" w:hAnsiTheme="majorBidi" w:cstheme="majorBidi"/>
          <w:spacing w:val="4"/>
          <w:sz w:val="30"/>
          <w:szCs w:val="30"/>
        </w:rPr>
        <w:t>05</w:t>
      </w:r>
      <w:r w:rsidR="00E109D1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3289D" w:rsidRPr="007B708F">
        <w:rPr>
          <w:rFonts w:asciiTheme="majorBidi" w:hAnsiTheme="majorBidi" w:cstheme="majorBidi"/>
          <w:spacing w:val="4"/>
          <w:sz w:val="30"/>
          <w:szCs w:val="30"/>
        </w:rPr>
        <w:t>-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spacing w:val="4"/>
          <w:sz w:val="30"/>
          <w:szCs w:val="30"/>
        </w:rPr>
        <w:t>4.9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>5</w:t>
      </w:r>
      <w:r w:rsid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2562: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2.4</w:t>
      </w:r>
      <w:r w:rsidR="007B5A64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9358E">
        <w:rPr>
          <w:rFonts w:asciiTheme="majorBidi" w:hAnsiTheme="majorBidi" w:cstheme="majorBidi"/>
          <w:i/>
          <w:iCs/>
          <w:spacing w:val="4"/>
          <w:sz w:val="30"/>
          <w:szCs w:val="30"/>
        </w:rPr>
        <w:t>-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4.95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12BAD94F" w14:textId="252F55A9" w:rsidR="0096075E" w:rsidRPr="001E0000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DB075B9" w14:textId="318D2A6C" w:rsidR="0096075E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2012C2">
        <w:rPr>
          <w:rFonts w:ascii="Angsana New" w:hAnsi="Angsana New"/>
          <w:spacing w:val="-4"/>
          <w:sz w:val="30"/>
          <w:szCs w:val="30"/>
        </w:rPr>
        <w:t xml:space="preserve">0 </w:t>
      </w:r>
      <w:r w:rsidR="002012C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</w:t>
      </w:r>
      <w:r w:rsidR="00D02A12">
        <w:rPr>
          <w:rFonts w:ascii="Angsana New" w:hAnsi="Angsana New" w:hint="cs"/>
          <w:spacing w:val="-4"/>
          <w:sz w:val="30"/>
          <w:szCs w:val="30"/>
          <w:cs/>
        </w:rPr>
        <w:t>ใช้จากสถาบันการเงินเป็น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6638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0E108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E108D">
        <w:rPr>
          <w:rFonts w:ascii="Angsana New" w:hAnsi="Angsana New"/>
          <w:spacing w:val="-4"/>
          <w:sz w:val="30"/>
          <w:szCs w:val="30"/>
        </w:rPr>
        <w:t>1,</w:t>
      </w:r>
      <w:r w:rsidR="00E534F2">
        <w:rPr>
          <w:rFonts w:ascii="Angsana New" w:hAnsi="Angsana New"/>
          <w:spacing w:val="-4"/>
          <w:sz w:val="30"/>
          <w:szCs w:val="30"/>
        </w:rPr>
        <w:t>4</w:t>
      </w:r>
      <w:r w:rsidR="000E108D">
        <w:rPr>
          <w:rFonts w:ascii="Angsana New" w:hAnsi="Angsana New"/>
          <w:spacing w:val="-4"/>
          <w:sz w:val="30"/>
          <w:szCs w:val="30"/>
        </w:rPr>
        <w:t xml:space="preserve">75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6114E5">
        <w:rPr>
          <w:rFonts w:ascii="Angsana New" w:hAnsi="Angsana New"/>
          <w:i/>
          <w:iCs/>
          <w:spacing w:val="-4"/>
          <w:sz w:val="30"/>
          <w:szCs w:val="30"/>
        </w:rPr>
        <w:t>2,204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37C823B3" w14:textId="77777777" w:rsidR="002E3A40" w:rsidRDefault="002E3A40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A541CEC" w14:textId="04D02B8D" w:rsidR="00626AEE" w:rsidRPr="009306AD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7777777" w:rsidR="00C70F92" w:rsidRPr="000D2F25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14AECC" w14:textId="28768E6E" w:rsidR="00AC014B" w:rsidRPr="00BA3B87" w:rsidRDefault="005C19D4" w:rsidP="00AC014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ผู้บริหารพิจารณาว่า</w:t>
      </w:r>
      <w:r w:rsidR="00AC014B"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A81B7C">
        <w:rPr>
          <w:rFonts w:ascii="Angsana New" w:hAnsi="Angsana New"/>
          <w:spacing w:val="-2"/>
          <w:sz w:val="30"/>
          <w:szCs w:val="30"/>
        </w:rPr>
        <w:t>3</w:t>
      </w:r>
      <w:r w:rsidR="00AC01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AC014B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1BEC870" w14:textId="77777777" w:rsidR="00A81B7C" w:rsidRDefault="00A81B7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279B9C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ED2D4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D87DB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2F1984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FE8602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7C94E" w14:textId="033D2C65" w:rsidR="00DA3B06" w:rsidRDefault="00DA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0D1321" w14:textId="3967C61B" w:rsidR="00B570DC" w:rsidRDefault="00CA391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ส่วนงานธุรกิจที่สำคัญของกลุ่มบริษัท มีดังนี้</w:t>
      </w:r>
    </w:p>
    <w:p w14:paraId="6EAA0D0E" w14:textId="70D7F749" w:rsidR="00B570DC" w:rsidRPr="00FB435C" w:rsidRDefault="00B570DC" w:rsidP="00DB0367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/>
          <w:bCs w:val="0"/>
          <w:i w:val="0"/>
          <w:iCs w:val="0"/>
          <w:sz w:val="24"/>
          <w:szCs w:val="24"/>
          <w:cs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CA391C" w:rsidRPr="003021AC" w14:paraId="485E19C2" w14:textId="77777777" w:rsidTr="00573DF2">
        <w:trPr>
          <w:cantSplit/>
          <w:trHeight w:val="2072"/>
        </w:trPr>
        <w:tc>
          <w:tcPr>
            <w:tcW w:w="2340" w:type="dxa"/>
          </w:tcPr>
          <w:p w14:paraId="45F35678" w14:textId="70D796B8" w:rsidR="00CA391C" w:rsidRPr="003021AC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503B4C"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020" w:type="dxa"/>
            <w:vAlign w:val="bottom"/>
          </w:tcPr>
          <w:p w14:paraId="234926B1" w14:textId="77777777" w:rsidR="008703BE" w:rsidRPr="003021AC" w:rsidRDefault="00AC014B" w:rsidP="00B430C3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3021AC">
              <w:rPr>
                <w:rFonts w:ascii="Angsana New" w:hAnsi="Angsana New"/>
                <w:sz w:val="30"/>
                <w:szCs w:val="30"/>
              </w:rPr>
              <w:t>(NGV)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3021AC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021AC">
              <w:rPr>
                <w:rFonts w:ascii="Angsana New" w:hAnsi="Angsana New"/>
                <w:sz w:val="30"/>
                <w:szCs w:val="30"/>
              </w:rPr>
              <w:t>iCNG</w:t>
            </w:r>
            <w:proofErr w:type="spellEnd"/>
            <w:r w:rsidRPr="003021AC">
              <w:rPr>
                <w:rFonts w:ascii="Angsana New" w:hAnsi="Angsana New"/>
                <w:sz w:val="30"/>
                <w:szCs w:val="30"/>
              </w:rPr>
              <w:t>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(PMS)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(TPL)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(EPC)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323012" w:rsidRPr="003021AC" w14:paraId="0AA70B28" w14:textId="77777777" w:rsidTr="00A3223D">
        <w:trPr>
          <w:cantSplit/>
          <w:trHeight w:val="641"/>
        </w:trPr>
        <w:tc>
          <w:tcPr>
            <w:tcW w:w="2340" w:type="dxa"/>
          </w:tcPr>
          <w:p w14:paraId="5D0F0FED" w14:textId="77777777" w:rsidR="00323012" w:rsidRPr="003021AC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25E2D8E2" w14:textId="48247454" w:rsidR="00323012" w:rsidRPr="003021AC" w:rsidRDefault="00AC014B" w:rsidP="00B430C3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าย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รวมถึงการให้บริการซ่อมแซมและบำรุงรักษารถยนต์และรถโดยสาร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AC014B" w:rsidRPr="003021AC" w14:paraId="252A9FC0" w14:textId="77777777" w:rsidTr="002E3A40">
        <w:trPr>
          <w:cantSplit/>
        </w:trPr>
        <w:tc>
          <w:tcPr>
            <w:tcW w:w="2340" w:type="dxa"/>
          </w:tcPr>
          <w:p w14:paraId="4563A1B9" w14:textId="77777777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  <w:vAlign w:val="bottom"/>
          </w:tcPr>
          <w:p w14:paraId="1A4005C9" w14:textId="77777777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AC014B" w:rsidRPr="003021AC" w14:paraId="7082FB04" w14:textId="77777777" w:rsidTr="002E3A40">
        <w:trPr>
          <w:cantSplit/>
        </w:trPr>
        <w:tc>
          <w:tcPr>
            <w:tcW w:w="2340" w:type="dxa"/>
          </w:tcPr>
          <w:p w14:paraId="6F3F5746" w14:textId="7BDC8C3A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</w:t>
            </w:r>
            <w:r w:rsidR="00A81B7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7020" w:type="dxa"/>
            <w:vAlign w:val="bottom"/>
          </w:tcPr>
          <w:p w14:paraId="6C04000E" w14:textId="066A97C9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ธุรกิจอื่น ๆ ได้แก่ ธุรกิจค้าก๊าซคาร์บอนไดออกไซด์ น้ำมันเครื่องและน้ำมันหล่อลื่น ธุรกิจให้บริการขนส่ง รับฝากและกระจายสินค้าทางบก และธุรกิจส่งออกกระจก ไม่มีส่วนงานใดที่เข้าเกณฑ์เชิงปริมาณ เพื่อกำหนดส่วนงานที่รายงานในปี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03B4C"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หรือ</w:t>
            </w:r>
            <w:r w:rsidRPr="003021A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</w:tbl>
    <w:p w14:paraId="7BB5431E" w14:textId="77777777" w:rsidR="003021AC" w:rsidRPr="00FB435C" w:rsidRDefault="003021AC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24"/>
          <w:szCs w:val="24"/>
          <w:lang w:val="en-US" w:bidi="th-TH"/>
        </w:rPr>
      </w:pPr>
    </w:p>
    <w:p w14:paraId="3F88CE18" w14:textId="56E49992" w:rsidR="00864441" w:rsidRPr="00BA3B87" w:rsidRDefault="00864441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ความสามารถในการดำเนินงาน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ของแต่ละส่วนงาน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จากกำไรก่อนดอกเบี้ย ภาษีเงินได้ ค่าเสื่อมราคาและ</w:t>
      </w:r>
      <w:r w:rsidR="00AB0CB4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 xml:space="preserve">    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 ซึ่งสอดคล้องกับกิจการอื่นที่ดำเนินธุรกิจในอุตสาหกรรมเดียวกัน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ทั้งนี้การกำหนดราคาระหว่างส่วนงานเป็นไปตามการซื้อขายตามปกติของธุรกิจ</w:t>
      </w:r>
    </w:p>
    <w:p w14:paraId="03F81168" w14:textId="77777777" w:rsidR="002663AB" w:rsidRPr="00FB435C" w:rsidRDefault="002663AB" w:rsidP="002663A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24"/>
          <w:szCs w:val="24"/>
          <w:lang w:val="en-US" w:bidi="th-TH"/>
        </w:rPr>
      </w:pPr>
    </w:p>
    <w:p w14:paraId="468A19EB" w14:textId="38E216BE" w:rsidR="002F1AE0" w:rsidRPr="002F1AE0" w:rsidRDefault="002F1AE0" w:rsidP="002F1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2F1AE0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548F3C55" w14:textId="77777777" w:rsidR="002F1AE0" w:rsidRPr="00FB435C" w:rsidRDefault="002F1AE0" w:rsidP="002F1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24"/>
          <w:szCs w:val="24"/>
        </w:rPr>
      </w:pPr>
    </w:p>
    <w:p w14:paraId="674A50A1" w14:textId="77777777" w:rsidR="002F1AE0" w:rsidRDefault="002F1AE0" w:rsidP="002F1AE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F1AE0">
        <w:rPr>
          <w:rFonts w:ascii="Angsana New" w:hAnsi="Angsana New"/>
          <w:sz w:val="30"/>
          <w:szCs w:val="30"/>
          <w:cs/>
        </w:rPr>
        <w:tab/>
      </w:r>
      <w:r w:rsidRPr="002F1AE0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2F1AE0">
        <w:rPr>
          <w:rFonts w:ascii="Angsana New" w:hAnsi="Angsana New"/>
          <w:sz w:val="30"/>
          <w:szCs w:val="30"/>
          <w:cs/>
        </w:rPr>
        <w:t xml:space="preserve">ที่ </w:t>
      </w:r>
      <w:r w:rsidRPr="002F1AE0">
        <w:rPr>
          <w:rFonts w:ascii="Angsana New" w:hAnsi="Angsana New"/>
          <w:sz w:val="30"/>
          <w:szCs w:val="30"/>
        </w:rPr>
        <w:t>1</w:t>
      </w:r>
      <w:r w:rsidRPr="002F1AE0">
        <w:rPr>
          <w:rFonts w:ascii="Angsana New" w:hAnsi="Angsana New"/>
          <w:sz w:val="30"/>
          <w:szCs w:val="30"/>
          <w:cs/>
        </w:rPr>
        <w:t xml:space="preserve"> </w:t>
      </w:r>
      <w:r w:rsidRPr="002F1AE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2F1AE0">
        <w:rPr>
          <w:rFonts w:ascii="Angsana New" w:hAnsi="Angsana New"/>
          <w:sz w:val="30"/>
          <w:szCs w:val="30"/>
          <w:cs/>
        </w:rPr>
        <w:t>สำหรับงวด</w:t>
      </w:r>
      <w:r w:rsidRPr="002F1AE0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2F1AE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F1AE0">
        <w:rPr>
          <w:rFonts w:ascii="Angsana New" w:hAnsi="Angsana New"/>
          <w:sz w:val="30"/>
          <w:szCs w:val="30"/>
        </w:rPr>
        <w:t xml:space="preserve">30 </w:t>
      </w:r>
      <w:r w:rsidRPr="002F1AE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F1AE0">
        <w:rPr>
          <w:rFonts w:ascii="Angsana New" w:hAnsi="Angsana New"/>
          <w:sz w:val="30"/>
          <w:szCs w:val="30"/>
        </w:rPr>
        <w:t xml:space="preserve">2563 </w:t>
      </w:r>
      <w:r w:rsidRPr="002F1AE0">
        <w:rPr>
          <w:rFonts w:ascii="Angsana New" w:hAnsi="Angsana New" w:hint="cs"/>
          <w:sz w:val="30"/>
          <w:szCs w:val="30"/>
          <w:cs/>
        </w:rPr>
        <w:t>เป็นจำนวนประมาณ</w:t>
      </w:r>
      <w:r w:rsidRPr="002F1AE0">
        <w:rPr>
          <w:rFonts w:ascii="Angsana New" w:hAnsi="Angsana New"/>
          <w:sz w:val="30"/>
          <w:szCs w:val="30"/>
        </w:rPr>
        <w:t xml:space="preserve"> 101 </w:t>
      </w:r>
      <w:r w:rsidRPr="002F1AE0">
        <w:rPr>
          <w:rFonts w:ascii="Angsana New" w:hAnsi="Angsana New" w:hint="cs"/>
          <w:sz w:val="30"/>
          <w:szCs w:val="30"/>
          <w:cs/>
        </w:rPr>
        <w:t>ล้านบาท</w:t>
      </w:r>
      <w:r w:rsidRPr="002F1AE0">
        <w:rPr>
          <w:rFonts w:ascii="Angsana New" w:hAnsi="Angsana New"/>
          <w:sz w:val="30"/>
          <w:szCs w:val="30"/>
        </w:rPr>
        <w:t xml:space="preserve"> </w:t>
      </w:r>
      <w:r w:rsidRPr="002F1AE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F1AE0">
        <w:rPr>
          <w:rFonts w:ascii="Angsana New" w:hAnsi="Angsana New"/>
          <w:sz w:val="30"/>
          <w:szCs w:val="30"/>
        </w:rPr>
        <w:t xml:space="preserve">217 </w:t>
      </w:r>
      <w:r w:rsidRPr="002F1AE0">
        <w:rPr>
          <w:rFonts w:ascii="Angsana New" w:hAnsi="Angsana New" w:hint="cs"/>
          <w:sz w:val="30"/>
          <w:szCs w:val="30"/>
          <w:cs/>
        </w:rPr>
        <w:t>ล้านบาท</w:t>
      </w:r>
      <w:r w:rsidRPr="002F1AE0">
        <w:rPr>
          <w:rFonts w:ascii="Angsana New" w:hAnsi="Angsana New"/>
          <w:sz w:val="30"/>
          <w:szCs w:val="30"/>
        </w:rPr>
        <w:t xml:space="preserve"> </w:t>
      </w:r>
      <w:r w:rsidRPr="002F1AE0">
        <w:rPr>
          <w:rFonts w:ascii="Angsana New" w:hAnsi="Angsana New" w:hint="cs"/>
          <w:sz w:val="30"/>
          <w:szCs w:val="30"/>
          <w:cs/>
        </w:rPr>
        <w:t>ตามลำดับ</w:t>
      </w:r>
      <w:r w:rsidRPr="002F1A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2F1AE0">
        <w:rPr>
          <w:rFonts w:ascii="Angsana New" w:hAnsi="Angsana New"/>
          <w:i/>
          <w:iCs/>
          <w:spacing w:val="4"/>
          <w:sz w:val="30"/>
          <w:szCs w:val="30"/>
        </w:rPr>
        <w:t>2562: 136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ล้านบาท</w:t>
      </w:r>
      <w:r w:rsidRPr="002F1AE0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และ </w:t>
      </w:r>
      <w:r w:rsidRPr="002F1AE0">
        <w:rPr>
          <w:rFonts w:ascii="Angsana New" w:hAnsi="Angsana New"/>
          <w:i/>
          <w:iCs/>
          <w:spacing w:val="4"/>
          <w:sz w:val="30"/>
          <w:szCs w:val="30"/>
        </w:rPr>
        <w:t xml:space="preserve">286 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2F1AE0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ตามลำดับ) </w:t>
      </w:r>
      <w:r w:rsidRPr="002F1AE0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</w:t>
      </w:r>
      <w:r>
        <w:rPr>
          <w:rFonts w:ascii="Angsana New" w:hAnsi="Angsana New" w:hint="cs"/>
          <w:spacing w:val="4"/>
          <w:sz w:val="30"/>
          <w:szCs w:val="30"/>
          <w:cs/>
        </w:rPr>
        <w:t>ท</w:t>
      </w:r>
    </w:p>
    <w:p w14:paraId="1B880CD4" w14:textId="77777777" w:rsidR="00FB435C" w:rsidRPr="00FB435C" w:rsidRDefault="00FB435C" w:rsidP="002F1AE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503660D7" w14:textId="77777777" w:rsid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FB435C">
        <w:rPr>
          <w:rFonts w:ascii="Angsana New" w:hAnsi="Angsana New"/>
          <w:spacing w:val="4"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6E64D785" w14:textId="77777777" w:rsidR="00FB435C" w:rsidRP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40A74C9F" w14:textId="77777777" w:rsid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FB435C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62A155DE" w14:textId="77777777" w:rsidR="00FB435C" w:rsidRP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24"/>
          <w:szCs w:val="24"/>
        </w:rPr>
      </w:pPr>
    </w:p>
    <w:p w14:paraId="7E5741F6" w14:textId="64E34F43" w:rsidR="00FB435C" w:rsidRP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FB435C" w:rsidRPr="00FB435C" w:rsidSect="003E061E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FB435C">
        <w:rPr>
          <w:rFonts w:ascii="Angsana New" w:hAnsi="Angsana New"/>
          <w:spacing w:val="4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</w:t>
      </w:r>
    </w:p>
    <w:tbl>
      <w:tblPr>
        <w:tblW w:w="147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35"/>
        <w:gridCol w:w="814"/>
      </w:tblGrid>
      <w:tr w:rsidR="00A420D3" w:rsidRPr="00650B17" w14:paraId="35108C8B" w14:textId="77777777" w:rsidTr="009F189F">
        <w:trPr>
          <w:tblHeader/>
        </w:trPr>
        <w:tc>
          <w:tcPr>
            <w:tcW w:w="2160" w:type="dxa"/>
            <w:vAlign w:val="bottom"/>
          </w:tcPr>
          <w:p w14:paraId="1F5D23C3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5331B599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A420D3" w:rsidRPr="00650B17" w14:paraId="007D80DE" w14:textId="77777777" w:rsidTr="009F189F">
        <w:trPr>
          <w:tblHeader/>
        </w:trPr>
        <w:tc>
          <w:tcPr>
            <w:tcW w:w="2160" w:type="dxa"/>
            <w:vAlign w:val="bottom"/>
          </w:tcPr>
          <w:p w14:paraId="56EC81CB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4A3C25A8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650B17" w14:paraId="2DC2C8D6" w14:textId="77777777" w:rsidTr="009F189F">
        <w:trPr>
          <w:tblHeader/>
        </w:trPr>
        <w:tc>
          <w:tcPr>
            <w:tcW w:w="2160" w:type="dxa"/>
            <w:vAlign w:val="bottom"/>
          </w:tcPr>
          <w:p w14:paraId="69C5682A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9" w:type="dxa"/>
            <w:gridSpan w:val="3"/>
          </w:tcPr>
          <w:p w14:paraId="5539F0D8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7" w:type="dxa"/>
          </w:tcPr>
          <w:p w14:paraId="2AD96EC1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727AA53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6622587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EA9EEA8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14:paraId="683579C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668E6DF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011E457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015B0BA5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1CDA7BA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9" w:type="dxa"/>
            <w:gridSpan w:val="4"/>
          </w:tcPr>
          <w:p w14:paraId="04C5A7CB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A420D3" w:rsidRPr="00650B17" w14:paraId="0253E089" w14:textId="77777777" w:rsidTr="009F189F">
        <w:trPr>
          <w:tblHeader/>
        </w:trPr>
        <w:tc>
          <w:tcPr>
            <w:tcW w:w="2160" w:type="dxa"/>
            <w:vAlign w:val="bottom"/>
            <w:hideMark/>
          </w:tcPr>
          <w:p w14:paraId="249F90C6" w14:textId="77777777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1881C1A7" w14:textId="77777777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650B1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10" w:type="dxa"/>
          </w:tcPr>
          <w:p w14:paraId="44EEEAF6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CB8C5E9" w14:textId="3E82FCC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7" w:type="dxa"/>
          </w:tcPr>
          <w:p w14:paraId="778D320A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EC5A4E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F539105" w14:textId="172FF961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7" w:type="dxa"/>
          </w:tcPr>
          <w:p w14:paraId="43EF770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B7593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8E72406" w14:textId="6540CD7A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3" w:type="dxa"/>
          </w:tcPr>
          <w:p w14:paraId="765DA9C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2465E6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0A16B9D" w14:textId="63F5088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2BAA5515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08ED87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3129B1B" w14:textId="355A421C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2" w:type="dxa"/>
          </w:tcPr>
          <w:p w14:paraId="3BD520CB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A57D83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70FD430" w14:textId="3D030E3C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554BED1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D4237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160587A" w14:textId="4C0AA8C1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782F2386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72B867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319107A" w14:textId="196BDF83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1399CF9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EBEBC3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464478" w14:textId="3C233CF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6" w:type="dxa"/>
          </w:tcPr>
          <w:p w14:paraId="10BD90EE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36DAC1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16EC518" w14:textId="5BAC00C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18BF70D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914C37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E25D769" w14:textId="491198E3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3CC5BF1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093FECF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473320C" w14:textId="36FB5EE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</w:tr>
      <w:tr w:rsidR="00A420D3" w:rsidRPr="00650B17" w14:paraId="17C3F1B2" w14:textId="77777777" w:rsidTr="009F189F">
        <w:trPr>
          <w:tblHeader/>
        </w:trPr>
        <w:tc>
          <w:tcPr>
            <w:tcW w:w="2160" w:type="dxa"/>
            <w:vAlign w:val="bottom"/>
          </w:tcPr>
          <w:p w14:paraId="66D9AA14" w14:textId="77777777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475EB7F4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650B1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650B17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9E0998" w:rsidRPr="00650B17" w14:paraId="55A08A83" w14:textId="77777777" w:rsidTr="00FB435C">
        <w:tc>
          <w:tcPr>
            <w:tcW w:w="2160" w:type="dxa"/>
          </w:tcPr>
          <w:p w14:paraId="531BFC46" w14:textId="3F70B76E" w:rsidR="009E0998" w:rsidRPr="00650B17" w:rsidRDefault="009E0998" w:rsidP="009E0998">
            <w:pPr>
              <w:tabs>
                <w:tab w:val="clear" w:pos="1871"/>
                <w:tab w:val="left" w:pos="1870"/>
              </w:tabs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650B1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810" w:type="dxa"/>
          </w:tcPr>
          <w:p w14:paraId="73A9F5A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A40E00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5E04657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07F7358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1CC245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F9A602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068073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1E8DE3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A1775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66B0CA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3D165A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33531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C81EFE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A59D95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F34A7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7BFCF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AA350E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4662FC2A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E70C01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685C3E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4B8C8A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FF5E1A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46DE34E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9E0998" w:rsidRPr="00650B17" w14:paraId="39C65EA6" w14:textId="77777777" w:rsidTr="00304CA7">
        <w:tc>
          <w:tcPr>
            <w:tcW w:w="2160" w:type="dxa"/>
          </w:tcPr>
          <w:p w14:paraId="7A06F306" w14:textId="2F1B02CE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77A6382B" w14:textId="31099331" w:rsidR="009E0998" w:rsidRPr="00A93E13" w:rsidRDefault="00304CA7" w:rsidP="0081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233,537</w:t>
            </w:r>
          </w:p>
        </w:tc>
        <w:tc>
          <w:tcPr>
            <w:tcW w:w="247" w:type="dxa"/>
          </w:tcPr>
          <w:p w14:paraId="3EC5C7BA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48BF905" w14:textId="1378E927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410,740</w:t>
            </w:r>
          </w:p>
        </w:tc>
        <w:tc>
          <w:tcPr>
            <w:tcW w:w="267" w:type="dxa"/>
          </w:tcPr>
          <w:p w14:paraId="48DD157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48DA8EF" w14:textId="37911386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18,459 </w:t>
            </w:r>
          </w:p>
        </w:tc>
        <w:tc>
          <w:tcPr>
            <w:tcW w:w="273" w:type="dxa"/>
          </w:tcPr>
          <w:p w14:paraId="2996BAD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68A4756" w14:textId="6CBB1C8B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192,140 </w:t>
            </w:r>
          </w:p>
        </w:tc>
        <w:tc>
          <w:tcPr>
            <w:tcW w:w="270" w:type="dxa"/>
          </w:tcPr>
          <w:p w14:paraId="51DF6C6F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34FAF07" w14:textId="5BEDABB7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42" w:type="dxa"/>
          </w:tcPr>
          <w:p w14:paraId="22FA44B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62AB130" w14:textId="2BD104C7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15,754 </w:t>
            </w:r>
          </w:p>
        </w:tc>
        <w:tc>
          <w:tcPr>
            <w:tcW w:w="236" w:type="dxa"/>
          </w:tcPr>
          <w:p w14:paraId="5EDC82AF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C8E6457" w14:textId="3A02E038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304CA7"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262,189</w:t>
            </w:r>
          </w:p>
        </w:tc>
        <w:tc>
          <w:tcPr>
            <w:tcW w:w="236" w:type="dxa"/>
          </w:tcPr>
          <w:p w14:paraId="0DAC459C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4F729A5" w14:textId="6663587E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618,634 </w:t>
            </w:r>
          </w:p>
        </w:tc>
        <w:tc>
          <w:tcPr>
            <w:tcW w:w="236" w:type="dxa"/>
          </w:tcPr>
          <w:p w14:paraId="39056CB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20289727" w14:textId="5E0FC7EF" w:rsidR="009E0998" w:rsidRPr="00304CA7" w:rsidRDefault="00304CA7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33,825</w:t>
            </w:r>
          </w:p>
        </w:tc>
        <w:tc>
          <w:tcPr>
            <w:tcW w:w="276" w:type="dxa"/>
          </w:tcPr>
          <w:p w14:paraId="503B718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37E66DD" w14:textId="5500177D" w:rsidR="009E0998" w:rsidRPr="00650B17" w:rsidRDefault="009E0998" w:rsidP="0055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37,214 </w:t>
            </w:r>
          </w:p>
        </w:tc>
        <w:tc>
          <w:tcPr>
            <w:tcW w:w="236" w:type="dxa"/>
          </w:tcPr>
          <w:p w14:paraId="733CEF9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BF923A" w14:textId="6F1A9896" w:rsidR="009E0998" w:rsidRPr="00650B17" w:rsidRDefault="009E0998" w:rsidP="009E0998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29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014</w:t>
            </w:r>
          </w:p>
        </w:tc>
        <w:tc>
          <w:tcPr>
            <w:tcW w:w="236" w:type="dxa"/>
          </w:tcPr>
          <w:p w14:paraId="67597AFB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6ECFED10" w14:textId="464AA65F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655,848 </w:t>
            </w:r>
          </w:p>
        </w:tc>
      </w:tr>
      <w:tr w:rsidR="009E0998" w:rsidRPr="00650B17" w14:paraId="71E579E8" w14:textId="77777777" w:rsidTr="00304CA7">
        <w:tc>
          <w:tcPr>
            <w:tcW w:w="2160" w:type="dxa"/>
          </w:tcPr>
          <w:p w14:paraId="20FDD447" w14:textId="3A47784C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C563E3" w14:textId="2FE19886" w:rsidR="009E0998" w:rsidRPr="00304CA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304CA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="00EE7F30"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EE7F30"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830</w:t>
            </w:r>
          </w:p>
        </w:tc>
        <w:tc>
          <w:tcPr>
            <w:tcW w:w="247" w:type="dxa"/>
          </w:tcPr>
          <w:p w14:paraId="6395C8DD" w14:textId="77777777" w:rsidR="009E0998" w:rsidRPr="00304CA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447B87B" w14:textId="045AC843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3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21,254</w:t>
            </w:r>
          </w:p>
        </w:tc>
        <w:tc>
          <w:tcPr>
            <w:tcW w:w="267" w:type="dxa"/>
          </w:tcPr>
          <w:p w14:paraId="4E7CF34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A8D5477" w14:textId="53A6D4FE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0AEE2E2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E6C53BE" w14:textId="1EE8CEBE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13 </w:t>
            </w:r>
          </w:p>
        </w:tc>
        <w:tc>
          <w:tcPr>
            <w:tcW w:w="270" w:type="dxa"/>
          </w:tcPr>
          <w:p w14:paraId="4CD5A33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E39DA5" w14:textId="168C26CF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492397E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75879EBB" w14:textId="0B787A6E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-   </w:t>
            </w:r>
          </w:p>
        </w:tc>
        <w:tc>
          <w:tcPr>
            <w:tcW w:w="236" w:type="dxa"/>
          </w:tcPr>
          <w:p w14:paraId="6EE16B0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8D32E53" w14:textId="427283C1" w:rsidR="009E0998" w:rsidRPr="00650B17" w:rsidRDefault="00495F7D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="009E0998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1,830 </w:t>
            </w:r>
          </w:p>
        </w:tc>
        <w:tc>
          <w:tcPr>
            <w:tcW w:w="236" w:type="dxa"/>
          </w:tcPr>
          <w:p w14:paraId="38A5171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072DD1D" w14:textId="1D2DF17E" w:rsidR="009E0998" w:rsidRPr="00650B17" w:rsidRDefault="00495F7D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9E0998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21,267 </w:t>
            </w:r>
          </w:p>
        </w:tc>
        <w:tc>
          <w:tcPr>
            <w:tcW w:w="236" w:type="dxa"/>
          </w:tcPr>
          <w:p w14:paraId="419977A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78F2A04" w14:textId="0BC39BB9" w:rsidR="009E0998" w:rsidRPr="00304CA7" w:rsidRDefault="00495F7D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304CA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9E0998" w:rsidRPr="00304C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5,319 </w:t>
            </w:r>
          </w:p>
        </w:tc>
        <w:tc>
          <w:tcPr>
            <w:tcW w:w="276" w:type="dxa"/>
          </w:tcPr>
          <w:p w14:paraId="0A4B9CB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1C7FA57" w14:textId="7F920AC5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7,519 </w:t>
            </w:r>
          </w:p>
        </w:tc>
        <w:tc>
          <w:tcPr>
            <w:tcW w:w="236" w:type="dxa"/>
          </w:tcPr>
          <w:p w14:paraId="3FDB97A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549B8E" w14:textId="5506735E" w:rsidR="009E0998" w:rsidRPr="00650B17" w:rsidRDefault="009E0998" w:rsidP="009E0998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7,149</w:t>
            </w:r>
          </w:p>
        </w:tc>
        <w:tc>
          <w:tcPr>
            <w:tcW w:w="236" w:type="dxa"/>
          </w:tcPr>
          <w:p w14:paraId="56E08C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7F8A261F" w14:textId="2A0B4D6F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28,786 </w:t>
            </w:r>
          </w:p>
        </w:tc>
      </w:tr>
      <w:tr w:rsidR="009E0998" w:rsidRPr="00650B17" w14:paraId="5C99AFA1" w14:textId="77777777" w:rsidTr="00304CA7">
        <w:trPr>
          <w:trHeight w:val="128"/>
        </w:trPr>
        <w:tc>
          <w:tcPr>
            <w:tcW w:w="2160" w:type="dxa"/>
          </w:tcPr>
          <w:p w14:paraId="5F9DE518" w14:textId="436C91CE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6AC43A" w14:textId="46F2981A" w:rsidR="009E0998" w:rsidRPr="00A93E13" w:rsidRDefault="00304CA7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304C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235,367</w:t>
            </w:r>
          </w:p>
        </w:tc>
        <w:tc>
          <w:tcPr>
            <w:tcW w:w="247" w:type="dxa"/>
          </w:tcPr>
          <w:p w14:paraId="65F6BE3C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45ECE37B" w14:textId="16837B19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431,994</w:t>
            </w:r>
          </w:p>
        </w:tc>
        <w:tc>
          <w:tcPr>
            <w:tcW w:w="267" w:type="dxa"/>
          </w:tcPr>
          <w:p w14:paraId="2BDFBDC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1812C54" w14:textId="424601E5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18,459 </w:t>
            </w:r>
          </w:p>
        </w:tc>
        <w:tc>
          <w:tcPr>
            <w:tcW w:w="273" w:type="dxa"/>
          </w:tcPr>
          <w:p w14:paraId="138E579A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6C3748D" w14:textId="61569205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 xml:space="preserve"> 192,153 </w:t>
            </w:r>
          </w:p>
        </w:tc>
        <w:tc>
          <w:tcPr>
            <w:tcW w:w="270" w:type="dxa"/>
          </w:tcPr>
          <w:p w14:paraId="235B3B9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0AA935" w14:textId="40875647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1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193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42" w:type="dxa"/>
          </w:tcPr>
          <w:p w14:paraId="7A0A58C7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9FCB450" w14:textId="0CB11891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15,754 </w:t>
            </w:r>
          </w:p>
        </w:tc>
        <w:tc>
          <w:tcPr>
            <w:tcW w:w="236" w:type="dxa"/>
          </w:tcPr>
          <w:p w14:paraId="6E9E622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D28BDE6" w14:textId="7CFA838C" w:rsidR="009E0998" w:rsidRPr="00650B17" w:rsidRDefault="00304CA7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304C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264,019</w:t>
            </w:r>
          </w:p>
        </w:tc>
        <w:tc>
          <w:tcPr>
            <w:tcW w:w="236" w:type="dxa"/>
          </w:tcPr>
          <w:p w14:paraId="2F09F5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C2B4E20" w14:textId="10EC4E1F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639,901 </w:t>
            </w:r>
          </w:p>
        </w:tc>
        <w:tc>
          <w:tcPr>
            <w:tcW w:w="236" w:type="dxa"/>
          </w:tcPr>
          <w:p w14:paraId="1460E5B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A3B68" w14:textId="2CAACA3C" w:rsidR="009E0998" w:rsidRPr="00304CA7" w:rsidRDefault="00304CA7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304C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39,144</w:t>
            </w:r>
          </w:p>
        </w:tc>
        <w:tc>
          <w:tcPr>
            <w:tcW w:w="276" w:type="dxa"/>
          </w:tcPr>
          <w:p w14:paraId="74A5E40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B294220" w14:textId="20B42B25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 xml:space="preserve"> 44,733 </w:t>
            </w:r>
          </w:p>
        </w:tc>
        <w:tc>
          <w:tcPr>
            <w:tcW w:w="236" w:type="dxa"/>
          </w:tcPr>
          <w:p w14:paraId="18DA82FE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1E01B0D" w14:textId="188D32E4" w:rsidR="009E0998" w:rsidRPr="00650B17" w:rsidRDefault="009E0998" w:rsidP="009E0998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30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163</w:t>
            </w:r>
          </w:p>
        </w:tc>
        <w:tc>
          <w:tcPr>
            <w:tcW w:w="236" w:type="dxa"/>
          </w:tcPr>
          <w:p w14:paraId="5D7A6DDB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543E0" w14:textId="1FCA2918" w:rsidR="009E0998" w:rsidRPr="00650B17" w:rsidRDefault="009E0998" w:rsidP="00FB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684,634 </w:t>
            </w:r>
          </w:p>
        </w:tc>
      </w:tr>
      <w:tr w:rsidR="009E0998" w:rsidRPr="00650B17" w14:paraId="6BA526DB" w14:textId="77777777" w:rsidTr="00FB435C">
        <w:tc>
          <w:tcPr>
            <w:tcW w:w="2160" w:type="dxa"/>
          </w:tcPr>
          <w:p w14:paraId="00807F92" w14:textId="77777777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CAAAD4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1AC5465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1D2877F6" w14:textId="77777777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348ED19D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60C452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7FC6EB0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D34166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224D69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D64BA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4E20A61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591E16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8812D1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EAAE0A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C79740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A6633F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DE5A19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D7503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0D1564E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8CCCC5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3C8A21D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300115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4A5480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double" w:sz="4" w:space="0" w:color="auto"/>
            </w:tcBorders>
          </w:tcPr>
          <w:p w14:paraId="73C8710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9E0998" w:rsidRPr="00650B17" w14:paraId="53C3E46F" w14:textId="77777777" w:rsidTr="00FB435C">
        <w:tc>
          <w:tcPr>
            <w:tcW w:w="2160" w:type="dxa"/>
          </w:tcPr>
          <w:p w14:paraId="06CA445D" w14:textId="76BD47FA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8AD69B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4FBC973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1014896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794A59C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463762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6B93D1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B6983A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9EC97E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48B501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F8CEC9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C5CE2A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26EED7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97CF4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F8D99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BFA80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29D12C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EE5D25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1C2B44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58B315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7F14BE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EFA6AB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DD8B8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793DD29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9E0998" w:rsidRPr="00650B17" w14:paraId="0DE06C06" w14:textId="77777777" w:rsidTr="00FB435C">
        <w:tc>
          <w:tcPr>
            <w:tcW w:w="2160" w:type="dxa"/>
          </w:tcPr>
          <w:p w14:paraId="0AD3C225" w14:textId="4813E8F9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78CBB1B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396DED7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93B870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0BB81C7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128E3EA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8BC43F4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987A71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4228AE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C36ABE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86ED3A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EB99F3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21E68D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3A7A6E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1BA3C9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0B258F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0B26A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7D8018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34C099B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BD53E4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C2B9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F544F6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77EB34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2387053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D11D84" w:rsidRPr="00650B17" w14:paraId="458D88B0" w14:textId="77777777" w:rsidTr="00FB435C">
        <w:tc>
          <w:tcPr>
            <w:tcW w:w="2160" w:type="dxa"/>
          </w:tcPr>
          <w:p w14:paraId="0AEEA274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10" w:type="dxa"/>
          </w:tcPr>
          <w:p w14:paraId="7FDAEDF7" w14:textId="2ABF996B" w:rsidR="00D11D84" w:rsidRPr="00A93E13" w:rsidRDefault="00780405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78040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233,537</w:t>
            </w:r>
          </w:p>
        </w:tc>
        <w:tc>
          <w:tcPr>
            <w:tcW w:w="247" w:type="dxa"/>
          </w:tcPr>
          <w:p w14:paraId="0CE814EB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E773C56" w14:textId="5D4432CE" w:rsidR="00D11D84" w:rsidRPr="00650B17" w:rsidRDefault="00641F70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410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740</w:t>
            </w:r>
          </w:p>
        </w:tc>
        <w:tc>
          <w:tcPr>
            <w:tcW w:w="267" w:type="dxa"/>
          </w:tcPr>
          <w:p w14:paraId="7F527539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967FE93" w14:textId="74388F7A" w:rsidR="00D11D84" w:rsidRPr="00650B17" w:rsidRDefault="00073B49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18,4</w:t>
            </w:r>
            <w:r w:rsidR="006157EA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</w:tcPr>
          <w:p w14:paraId="459E1269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352B25" w14:textId="23CDBB61" w:rsidR="00D11D84" w:rsidRPr="00650B17" w:rsidRDefault="00641F70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192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270" w:type="dxa"/>
          </w:tcPr>
          <w:p w14:paraId="7EC524F2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C275771" w14:textId="3BE06600" w:rsidR="00D11D84" w:rsidRPr="00650B17" w:rsidRDefault="00073B49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</w:tcPr>
          <w:p w14:paraId="3C5269E2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0B4E93B" w14:textId="5D2C0636" w:rsidR="00D11D84" w:rsidRPr="00650B17" w:rsidRDefault="00641F70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754</w:t>
            </w:r>
          </w:p>
        </w:tc>
        <w:tc>
          <w:tcPr>
            <w:tcW w:w="236" w:type="dxa"/>
          </w:tcPr>
          <w:p w14:paraId="77644603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DEC92A" w14:textId="477F7B94" w:rsidR="00D11D84" w:rsidRPr="00780405" w:rsidRDefault="00943F51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43F5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262,189</w:t>
            </w:r>
          </w:p>
        </w:tc>
        <w:tc>
          <w:tcPr>
            <w:tcW w:w="236" w:type="dxa"/>
          </w:tcPr>
          <w:p w14:paraId="69D835A2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8E7ED7" w14:textId="24FDD8F1" w:rsidR="00D11D84" w:rsidRPr="00650B17" w:rsidRDefault="00641F70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618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634</w:t>
            </w:r>
          </w:p>
        </w:tc>
        <w:tc>
          <w:tcPr>
            <w:tcW w:w="236" w:type="dxa"/>
          </w:tcPr>
          <w:p w14:paraId="43A4C2AA" w14:textId="197189DB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CCD551" w14:textId="3DE24608" w:rsidR="00D11D84" w:rsidRPr="00943F51" w:rsidRDefault="00943F51" w:rsidP="00D0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43F5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31,166</w:t>
            </w:r>
          </w:p>
        </w:tc>
        <w:tc>
          <w:tcPr>
            <w:tcW w:w="276" w:type="dxa"/>
          </w:tcPr>
          <w:p w14:paraId="27204AEF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CE789BE" w14:textId="5B592C61" w:rsidR="00D11D84" w:rsidRPr="00650B17" w:rsidRDefault="00641F70" w:rsidP="001E6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34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585</w:t>
            </w:r>
          </w:p>
        </w:tc>
        <w:tc>
          <w:tcPr>
            <w:tcW w:w="236" w:type="dxa"/>
          </w:tcPr>
          <w:p w14:paraId="799C0C78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2975E9D" w14:textId="682F476E" w:rsidR="00D11D84" w:rsidRPr="00650B17" w:rsidRDefault="00815D10" w:rsidP="00143928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6157EA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6157EA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355</w:t>
            </w:r>
          </w:p>
        </w:tc>
        <w:tc>
          <w:tcPr>
            <w:tcW w:w="236" w:type="dxa"/>
          </w:tcPr>
          <w:p w14:paraId="3415932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3ABB7BEA" w14:textId="04CDCEAC" w:rsidR="00D11D84" w:rsidRPr="00650B17" w:rsidRDefault="00641F70" w:rsidP="0086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5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653</w:t>
            </w:r>
            <w:r w:rsidR="00073B49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219</w:t>
            </w:r>
          </w:p>
        </w:tc>
      </w:tr>
      <w:tr w:rsidR="00D11D84" w:rsidRPr="00650B17" w14:paraId="59FFE7A9" w14:textId="77777777" w:rsidTr="00FB435C">
        <w:tc>
          <w:tcPr>
            <w:tcW w:w="2160" w:type="dxa"/>
          </w:tcPr>
          <w:p w14:paraId="61C1A91E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81D44A" w14:textId="4A6F3FFC" w:rsidR="00D11D84" w:rsidRPr="00A93E13" w:rsidRDefault="0089792E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78040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58BA0667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7394905B" w14:textId="00EAC30E" w:rsidR="00D11D84" w:rsidRPr="00650B17" w:rsidRDefault="00D11D84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2572E554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3D47B24" w14:textId="31B1F140" w:rsidR="00D11D84" w:rsidRPr="00650B17" w:rsidRDefault="0089792E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984F3B0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C857817" w14:textId="5DBA13D5" w:rsidR="00D11D84" w:rsidRPr="00650B17" w:rsidRDefault="00D04FAE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75CB2F7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4A98CE" w14:textId="469C50A6" w:rsidR="00D11D84" w:rsidRPr="00650B17" w:rsidRDefault="0089792E" w:rsidP="00073B4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AD4E00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3A3CB3B" w14:textId="75CED4A1" w:rsidR="00D11D84" w:rsidRPr="00650B17" w:rsidRDefault="00D04FAE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BB00B9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B869FB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C689F8" w14:textId="1AC02D03" w:rsidR="00D11D84" w:rsidRPr="00650B17" w:rsidRDefault="00D04FAE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89792E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A7A305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25CBF0" w14:textId="4D1ED558" w:rsidR="00D11D84" w:rsidRPr="00650B17" w:rsidRDefault="00D04FAE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80D76D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9559AA" w14:textId="574B6A72" w:rsidR="00D11D84" w:rsidRPr="00943F51" w:rsidRDefault="00143928" w:rsidP="00D0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43F5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073B49" w:rsidRPr="00943F5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2,659</w:t>
            </w:r>
          </w:p>
        </w:tc>
        <w:tc>
          <w:tcPr>
            <w:tcW w:w="276" w:type="dxa"/>
          </w:tcPr>
          <w:p w14:paraId="379DD21C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C923FAF" w14:textId="6C0FC51C" w:rsidR="00D11D84" w:rsidRPr="00650B17" w:rsidRDefault="00D11D84" w:rsidP="00143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</w:t>
            </w:r>
            <w:r w:rsidR="00641F70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641F70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</w:t>
            </w:r>
            <w:r w:rsidR="006157EA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6" w:type="dxa"/>
          </w:tcPr>
          <w:p w14:paraId="51A1E94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B8008D0" w14:textId="00371E15" w:rsidR="00D11D84" w:rsidRPr="00650B17" w:rsidRDefault="00073B49" w:rsidP="00143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2,659</w:t>
            </w:r>
          </w:p>
        </w:tc>
        <w:tc>
          <w:tcPr>
            <w:tcW w:w="236" w:type="dxa"/>
          </w:tcPr>
          <w:p w14:paraId="09DEE53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470D0830" w14:textId="75D848C6" w:rsidR="00D11D84" w:rsidRPr="00650B17" w:rsidRDefault="00641F70" w:rsidP="0086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073B49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62</w:t>
            </w:r>
            <w:r w:rsidR="006157EA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9</w:t>
            </w:r>
          </w:p>
        </w:tc>
      </w:tr>
      <w:tr w:rsidR="00D11D84" w:rsidRPr="00650B17" w14:paraId="49B545D4" w14:textId="77777777" w:rsidTr="00FB435C">
        <w:tc>
          <w:tcPr>
            <w:tcW w:w="2160" w:type="dxa"/>
          </w:tcPr>
          <w:p w14:paraId="49673083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CDD92" w14:textId="6DD4C725" w:rsidR="00D11D84" w:rsidRPr="00A93E13" w:rsidRDefault="00780405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78040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233,537</w:t>
            </w:r>
          </w:p>
        </w:tc>
        <w:tc>
          <w:tcPr>
            <w:tcW w:w="247" w:type="dxa"/>
            <w:vAlign w:val="bottom"/>
          </w:tcPr>
          <w:p w14:paraId="668CE48E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1678" w14:textId="30A6AFDB" w:rsidR="00D11D84" w:rsidRPr="00650B17" w:rsidRDefault="00641F70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410</w:t>
            </w:r>
            <w:r w:rsidR="00D11D84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740</w:t>
            </w:r>
          </w:p>
        </w:tc>
        <w:tc>
          <w:tcPr>
            <w:tcW w:w="267" w:type="dxa"/>
            <w:vAlign w:val="bottom"/>
          </w:tcPr>
          <w:p w14:paraId="314FCF3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E223D" w14:textId="5323788B" w:rsidR="00D11D84" w:rsidRPr="00650B17" w:rsidRDefault="00073B49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18,4</w:t>
            </w:r>
            <w:r w:rsidR="006157EA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  <w:vAlign w:val="bottom"/>
          </w:tcPr>
          <w:p w14:paraId="48045826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969" w14:textId="168F24E3" w:rsidR="00D11D84" w:rsidRPr="00650B17" w:rsidRDefault="00641F70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192</w:t>
            </w:r>
            <w:r w:rsidR="00D11D84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270" w:type="dxa"/>
            <w:vAlign w:val="bottom"/>
          </w:tcPr>
          <w:p w14:paraId="1AC278A8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B9402" w14:textId="54E1C26B" w:rsidR="00D11D84" w:rsidRPr="00650B17" w:rsidRDefault="00073B49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  <w:r w:rsidR="00655A6B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  <w:vAlign w:val="bottom"/>
          </w:tcPr>
          <w:p w14:paraId="3889D570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DF2D2" w14:textId="14BA65A5" w:rsidR="00D11D84" w:rsidRPr="00650B17" w:rsidRDefault="00641F70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15</w:t>
            </w:r>
            <w:r w:rsidR="00D11D84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754</w:t>
            </w:r>
          </w:p>
        </w:tc>
        <w:tc>
          <w:tcPr>
            <w:tcW w:w="236" w:type="dxa"/>
            <w:vAlign w:val="bottom"/>
          </w:tcPr>
          <w:p w14:paraId="69E9208D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2BF41" w14:textId="49622595" w:rsidR="00D11D84" w:rsidRPr="00650B17" w:rsidRDefault="00943F51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943F5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262,189</w:t>
            </w:r>
          </w:p>
        </w:tc>
        <w:tc>
          <w:tcPr>
            <w:tcW w:w="236" w:type="dxa"/>
            <w:vAlign w:val="bottom"/>
          </w:tcPr>
          <w:p w14:paraId="2BBFE806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4E5A0" w14:textId="69BDF6B5" w:rsidR="00D11D84" w:rsidRPr="00650B17" w:rsidRDefault="00641F70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618</w:t>
            </w:r>
            <w:r w:rsidR="00D11D84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634</w:t>
            </w:r>
          </w:p>
        </w:tc>
        <w:tc>
          <w:tcPr>
            <w:tcW w:w="236" w:type="dxa"/>
            <w:vAlign w:val="bottom"/>
          </w:tcPr>
          <w:p w14:paraId="145A14DA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EDEAE0F" w14:textId="7FC59875" w:rsidR="00D11D84" w:rsidRPr="00A93E13" w:rsidRDefault="00943F51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943F5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33,825</w:t>
            </w:r>
          </w:p>
        </w:tc>
        <w:tc>
          <w:tcPr>
            <w:tcW w:w="276" w:type="dxa"/>
            <w:vAlign w:val="bottom"/>
          </w:tcPr>
          <w:p w14:paraId="1FC85E80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4DE214D" w14:textId="44353BE3" w:rsidR="00D11D84" w:rsidRPr="00650B17" w:rsidRDefault="00641F70" w:rsidP="001E6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37</w:t>
            </w:r>
            <w:r w:rsidR="00073B49"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21</w:t>
            </w:r>
            <w:r w:rsidR="006157EA"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38B067C8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28A3135" w14:textId="3DDF3405" w:rsidR="00D11D84" w:rsidRPr="00650B17" w:rsidRDefault="00655A6B" w:rsidP="00143928">
            <w:pPr>
              <w:pStyle w:val="BodyText"/>
              <w:tabs>
                <w:tab w:val="clear" w:pos="680"/>
                <w:tab w:val="clear" w:pos="907"/>
                <w:tab w:val="left" w:pos="380"/>
              </w:tabs>
              <w:spacing w:after="0" w:line="240" w:lineRule="auto"/>
              <w:ind w:left="-86" w:right="-24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29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 w:rsidR="006157EA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0A69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014</w:t>
            </w:r>
          </w:p>
        </w:tc>
        <w:tc>
          <w:tcPr>
            <w:tcW w:w="236" w:type="dxa"/>
            <w:vAlign w:val="bottom"/>
          </w:tcPr>
          <w:p w14:paraId="6A8E9804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AC284" w14:textId="3A7984D1" w:rsidR="00D11D84" w:rsidRPr="00650B17" w:rsidRDefault="00641F70" w:rsidP="0086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655</w:t>
            </w:r>
            <w:r w:rsidR="00073B49"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84</w:t>
            </w:r>
            <w:r w:rsidR="006157EA"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8</w:t>
            </w:r>
          </w:p>
        </w:tc>
      </w:tr>
      <w:tr w:rsidR="001242AE" w:rsidRPr="00650B17" w14:paraId="48215B6A" w14:textId="77777777" w:rsidTr="00FB435C">
        <w:tc>
          <w:tcPr>
            <w:tcW w:w="2160" w:type="dxa"/>
            <w:vAlign w:val="bottom"/>
          </w:tcPr>
          <w:p w14:paraId="773CD54B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</w:tcPr>
          <w:p w14:paraId="73CFA45D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7FE18961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0A60495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2AEA9F9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05F94FE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487B27E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37B6EB10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F64A15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528EB9AF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48764D35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7D7CD3E6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8DA231B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238182B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A80CAB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79EDFB0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9C494B0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4588E6B3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300734C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</w:tcPr>
          <w:p w14:paraId="1F8152C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F522A0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4E237183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0C68B0D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1BD1511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7C12BF" w:rsidRPr="00650B17" w14:paraId="6ECFAD62" w14:textId="77777777" w:rsidTr="00FB435C">
        <w:tc>
          <w:tcPr>
            <w:tcW w:w="2160" w:type="dxa"/>
          </w:tcPr>
          <w:p w14:paraId="24617504" w14:textId="462BE66B" w:rsidR="007C12BF" w:rsidRPr="00650B17" w:rsidRDefault="007C12BF" w:rsidP="007C12BF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vAlign w:val="bottom"/>
          </w:tcPr>
          <w:p w14:paraId="49D2D0C7" w14:textId="77777777" w:rsidR="007C12BF" w:rsidRPr="00650B17" w:rsidRDefault="007C12BF" w:rsidP="007C12BF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37A03038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1766AA97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Theme="majorBidi" w:hAnsi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8AB18F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36E92806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9B150C9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2750A5C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1B2F02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0E7336C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0AC8BF5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681E1A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BBF2CE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85EB45C" w14:textId="77777777" w:rsidR="007C12BF" w:rsidRPr="00650B17" w:rsidRDefault="007C12BF" w:rsidP="007C12BF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9FA1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F3B7DC6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54EAB8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CBD9439" w14:textId="77777777" w:rsidR="007C12BF" w:rsidRPr="00650B17" w:rsidRDefault="007C12BF" w:rsidP="00571038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2FEC2075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0A5E280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EF129B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CA9906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16E12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vAlign w:val="bottom"/>
          </w:tcPr>
          <w:p w14:paraId="38C814B8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9333DC" w:rsidRPr="00650B17" w14:paraId="77F102E1" w14:textId="77777777" w:rsidTr="00FB435C">
        <w:tc>
          <w:tcPr>
            <w:tcW w:w="2160" w:type="dxa"/>
          </w:tcPr>
          <w:p w14:paraId="1FEB1747" w14:textId="14B9AB38" w:rsidR="009333DC" w:rsidRPr="00650B17" w:rsidRDefault="009333DC" w:rsidP="009333D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10" w:type="dxa"/>
          </w:tcPr>
          <w:p w14:paraId="18E8B352" w14:textId="46DEB0BE" w:rsidR="009333DC" w:rsidRPr="00650B17" w:rsidRDefault="00815D10" w:rsidP="005A61DC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55221B" w:rsidRPr="0055221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70,542</w:t>
            </w:r>
          </w:p>
        </w:tc>
        <w:tc>
          <w:tcPr>
            <w:tcW w:w="247" w:type="dxa"/>
          </w:tcPr>
          <w:p w14:paraId="323410EE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27A4086" w14:textId="04314657" w:rsidR="009333DC" w:rsidRPr="00650B17" w:rsidRDefault="009333DC" w:rsidP="003749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90,452</w:t>
            </w:r>
          </w:p>
        </w:tc>
        <w:tc>
          <w:tcPr>
            <w:tcW w:w="267" w:type="dxa"/>
          </w:tcPr>
          <w:p w14:paraId="770A01C9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5F36332" w14:textId="71642D54" w:rsidR="009333DC" w:rsidRPr="00650B17" w:rsidRDefault="009333DC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53153A5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062E305" w14:textId="2B2BD26C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6CABF6E1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C2AFB32" w14:textId="4B344A15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7F36CC7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A0F04D" w14:textId="300AE118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92F83EE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E4FFA6" w14:textId="363914C6" w:rsidR="009333DC" w:rsidRPr="00650B17" w:rsidRDefault="00815D10" w:rsidP="0080420C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55221B" w:rsidRPr="0055221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70,542</w:t>
            </w:r>
          </w:p>
        </w:tc>
        <w:tc>
          <w:tcPr>
            <w:tcW w:w="236" w:type="dxa"/>
          </w:tcPr>
          <w:p w14:paraId="32307A5E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D333C1" w14:textId="7FFD1AA3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90,452</w:t>
            </w:r>
          </w:p>
        </w:tc>
        <w:tc>
          <w:tcPr>
            <w:tcW w:w="236" w:type="dxa"/>
          </w:tcPr>
          <w:p w14:paraId="29753128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FEB8E4C" w14:textId="2BF3D1EE" w:rsidR="009333DC" w:rsidRPr="00650B17" w:rsidRDefault="009333DC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ABEA704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F1A2123" w14:textId="43C974E6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8763002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91C6C9B" w14:textId="7CBFADA4" w:rsidR="009333DC" w:rsidRPr="00650B17" w:rsidRDefault="0055221B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5221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70,542</w:t>
            </w:r>
          </w:p>
        </w:tc>
        <w:tc>
          <w:tcPr>
            <w:tcW w:w="271" w:type="dxa"/>
            <w:gridSpan w:val="2"/>
          </w:tcPr>
          <w:p w14:paraId="127F52C6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9972EF3" w14:textId="7E4B3614" w:rsidR="009333DC" w:rsidRPr="00650B17" w:rsidRDefault="009333DC" w:rsidP="00FB435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90,452</w:t>
            </w:r>
          </w:p>
        </w:tc>
      </w:tr>
      <w:tr w:rsidR="009333DC" w:rsidRPr="00650B17" w14:paraId="381BD3E0" w14:textId="77777777" w:rsidTr="00FB435C">
        <w:tc>
          <w:tcPr>
            <w:tcW w:w="2160" w:type="dxa"/>
          </w:tcPr>
          <w:p w14:paraId="23ED12A4" w14:textId="5E8704A3" w:rsidR="009333DC" w:rsidRPr="00650B17" w:rsidRDefault="009333DC" w:rsidP="009333D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(PMS)</w:t>
            </w:r>
          </w:p>
        </w:tc>
        <w:tc>
          <w:tcPr>
            <w:tcW w:w="810" w:type="dxa"/>
          </w:tcPr>
          <w:p w14:paraId="58F0DAF1" w14:textId="3995ED85" w:rsidR="009333DC" w:rsidRPr="00650B17" w:rsidRDefault="00A13161" w:rsidP="00B7107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9333DC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48,725</w:t>
            </w:r>
          </w:p>
        </w:tc>
        <w:tc>
          <w:tcPr>
            <w:tcW w:w="247" w:type="dxa"/>
          </w:tcPr>
          <w:p w14:paraId="2B0C46B0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100A070" w14:textId="62A9934A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59,975</w:t>
            </w:r>
          </w:p>
        </w:tc>
        <w:tc>
          <w:tcPr>
            <w:tcW w:w="267" w:type="dxa"/>
          </w:tcPr>
          <w:p w14:paraId="60179BA3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04BAA9D7" w14:textId="1E846F67" w:rsidR="009333DC" w:rsidRPr="00650B17" w:rsidRDefault="009333DC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812469F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02BE700" w14:textId="59B27D03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6F49CF67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DA68B8A" w14:textId="2F72B794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9442756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6A61856" w14:textId="5EF97A49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D006C16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43F87D2" w14:textId="0C14014D" w:rsidR="009333DC" w:rsidRPr="00650B17" w:rsidRDefault="0080420C" w:rsidP="0080420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9333DC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48,725</w:t>
            </w:r>
          </w:p>
        </w:tc>
        <w:tc>
          <w:tcPr>
            <w:tcW w:w="236" w:type="dxa"/>
          </w:tcPr>
          <w:p w14:paraId="544A58A2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37146B" w14:textId="45459DB6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59,975</w:t>
            </w:r>
          </w:p>
        </w:tc>
        <w:tc>
          <w:tcPr>
            <w:tcW w:w="236" w:type="dxa"/>
          </w:tcPr>
          <w:p w14:paraId="33173758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CB30915" w14:textId="1AC01A1F" w:rsidR="009333DC" w:rsidRPr="00650B17" w:rsidRDefault="009333DC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1B702381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80EBA2B" w14:textId="56B6EA48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808E734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89A78B9" w14:textId="4246AFE3" w:rsidR="009333DC" w:rsidRPr="00650B17" w:rsidRDefault="009333DC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48,725</w:t>
            </w:r>
          </w:p>
        </w:tc>
        <w:tc>
          <w:tcPr>
            <w:tcW w:w="271" w:type="dxa"/>
            <w:gridSpan w:val="2"/>
          </w:tcPr>
          <w:p w14:paraId="5916524F" w14:textId="77777777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48607957" w14:textId="2CD6683D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59,975</w:t>
            </w:r>
          </w:p>
        </w:tc>
      </w:tr>
      <w:tr w:rsidR="007C12BF" w:rsidRPr="00650B17" w14:paraId="45257B9E" w14:textId="77777777" w:rsidTr="00FB435C">
        <w:tc>
          <w:tcPr>
            <w:tcW w:w="2160" w:type="dxa"/>
          </w:tcPr>
          <w:p w14:paraId="0C2E40E0" w14:textId="77777777" w:rsidR="007C12BF" w:rsidRPr="00650B17" w:rsidRDefault="007C12BF" w:rsidP="007C12BF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iCNG</w:t>
            </w:r>
            <w:proofErr w:type="spellEnd"/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10" w:type="dxa"/>
            <w:vAlign w:val="bottom"/>
          </w:tcPr>
          <w:p w14:paraId="657B84C6" w14:textId="75C8EC02" w:rsidR="007C12BF" w:rsidRPr="00650B17" w:rsidRDefault="008F4811" w:rsidP="0056648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39,797</w:t>
            </w:r>
          </w:p>
        </w:tc>
        <w:tc>
          <w:tcPr>
            <w:tcW w:w="247" w:type="dxa"/>
            <w:vAlign w:val="bottom"/>
          </w:tcPr>
          <w:p w14:paraId="4EA190F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27446426" w14:textId="5CE9D6B2" w:rsidR="007C12BF" w:rsidRPr="00650B17" w:rsidRDefault="003D44E8" w:rsidP="003749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A37475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12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="00A37475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608</w:t>
            </w:r>
          </w:p>
        </w:tc>
        <w:tc>
          <w:tcPr>
            <w:tcW w:w="267" w:type="dxa"/>
            <w:vAlign w:val="bottom"/>
          </w:tcPr>
          <w:p w14:paraId="05C2D3A9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1E3EA34F" w14:textId="3CBEAEBB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BC7EB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33016162" w14:textId="60F1BA84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701AC5D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63E5BBA" w14:textId="08B6A7EE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151D6A5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BA45D52" w14:textId="5159651B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B9CE369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CCD1E11" w14:textId="0CA5515B" w:rsidR="007C12BF" w:rsidRPr="00650B17" w:rsidRDefault="0080420C" w:rsidP="0080420C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CA549E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39,797</w:t>
            </w:r>
          </w:p>
        </w:tc>
        <w:tc>
          <w:tcPr>
            <w:tcW w:w="236" w:type="dxa"/>
            <w:vAlign w:val="bottom"/>
          </w:tcPr>
          <w:p w14:paraId="740753CE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826F9AD" w14:textId="102F99F9" w:rsidR="007C12BF" w:rsidRPr="00650B17" w:rsidRDefault="00AE54DD" w:rsidP="00571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0237F1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12,608</w:t>
            </w:r>
          </w:p>
        </w:tc>
        <w:tc>
          <w:tcPr>
            <w:tcW w:w="236" w:type="dxa"/>
            <w:vAlign w:val="bottom"/>
          </w:tcPr>
          <w:p w14:paraId="6A4534CB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C072C81" w14:textId="02C32187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3A434C1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2CC1375" w14:textId="782093A6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A13534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26FD571" w14:textId="124129DD" w:rsidR="007C12BF" w:rsidRPr="00650B17" w:rsidRDefault="00F0289B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39,797</w:t>
            </w:r>
          </w:p>
        </w:tc>
        <w:tc>
          <w:tcPr>
            <w:tcW w:w="271" w:type="dxa"/>
            <w:gridSpan w:val="2"/>
            <w:vAlign w:val="bottom"/>
          </w:tcPr>
          <w:p w14:paraId="575C1E6D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vAlign w:val="bottom"/>
          </w:tcPr>
          <w:p w14:paraId="0408154A" w14:textId="7428BF6D" w:rsidR="007C12BF" w:rsidRPr="00650B17" w:rsidRDefault="008E510D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112,608</w:t>
            </w:r>
          </w:p>
        </w:tc>
      </w:tr>
      <w:tr w:rsidR="007C12BF" w:rsidRPr="00650B17" w14:paraId="62547387" w14:textId="77777777" w:rsidTr="00FB435C">
        <w:tc>
          <w:tcPr>
            <w:tcW w:w="2160" w:type="dxa"/>
          </w:tcPr>
          <w:p w14:paraId="72E94679" w14:textId="77777777" w:rsidR="007C12BF" w:rsidRPr="00650B17" w:rsidRDefault="007C12BF" w:rsidP="007C12BF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น้ำมัน</w:t>
            </w:r>
          </w:p>
        </w:tc>
        <w:tc>
          <w:tcPr>
            <w:tcW w:w="810" w:type="dxa"/>
          </w:tcPr>
          <w:p w14:paraId="7A417F4C" w14:textId="47C10794" w:rsidR="007C12BF" w:rsidRPr="00650B17" w:rsidRDefault="00A13161" w:rsidP="00B71079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25253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26,056</w:t>
            </w:r>
          </w:p>
        </w:tc>
        <w:tc>
          <w:tcPr>
            <w:tcW w:w="247" w:type="dxa"/>
          </w:tcPr>
          <w:p w14:paraId="3DBD83D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A76B07C" w14:textId="2C5016F2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641F70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641F70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519</w:t>
            </w:r>
          </w:p>
        </w:tc>
        <w:tc>
          <w:tcPr>
            <w:tcW w:w="267" w:type="dxa"/>
          </w:tcPr>
          <w:p w14:paraId="265D4A6F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3FD3F71" w14:textId="5862708B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577B7F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D8E6AD" w14:textId="0D0492D8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08166F4A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FB827B2" w14:textId="5E62814C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6D7D23F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A99B06" w14:textId="00727945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5ACEA6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5A863BA" w14:textId="47AE1DD1" w:rsidR="007C12BF" w:rsidRPr="00650B17" w:rsidRDefault="0080420C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E54DD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26,056</w:t>
            </w:r>
          </w:p>
        </w:tc>
        <w:tc>
          <w:tcPr>
            <w:tcW w:w="236" w:type="dxa"/>
          </w:tcPr>
          <w:p w14:paraId="0806C44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A43B8D" w14:textId="6BA4364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42,519</w:t>
            </w:r>
          </w:p>
        </w:tc>
        <w:tc>
          <w:tcPr>
            <w:tcW w:w="236" w:type="dxa"/>
          </w:tcPr>
          <w:p w14:paraId="658D3157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4AABB62" w14:textId="4769E623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4E38434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753A46B" w14:textId="6B325838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ED77B6F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A70DA4" w14:textId="1B20852F" w:rsidR="007C12BF" w:rsidRPr="00650B17" w:rsidRDefault="00AE54D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26,056</w:t>
            </w:r>
          </w:p>
        </w:tc>
        <w:tc>
          <w:tcPr>
            <w:tcW w:w="271" w:type="dxa"/>
            <w:gridSpan w:val="2"/>
          </w:tcPr>
          <w:p w14:paraId="62C32EE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74EA79ED" w14:textId="219AED88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42,519</w:t>
            </w:r>
          </w:p>
        </w:tc>
      </w:tr>
      <w:tr w:rsidR="009333DC" w:rsidRPr="00650B17" w14:paraId="00219DDE" w14:textId="77777777" w:rsidTr="00FB435C">
        <w:tc>
          <w:tcPr>
            <w:tcW w:w="2160" w:type="dxa"/>
          </w:tcPr>
          <w:p w14:paraId="137E422F" w14:textId="664F2261" w:rsidR="009333DC" w:rsidRPr="00650B17" w:rsidRDefault="009333DC" w:rsidP="009333DC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10" w:type="dxa"/>
          </w:tcPr>
          <w:p w14:paraId="6DBDBE78" w14:textId="47133ABC" w:rsidR="009333DC" w:rsidRPr="00650B17" w:rsidRDefault="00A13161" w:rsidP="00B71079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9333DC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21,137</w:t>
            </w:r>
          </w:p>
        </w:tc>
        <w:tc>
          <w:tcPr>
            <w:tcW w:w="247" w:type="dxa"/>
          </w:tcPr>
          <w:p w14:paraId="2340E0AE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AF83A06" w14:textId="23CA6C37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29,</w:t>
            </w:r>
            <w:r w:rsidR="00102E8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199</w:t>
            </w:r>
          </w:p>
        </w:tc>
        <w:tc>
          <w:tcPr>
            <w:tcW w:w="267" w:type="dxa"/>
          </w:tcPr>
          <w:p w14:paraId="6FD69E3E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78194DB" w14:textId="2D5F4A2E" w:rsidR="009333DC" w:rsidRPr="00650B17" w:rsidRDefault="009333DC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138516D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898A175" w14:textId="3BAD9862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2276DDB2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523C77C" w14:textId="0DBBC0FF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8A8C760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DF573DC" w14:textId="76E79E7F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C6A8B6C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739987" w14:textId="01B2327A" w:rsidR="009333DC" w:rsidRPr="00650B17" w:rsidRDefault="0080420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9333DC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21,137</w:t>
            </w:r>
          </w:p>
        </w:tc>
        <w:tc>
          <w:tcPr>
            <w:tcW w:w="236" w:type="dxa"/>
          </w:tcPr>
          <w:p w14:paraId="33D5D471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D43CB65" w14:textId="2E618799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29,</w:t>
            </w:r>
            <w:r w:rsidR="00102E8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199</w:t>
            </w:r>
          </w:p>
        </w:tc>
        <w:tc>
          <w:tcPr>
            <w:tcW w:w="236" w:type="dxa"/>
          </w:tcPr>
          <w:p w14:paraId="1CDE9B17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F07A14" w14:textId="384F869C" w:rsidR="009333DC" w:rsidRPr="00650B17" w:rsidRDefault="009333DC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7E8817FF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60D7D75" w14:textId="5DEBDF38" w:rsidR="009333DC" w:rsidRPr="00650B17" w:rsidRDefault="009333DC" w:rsidP="009333DC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E92DA08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C3274B" w14:textId="3CDF4B4C" w:rsidR="009333DC" w:rsidRPr="00650B17" w:rsidRDefault="009333DC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21,137</w:t>
            </w:r>
          </w:p>
        </w:tc>
        <w:tc>
          <w:tcPr>
            <w:tcW w:w="271" w:type="dxa"/>
            <w:gridSpan w:val="2"/>
          </w:tcPr>
          <w:p w14:paraId="03C73F8B" w14:textId="77777777" w:rsidR="009333DC" w:rsidRPr="00650B17" w:rsidRDefault="009333DC" w:rsidP="009333D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0DDD5C11" w14:textId="709EB47C" w:rsidR="009333DC" w:rsidRPr="00650B17" w:rsidRDefault="009333DC" w:rsidP="00933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29</w:t>
            </w:r>
            <w:r w:rsidR="00B8574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,199</w:t>
            </w:r>
          </w:p>
        </w:tc>
      </w:tr>
      <w:tr w:rsidR="007C12BF" w:rsidRPr="00650B17" w14:paraId="50A03927" w14:textId="77777777" w:rsidTr="00FB435C">
        <w:tc>
          <w:tcPr>
            <w:tcW w:w="2160" w:type="dxa"/>
          </w:tcPr>
          <w:p w14:paraId="5CE0FAC0" w14:textId="77777777" w:rsidR="007C12BF" w:rsidRPr="00650B17" w:rsidRDefault="007C12BF" w:rsidP="007C12BF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10" w:type="dxa"/>
          </w:tcPr>
          <w:p w14:paraId="3E00897E" w14:textId="29AC039C" w:rsidR="007C12BF" w:rsidRPr="00650B17" w:rsidRDefault="00A13161" w:rsidP="00B71079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C96219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14,198</w:t>
            </w:r>
          </w:p>
        </w:tc>
        <w:tc>
          <w:tcPr>
            <w:tcW w:w="247" w:type="dxa"/>
          </w:tcPr>
          <w:p w14:paraId="35A77646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4712A8D" w14:textId="663C06CD" w:rsidR="007C12BF" w:rsidRPr="00650B17" w:rsidRDefault="00A37475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20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50,532</w:t>
            </w:r>
          </w:p>
        </w:tc>
        <w:tc>
          <w:tcPr>
            <w:tcW w:w="267" w:type="dxa"/>
          </w:tcPr>
          <w:p w14:paraId="347A5C3C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5312AC2" w14:textId="538464DA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A4240D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ABDAB28" w14:textId="3193A34B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195BE278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50BCD43" w14:textId="04072372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0CE81F8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D5CE008" w14:textId="0157D301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F0B840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7D5A4FE" w14:textId="42E3395E" w:rsidR="007C12BF" w:rsidRPr="00650B17" w:rsidRDefault="0080420C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CA549E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14,198</w:t>
            </w:r>
          </w:p>
        </w:tc>
        <w:tc>
          <w:tcPr>
            <w:tcW w:w="236" w:type="dxa"/>
          </w:tcPr>
          <w:p w14:paraId="7A27559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20AD62C" w14:textId="320EAA7E" w:rsidR="007C12BF" w:rsidRPr="00650B17" w:rsidRDefault="000237F1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50,532</w:t>
            </w:r>
          </w:p>
        </w:tc>
        <w:tc>
          <w:tcPr>
            <w:tcW w:w="236" w:type="dxa"/>
          </w:tcPr>
          <w:p w14:paraId="04C733E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91DBC57" w14:textId="44AEA0D2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34CF36A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C6FEDAD" w14:textId="1830875F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CFDACE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DE4C4A" w14:textId="31C852C1" w:rsidR="007C12BF" w:rsidRPr="00650B17" w:rsidRDefault="00F0289B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14,198</w:t>
            </w:r>
          </w:p>
        </w:tc>
        <w:tc>
          <w:tcPr>
            <w:tcW w:w="271" w:type="dxa"/>
            <w:gridSpan w:val="2"/>
          </w:tcPr>
          <w:p w14:paraId="6D21AC3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FD7B0A3" w14:textId="6F500A5F" w:rsidR="007C12BF" w:rsidRPr="00650B17" w:rsidRDefault="008E510D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50,532</w:t>
            </w:r>
          </w:p>
        </w:tc>
      </w:tr>
      <w:tr w:rsidR="007C12BF" w:rsidRPr="00650B17" w14:paraId="160CF638" w14:textId="77777777" w:rsidTr="00FB435C">
        <w:tc>
          <w:tcPr>
            <w:tcW w:w="2160" w:type="dxa"/>
          </w:tcPr>
          <w:p w14:paraId="785002C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10" w:type="dxa"/>
          </w:tcPr>
          <w:p w14:paraId="308736B4" w14:textId="31948481" w:rsidR="007C12BF" w:rsidRPr="00650B17" w:rsidRDefault="00A13161" w:rsidP="00B71079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566489"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25253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6,593</w:t>
            </w:r>
          </w:p>
        </w:tc>
        <w:tc>
          <w:tcPr>
            <w:tcW w:w="247" w:type="dxa"/>
          </w:tcPr>
          <w:p w14:paraId="4E4A6A0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7D2C286" w14:textId="24E82F04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8,138</w:t>
            </w:r>
          </w:p>
        </w:tc>
        <w:tc>
          <w:tcPr>
            <w:tcW w:w="267" w:type="dxa"/>
          </w:tcPr>
          <w:p w14:paraId="0B7D4DB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11A7649" w14:textId="2C8018E3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F38B97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E2F059B" w14:textId="6DD0291B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7CF6F82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99BD3A1" w14:textId="69BDDB0B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A1295F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60EF8D9" w14:textId="395FEAF9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76D5C7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80636C" w14:textId="00D75948" w:rsidR="007C12BF" w:rsidRPr="00650B17" w:rsidRDefault="0080420C" w:rsidP="0080420C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</w:t>
            </w:r>
            <w:r w:rsidR="00CA549E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6,593</w:t>
            </w:r>
          </w:p>
        </w:tc>
        <w:tc>
          <w:tcPr>
            <w:tcW w:w="236" w:type="dxa"/>
          </w:tcPr>
          <w:p w14:paraId="6D72F03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D7545FD" w14:textId="49FF8B7D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8,13</w:t>
            </w:r>
            <w:r w:rsidR="00740453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6" w:type="dxa"/>
          </w:tcPr>
          <w:p w14:paraId="470AF21F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9F768CE" w14:textId="49D4F3AA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737C5CA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4FA9CBB" w14:textId="15A0C821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D5B586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5A1551" w14:textId="4FC9444E" w:rsidR="007C12BF" w:rsidRPr="00650B17" w:rsidRDefault="00F0289B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6,593</w:t>
            </w:r>
          </w:p>
        </w:tc>
        <w:tc>
          <w:tcPr>
            <w:tcW w:w="271" w:type="dxa"/>
            <w:gridSpan w:val="2"/>
          </w:tcPr>
          <w:p w14:paraId="1EF0B858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13DCBB5F" w14:textId="2FF3A3FA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8,138</w:t>
            </w:r>
          </w:p>
        </w:tc>
      </w:tr>
      <w:tr w:rsidR="007C12BF" w:rsidRPr="00650B17" w14:paraId="3CA8DA6A" w14:textId="77777777" w:rsidTr="00FB435C">
        <w:tc>
          <w:tcPr>
            <w:tcW w:w="2160" w:type="dxa"/>
          </w:tcPr>
          <w:p w14:paraId="6160F34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10" w:type="dxa"/>
          </w:tcPr>
          <w:p w14:paraId="5F6119A5" w14:textId="1CD5EA8D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B21B3A6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6F59F93" w14:textId="3583A118" w:rsidR="007C12BF" w:rsidRPr="00650B17" w:rsidRDefault="007C12BF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  </w:t>
            </w:r>
            <w:r w:rsidR="004174B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57F7B40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C334E8" w14:textId="57C31E03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FD18E7B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553FB99" w14:textId="62DC0AFC" w:rsidR="007C12BF" w:rsidRPr="00650B17" w:rsidRDefault="007C12BF" w:rsidP="004174BF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154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,612</w:t>
            </w:r>
          </w:p>
        </w:tc>
        <w:tc>
          <w:tcPr>
            <w:tcW w:w="270" w:type="dxa"/>
          </w:tcPr>
          <w:p w14:paraId="01E7DA2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6A9AFAA" w14:textId="310A1FDE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6C4D2E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DB6644" w14:textId="6981B47B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6EF3F0E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52DBB3" w14:textId="47DD44C7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CC30CD0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CF568B" w14:textId="37788ADF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154,612</w:t>
            </w:r>
          </w:p>
        </w:tc>
        <w:tc>
          <w:tcPr>
            <w:tcW w:w="236" w:type="dxa"/>
          </w:tcPr>
          <w:p w14:paraId="0A37C7D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8FA8FE7" w14:textId="274616E0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F6F40A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A0F92DB" w14:textId="4C82B3ED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281B16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808294" w14:textId="24D00E63" w:rsidR="007C12BF" w:rsidRPr="00650B17" w:rsidRDefault="000A057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</w:t>
            </w:r>
            <w:r w:rsidR="00F0289B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611E5BC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64B2DBD8" w14:textId="2C53B669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154,612</w:t>
            </w:r>
          </w:p>
        </w:tc>
      </w:tr>
      <w:tr w:rsidR="007C12BF" w:rsidRPr="00650B17" w14:paraId="3FEFF497" w14:textId="77777777" w:rsidTr="00FB435C">
        <w:tc>
          <w:tcPr>
            <w:tcW w:w="2160" w:type="dxa"/>
          </w:tcPr>
          <w:p w14:paraId="34CFF26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10" w:type="dxa"/>
          </w:tcPr>
          <w:p w14:paraId="2892D706" w14:textId="4868F61C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44FBBDA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1E6564A" w14:textId="08C8159D" w:rsidR="007C12BF" w:rsidRPr="00650B17" w:rsidRDefault="007C12BF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  -</w:t>
            </w:r>
          </w:p>
        </w:tc>
        <w:tc>
          <w:tcPr>
            <w:tcW w:w="267" w:type="dxa"/>
          </w:tcPr>
          <w:p w14:paraId="1C89224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3F51659" w14:textId="73632F7B" w:rsidR="007C12BF" w:rsidRPr="00650B17" w:rsidRDefault="00F35C20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C672746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5AAB8F" w14:textId="0976992E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270" w:type="dxa"/>
          </w:tcPr>
          <w:p w14:paraId="5D743BA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206F8C" w14:textId="7E62345C" w:rsidR="007C12BF" w:rsidRPr="00650B17" w:rsidRDefault="00CA549E" w:rsidP="007C12BF">
            <w:pPr>
              <w:pStyle w:val="BodyText"/>
              <w:tabs>
                <w:tab w:val="clear" w:pos="454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4A14D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4A14D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</w:tcPr>
          <w:p w14:paraId="2A642274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8A98C0" w14:textId="0257FAC8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15,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754</w:t>
            </w:r>
          </w:p>
        </w:tc>
        <w:tc>
          <w:tcPr>
            <w:tcW w:w="236" w:type="dxa"/>
          </w:tcPr>
          <w:p w14:paraId="0612EB1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ED0EBE8" w14:textId="598DA3D2" w:rsidR="007C12BF" w:rsidRPr="00650B17" w:rsidRDefault="0080420C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C21713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4A14D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="00C21713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4A14D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36" w:type="dxa"/>
          </w:tcPr>
          <w:p w14:paraId="4FF6D90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EFDE45" w14:textId="578F8DEA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15,754</w:t>
            </w:r>
          </w:p>
        </w:tc>
        <w:tc>
          <w:tcPr>
            <w:tcW w:w="236" w:type="dxa"/>
          </w:tcPr>
          <w:p w14:paraId="4C2ECDEA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A9E6379" w14:textId="46E845B3" w:rsidR="007C12BF" w:rsidRPr="00650B17" w:rsidRDefault="00F0289B" w:rsidP="0058624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695AEE26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06F15CC" w14:textId="46E04229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0A425D4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4BED03" w14:textId="4E5D222D" w:rsidR="007C12BF" w:rsidRPr="00650B17" w:rsidRDefault="00AE54D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A747C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A747C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71" w:type="dxa"/>
            <w:gridSpan w:val="2"/>
          </w:tcPr>
          <w:p w14:paraId="7FD0725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7AC057A9" w14:textId="156937A4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15,754</w:t>
            </w:r>
          </w:p>
        </w:tc>
      </w:tr>
      <w:tr w:rsidR="007C12BF" w:rsidRPr="00650B17" w14:paraId="453E6663" w14:textId="77777777" w:rsidTr="00FB435C">
        <w:tc>
          <w:tcPr>
            <w:tcW w:w="2160" w:type="dxa"/>
          </w:tcPr>
          <w:p w14:paraId="73872AFB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88CF21" w14:textId="4373190B" w:rsidR="007C12BF" w:rsidRPr="00650B17" w:rsidRDefault="00A13161" w:rsidP="00566489">
            <w:pPr>
              <w:pStyle w:val="BodyText"/>
              <w:tabs>
                <w:tab w:val="clear" w:pos="454"/>
                <w:tab w:val="clear" w:pos="680"/>
                <w:tab w:val="left" w:pos="520"/>
                <w:tab w:val="left" w:pos="679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</w:t>
            </w:r>
            <w:r w:rsidR="00566489"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25253F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6,489</w:t>
            </w:r>
          </w:p>
        </w:tc>
        <w:tc>
          <w:tcPr>
            <w:tcW w:w="247" w:type="dxa"/>
          </w:tcPr>
          <w:p w14:paraId="527EE6D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96B0612" w14:textId="31CDDDC4" w:rsidR="007C12BF" w:rsidRPr="00650B17" w:rsidRDefault="0037494A" w:rsidP="0037494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  </w:t>
            </w:r>
            <w:r w:rsidR="007C12BF"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 17,</w:t>
            </w:r>
            <w:r w:rsidR="007C12B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</w:t>
            </w:r>
            <w:r w:rsidR="00102E8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67" w:type="dxa"/>
          </w:tcPr>
          <w:p w14:paraId="49D4C85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31594DC" w14:textId="418F14DA" w:rsidR="007C12BF" w:rsidRPr="00650B17" w:rsidRDefault="00F35C20" w:rsidP="0051398F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18,4</w:t>
            </w:r>
            <w:r w:rsidR="006F72CD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</w:tcPr>
          <w:p w14:paraId="6DFC6FB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855ED37" w14:textId="00A11BE9" w:rsidR="007C12BF" w:rsidRPr="00650B17" w:rsidRDefault="007C12BF" w:rsidP="004174BF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37,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270" w:type="dxa"/>
          </w:tcPr>
          <w:p w14:paraId="637A109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DBB192" w14:textId="50C2690E" w:rsidR="007C12BF" w:rsidRPr="00650B17" w:rsidRDefault="00CA549E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3380EC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489B8883" w14:textId="206C2845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1D0E7A1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52BD65" w14:textId="4ED93EA3" w:rsidR="007C12BF" w:rsidRPr="00650B17" w:rsidRDefault="0080420C" w:rsidP="00C21713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E54DD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24,94</w:t>
            </w:r>
            <w:r w:rsidR="00C21713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6" w:type="dxa"/>
          </w:tcPr>
          <w:p w14:paraId="7F387E1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54B281B" w14:textId="357BEAA1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54,84</w:t>
            </w:r>
            <w:r w:rsidR="00102E8F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</w:tcPr>
          <w:p w14:paraId="1F4E5A2B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BE5EC9B" w14:textId="05A36FD5" w:rsidR="007C12BF" w:rsidRPr="00A93E13" w:rsidRDefault="00815D10" w:rsidP="00EA7FB8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="00EA7FB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815D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33,825</w:t>
            </w:r>
          </w:p>
        </w:tc>
        <w:tc>
          <w:tcPr>
            <w:tcW w:w="276" w:type="dxa"/>
          </w:tcPr>
          <w:p w14:paraId="5EB2A6A3" w14:textId="77777777" w:rsidR="007C12BF" w:rsidRPr="00A93E13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6AF9B20" w14:textId="039977AC" w:rsidR="007C12BF" w:rsidRPr="00815D10" w:rsidRDefault="000A0570" w:rsidP="000A05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815D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</w:t>
            </w:r>
            <w:r w:rsidR="007C12BF" w:rsidRPr="00815D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37,214</w:t>
            </w:r>
          </w:p>
        </w:tc>
        <w:tc>
          <w:tcPr>
            <w:tcW w:w="236" w:type="dxa"/>
          </w:tcPr>
          <w:p w14:paraId="19DEE14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756C03" w14:textId="55C7130B" w:rsidR="007C12BF" w:rsidRPr="00650B17" w:rsidRDefault="00EA7FB8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A7FB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58,773</w:t>
            </w:r>
          </w:p>
        </w:tc>
        <w:tc>
          <w:tcPr>
            <w:tcW w:w="271" w:type="dxa"/>
            <w:gridSpan w:val="2"/>
          </w:tcPr>
          <w:p w14:paraId="31BD754D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C49C604" w14:textId="09FBD4B0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FE4119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92,05</w:t>
            </w:r>
            <w:r w:rsidR="00B8574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</w:tr>
      <w:tr w:rsidR="007C12BF" w:rsidRPr="00650B17" w14:paraId="08275C27" w14:textId="77777777" w:rsidTr="00FB435C">
        <w:tc>
          <w:tcPr>
            <w:tcW w:w="2160" w:type="dxa"/>
          </w:tcPr>
          <w:p w14:paraId="05EAC321" w14:textId="77777777" w:rsidR="007C12BF" w:rsidRPr="00650B17" w:rsidRDefault="007C12BF" w:rsidP="007C12BF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4C7054" w14:textId="6980F61D" w:rsidR="007C12BF" w:rsidRPr="00650B17" w:rsidRDefault="003E1DAE" w:rsidP="003E1DAE">
            <w:pPr>
              <w:pStyle w:val="BodyText"/>
              <w:tabs>
                <w:tab w:val="clear" w:pos="454"/>
                <w:tab w:val="clear" w:pos="680"/>
                <w:tab w:val="left" w:pos="520"/>
                <w:tab w:val="left" w:pos="679"/>
              </w:tabs>
              <w:spacing w:after="0" w:line="240" w:lineRule="auto"/>
              <w:ind w:left="-86" w:right="-20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9F189F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3C02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="00A13161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3C025E" w:rsidRPr="003C025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233,537</w:t>
            </w:r>
          </w:p>
        </w:tc>
        <w:tc>
          <w:tcPr>
            <w:tcW w:w="247" w:type="dxa"/>
          </w:tcPr>
          <w:p w14:paraId="017E07DB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B001F05" w14:textId="770C89D4" w:rsidR="007C12BF" w:rsidRPr="00650B17" w:rsidRDefault="0037494A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7C12BF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410,74</w:t>
            </w:r>
            <w:r w:rsidR="00A37475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67" w:type="dxa"/>
          </w:tcPr>
          <w:p w14:paraId="2EB2E114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F718E8A" w14:textId="772CA5B5" w:rsidR="007C12BF" w:rsidRPr="00650B17" w:rsidRDefault="00610474" w:rsidP="007C12BF">
            <w:pPr>
              <w:pStyle w:val="BodyText"/>
              <w:tabs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F35C20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18,4</w:t>
            </w:r>
            <w:r w:rsidR="006F72CD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</w:tcPr>
          <w:p w14:paraId="6276088A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532901D" w14:textId="22A0A008" w:rsidR="007C12BF" w:rsidRPr="00650B17" w:rsidRDefault="007C12BF" w:rsidP="007C12BF">
            <w:pPr>
              <w:pStyle w:val="BodyText"/>
              <w:tabs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192,</w:t>
            </w: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270" w:type="dxa"/>
          </w:tcPr>
          <w:p w14:paraId="5FCF9DA5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DFBF79" w14:textId="60C3ACE8" w:rsidR="007C12BF" w:rsidRPr="00650B17" w:rsidRDefault="00CA549E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4A14D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  <w:r w:rsidR="00A37475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4A14D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</w:tcPr>
          <w:p w14:paraId="34C15A74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8B7D147" w14:textId="05412AC2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15,</w:t>
            </w:r>
            <w:r w:rsidRPr="00650B1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754</w:t>
            </w:r>
          </w:p>
        </w:tc>
        <w:tc>
          <w:tcPr>
            <w:tcW w:w="236" w:type="dxa"/>
          </w:tcPr>
          <w:p w14:paraId="3EE49963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2DD49E6" w14:textId="6D480EFC" w:rsidR="007C12BF" w:rsidRPr="00650B17" w:rsidRDefault="00073F25" w:rsidP="00C2171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73F2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262,189</w:t>
            </w:r>
          </w:p>
        </w:tc>
        <w:tc>
          <w:tcPr>
            <w:tcW w:w="236" w:type="dxa"/>
          </w:tcPr>
          <w:p w14:paraId="5E68DBB6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7C1C92E" w14:textId="1EF1EA0F" w:rsidR="007C12BF" w:rsidRPr="00650B17" w:rsidRDefault="007C12BF" w:rsidP="00571038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618,63</w:t>
            </w:r>
            <w:r w:rsidR="000237F1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36" w:type="dxa"/>
          </w:tcPr>
          <w:p w14:paraId="604FD169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12191F7" w14:textId="468C5A09" w:rsidR="007C12BF" w:rsidRPr="00650B17" w:rsidRDefault="00571038" w:rsidP="007C12B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815D10" w:rsidRPr="00815D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33,825</w:t>
            </w:r>
          </w:p>
        </w:tc>
        <w:tc>
          <w:tcPr>
            <w:tcW w:w="276" w:type="dxa"/>
          </w:tcPr>
          <w:p w14:paraId="2FE9B55B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33DF2B04" w14:textId="577B17A2" w:rsidR="007C12BF" w:rsidRPr="00650B17" w:rsidRDefault="000A0570" w:rsidP="000A05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 </w:t>
            </w:r>
            <w:r w:rsidR="007C12BF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37,214</w:t>
            </w:r>
          </w:p>
        </w:tc>
        <w:tc>
          <w:tcPr>
            <w:tcW w:w="236" w:type="dxa"/>
          </w:tcPr>
          <w:p w14:paraId="138212D2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018B804" w14:textId="4231EB04" w:rsidR="007C12BF" w:rsidRPr="00650B17" w:rsidRDefault="003B4AC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29</w:t>
            </w:r>
            <w:r w:rsidR="00A747C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A747C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014</w:t>
            </w:r>
          </w:p>
        </w:tc>
        <w:tc>
          <w:tcPr>
            <w:tcW w:w="271" w:type="dxa"/>
            <w:gridSpan w:val="2"/>
          </w:tcPr>
          <w:p w14:paraId="4F582DFF" w14:textId="77777777" w:rsidR="007C12BF" w:rsidRPr="00650B17" w:rsidRDefault="007C12BF" w:rsidP="007C12B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04E9607D" w14:textId="539D48A2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655,848</w:t>
            </w:r>
          </w:p>
        </w:tc>
      </w:tr>
      <w:tr w:rsidR="007C12BF" w:rsidRPr="00650B17" w14:paraId="526E6AF1" w14:textId="77777777" w:rsidTr="00FB435C">
        <w:tc>
          <w:tcPr>
            <w:tcW w:w="2160" w:type="dxa"/>
          </w:tcPr>
          <w:p w14:paraId="3BFD231C" w14:textId="77777777" w:rsidR="007C12BF" w:rsidRPr="00650B17" w:rsidRDefault="007C12BF" w:rsidP="007C12B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7938CDB9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13392945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2F107AC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3C00F8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A2070CE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994629C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97B0FF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6DF491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4C0E8E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3D73A0D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2DAD4BF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0207CEE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9656C42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2F709DA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41CB63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9244A9C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04F44F9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6C15D96C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D4303B1" w14:textId="77777777" w:rsidR="007C12BF" w:rsidRPr="00650B17" w:rsidRDefault="007C12BF" w:rsidP="007C1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F14FB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8C75C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98F19A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01D7E4BA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7C12BF" w:rsidRPr="00650B17" w14:paraId="2A3AD922" w14:textId="77777777" w:rsidTr="00FB435C">
        <w:tc>
          <w:tcPr>
            <w:tcW w:w="2160" w:type="dxa"/>
            <w:vAlign w:val="bottom"/>
          </w:tcPr>
          <w:p w14:paraId="7109824E" w14:textId="77777777" w:rsidR="007C12BF" w:rsidRPr="00650B17" w:rsidRDefault="007C12BF" w:rsidP="007C12B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14D8EA9E" w14:textId="66B7231C" w:rsidR="007C12BF" w:rsidRPr="008C6AC2" w:rsidRDefault="00A13161" w:rsidP="00761785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8C6AC2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</w:t>
            </w:r>
            <w:r w:rsidR="00761785" w:rsidRPr="00761785">
              <w:rPr>
                <w:rFonts w:ascii="Angsana New" w:hAnsi="Angsana New"/>
                <w:sz w:val="20"/>
                <w:szCs w:val="20"/>
                <w:lang w:eastAsia="en-GB"/>
              </w:rPr>
              <w:t>147,513</w:t>
            </w:r>
          </w:p>
        </w:tc>
        <w:tc>
          <w:tcPr>
            <w:tcW w:w="247" w:type="dxa"/>
            <w:vAlign w:val="bottom"/>
          </w:tcPr>
          <w:p w14:paraId="60AD61AC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688FF1D" w14:textId="2851EB6F" w:rsidR="007C12BF" w:rsidRPr="00650B17" w:rsidRDefault="0037494A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</w:t>
            </w:r>
            <w:r w:rsidR="007C12BF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271,132</w:t>
            </w:r>
          </w:p>
        </w:tc>
        <w:tc>
          <w:tcPr>
            <w:tcW w:w="267" w:type="dxa"/>
            <w:vAlign w:val="bottom"/>
          </w:tcPr>
          <w:p w14:paraId="00AFF081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8AA26CD" w14:textId="5C377784" w:rsidR="007C12BF" w:rsidRPr="00650B17" w:rsidRDefault="00F35C20" w:rsidP="007C12BF">
            <w:pPr>
              <w:pStyle w:val="BodyText"/>
              <w:tabs>
                <w:tab w:val="clear" w:pos="454"/>
                <w:tab w:val="left" w:pos="60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29F918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2E9F454F" w14:textId="25F6EA5C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173,055</w:t>
            </w:r>
          </w:p>
        </w:tc>
        <w:tc>
          <w:tcPr>
            <w:tcW w:w="270" w:type="dxa"/>
            <w:vAlign w:val="bottom"/>
          </w:tcPr>
          <w:p w14:paraId="2F32A9F0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5AE258B" w14:textId="76A8527C" w:rsidR="007C12BF" w:rsidRPr="00650B17" w:rsidRDefault="00CA549E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4E318A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736236C" w14:textId="3CF64244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F9D521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572263C" w14:textId="3A63D6E1" w:rsidR="007C12BF" w:rsidRPr="00650B17" w:rsidRDefault="008355B6" w:rsidP="007C12BF">
            <w:pPr>
              <w:pStyle w:val="BodyText"/>
              <w:tabs>
                <w:tab w:val="clear" w:pos="454"/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8355B6">
              <w:rPr>
                <w:rFonts w:ascii="Angsana New" w:hAnsi="Angsana New"/>
                <w:sz w:val="20"/>
                <w:szCs w:val="20"/>
                <w:lang w:eastAsia="en-GB"/>
              </w:rPr>
              <w:t>147,513</w:t>
            </w:r>
          </w:p>
        </w:tc>
        <w:tc>
          <w:tcPr>
            <w:tcW w:w="236" w:type="dxa"/>
            <w:vAlign w:val="bottom"/>
          </w:tcPr>
          <w:p w14:paraId="17319E12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589DCF2" w14:textId="4EA1D521" w:rsidR="007C12BF" w:rsidRPr="00650B17" w:rsidRDefault="007C12BF" w:rsidP="007C12BF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444,187</w:t>
            </w:r>
          </w:p>
        </w:tc>
        <w:tc>
          <w:tcPr>
            <w:tcW w:w="236" w:type="dxa"/>
            <w:vAlign w:val="bottom"/>
          </w:tcPr>
          <w:p w14:paraId="74EE29E5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FCA2B4D" w14:textId="442E55F4" w:rsidR="007C12BF" w:rsidRPr="00650B17" w:rsidRDefault="00231573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2A1E7E" w:rsidRPr="002A1E7E">
              <w:rPr>
                <w:rFonts w:ascii="Angsana New" w:hAnsi="Angsana New"/>
                <w:sz w:val="20"/>
                <w:szCs w:val="20"/>
                <w:lang w:eastAsia="en-GB"/>
              </w:rPr>
              <w:t>32,204</w:t>
            </w:r>
          </w:p>
        </w:tc>
        <w:tc>
          <w:tcPr>
            <w:tcW w:w="276" w:type="dxa"/>
            <w:vAlign w:val="bottom"/>
          </w:tcPr>
          <w:p w14:paraId="39EC2594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36A7B4E" w14:textId="049CD340" w:rsidR="007C12BF" w:rsidRPr="00650B17" w:rsidRDefault="007C12BF" w:rsidP="000A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37,064</w:t>
            </w:r>
          </w:p>
        </w:tc>
        <w:tc>
          <w:tcPr>
            <w:tcW w:w="236" w:type="dxa"/>
            <w:vAlign w:val="bottom"/>
          </w:tcPr>
          <w:p w14:paraId="17091F54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0391A3" w14:textId="11B4724C" w:rsidR="007C12BF" w:rsidRPr="00650B17" w:rsidRDefault="00AE54D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179,717</w:t>
            </w:r>
          </w:p>
        </w:tc>
        <w:tc>
          <w:tcPr>
            <w:tcW w:w="271" w:type="dxa"/>
            <w:gridSpan w:val="2"/>
            <w:vAlign w:val="bottom"/>
          </w:tcPr>
          <w:p w14:paraId="27F6F5EE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48456B86" w14:textId="77207EEF" w:rsidR="007C12BF" w:rsidRPr="00650B17" w:rsidRDefault="007C12BF" w:rsidP="00FE4119">
            <w:pPr>
              <w:pStyle w:val="BodyText"/>
              <w:tabs>
                <w:tab w:val="left" w:pos="574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481,251</w:t>
            </w:r>
          </w:p>
        </w:tc>
      </w:tr>
      <w:tr w:rsidR="007C12BF" w:rsidRPr="00650B17" w14:paraId="19EB478F" w14:textId="77777777" w:rsidTr="00FB435C">
        <w:tc>
          <w:tcPr>
            <w:tcW w:w="2160" w:type="dxa"/>
            <w:vAlign w:val="bottom"/>
          </w:tcPr>
          <w:p w14:paraId="2EA8C4F2" w14:textId="77777777" w:rsidR="007C12BF" w:rsidRPr="00650B17" w:rsidRDefault="007C12BF" w:rsidP="007C12B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98385B" w14:textId="1ACAE34F" w:rsidR="007C12BF" w:rsidRPr="008C6AC2" w:rsidRDefault="00A13161" w:rsidP="008C4139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8C6AC2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="003D44E8" w:rsidRPr="008C6AC2">
              <w:rPr>
                <w:rFonts w:ascii="Angsana New" w:hAnsi="Angsana New" w:hint="cs"/>
                <w:sz w:val="20"/>
                <w:szCs w:val="20"/>
                <w:lang w:eastAsia="en-GB"/>
              </w:rPr>
              <w:t>86,02</w:t>
            </w:r>
            <w:r w:rsidR="008C6AC2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47" w:type="dxa"/>
            <w:vAlign w:val="bottom"/>
          </w:tcPr>
          <w:p w14:paraId="39B6B6A1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189017A" w14:textId="495D1478" w:rsidR="007C12BF" w:rsidRPr="00650B17" w:rsidRDefault="0037494A" w:rsidP="003749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</w:t>
            </w:r>
            <w:r w:rsidR="007C12BF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139,608</w:t>
            </w:r>
          </w:p>
        </w:tc>
        <w:tc>
          <w:tcPr>
            <w:tcW w:w="267" w:type="dxa"/>
            <w:vAlign w:val="bottom"/>
          </w:tcPr>
          <w:p w14:paraId="700A67A1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A36822C" w14:textId="5FFCD1C4" w:rsidR="007C12BF" w:rsidRPr="00650B17" w:rsidRDefault="00F35C20" w:rsidP="0051398F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18,4</w:t>
            </w:r>
            <w:r w:rsidR="0095788C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  <w:vAlign w:val="bottom"/>
          </w:tcPr>
          <w:p w14:paraId="782CC765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8EA5FBB" w14:textId="170BD339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19,085</w:t>
            </w:r>
          </w:p>
        </w:tc>
        <w:tc>
          <w:tcPr>
            <w:tcW w:w="270" w:type="dxa"/>
            <w:vAlign w:val="bottom"/>
          </w:tcPr>
          <w:p w14:paraId="0267747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B7914" w14:textId="161C1563" w:rsidR="007C12BF" w:rsidRPr="00650B17" w:rsidRDefault="00CA549E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="00A37475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,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</w:tcPr>
          <w:p w14:paraId="4590E689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2E8E052" w14:textId="448F4285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15,754</w:t>
            </w:r>
          </w:p>
        </w:tc>
        <w:tc>
          <w:tcPr>
            <w:tcW w:w="236" w:type="dxa"/>
            <w:vAlign w:val="bottom"/>
          </w:tcPr>
          <w:p w14:paraId="1AF29FB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8E678A9" w14:textId="57DD3E4B" w:rsidR="007C12BF" w:rsidRPr="00650B17" w:rsidRDefault="00AE54DD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11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,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676</w:t>
            </w:r>
          </w:p>
        </w:tc>
        <w:tc>
          <w:tcPr>
            <w:tcW w:w="236" w:type="dxa"/>
            <w:vAlign w:val="bottom"/>
          </w:tcPr>
          <w:p w14:paraId="6CAFE048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3C11C9" w14:textId="35368849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174,447</w:t>
            </w:r>
          </w:p>
        </w:tc>
        <w:tc>
          <w:tcPr>
            <w:tcW w:w="236" w:type="dxa"/>
            <w:vAlign w:val="bottom"/>
          </w:tcPr>
          <w:p w14:paraId="4583079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EC6EED7" w14:textId="359BCFE4" w:rsidR="007C12BF" w:rsidRPr="00650B17" w:rsidRDefault="00231573" w:rsidP="003B4AC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3B4ACD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="00F0289B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1,</w:t>
            </w:r>
            <w:r w:rsidR="003B4ACD"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621</w:t>
            </w:r>
          </w:p>
        </w:tc>
        <w:tc>
          <w:tcPr>
            <w:tcW w:w="276" w:type="dxa"/>
            <w:vAlign w:val="bottom"/>
          </w:tcPr>
          <w:p w14:paraId="40C596C8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73646FA" w14:textId="15235E60" w:rsidR="007C12BF" w:rsidRPr="00650B17" w:rsidRDefault="007C12BF" w:rsidP="000A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150</w:t>
            </w:r>
          </w:p>
        </w:tc>
        <w:tc>
          <w:tcPr>
            <w:tcW w:w="236" w:type="dxa"/>
            <w:vAlign w:val="bottom"/>
          </w:tcPr>
          <w:p w14:paraId="784DDA3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DB9FB8C" w14:textId="0B9EBB07" w:rsidR="007C12BF" w:rsidRPr="00650B17" w:rsidRDefault="008E510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11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>,</w:t>
            </w:r>
            <w:r w:rsidR="00277AF1">
              <w:rPr>
                <w:rFonts w:ascii="Angsana New" w:hAnsi="Angsana New"/>
                <w:sz w:val="20"/>
                <w:szCs w:val="20"/>
                <w:lang w:eastAsia="en-GB"/>
              </w:rPr>
              <w:t>297</w:t>
            </w:r>
          </w:p>
        </w:tc>
        <w:tc>
          <w:tcPr>
            <w:tcW w:w="271" w:type="dxa"/>
            <w:gridSpan w:val="2"/>
            <w:vAlign w:val="bottom"/>
          </w:tcPr>
          <w:p w14:paraId="42F41C4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9ED9148" w14:textId="3AA155CB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174,597</w:t>
            </w:r>
          </w:p>
        </w:tc>
      </w:tr>
      <w:tr w:rsidR="007C12BF" w:rsidRPr="00650B17" w14:paraId="03946EB2" w14:textId="77777777" w:rsidTr="00FB435C">
        <w:tc>
          <w:tcPr>
            <w:tcW w:w="2160" w:type="dxa"/>
            <w:vAlign w:val="bottom"/>
          </w:tcPr>
          <w:p w14:paraId="7224E89A" w14:textId="77777777" w:rsidR="007C12BF" w:rsidRPr="00650B17" w:rsidRDefault="007C12BF" w:rsidP="007C12B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49DE" w14:textId="45EFDA2A" w:rsidR="007C12BF" w:rsidRPr="00650B17" w:rsidRDefault="00761785" w:rsidP="008C4139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61785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233,537</w:t>
            </w:r>
          </w:p>
        </w:tc>
        <w:tc>
          <w:tcPr>
            <w:tcW w:w="247" w:type="dxa"/>
            <w:vAlign w:val="bottom"/>
          </w:tcPr>
          <w:p w14:paraId="45AA8F1B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742" w14:textId="56684601" w:rsidR="007C12BF" w:rsidRPr="00650B17" w:rsidRDefault="0037494A" w:rsidP="0037494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7C12BF"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410,740</w:t>
            </w:r>
          </w:p>
        </w:tc>
        <w:tc>
          <w:tcPr>
            <w:tcW w:w="267" w:type="dxa"/>
            <w:vAlign w:val="bottom"/>
          </w:tcPr>
          <w:p w14:paraId="43F4B0C2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DDDE4" w14:textId="06DDFF34" w:rsidR="007C12BF" w:rsidRPr="00650B17" w:rsidRDefault="00610474" w:rsidP="0051398F">
            <w:pPr>
              <w:pStyle w:val="BodyText"/>
              <w:tabs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F35C20"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18,459</w:t>
            </w:r>
          </w:p>
        </w:tc>
        <w:tc>
          <w:tcPr>
            <w:tcW w:w="273" w:type="dxa"/>
            <w:vAlign w:val="bottom"/>
          </w:tcPr>
          <w:p w14:paraId="03A63E63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4052E" w14:textId="59E3C42D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192,140</w:t>
            </w:r>
          </w:p>
        </w:tc>
        <w:tc>
          <w:tcPr>
            <w:tcW w:w="270" w:type="dxa"/>
            <w:vAlign w:val="bottom"/>
          </w:tcPr>
          <w:p w14:paraId="64376570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3B6E94" w14:textId="402A284C" w:rsidR="007C12BF" w:rsidRPr="00650B17" w:rsidRDefault="00CA549E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</w:t>
            </w:r>
            <w:r w:rsidR="00C21713"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,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42" w:type="dxa"/>
          </w:tcPr>
          <w:p w14:paraId="4F0DE507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3181F66" w14:textId="27062B0E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15,754</w:t>
            </w:r>
          </w:p>
        </w:tc>
        <w:tc>
          <w:tcPr>
            <w:tcW w:w="236" w:type="dxa"/>
            <w:vAlign w:val="bottom"/>
          </w:tcPr>
          <w:p w14:paraId="2F796E70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8E851E" w14:textId="5F80ACE0" w:rsidR="007C12BF" w:rsidRPr="00650B17" w:rsidRDefault="008355B6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8355B6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262,189</w:t>
            </w:r>
          </w:p>
        </w:tc>
        <w:tc>
          <w:tcPr>
            <w:tcW w:w="236" w:type="dxa"/>
            <w:vAlign w:val="bottom"/>
          </w:tcPr>
          <w:p w14:paraId="5695C63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AE1D830" w14:textId="7C8969E0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618,634</w:t>
            </w:r>
          </w:p>
        </w:tc>
        <w:tc>
          <w:tcPr>
            <w:tcW w:w="236" w:type="dxa"/>
            <w:vAlign w:val="bottom"/>
          </w:tcPr>
          <w:p w14:paraId="552F89B8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34158" w14:textId="0916A115" w:rsidR="007C12BF" w:rsidRPr="00650B17" w:rsidRDefault="00231573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2A1E7E" w:rsidRPr="002A1E7E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33,825</w:t>
            </w:r>
            <w:r w:rsidR="006A31A2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2CAE9D38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2356D" w14:textId="50ECF408" w:rsidR="007C12BF" w:rsidRPr="00650B17" w:rsidRDefault="007C12BF" w:rsidP="000A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37,214</w:t>
            </w:r>
          </w:p>
        </w:tc>
        <w:tc>
          <w:tcPr>
            <w:tcW w:w="236" w:type="dxa"/>
            <w:vAlign w:val="bottom"/>
          </w:tcPr>
          <w:p w14:paraId="38586666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25D1BB1" w14:textId="4C7DA795" w:rsidR="007C12BF" w:rsidRPr="00650B17" w:rsidRDefault="008E510D" w:rsidP="00417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29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</w:t>
            </w: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,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014</w:t>
            </w:r>
          </w:p>
        </w:tc>
        <w:tc>
          <w:tcPr>
            <w:tcW w:w="271" w:type="dxa"/>
            <w:gridSpan w:val="2"/>
            <w:vAlign w:val="bottom"/>
          </w:tcPr>
          <w:p w14:paraId="38FC1777" w14:textId="77777777" w:rsidR="007C12BF" w:rsidRPr="00650B17" w:rsidRDefault="007C12BF" w:rsidP="007C12B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A1CF29E" w14:textId="7A5FBE02" w:rsidR="007C12BF" w:rsidRPr="00650B17" w:rsidRDefault="007C12BF" w:rsidP="00FE4119">
            <w:pPr>
              <w:pStyle w:val="BodyText"/>
              <w:tabs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655,848</w:t>
            </w:r>
          </w:p>
        </w:tc>
      </w:tr>
    </w:tbl>
    <w:p w14:paraId="7067473A" w14:textId="77777777" w:rsidR="00A420D3" w:rsidRPr="009F189F" w:rsidRDefault="00A420D3" w:rsidP="00A420D3">
      <w:pPr>
        <w:rPr>
          <w:rFonts w:ascii="Angsana New" w:hAnsi="Angsana New"/>
          <w:sz w:val="16"/>
          <w:szCs w:val="16"/>
        </w:rPr>
      </w:pPr>
    </w:p>
    <w:tbl>
      <w:tblPr>
        <w:tblW w:w="1477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58"/>
        <w:gridCol w:w="809"/>
        <w:gridCol w:w="245"/>
        <w:gridCol w:w="833"/>
        <w:gridCol w:w="266"/>
        <w:gridCol w:w="812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64"/>
        <w:gridCol w:w="804"/>
        <w:gridCol w:w="240"/>
        <w:gridCol w:w="844"/>
        <w:gridCol w:w="236"/>
        <w:gridCol w:w="852"/>
        <w:gridCol w:w="18"/>
      </w:tblGrid>
      <w:tr w:rsidR="00A420D3" w:rsidRPr="006177D2" w14:paraId="76191D8C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21AF72F9" w14:textId="2532C658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12619" w:type="dxa"/>
            <w:gridSpan w:val="24"/>
          </w:tcPr>
          <w:p w14:paraId="62DA91D2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A420D3" w14:paraId="3B363192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3C8F7228" w14:textId="77777777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661B2A64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6177D2" w14:paraId="6291FE04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29186F74" w14:textId="77777777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29787E92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0E9C812E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251488E5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1FD48219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368FC8CE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45176ADD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2E6B8CEF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F0A6ED5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7E4AE28D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19E2411F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17E90C85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7C12BF" w:rsidRPr="006177D2" w14:paraId="62C658A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15CAC608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1F1BEDEF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14:paraId="0D83B92D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163B48A" w14:textId="33EB5D5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3911C6A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9FF018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6EAAAD4" w14:textId="5ED4971D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33A85A90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C7809FB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FD48903" w14:textId="74239FC6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6798E6D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87BAAE1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5AA7F9D" w14:textId="6B575B2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78EE60C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CF718AC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BDCE312" w14:textId="7E7A30AF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33FFEFE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C855CF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7314577" w14:textId="434BF1D4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58429FD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AFBE2A2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732C805" w14:textId="3C32476E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523054C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86AA04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AAC9BE7" w14:textId="1D92EB9B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6AE5A79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3E39E14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A4CC2D4" w14:textId="6E342879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7DDB18C7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4851D17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C535602" w14:textId="31B9F1E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4175F8C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037B1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232D90D" w14:textId="24964E5E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3BD7CF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3A7D3C4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A35F35F" w14:textId="6873F4A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</w:tr>
      <w:tr w:rsidR="007C12BF" w:rsidRPr="006177D2" w14:paraId="1661A1BD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6E42FF83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1B513B6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(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7C12BF" w:rsidRPr="006177D2" w14:paraId="7221D6A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A867AAB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541CD600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14A9CB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66ABC5F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7C962A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3DA67D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CCEDF1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751B82B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5132DA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BCB25F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B7BC3A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60DB87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76B263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A5FC9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ED853A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C0DC78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AC065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D7C2D52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FE363F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17F48B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B152E5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69F3FE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6638221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284223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1494A" w:rsidRPr="004E6416" w14:paraId="340D0DC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73568E4" w14:textId="77777777" w:rsidR="0001494A" w:rsidRPr="009F189F" w:rsidRDefault="0001494A" w:rsidP="0001494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705B596" w14:textId="7F967A12" w:rsidR="0001494A" w:rsidRPr="009F189F" w:rsidRDefault="007907D0" w:rsidP="008C4139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170,485</w:t>
            </w:r>
          </w:p>
        </w:tc>
        <w:tc>
          <w:tcPr>
            <w:tcW w:w="245" w:type="dxa"/>
            <w:vAlign w:val="bottom"/>
          </w:tcPr>
          <w:p w14:paraId="311435A0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F5A17F5" w14:textId="2AD0C669" w:rsidR="0001494A" w:rsidRPr="009F189F" w:rsidRDefault="0001494A" w:rsidP="005E211D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336,32</w:t>
            </w:r>
            <w:r w:rsidR="00AE05AC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66" w:type="dxa"/>
            <w:vAlign w:val="bottom"/>
          </w:tcPr>
          <w:p w14:paraId="6E56143A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752E995" w14:textId="672CE9C5" w:rsidR="0001494A" w:rsidRPr="009F189F" w:rsidRDefault="001F64A3" w:rsidP="00CC062B">
            <w:pPr>
              <w:pStyle w:val="BodyText"/>
              <w:tabs>
                <w:tab w:val="clear" w:pos="227"/>
                <w:tab w:val="clear" w:pos="454"/>
                <w:tab w:val="left" w:pos="260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18,4</w:t>
            </w:r>
            <w:r w:rsidR="00AE05AC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73" w:type="dxa"/>
            <w:vAlign w:val="bottom"/>
          </w:tcPr>
          <w:p w14:paraId="42D7E45A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F6027D6" w14:textId="75BB2C62" w:rsidR="0001494A" w:rsidRPr="009F189F" w:rsidRDefault="0001494A" w:rsidP="004E0C6A">
            <w:pPr>
              <w:pStyle w:val="BodyText"/>
              <w:tabs>
                <w:tab w:val="clear" w:pos="227"/>
                <w:tab w:val="clear" w:pos="454"/>
                <w:tab w:val="left" w:pos="350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192,152</w:t>
            </w:r>
          </w:p>
        </w:tc>
        <w:tc>
          <w:tcPr>
            <w:tcW w:w="270" w:type="dxa"/>
            <w:vAlign w:val="bottom"/>
          </w:tcPr>
          <w:p w14:paraId="56E52019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0D3387" w14:textId="3FD012A1" w:rsidR="0001494A" w:rsidRPr="009F189F" w:rsidRDefault="00190881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42" w:type="dxa"/>
            <w:vAlign w:val="bottom"/>
          </w:tcPr>
          <w:p w14:paraId="287E90B8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A82B20C" w14:textId="629189A7" w:rsidR="0001494A" w:rsidRPr="009F189F" w:rsidRDefault="0001494A" w:rsidP="0001494A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11,398</w:t>
            </w:r>
          </w:p>
        </w:tc>
        <w:tc>
          <w:tcPr>
            <w:tcW w:w="240" w:type="dxa"/>
            <w:vAlign w:val="bottom"/>
          </w:tcPr>
          <w:p w14:paraId="22F5299D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24A28CE" w14:textId="1329D8B5" w:rsidR="0001494A" w:rsidRPr="009F189F" w:rsidRDefault="00190881" w:rsidP="003801AB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200,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238" w:type="dxa"/>
            <w:vAlign w:val="bottom"/>
          </w:tcPr>
          <w:p w14:paraId="620C2639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7234C2D" w14:textId="15C5C2F0" w:rsidR="0001494A" w:rsidRPr="009F189F" w:rsidRDefault="0001494A" w:rsidP="0076330D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539,87</w:t>
            </w:r>
            <w:r w:rsidR="0019088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702E0A4D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4E0F67" w14:textId="6725027E" w:rsidR="0001494A" w:rsidRPr="009F189F" w:rsidRDefault="0049193A" w:rsidP="009F189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9088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2,411</w:t>
            </w:r>
          </w:p>
        </w:tc>
        <w:tc>
          <w:tcPr>
            <w:tcW w:w="264" w:type="dxa"/>
            <w:vAlign w:val="bottom"/>
          </w:tcPr>
          <w:p w14:paraId="1AB1BDC2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FC97F10" w14:textId="16865ABC" w:rsidR="0001494A" w:rsidRPr="009F189F" w:rsidRDefault="0001494A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2,66</w:t>
            </w:r>
            <w:r w:rsidR="0019088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601C5C81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B15BCF2" w14:textId="296ADDDD" w:rsidR="0001494A" w:rsidRPr="009F189F" w:rsidRDefault="00190881" w:rsidP="00D64D59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202,</w:t>
            </w:r>
            <w:r w:rsidR="00277AF1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236" w:type="dxa"/>
            <w:vAlign w:val="bottom"/>
          </w:tcPr>
          <w:p w14:paraId="4BFE61F6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900F03B" w14:textId="761FD81A" w:rsidR="0001494A" w:rsidRPr="009F189F" w:rsidRDefault="0001494A" w:rsidP="00796F21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542,546</w:t>
            </w:r>
          </w:p>
        </w:tc>
      </w:tr>
      <w:tr w:rsidR="0001494A" w:rsidRPr="00050004" w14:paraId="02795A19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3D67F5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6E0ADC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476D44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0DBB6C3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A3400C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80DC67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384126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CC302B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04AEAC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51DFA7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A1F3C3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B56DE2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9570E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6186B7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1DF742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47786F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88144D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23AABC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FDD73B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DAD460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B64D29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5EEAB7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35B7B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7D506F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A8FC1E5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462A606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62C11CF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5812FD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815D5A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B138A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1D6931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FD4C27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034965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C7926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C430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775AB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51D7E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6D477D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06FC9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714827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8DD30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89E279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662773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A8385B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2AE95E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EBA7F0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A76EB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94FD14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61C665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82F8269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2F844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5959057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473286C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869927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5253AC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04C798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0DDE67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BE00BB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D2E96E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F5FC7A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87C14A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B3259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59DEBB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679C3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FE1160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1673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D4A18E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EA9AD0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E5EF8D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C7C7B1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89E8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A6B91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616E41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7385C0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53D499F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A5EE7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45D41DD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58AB68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589FE1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9E57B1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3B101A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899D9F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14B67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4DF5D8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813908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19D7E5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2039E0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FD239A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FA7DA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AB4570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7B60B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F3A16A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284247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278BA1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C8890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28C1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97E75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A92EFD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208C36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C660D61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3330C97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71ACB3F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0980E24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0746AB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D2EFAE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5C0C2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C4B938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A678D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1BD1F9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F725B0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11B97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A9C69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D9A33A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BC382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2C309A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55613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97E90C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786204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F911DC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D30614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4103ED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48002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B3B5CB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F5FE1C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2FCAB1BE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4C2447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0BC9F0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D0C47D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B2C163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55DD88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C49BAD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391C29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9E2F7B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3451D2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D7CA24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1699B3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B7358C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321AA0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D8593C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88432E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A2C04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8B7729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0B486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888FBC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A2F7F1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B2C97E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CCA2B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D8AC42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F941A8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48F23225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46120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4D3A9FD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D11C09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D16F68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4FCEC1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5FB088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A82DD6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974F2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6783A6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64E6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2EF2E0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CC4E5E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8B5C82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0CD7C2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61FDBA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3A4B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A5F9EC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15A0D1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6B4B6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DCDC88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A91A3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046C0E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562288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1B9334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335AE68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1C75FF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58B8E82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48AF428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6988A3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4FB30E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8FEE5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3B7C3C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BDE249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42DE43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F999A8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2CAFB6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1A57C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DA67F8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7833A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961F83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7D17F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00C8C5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C6F940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F8ECED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4A3244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1B41EA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608922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1DAF54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801415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172B9C56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36314AB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1C0C98B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A4B617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8E7334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8A6055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428252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325889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1F57F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3A02C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689C8B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EE6CDD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77346A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C6B318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7585B0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3A97BA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F99A8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DA9CCE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62601F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B2586D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B1DA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72A03E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E3B9E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85F099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0FEB9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D45EEE6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658371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6146EA3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895016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7646F3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330B68D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7C30F5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12FB4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E303C6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B8B22B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BF05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46668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1D7CF0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F2E7A7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1DEEA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2859FE2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F76C9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B20C05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8051B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CC314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78B291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0B3347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5F0710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42DE5E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FDA85A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6177D2" w14:paraId="323CB9FC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0E2BB1F2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2619" w:type="dxa"/>
            <w:gridSpan w:val="24"/>
          </w:tcPr>
          <w:p w14:paraId="3D56490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EC282A" w14:paraId="22BA8938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5EB7B89C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49321E2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EC282A" w:rsidRPr="006177D2" w14:paraId="30DD69C9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92EE9C8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47CB7F9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64EA86D7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1443CEC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08609EF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DBFD23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42F1137A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3584F4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8A3DF4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51B8D93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3B72F97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44D81654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EC282A" w:rsidRPr="006177D2" w14:paraId="07A5C6B4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3930129F" w14:textId="77777777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044725FF" w14:textId="77777777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14:paraId="38895F0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90EB27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13E201F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071F5B5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EEC1B91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12EA31F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D8C861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301B9C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04413727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4ED928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391C450D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C91DA0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266951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471621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4CCC55E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60796E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C358AB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2D17640D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5660AF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66C02B3A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75474D9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77E3C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1695DE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5244F56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A878C5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D1FE594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4BB7684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62791C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7115FE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009919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C734121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3C96405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B30300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2AF3E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7FCC88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</w:tr>
      <w:tr w:rsidR="00EC282A" w:rsidRPr="006177D2" w14:paraId="6E4D8693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7DC48AD4" w14:textId="77777777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780EE3F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(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01494A" w:rsidRPr="00023148" w14:paraId="65609CB2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4822A2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5" w:type="dxa"/>
          </w:tcPr>
          <w:p w14:paraId="1098E9E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552F0F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9F245E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71545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CBD4CC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537001F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A0CAE4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387C8B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B2C014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239D0B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F09DBA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83D166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A901FE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243E7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77CACB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4FA309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D26B10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06123E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9ABBCD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C77A4F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4FFBDE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224B5D5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8C7814" w:rsidRPr="00023148" w14:paraId="7852C92E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6683D38" w14:textId="48F4CB85" w:rsidR="008C7814" w:rsidRPr="009F189F" w:rsidRDefault="008C7814" w:rsidP="008C7814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บริการอัดก๊าซธรรมชาติ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14:paraId="28015E0B" w14:textId="2286D15D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48,725</w:t>
            </w:r>
          </w:p>
        </w:tc>
        <w:tc>
          <w:tcPr>
            <w:tcW w:w="245" w:type="dxa"/>
          </w:tcPr>
          <w:p w14:paraId="5781978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19ECD1E" w14:textId="07E5B0A4" w:rsidR="008C7814" w:rsidRPr="009F189F" w:rsidRDefault="008C7814" w:rsidP="008C7814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59,975</w:t>
            </w:r>
          </w:p>
        </w:tc>
        <w:tc>
          <w:tcPr>
            <w:tcW w:w="266" w:type="dxa"/>
          </w:tcPr>
          <w:p w14:paraId="642FBEC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6B6D20E" w14:textId="4D1FDA53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7EA51CED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F53B8FE" w14:textId="296476A1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69ECBCB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A10AD85" w14:textId="030597C3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2CDD968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BE41F91" w14:textId="4A2B03A8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099BE0CF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0C2497" w14:textId="164FB5FF" w:rsidR="008C7814" w:rsidRPr="009F189F" w:rsidRDefault="008C7814" w:rsidP="008C7814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48,725</w:t>
            </w:r>
          </w:p>
        </w:tc>
        <w:tc>
          <w:tcPr>
            <w:tcW w:w="238" w:type="dxa"/>
          </w:tcPr>
          <w:p w14:paraId="38E481F5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5A6A53" w14:textId="11BD7CBF" w:rsidR="008C7814" w:rsidRPr="009F189F" w:rsidRDefault="008C7814" w:rsidP="008C7814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59,975</w:t>
            </w:r>
          </w:p>
        </w:tc>
        <w:tc>
          <w:tcPr>
            <w:tcW w:w="236" w:type="dxa"/>
          </w:tcPr>
          <w:p w14:paraId="74ADAF3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0C76771" w14:textId="509F3E5E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7CD81970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954D128" w14:textId="74ABB38E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5E8A71A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5F536F" w14:textId="7D818232" w:rsidR="008C7814" w:rsidRPr="009F189F" w:rsidRDefault="00D64D59" w:rsidP="00D64D59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48,725</w:t>
            </w:r>
          </w:p>
        </w:tc>
        <w:tc>
          <w:tcPr>
            <w:tcW w:w="236" w:type="dxa"/>
          </w:tcPr>
          <w:p w14:paraId="79108BA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AC9BC8B" w14:textId="74C113ED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59,975</w:t>
            </w:r>
          </w:p>
        </w:tc>
      </w:tr>
      <w:tr w:rsidR="008C7814" w:rsidRPr="00023148" w14:paraId="402AE63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32F041F" w14:textId="60C09675" w:rsidR="008C7814" w:rsidRPr="009F189F" w:rsidRDefault="008C7814" w:rsidP="008C7814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ก๊าซธรรมชาติอัดสำหรับอุตสาหกรรม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iCNG</w:t>
            </w:r>
            <w:proofErr w:type="spellEnd"/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09" w:type="dxa"/>
            <w:vAlign w:val="bottom"/>
          </w:tcPr>
          <w:p w14:paraId="1DBDF86C" w14:textId="7E33A872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39,797</w:t>
            </w:r>
          </w:p>
        </w:tc>
        <w:tc>
          <w:tcPr>
            <w:tcW w:w="245" w:type="dxa"/>
            <w:vAlign w:val="bottom"/>
          </w:tcPr>
          <w:p w14:paraId="1BF014F0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45FFC86" w14:textId="09BCE976" w:rsidR="008C7814" w:rsidRPr="009F189F" w:rsidRDefault="008C7814" w:rsidP="008C7814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112,608</w:t>
            </w:r>
          </w:p>
        </w:tc>
        <w:tc>
          <w:tcPr>
            <w:tcW w:w="266" w:type="dxa"/>
            <w:vAlign w:val="bottom"/>
          </w:tcPr>
          <w:p w14:paraId="51678981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5A5CB89" w14:textId="77777777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C12F820" w14:textId="16299E2C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  <w:vAlign w:val="bottom"/>
          </w:tcPr>
          <w:p w14:paraId="4EC5AA6F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5B2F27A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02830C1" w14:textId="547E2088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  <w:vAlign w:val="bottom"/>
          </w:tcPr>
          <w:p w14:paraId="70E31A1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AA7A6B2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36C536C" w14:textId="6CB2D70A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  <w:vAlign w:val="bottom"/>
          </w:tcPr>
          <w:p w14:paraId="7DC92E4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88B4010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2A011DAE" w14:textId="063FCC3F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  <w:vAlign w:val="bottom"/>
          </w:tcPr>
          <w:p w14:paraId="07DC659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D313ED9" w14:textId="3B0B74E4" w:rsidR="008C7814" w:rsidRPr="009F189F" w:rsidRDefault="008C7814" w:rsidP="008C7814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39,797</w:t>
            </w:r>
          </w:p>
        </w:tc>
        <w:tc>
          <w:tcPr>
            <w:tcW w:w="238" w:type="dxa"/>
            <w:vAlign w:val="bottom"/>
          </w:tcPr>
          <w:p w14:paraId="5544D62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CD7C53F" w14:textId="6675EC7D" w:rsidR="008C7814" w:rsidRPr="009F189F" w:rsidRDefault="008C7814" w:rsidP="008C7814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112,608</w:t>
            </w:r>
          </w:p>
        </w:tc>
        <w:tc>
          <w:tcPr>
            <w:tcW w:w="236" w:type="dxa"/>
            <w:vAlign w:val="bottom"/>
          </w:tcPr>
          <w:p w14:paraId="0CB6D523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27CE582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D1B4B9F" w14:textId="5C7D6F10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  <w:vAlign w:val="bottom"/>
          </w:tcPr>
          <w:p w14:paraId="7B30FD88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17B4464" w14:textId="31C223B3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0FB7F15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B46F870" w14:textId="274D5F18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39,797</w:t>
            </w:r>
          </w:p>
        </w:tc>
        <w:tc>
          <w:tcPr>
            <w:tcW w:w="236" w:type="dxa"/>
            <w:vAlign w:val="bottom"/>
          </w:tcPr>
          <w:p w14:paraId="0CB58FD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2C5B286F" w14:textId="5A001FE3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112,608</w:t>
            </w:r>
          </w:p>
        </w:tc>
      </w:tr>
      <w:tr w:rsidR="008C7814" w:rsidRPr="00023148" w14:paraId="7145F7E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AFCDBC1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1874045" w14:textId="7A998CAB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35,046</w:t>
            </w:r>
          </w:p>
        </w:tc>
        <w:tc>
          <w:tcPr>
            <w:tcW w:w="245" w:type="dxa"/>
          </w:tcPr>
          <w:p w14:paraId="6CB98A01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4F03AC8" w14:textId="2E8DD818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51,207</w:t>
            </w:r>
          </w:p>
        </w:tc>
        <w:tc>
          <w:tcPr>
            <w:tcW w:w="266" w:type="dxa"/>
          </w:tcPr>
          <w:p w14:paraId="2F0BCC38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2A657B5" w14:textId="33210C65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727FB30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8036876" w14:textId="151F979F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25CB3FC6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15A5EA8" w14:textId="5DEFD241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02EE10B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2036951" w14:textId="5AADE7FF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57EBEF9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52ACE0" w14:textId="4114893C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35,046</w:t>
            </w:r>
          </w:p>
        </w:tc>
        <w:tc>
          <w:tcPr>
            <w:tcW w:w="238" w:type="dxa"/>
          </w:tcPr>
          <w:p w14:paraId="2BBEB8E9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EC88A93" w14:textId="5F2D2C2E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51,207</w:t>
            </w:r>
          </w:p>
        </w:tc>
        <w:tc>
          <w:tcPr>
            <w:tcW w:w="236" w:type="dxa"/>
          </w:tcPr>
          <w:p w14:paraId="7E7911A0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5A61A5E" w14:textId="3D9B60CA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504E49B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66EA27B" w14:textId="62D36374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D5C40F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7344BD9" w14:textId="6FE105C9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35,046</w:t>
            </w:r>
          </w:p>
        </w:tc>
        <w:tc>
          <w:tcPr>
            <w:tcW w:w="236" w:type="dxa"/>
          </w:tcPr>
          <w:p w14:paraId="4C4E85B2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B6BCA8A" w14:textId="7A8EB4F6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51,207</w:t>
            </w:r>
          </w:p>
        </w:tc>
      </w:tr>
      <w:tr w:rsidR="008C7814" w:rsidRPr="00023148" w14:paraId="4F76186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FF89202" w14:textId="51A74675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6E06227A" w14:textId="43489674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21,570</w:t>
            </w:r>
          </w:p>
        </w:tc>
        <w:tc>
          <w:tcPr>
            <w:tcW w:w="245" w:type="dxa"/>
          </w:tcPr>
          <w:p w14:paraId="7C6594A8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004F86D" w14:textId="4C7CF419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27,891</w:t>
            </w:r>
          </w:p>
        </w:tc>
        <w:tc>
          <w:tcPr>
            <w:tcW w:w="266" w:type="dxa"/>
          </w:tcPr>
          <w:p w14:paraId="39BB5021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1FDD65B" w14:textId="17772E21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62154F20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689784E" w14:textId="7656FCB0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42D947F0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4A9A8D7" w14:textId="49BF9490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1BBF141A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C72F4AD" w14:textId="00FBBF2B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3121526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6635D82" w14:textId="5C0C0646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21,570</w:t>
            </w:r>
          </w:p>
        </w:tc>
        <w:tc>
          <w:tcPr>
            <w:tcW w:w="238" w:type="dxa"/>
          </w:tcPr>
          <w:p w14:paraId="0D073C7D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9A84F57" w14:textId="7C2CE749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27,891</w:t>
            </w:r>
          </w:p>
        </w:tc>
        <w:tc>
          <w:tcPr>
            <w:tcW w:w="236" w:type="dxa"/>
          </w:tcPr>
          <w:p w14:paraId="78F8A4D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5D84C41" w14:textId="137D534C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05F2418B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9C92293" w14:textId="7E44659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4403A4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F082CE0" w14:textId="75E96A99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21,570</w:t>
            </w:r>
          </w:p>
        </w:tc>
        <w:tc>
          <w:tcPr>
            <w:tcW w:w="236" w:type="dxa"/>
          </w:tcPr>
          <w:p w14:paraId="57AE760C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AF3A10B" w14:textId="3D3C45DB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27,891</w:t>
            </w:r>
          </w:p>
        </w:tc>
      </w:tr>
      <w:tr w:rsidR="008C7814" w:rsidRPr="00023148" w14:paraId="69DB3B9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45BDE07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73618410" w14:textId="46892568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14,198</w:t>
            </w:r>
          </w:p>
        </w:tc>
        <w:tc>
          <w:tcPr>
            <w:tcW w:w="245" w:type="dxa"/>
          </w:tcPr>
          <w:p w14:paraId="7F144BA0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8A63608" w14:textId="09F5E382" w:rsidR="008C7814" w:rsidRPr="009F189F" w:rsidRDefault="008C7814" w:rsidP="008C7814">
            <w:pPr>
              <w:pStyle w:val="NoSpacing"/>
              <w:tabs>
                <w:tab w:val="clear" w:pos="680"/>
                <w:tab w:val="left" w:pos="62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50,532</w:t>
            </w:r>
          </w:p>
        </w:tc>
        <w:tc>
          <w:tcPr>
            <w:tcW w:w="266" w:type="dxa"/>
          </w:tcPr>
          <w:p w14:paraId="2B73A2F4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3F4083" w14:textId="4B214F4E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2B9A9B36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541343E" w14:textId="7781EC9D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117E0F42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C1C1D90" w14:textId="57302CFC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4DA6D4D5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43FE013" w14:textId="6A2C4464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7183F392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E240A7E" w14:textId="5F498C1C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14,198</w:t>
            </w:r>
          </w:p>
        </w:tc>
        <w:tc>
          <w:tcPr>
            <w:tcW w:w="238" w:type="dxa"/>
          </w:tcPr>
          <w:p w14:paraId="77B377AF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0374C7" w14:textId="0DA60B38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50,532</w:t>
            </w:r>
          </w:p>
        </w:tc>
        <w:tc>
          <w:tcPr>
            <w:tcW w:w="236" w:type="dxa"/>
          </w:tcPr>
          <w:p w14:paraId="0EA3C80B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C3E07FE" w14:textId="49F5807D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32C56561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9CF065D" w14:textId="629B40B1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6340C9A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D46296" w14:textId="297CDEB8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14,198</w:t>
            </w:r>
          </w:p>
        </w:tc>
        <w:tc>
          <w:tcPr>
            <w:tcW w:w="236" w:type="dxa"/>
          </w:tcPr>
          <w:p w14:paraId="7FD6EB08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3038A3D" w14:textId="18DEED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50,532</w:t>
            </w:r>
          </w:p>
        </w:tc>
      </w:tr>
      <w:tr w:rsidR="008C7814" w:rsidRPr="00023148" w14:paraId="6A9D845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7D19F1F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1FD24CAB" w14:textId="166CEB43" w:rsidR="008C7814" w:rsidRPr="009F189F" w:rsidRDefault="008C7814" w:rsidP="008C78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6,593</w:t>
            </w:r>
          </w:p>
        </w:tc>
        <w:tc>
          <w:tcPr>
            <w:tcW w:w="245" w:type="dxa"/>
          </w:tcPr>
          <w:p w14:paraId="61D3FEE1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CE5F7E0" w14:textId="5A88ACBF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24,368</w:t>
            </w:r>
          </w:p>
        </w:tc>
        <w:tc>
          <w:tcPr>
            <w:tcW w:w="266" w:type="dxa"/>
          </w:tcPr>
          <w:p w14:paraId="3D6302B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A6B5AF5" w14:textId="1FE1F745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238D18E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700728F" w14:textId="37B78301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6737DDB2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540D858" w14:textId="5ACD491B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03B88A4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99D8542" w14:textId="6267060D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0B0E090D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7DE38F" w14:textId="0B9150B4" w:rsidR="008C7814" w:rsidRPr="009F189F" w:rsidRDefault="008C7814" w:rsidP="008C7814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6,593</w:t>
            </w:r>
          </w:p>
        </w:tc>
        <w:tc>
          <w:tcPr>
            <w:tcW w:w="238" w:type="dxa"/>
          </w:tcPr>
          <w:p w14:paraId="5C8FA26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D55AE13" w14:textId="01A907C9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24,368</w:t>
            </w:r>
          </w:p>
        </w:tc>
        <w:tc>
          <w:tcPr>
            <w:tcW w:w="236" w:type="dxa"/>
          </w:tcPr>
          <w:p w14:paraId="2B03B6EA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88D08B2" w14:textId="759BD92E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65937EC3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672E078" w14:textId="1AED94F1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01A4F6E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66281E" w14:textId="7022FFE9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6,593</w:t>
            </w:r>
          </w:p>
        </w:tc>
        <w:tc>
          <w:tcPr>
            <w:tcW w:w="236" w:type="dxa"/>
          </w:tcPr>
          <w:p w14:paraId="261DFC1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75CB520" w14:textId="7BF2E5B2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24,368</w:t>
            </w:r>
          </w:p>
        </w:tc>
      </w:tr>
      <w:tr w:rsidR="008C7814" w:rsidRPr="00023148" w14:paraId="2EF75CA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3C5E69F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4A2D2CC4" w14:textId="4F7DEF40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5" w:type="dxa"/>
          </w:tcPr>
          <w:p w14:paraId="421B2E3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7C92470" w14:textId="0F0D7564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 -</w:t>
            </w:r>
          </w:p>
        </w:tc>
        <w:tc>
          <w:tcPr>
            <w:tcW w:w="266" w:type="dxa"/>
          </w:tcPr>
          <w:p w14:paraId="6A87AD75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2165A5C" w14:textId="027A5A68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5E957B1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7A05BB4" w14:textId="1057EA65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154,612</w:t>
            </w:r>
          </w:p>
        </w:tc>
        <w:tc>
          <w:tcPr>
            <w:tcW w:w="270" w:type="dxa"/>
          </w:tcPr>
          <w:p w14:paraId="4DEAD84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577744E" w14:textId="47C6C106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12B5B8BE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07D13C8" w14:textId="70BFB99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396CD9CA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FEBF712" w14:textId="162572D4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3A723B7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601A79" w14:textId="25F055C4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154,612</w:t>
            </w:r>
          </w:p>
        </w:tc>
        <w:tc>
          <w:tcPr>
            <w:tcW w:w="236" w:type="dxa"/>
          </w:tcPr>
          <w:p w14:paraId="40E4706B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6B99842" w14:textId="30E5AE00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6912D837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2FDB7AF" w14:textId="72A7A61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A7C7829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41A9098" w14:textId="1DC3E5FA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A29C694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FB3C772" w14:textId="77EED2CB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154,612</w:t>
            </w:r>
          </w:p>
        </w:tc>
      </w:tr>
      <w:tr w:rsidR="008C7814" w:rsidRPr="00023148" w14:paraId="12BED370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2AA0613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2FB7E277" w14:textId="5679404D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5" w:type="dxa"/>
          </w:tcPr>
          <w:p w14:paraId="3C77C7B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A35CB8A" w14:textId="1B062BE0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 -</w:t>
            </w:r>
          </w:p>
        </w:tc>
        <w:tc>
          <w:tcPr>
            <w:tcW w:w="266" w:type="dxa"/>
          </w:tcPr>
          <w:p w14:paraId="5CCE43F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012954D" w14:textId="11D5DA40" w:rsidR="008C7814" w:rsidRPr="009F189F" w:rsidRDefault="008C7814" w:rsidP="008C7814">
            <w:pPr>
              <w:pStyle w:val="NoSpacing"/>
              <w:tabs>
                <w:tab w:val="clear" w:pos="454"/>
                <w:tab w:val="clear" w:pos="680"/>
                <w:tab w:val="left" w:pos="350"/>
                <w:tab w:val="left" w:pos="44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3" w:type="dxa"/>
          </w:tcPr>
          <w:p w14:paraId="13F68FC1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4F59E6D" w14:textId="76BF65D0" w:rsidR="008C7814" w:rsidRPr="009F189F" w:rsidRDefault="008C781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70" w:type="dxa"/>
          </w:tcPr>
          <w:p w14:paraId="0DCBA819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8FC7B28" w14:textId="623D2F89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42" w:type="dxa"/>
          </w:tcPr>
          <w:p w14:paraId="690D909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70A947" w14:textId="09E5A719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11,398</w:t>
            </w:r>
          </w:p>
        </w:tc>
        <w:tc>
          <w:tcPr>
            <w:tcW w:w="240" w:type="dxa"/>
          </w:tcPr>
          <w:p w14:paraId="251ADA04" w14:textId="7777777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2AA166" w14:textId="675B278D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11,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38" w:type="dxa"/>
          </w:tcPr>
          <w:p w14:paraId="087E86A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9003171" w14:textId="5E9FE893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11,398</w:t>
            </w:r>
          </w:p>
        </w:tc>
        <w:tc>
          <w:tcPr>
            <w:tcW w:w="236" w:type="dxa"/>
          </w:tcPr>
          <w:p w14:paraId="1775C386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BDAAEBE" w14:textId="1BFA0F57" w:rsidR="008C7814" w:rsidRPr="009F189F" w:rsidRDefault="008C7814" w:rsidP="008C7814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64" w:type="dxa"/>
          </w:tcPr>
          <w:p w14:paraId="2F6E784E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C0A148A" w14:textId="249BA3F0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9C2C18E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88531A" w14:textId="7D9FF60A" w:rsidR="008C7814" w:rsidRPr="009F189F" w:rsidRDefault="00D64D59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C7814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36" w:type="dxa"/>
          </w:tcPr>
          <w:p w14:paraId="5BE90993" w14:textId="77777777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621336E" w14:textId="16C1CD4E" w:rsidR="008C7814" w:rsidRPr="009F189F" w:rsidRDefault="008C7814" w:rsidP="008C7814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11,398</w:t>
            </w:r>
          </w:p>
        </w:tc>
      </w:tr>
      <w:tr w:rsidR="00886FD3" w:rsidRPr="00023148" w14:paraId="3B9D7A7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DC22650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C448E7F" w14:textId="67344B35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4,556</w:t>
            </w:r>
          </w:p>
        </w:tc>
        <w:tc>
          <w:tcPr>
            <w:tcW w:w="245" w:type="dxa"/>
          </w:tcPr>
          <w:p w14:paraId="4D1B8A42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493E3F0" w14:textId="51452B4F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9,748</w:t>
            </w:r>
          </w:p>
        </w:tc>
        <w:tc>
          <w:tcPr>
            <w:tcW w:w="266" w:type="dxa"/>
          </w:tcPr>
          <w:p w14:paraId="289C3F7D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D3C54F6" w14:textId="73988CCE" w:rsidR="00886FD3" w:rsidRPr="009F189F" w:rsidRDefault="00886FD3" w:rsidP="00886FD3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18,459</w:t>
            </w:r>
          </w:p>
        </w:tc>
        <w:tc>
          <w:tcPr>
            <w:tcW w:w="273" w:type="dxa"/>
          </w:tcPr>
          <w:p w14:paraId="5E941DD5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349649E" w14:textId="4770AA6C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37,540</w:t>
            </w:r>
          </w:p>
        </w:tc>
        <w:tc>
          <w:tcPr>
            <w:tcW w:w="270" w:type="dxa"/>
          </w:tcPr>
          <w:p w14:paraId="61A60558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27FC3A" w14:textId="23AB9758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2" w:type="dxa"/>
          </w:tcPr>
          <w:p w14:paraId="4E040F31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CC7A7A4" w14:textId="190230EA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-</w:t>
            </w:r>
          </w:p>
        </w:tc>
        <w:tc>
          <w:tcPr>
            <w:tcW w:w="240" w:type="dxa"/>
          </w:tcPr>
          <w:p w14:paraId="6276F413" w14:textId="77777777" w:rsidR="00886FD3" w:rsidRPr="009F189F" w:rsidRDefault="00886FD3" w:rsidP="00886FD3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87E7145" w14:textId="5E8F1016" w:rsidR="00886FD3" w:rsidRPr="009F189F" w:rsidRDefault="003801AB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86FD3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23,015</w:t>
            </w:r>
          </w:p>
        </w:tc>
        <w:tc>
          <w:tcPr>
            <w:tcW w:w="238" w:type="dxa"/>
          </w:tcPr>
          <w:p w14:paraId="75CC1AE9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315B59" w14:textId="22CA84B2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47,288</w:t>
            </w:r>
          </w:p>
        </w:tc>
        <w:tc>
          <w:tcPr>
            <w:tcW w:w="236" w:type="dxa"/>
          </w:tcPr>
          <w:p w14:paraId="2A8A452B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58C4250" w14:textId="0B9C0318" w:rsidR="00886FD3" w:rsidRPr="009F189F" w:rsidRDefault="0049193A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86FD3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2,411</w:t>
            </w:r>
          </w:p>
        </w:tc>
        <w:tc>
          <w:tcPr>
            <w:tcW w:w="264" w:type="dxa"/>
          </w:tcPr>
          <w:p w14:paraId="40D8B9AD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557E7AE" w14:textId="51CC8FEF" w:rsidR="00886FD3" w:rsidRPr="009F189F" w:rsidRDefault="00886FD3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2,667</w:t>
            </w:r>
          </w:p>
        </w:tc>
        <w:tc>
          <w:tcPr>
            <w:tcW w:w="240" w:type="dxa"/>
          </w:tcPr>
          <w:p w14:paraId="285FE324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199A942" w14:textId="714AB554" w:rsidR="00886FD3" w:rsidRPr="009F189F" w:rsidRDefault="00D64D59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86FD3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25,426</w:t>
            </w:r>
          </w:p>
        </w:tc>
        <w:tc>
          <w:tcPr>
            <w:tcW w:w="236" w:type="dxa"/>
          </w:tcPr>
          <w:p w14:paraId="7EFEFFE5" w14:textId="77777777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7ABF9DE" w14:textId="07987FE2" w:rsidR="00886FD3" w:rsidRPr="009F189F" w:rsidRDefault="00886FD3" w:rsidP="00886FD3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49,955</w:t>
            </w:r>
          </w:p>
        </w:tc>
      </w:tr>
      <w:tr w:rsidR="000D3141" w:rsidRPr="00023148" w14:paraId="213C33B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36FDF47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5D57B8A" w14:textId="05FDF65C" w:rsidR="000D3141" w:rsidRPr="009F189F" w:rsidRDefault="000D3141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170,485</w:t>
            </w:r>
          </w:p>
        </w:tc>
        <w:tc>
          <w:tcPr>
            <w:tcW w:w="245" w:type="dxa"/>
          </w:tcPr>
          <w:p w14:paraId="39F12151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72980580" w14:textId="11B64871" w:rsidR="000D3141" w:rsidRPr="009F189F" w:rsidRDefault="000D3141" w:rsidP="000D3141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336,329</w:t>
            </w:r>
          </w:p>
        </w:tc>
        <w:tc>
          <w:tcPr>
            <w:tcW w:w="266" w:type="dxa"/>
          </w:tcPr>
          <w:p w14:paraId="4D1800FA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CEA4BDE" w14:textId="4D9C2B3A" w:rsidR="000D3141" w:rsidRPr="009F189F" w:rsidRDefault="000D3141" w:rsidP="000D3141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18,459</w:t>
            </w:r>
          </w:p>
        </w:tc>
        <w:tc>
          <w:tcPr>
            <w:tcW w:w="273" w:type="dxa"/>
          </w:tcPr>
          <w:p w14:paraId="336D3D58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0D72D91" w14:textId="613C6ECD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192,152</w:t>
            </w:r>
          </w:p>
        </w:tc>
        <w:tc>
          <w:tcPr>
            <w:tcW w:w="270" w:type="dxa"/>
          </w:tcPr>
          <w:p w14:paraId="59FBC9EC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7E500F" w14:textId="04263F4D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42" w:type="dxa"/>
          </w:tcPr>
          <w:p w14:paraId="27D20EEA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092FB14" w14:textId="45C967DB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11,398</w:t>
            </w:r>
          </w:p>
        </w:tc>
        <w:tc>
          <w:tcPr>
            <w:tcW w:w="240" w:type="dxa"/>
          </w:tcPr>
          <w:p w14:paraId="61B70076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9992AC" w14:textId="1928089B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200,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238" w:type="dxa"/>
          </w:tcPr>
          <w:p w14:paraId="529CA839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EEE8772" w14:textId="20E0AE8D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539,879</w:t>
            </w:r>
          </w:p>
        </w:tc>
        <w:tc>
          <w:tcPr>
            <w:tcW w:w="236" w:type="dxa"/>
          </w:tcPr>
          <w:p w14:paraId="7FCEFA1A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25DA18B" w14:textId="62C3C651" w:rsidR="000D3141" w:rsidRPr="009F189F" w:rsidRDefault="0049193A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0D314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2,411</w:t>
            </w:r>
          </w:p>
        </w:tc>
        <w:tc>
          <w:tcPr>
            <w:tcW w:w="264" w:type="dxa"/>
          </w:tcPr>
          <w:p w14:paraId="1D0B3321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1B54677" w14:textId="23F7A32D" w:rsidR="000D3141" w:rsidRPr="009F189F" w:rsidRDefault="000D3141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2,667</w:t>
            </w:r>
          </w:p>
        </w:tc>
        <w:tc>
          <w:tcPr>
            <w:tcW w:w="240" w:type="dxa"/>
          </w:tcPr>
          <w:p w14:paraId="325D1607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822D95E" w14:textId="7F4F0D41" w:rsidR="000D3141" w:rsidRPr="009F189F" w:rsidRDefault="00D64D59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0D314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202,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236" w:type="dxa"/>
          </w:tcPr>
          <w:p w14:paraId="2BF9C849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88569E5" w14:textId="2FC7FDD2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542,546</w:t>
            </w:r>
          </w:p>
        </w:tc>
      </w:tr>
      <w:tr w:rsidR="000D3141" w:rsidRPr="00023148" w14:paraId="2D3EFD74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D988577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F44F07B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12CA9F1D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0246DBE7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36EE184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FCE726C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E08988A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AD0B0FD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3229EFE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3A623E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4D7DAE9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7F5F630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1F2453D" w14:textId="77777777" w:rsidR="000D3141" w:rsidRPr="009F189F" w:rsidRDefault="000D3141" w:rsidP="000D3141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656F8AB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18EAB36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94B1075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FC32A2D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D35D9BC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5EEF5E2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6B5BD137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C761D66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52939F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CF5EBC3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162901A" w14:textId="77777777" w:rsidR="000D3141" w:rsidRPr="009F189F" w:rsidRDefault="000D3141" w:rsidP="000D3141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D3141" w:rsidRPr="006177D2" w14:paraId="1B32D91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48E13F8" w14:textId="77777777" w:rsidR="000D3141" w:rsidRPr="009F189F" w:rsidRDefault="000D3141" w:rsidP="000D314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39A10037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091FFC4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C0DEE7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D8283EE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30C117D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1079B97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BE8A5A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727F88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3769D0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8725A3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5FB35C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14A4E8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B2B4CF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4CF2C0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D93B8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ACCD17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E8D1AB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64615B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BC4C1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7C03884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450D3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81830EB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319ADF1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886FD3" w:rsidRPr="006177D2" w14:paraId="503436E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8BECF00" w14:textId="77777777" w:rsidR="00886FD3" w:rsidRPr="009F189F" w:rsidRDefault="00886FD3" w:rsidP="00886FD3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1B17FAB5" w14:textId="5A0DE2CB" w:rsidR="00886FD3" w:rsidRPr="009F189F" w:rsidRDefault="00886FD3" w:rsidP="00886FD3">
            <w:pPr>
              <w:pStyle w:val="BodyText"/>
              <w:tabs>
                <w:tab w:val="clear" w:pos="454"/>
                <w:tab w:val="clear" w:pos="68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83,270</w:t>
            </w:r>
          </w:p>
        </w:tc>
        <w:tc>
          <w:tcPr>
            <w:tcW w:w="245" w:type="dxa"/>
            <w:vAlign w:val="bottom"/>
          </w:tcPr>
          <w:p w14:paraId="01F9C514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60A4324" w14:textId="3F7D5AE0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185,220</w:t>
            </w:r>
          </w:p>
        </w:tc>
        <w:tc>
          <w:tcPr>
            <w:tcW w:w="266" w:type="dxa"/>
            <w:vAlign w:val="bottom"/>
          </w:tcPr>
          <w:p w14:paraId="32BEA2BC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5675CAEE" w14:textId="6DF2A310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7FF6F4FB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021504C" w14:textId="0794F553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173,068</w:t>
            </w:r>
          </w:p>
        </w:tc>
        <w:tc>
          <w:tcPr>
            <w:tcW w:w="270" w:type="dxa"/>
            <w:vAlign w:val="bottom"/>
          </w:tcPr>
          <w:p w14:paraId="59124B0D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D60A97" w14:textId="3AC62CCB" w:rsidR="00886FD3" w:rsidRPr="009F189F" w:rsidRDefault="00886FD3" w:rsidP="003801AB">
            <w:pPr>
              <w:pStyle w:val="BodyText"/>
              <w:tabs>
                <w:tab w:val="clear" w:pos="227"/>
                <w:tab w:val="left" w:pos="260"/>
              </w:tabs>
              <w:spacing w:after="0"/>
              <w:ind w:left="-86" w:right="-89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</w:t>
            </w:r>
            <w:r w:rsidR="003801AB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-</w:t>
            </w:r>
          </w:p>
        </w:tc>
        <w:tc>
          <w:tcPr>
            <w:tcW w:w="242" w:type="dxa"/>
            <w:vAlign w:val="bottom"/>
          </w:tcPr>
          <w:p w14:paraId="076106AB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049905C" w14:textId="73252AF2" w:rsidR="00886FD3" w:rsidRPr="009F189F" w:rsidRDefault="00886FD3" w:rsidP="003801AB">
            <w:pPr>
              <w:pStyle w:val="BodyText"/>
              <w:tabs>
                <w:tab w:val="clear" w:pos="227"/>
                <w:tab w:val="left" w:pos="290"/>
              </w:tabs>
              <w:spacing w:after="0"/>
              <w:ind w:left="-86" w:right="-89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</w:t>
            </w:r>
            <w:r w:rsidR="003801AB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-</w:t>
            </w:r>
          </w:p>
        </w:tc>
        <w:tc>
          <w:tcPr>
            <w:tcW w:w="240" w:type="dxa"/>
            <w:vAlign w:val="bottom"/>
          </w:tcPr>
          <w:p w14:paraId="1133E2C8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8FBF77" w14:textId="7FB544A5" w:rsidR="00886FD3" w:rsidRPr="009F189F" w:rsidRDefault="00886FD3" w:rsidP="00886FD3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83,270</w:t>
            </w:r>
          </w:p>
        </w:tc>
        <w:tc>
          <w:tcPr>
            <w:tcW w:w="238" w:type="dxa"/>
            <w:vAlign w:val="bottom"/>
          </w:tcPr>
          <w:p w14:paraId="3BB10389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0E1674E" w14:textId="3EA958B1" w:rsidR="00886FD3" w:rsidRPr="009F189F" w:rsidRDefault="00886FD3" w:rsidP="00886FD3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358,288</w:t>
            </w:r>
          </w:p>
        </w:tc>
        <w:tc>
          <w:tcPr>
            <w:tcW w:w="236" w:type="dxa"/>
            <w:vAlign w:val="bottom"/>
          </w:tcPr>
          <w:p w14:paraId="3244C838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3C1DE9E" w14:textId="5E4F3C43" w:rsidR="00886FD3" w:rsidRPr="009F189F" w:rsidRDefault="0049193A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  </w:t>
            </w:r>
            <w:r w:rsidR="00886FD3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264" w:type="dxa"/>
            <w:vAlign w:val="bottom"/>
          </w:tcPr>
          <w:p w14:paraId="0F8617D0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64C33D2" w14:textId="3BF4CC2F" w:rsidR="00886FD3" w:rsidRPr="009F189F" w:rsidRDefault="00886FD3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  230</w:t>
            </w:r>
          </w:p>
        </w:tc>
        <w:tc>
          <w:tcPr>
            <w:tcW w:w="240" w:type="dxa"/>
            <w:vAlign w:val="bottom"/>
          </w:tcPr>
          <w:p w14:paraId="546CCE0A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D292BCC" w14:textId="1A51E1B1" w:rsidR="00886FD3" w:rsidRPr="009F189F" w:rsidRDefault="00D64D59" w:rsidP="00886FD3">
            <w:pPr>
              <w:tabs>
                <w:tab w:val="clear" w:pos="454"/>
                <w:tab w:val="decimal" w:pos="436"/>
                <w:tab w:val="left" w:pos="570"/>
              </w:tabs>
              <w:ind w:left="-115" w:right="-7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 </w:t>
            </w:r>
            <w:r w:rsidR="00886FD3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83,312</w:t>
            </w:r>
          </w:p>
        </w:tc>
        <w:tc>
          <w:tcPr>
            <w:tcW w:w="236" w:type="dxa"/>
            <w:vAlign w:val="bottom"/>
          </w:tcPr>
          <w:p w14:paraId="5F822CF7" w14:textId="77777777" w:rsidR="00886FD3" w:rsidRPr="009F189F" w:rsidRDefault="00886FD3" w:rsidP="00886FD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003E350" w14:textId="58C757A9" w:rsidR="00886FD3" w:rsidRPr="009F189F" w:rsidRDefault="00886FD3" w:rsidP="00886FD3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358,518</w:t>
            </w:r>
          </w:p>
        </w:tc>
      </w:tr>
      <w:tr w:rsidR="000D3141" w:rsidRPr="006177D2" w14:paraId="733B3180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E2AF04A" w14:textId="77777777" w:rsidR="000D3141" w:rsidRPr="009F189F" w:rsidRDefault="000D3141" w:rsidP="000D314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05145D0" w14:textId="01D96B19" w:rsidR="000D3141" w:rsidRPr="009F189F" w:rsidRDefault="00544B9F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="000D3141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87,215</w:t>
            </w:r>
          </w:p>
        </w:tc>
        <w:tc>
          <w:tcPr>
            <w:tcW w:w="245" w:type="dxa"/>
            <w:vAlign w:val="bottom"/>
          </w:tcPr>
          <w:p w14:paraId="58F00B0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BE352C0" w14:textId="6F05105D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151,109</w:t>
            </w:r>
          </w:p>
        </w:tc>
        <w:tc>
          <w:tcPr>
            <w:tcW w:w="266" w:type="dxa"/>
            <w:vAlign w:val="bottom"/>
          </w:tcPr>
          <w:p w14:paraId="2AEA4F5E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9F384CA" w14:textId="34B10300" w:rsidR="000D3141" w:rsidRPr="009F189F" w:rsidRDefault="000D3141" w:rsidP="000D3141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18,459</w:t>
            </w:r>
          </w:p>
        </w:tc>
        <w:tc>
          <w:tcPr>
            <w:tcW w:w="273" w:type="dxa"/>
            <w:vAlign w:val="bottom"/>
          </w:tcPr>
          <w:p w14:paraId="0E3A29B4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85E9CA7" w14:textId="68F467A3" w:rsidR="000D3141" w:rsidRPr="009F189F" w:rsidRDefault="000D3141" w:rsidP="000D3141">
            <w:pPr>
              <w:pStyle w:val="BodyText"/>
              <w:tabs>
                <w:tab w:val="clear" w:pos="454"/>
                <w:tab w:val="left" w:pos="437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19,084</w:t>
            </w:r>
          </w:p>
        </w:tc>
        <w:tc>
          <w:tcPr>
            <w:tcW w:w="270" w:type="dxa"/>
            <w:vAlign w:val="bottom"/>
          </w:tcPr>
          <w:p w14:paraId="10ACB0B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038A6F" w14:textId="445701E0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42" w:type="dxa"/>
          </w:tcPr>
          <w:p w14:paraId="3EE2A22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772DC14" w14:textId="751C2BC1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11,398</w:t>
            </w:r>
          </w:p>
        </w:tc>
        <w:tc>
          <w:tcPr>
            <w:tcW w:w="240" w:type="dxa"/>
            <w:vAlign w:val="bottom"/>
          </w:tcPr>
          <w:p w14:paraId="2C71AA0F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F95BD2B" w14:textId="7338070B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116,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847</w:t>
            </w:r>
          </w:p>
        </w:tc>
        <w:tc>
          <w:tcPr>
            <w:tcW w:w="238" w:type="dxa"/>
            <w:vAlign w:val="bottom"/>
          </w:tcPr>
          <w:p w14:paraId="4E86EB8B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90713EE" w14:textId="02D49B06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</w:t>
            </w:r>
            <w:r w:rsidR="00CB21F5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81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,</w:t>
            </w:r>
            <w:r w:rsidR="00CB21F5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591</w:t>
            </w:r>
          </w:p>
        </w:tc>
        <w:tc>
          <w:tcPr>
            <w:tcW w:w="236" w:type="dxa"/>
            <w:vAlign w:val="bottom"/>
          </w:tcPr>
          <w:p w14:paraId="0F94628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A94E9C6" w14:textId="7C96246C" w:rsidR="000D3141" w:rsidRPr="009F189F" w:rsidRDefault="0049193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</w:t>
            </w:r>
            <w:r w:rsidR="000D3141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2,369</w:t>
            </w:r>
          </w:p>
        </w:tc>
        <w:tc>
          <w:tcPr>
            <w:tcW w:w="264" w:type="dxa"/>
            <w:vAlign w:val="bottom"/>
          </w:tcPr>
          <w:p w14:paraId="4DD9401F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27DD462" w14:textId="032168CF" w:rsidR="000D3141" w:rsidRPr="009F189F" w:rsidRDefault="000D3141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 2,437</w:t>
            </w:r>
          </w:p>
        </w:tc>
        <w:tc>
          <w:tcPr>
            <w:tcW w:w="240" w:type="dxa"/>
            <w:vAlign w:val="bottom"/>
          </w:tcPr>
          <w:p w14:paraId="5049756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D29433D" w14:textId="0A737E37" w:rsidR="000D3141" w:rsidRPr="009F189F" w:rsidRDefault="00D64D59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 xml:space="preserve"> </w:t>
            </w:r>
            <w:r w:rsidR="000D3141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119,</w:t>
            </w:r>
            <w:r w:rsidR="00A71252">
              <w:rPr>
                <w:rFonts w:ascii="Angsana New" w:hAnsi="Angsana New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236" w:type="dxa"/>
            <w:vAlign w:val="bottom"/>
          </w:tcPr>
          <w:p w14:paraId="230540B2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B8FB5B9" w14:textId="206907D4" w:rsidR="000D3141" w:rsidRPr="009F189F" w:rsidRDefault="00641F70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1</w:t>
            </w:r>
            <w:r w:rsidR="00CB21F5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84</w:t>
            </w:r>
            <w:r w:rsidR="000D3141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,</w:t>
            </w:r>
            <w:r w:rsidR="00CB21F5"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028</w:t>
            </w:r>
          </w:p>
        </w:tc>
      </w:tr>
      <w:tr w:rsidR="000D3141" w:rsidRPr="00023148" w14:paraId="3DA844E7" w14:textId="77777777" w:rsidTr="00650B17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0E6FDA7" w14:textId="77777777" w:rsidR="000D3141" w:rsidRPr="009F189F" w:rsidRDefault="000D3141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B6C6" w14:textId="591E7F14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170,485</w:t>
            </w:r>
          </w:p>
        </w:tc>
        <w:tc>
          <w:tcPr>
            <w:tcW w:w="245" w:type="dxa"/>
            <w:vAlign w:val="bottom"/>
          </w:tcPr>
          <w:p w14:paraId="5579B23B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75547" w14:textId="26791F40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336,329</w:t>
            </w:r>
          </w:p>
        </w:tc>
        <w:tc>
          <w:tcPr>
            <w:tcW w:w="266" w:type="dxa"/>
            <w:vAlign w:val="bottom"/>
          </w:tcPr>
          <w:p w14:paraId="6C4F6872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6CD95" w14:textId="20C9985B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18,459</w:t>
            </w:r>
          </w:p>
        </w:tc>
        <w:tc>
          <w:tcPr>
            <w:tcW w:w="273" w:type="dxa"/>
            <w:vAlign w:val="bottom"/>
          </w:tcPr>
          <w:p w14:paraId="2BE9A3D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E8F33" w14:textId="34C26A5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192,152</w:t>
            </w:r>
          </w:p>
        </w:tc>
        <w:tc>
          <w:tcPr>
            <w:tcW w:w="270" w:type="dxa"/>
            <w:vAlign w:val="bottom"/>
          </w:tcPr>
          <w:p w14:paraId="24085E30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1215ED" w14:textId="44A1AD2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242" w:type="dxa"/>
          </w:tcPr>
          <w:p w14:paraId="00E011AC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F12AE9B" w14:textId="067A9147" w:rsidR="000D3141" w:rsidRPr="009F189F" w:rsidRDefault="000D3141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11,398</w:t>
            </w:r>
          </w:p>
        </w:tc>
        <w:tc>
          <w:tcPr>
            <w:tcW w:w="240" w:type="dxa"/>
            <w:vAlign w:val="bottom"/>
          </w:tcPr>
          <w:p w14:paraId="7AC12FD8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557E5F" w14:textId="1FE8A700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200,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238" w:type="dxa"/>
            <w:vAlign w:val="bottom"/>
          </w:tcPr>
          <w:p w14:paraId="4ADDDF5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CCE3532" w14:textId="6D310CA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539,879</w:t>
            </w:r>
          </w:p>
        </w:tc>
        <w:tc>
          <w:tcPr>
            <w:tcW w:w="236" w:type="dxa"/>
            <w:vAlign w:val="bottom"/>
          </w:tcPr>
          <w:p w14:paraId="4DDB8D2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177" w14:textId="4E9B4348" w:rsidR="000D3141" w:rsidRPr="009F189F" w:rsidRDefault="0049193A" w:rsidP="0049193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0D314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2,411</w:t>
            </w:r>
          </w:p>
        </w:tc>
        <w:tc>
          <w:tcPr>
            <w:tcW w:w="264" w:type="dxa"/>
            <w:vAlign w:val="bottom"/>
          </w:tcPr>
          <w:p w14:paraId="347F10EF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80A9" w14:textId="2EF0B7CC" w:rsidR="000D3141" w:rsidRPr="009F189F" w:rsidRDefault="000D3141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 2,667</w:t>
            </w:r>
          </w:p>
        </w:tc>
        <w:tc>
          <w:tcPr>
            <w:tcW w:w="240" w:type="dxa"/>
            <w:vAlign w:val="bottom"/>
          </w:tcPr>
          <w:p w14:paraId="2C899316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4DC759B" w14:textId="33F88681" w:rsidR="000D3141" w:rsidRPr="009F189F" w:rsidRDefault="00D64D59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0D3141"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202,</w:t>
            </w:r>
            <w:r w:rsidR="00A7125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236" w:type="dxa"/>
            <w:vAlign w:val="bottom"/>
          </w:tcPr>
          <w:p w14:paraId="08988125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D9F2701" w14:textId="405B9DCD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542,546</w:t>
            </w:r>
          </w:p>
        </w:tc>
      </w:tr>
      <w:tr w:rsidR="000D3141" w:rsidRPr="00023148" w14:paraId="2448A436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7B682F33" w14:textId="77777777" w:rsidR="000D3141" w:rsidRPr="009F189F" w:rsidRDefault="000D3141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66E7BD3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6352292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14:paraId="62020FB7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0421C90F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F2AF54E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E11754C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0ECDB4C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49D442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04BA046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05061B1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76C088FB" w14:textId="77777777" w:rsidR="000D3141" w:rsidRPr="009F189F" w:rsidRDefault="000D3141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54028A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8F23DA0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03306A1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09230B9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63E1B4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49D68E95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728BBF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00BF409C" w14:textId="77777777" w:rsidR="000D3141" w:rsidRPr="009F189F" w:rsidRDefault="000D3141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41E404B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79549BF" w14:textId="77777777" w:rsidR="000D3141" w:rsidRPr="009F189F" w:rsidRDefault="000D3141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3B1B27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78D56D3" w14:textId="77777777" w:rsidR="000D3141" w:rsidRPr="009F189F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EC282A" w:rsidRPr="00023148" w14:paraId="0FEAAC8A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85BACA9" w14:textId="77777777" w:rsidR="00EC282A" w:rsidRPr="009F189F" w:rsidRDefault="00EC282A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FFBA3D6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73C93DC7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A53F102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51519AF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42B3BDC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483EA97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3CB42E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7D34E0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065F4E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722EB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1781887" w14:textId="77777777" w:rsidR="00EC282A" w:rsidRPr="009F189F" w:rsidRDefault="00EC282A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7519CE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FE1E8B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FE68A4B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A544A3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B1150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81561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6ED1479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6DB52AE6" w14:textId="77777777" w:rsidR="00EC282A" w:rsidRPr="009F189F" w:rsidRDefault="00EC282A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A3BA3E0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0ABEFD" w14:textId="77777777" w:rsidR="00EC282A" w:rsidRPr="009F189F" w:rsidRDefault="00EC282A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4DB7F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0985B1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EC282A" w:rsidRPr="00023148" w14:paraId="63C21ABF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9828172" w14:textId="77777777" w:rsidR="00EC282A" w:rsidRPr="009F189F" w:rsidRDefault="00EC282A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EACC476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34F9B8B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B30E447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DB26BC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50DDB86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4F79AE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9FEBA8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46BDB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0E9B655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10496F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8209BDB" w14:textId="77777777" w:rsidR="00EC282A" w:rsidRPr="009F189F" w:rsidRDefault="00EC282A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60812D2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C70291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3BA4D51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34F1B2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29084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82EE0E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9780E8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DD366B5" w14:textId="77777777" w:rsidR="00EC282A" w:rsidRPr="009F189F" w:rsidRDefault="00EC282A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217F0AA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B788B76" w14:textId="77777777" w:rsidR="00EC282A" w:rsidRPr="009F189F" w:rsidRDefault="00EC282A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8B28A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7A4439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EC282A" w:rsidRPr="00023148" w14:paraId="43F6E0AC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86E0831" w14:textId="77777777" w:rsidR="00EC282A" w:rsidRPr="009F189F" w:rsidRDefault="00EC282A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403D1AEA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033E580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9C4CAC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5DA42F40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EB59DDA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875AF8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5DBA74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6AD5BD0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3A7E85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B89512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DFA6508" w14:textId="77777777" w:rsidR="00EC282A" w:rsidRPr="009F189F" w:rsidRDefault="00EC282A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A02E26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BB3BAD2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912CF60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AA5B7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F84741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765B01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320CB6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5C28FE78" w14:textId="77777777" w:rsidR="00EC282A" w:rsidRPr="009F189F" w:rsidRDefault="00EC282A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BB734A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6CF76A" w14:textId="77777777" w:rsidR="00EC282A" w:rsidRPr="009F189F" w:rsidRDefault="00EC282A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55C6F2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622111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EC282A" w:rsidRPr="00023148" w14:paraId="512A9B6A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1CBB7BFC" w14:textId="77777777" w:rsidR="00EC282A" w:rsidRPr="009F189F" w:rsidRDefault="00EC282A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F9038A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3ADB45A6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90BD45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5DEAC35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A813E7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46A44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6018854A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E57E7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C3F019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82D2BC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F4C83B" w14:textId="77777777" w:rsidR="00EC282A" w:rsidRPr="009F189F" w:rsidRDefault="00EC282A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4B26AF5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BE0595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3E8F10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7399D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FE0E5E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1E1B0BB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5A45C48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1918400" w14:textId="77777777" w:rsidR="00EC282A" w:rsidRPr="009F189F" w:rsidRDefault="00EC282A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681D1B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57FC0E" w14:textId="77777777" w:rsidR="00EC282A" w:rsidRPr="009F189F" w:rsidRDefault="00EC282A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36D67F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73B835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EC282A" w:rsidRPr="00023148" w14:paraId="12F8165D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3C50B77D" w14:textId="77777777" w:rsidR="00EC282A" w:rsidRPr="009F189F" w:rsidRDefault="00EC282A" w:rsidP="000D31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F9BFAAB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1DEC5E2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FE56EC4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FD71231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28E1DC76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D35BAD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671009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31A881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41A477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F354C1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AB50BB7" w14:textId="77777777" w:rsidR="00EC282A" w:rsidRPr="009F189F" w:rsidRDefault="00EC282A" w:rsidP="000D3141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E8F1A8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F9D64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59F54B0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80C26C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AF84F3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28C1E58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2474D50F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11E780B" w14:textId="77777777" w:rsidR="00EC282A" w:rsidRPr="009F189F" w:rsidRDefault="00EC282A" w:rsidP="000D3141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8EFFE6E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00CA42" w14:textId="77777777" w:rsidR="00EC282A" w:rsidRPr="009F189F" w:rsidRDefault="00EC282A" w:rsidP="000D314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5C0909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4D38DEA" w14:textId="77777777" w:rsidR="00EC282A" w:rsidRPr="009F189F" w:rsidRDefault="00EC282A" w:rsidP="000D3141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D3141" w:rsidRPr="00EC282A" w14:paraId="0748CA97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11D07101" w14:textId="77777777" w:rsidR="000D3141" w:rsidRPr="00EC282A" w:rsidRDefault="000D3141" w:rsidP="000D3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048BEE7C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0D3141" w:rsidRPr="00EC282A" w14:paraId="32E214DD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0E90B789" w14:textId="77777777" w:rsidR="000D3141" w:rsidRPr="00EC282A" w:rsidRDefault="000D3141" w:rsidP="000D3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60DDAA7B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0D3141" w:rsidRPr="00EC282A" w14:paraId="1DC7EB4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26473682" w14:textId="77777777" w:rsidR="000D3141" w:rsidRPr="00EC282A" w:rsidRDefault="000D3141" w:rsidP="000D3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1502D30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28655C33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538EE904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2C8E2C26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654084A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772D9BC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2BBE52CD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3F7B41CA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7697A883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3328AA6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A1DA17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0D3141" w:rsidRPr="00EC282A" w14:paraId="20C4A04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19991015" w14:textId="77777777" w:rsidR="000D3141" w:rsidRPr="00EC282A" w:rsidRDefault="000D3141" w:rsidP="000D314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หก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200AA596" w14:textId="77777777" w:rsidR="000D3141" w:rsidRPr="00EC282A" w:rsidRDefault="000D3141" w:rsidP="000D314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14:paraId="25B4EF2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043D136" w14:textId="2947BEB4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54BDE79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276F542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BFE0E66" w14:textId="28ABA0C5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3C7B34A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730E4D2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9C2B5E9" w14:textId="39C714AC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2DC96484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3E07942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B18E758" w14:textId="0598C301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556FDDCE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118783B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57899F9" w14:textId="22C9175F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7EB78D64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025327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ED9605D" w14:textId="5F3CEF12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0452B10C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4ECA4F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591CEAD" w14:textId="04B4176A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15B28FCD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BDE01D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CC05DDD" w14:textId="324BC57A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ADDE83C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B74538C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7FC99E0" w14:textId="38B62BA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50A7D4D4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122ED5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4ACD45E" w14:textId="23F6E9C2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755BCF4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F9F8937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253918" w14:textId="765FB27B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D0C243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666439C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9E49213" w14:textId="1C3C7903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0D3141" w:rsidRPr="00EC282A" w14:paraId="40CC4E43" w14:textId="77777777" w:rsidTr="00650B17">
        <w:trPr>
          <w:trHeight w:val="155"/>
        </w:trPr>
        <w:tc>
          <w:tcPr>
            <w:tcW w:w="2158" w:type="dxa"/>
            <w:vAlign w:val="bottom"/>
          </w:tcPr>
          <w:p w14:paraId="324547D7" w14:textId="77777777" w:rsidR="000D3141" w:rsidRPr="00EC282A" w:rsidRDefault="000D3141" w:rsidP="000D314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26E1D59A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540F38" w:rsidRPr="00EC282A" w14:paraId="3EFCEB67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78E32798" w14:textId="56831145" w:rsidR="00540F38" w:rsidRPr="00EC282A" w:rsidRDefault="00540F38" w:rsidP="00540F3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09" w:type="dxa"/>
          </w:tcPr>
          <w:p w14:paraId="3D72E87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C4C9C41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2135BF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BBB80AC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34428F1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8E372F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8BDC678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373BC8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A14D6E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C84E416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12EF21D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0B1F6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2BF5B5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2213FE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09C51A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7F59FB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4FC980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961240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EAEFD9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A42C79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F0E2B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A36A361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D26A7B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540F38" w:rsidRPr="00EC282A" w14:paraId="2DBD219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C37F5C2" w14:textId="7D3A670B" w:rsidR="00540F38" w:rsidRPr="00EC282A" w:rsidRDefault="00540F38" w:rsidP="00540F38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809" w:type="dxa"/>
          </w:tcPr>
          <w:p w14:paraId="49DBED64" w14:textId="15EA10F0" w:rsidR="00540F38" w:rsidRPr="00EC282A" w:rsidRDefault="00205848" w:rsidP="00540F38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615,816</w:t>
            </w:r>
          </w:p>
        </w:tc>
        <w:tc>
          <w:tcPr>
            <w:tcW w:w="245" w:type="dxa"/>
          </w:tcPr>
          <w:p w14:paraId="152EEDF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46C185D" w14:textId="5429F42B" w:rsidR="00540F38" w:rsidRPr="00EC282A" w:rsidRDefault="00540F38" w:rsidP="00540F38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821,016 </w:t>
            </w:r>
          </w:p>
        </w:tc>
        <w:tc>
          <w:tcPr>
            <w:tcW w:w="266" w:type="dxa"/>
          </w:tcPr>
          <w:p w14:paraId="01EF766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A9D7C32" w14:textId="2E4CA96D" w:rsidR="00540F38" w:rsidRPr="00EC282A" w:rsidRDefault="00540F38" w:rsidP="00540F38">
            <w:pPr>
              <w:pStyle w:val="BodyText"/>
              <w:tabs>
                <w:tab w:val="clear" w:pos="454"/>
                <w:tab w:val="left" w:pos="53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37,588 </w:t>
            </w:r>
          </w:p>
        </w:tc>
        <w:tc>
          <w:tcPr>
            <w:tcW w:w="273" w:type="dxa"/>
          </w:tcPr>
          <w:p w14:paraId="66B267E6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548DC50" w14:textId="74917F25" w:rsidR="00540F38" w:rsidRPr="00EC282A" w:rsidRDefault="00540F38" w:rsidP="00540F3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767,877 </w:t>
            </w:r>
          </w:p>
        </w:tc>
        <w:tc>
          <w:tcPr>
            <w:tcW w:w="270" w:type="dxa"/>
          </w:tcPr>
          <w:p w14:paraId="3738C94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88E3E9A" w14:textId="24EA4394" w:rsidR="00540F38" w:rsidRPr="00EC282A" w:rsidRDefault="00540F38" w:rsidP="00540F38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25,785 </w:t>
            </w:r>
          </w:p>
        </w:tc>
        <w:tc>
          <w:tcPr>
            <w:tcW w:w="242" w:type="dxa"/>
          </w:tcPr>
          <w:p w14:paraId="240447F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3492359" w14:textId="1BD8DC66" w:rsidR="00540F38" w:rsidRPr="00EC282A" w:rsidRDefault="00540F38" w:rsidP="00540F38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31,418 </w:t>
            </w:r>
          </w:p>
        </w:tc>
        <w:tc>
          <w:tcPr>
            <w:tcW w:w="240" w:type="dxa"/>
          </w:tcPr>
          <w:p w14:paraId="37DDE0A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6003FE8" w14:textId="69C7325B" w:rsidR="00540F38" w:rsidRPr="00EC282A" w:rsidRDefault="00205848" w:rsidP="00540F38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679,189</w:t>
            </w:r>
          </w:p>
        </w:tc>
        <w:tc>
          <w:tcPr>
            <w:tcW w:w="238" w:type="dxa"/>
          </w:tcPr>
          <w:p w14:paraId="62A08DEE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471DDD2" w14:textId="0BDCF307" w:rsidR="00540F38" w:rsidRPr="00EC282A" w:rsidRDefault="00540F38" w:rsidP="00540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1,620,311 </w:t>
            </w:r>
          </w:p>
        </w:tc>
        <w:tc>
          <w:tcPr>
            <w:tcW w:w="236" w:type="dxa"/>
          </w:tcPr>
          <w:p w14:paraId="5F578C8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CB68BE1" w14:textId="48480AD5" w:rsidR="00540F38" w:rsidRPr="00EC282A" w:rsidRDefault="0020584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74,398</w:t>
            </w:r>
          </w:p>
        </w:tc>
        <w:tc>
          <w:tcPr>
            <w:tcW w:w="264" w:type="dxa"/>
          </w:tcPr>
          <w:p w14:paraId="42210E1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926F3B5" w14:textId="2AD64387" w:rsidR="00540F38" w:rsidRPr="00EC282A" w:rsidRDefault="00540F38" w:rsidP="00540F3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75,560 </w:t>
            </w:r>
          </w:p>
        </w:tc>
        <w:tc>
          <w:tcPr>
            <w:tcW w:w="240" w:type="dxa"/>
          </w:tcPr>
          <w:p w14:paraId="36602EB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EBD7CD" w14:textId="3A5C95D3" w:rsidR="00540F38" w:rsidRPr="00EC282A" w:rsidRDefault="00540F38" w:rsidP="00540F38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753,587 </w:t>
            </w:r>
          </w:p>
        </w:tc>
        <w:tc>
          <w:tcPr>
            <w:tcW w:w="236" w:type="dxa"/>
          </w:tcPr>
          <w:p w14:paraId="4CC2A05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18E5E1B" w14:textId="36641D46" w:rsidR="00540F38" w:rsidRPr="00EC282A" w:rsidRDefault="00540F38" w:rsidP="00540F38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1,695,871 </w:t>
            </w:r>
          </w:p>
        </w:tc>
      </w:tr>
      <w:tr w:rsidR="00540F38" w:rsidRPr="00EC282A" w14:paraId="1621509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8F89F6F" w14:textId="44900F2D" w:rsidR="00540F38" w:rsidRPr="00EC282A" w:rsidRDefault="00540F38" w:rsidP="00540F38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50961EF" w14:textId="767E7F34" w:rsidR="00540F38" w:rsidRPr="00EC282A" w:rsidRDefault="00540F38" w:rsidP="00540F38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2,793 </w:t>
            </w:r>
          </w:p>
        </w:tc>
        <w:tc>
          <w:tcPr>
            <w:tcW w:w="245" w:type="dxa"/>
          </w:tcPr>
          <w:p w14:paraId="73FEC3E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FAF141F" w14:textId="011BC3AD" w:rsidR="00540F38" w:rsidRPr="00EC282A" w:rsidRDefault="00540F38" w:rsidP="00540F38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39,495 </w:t>
            </w:r>
          </w:p>
        </w:tc>
        <w:tc>
          <w:tcPr>
            <w:tcW w:w="266" w:type="dxa"/>
          </w:tcPr>
          <w:p w14:paraId="4AA3A59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3140113" w14:textId="4E0C8CF1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3179F55E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EC6EB39" w14:textId="3C8064EB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27 </w:t>
            </w:r>
          </w:p>
        </w:tc>
        <w:tc>
          <w:tcPr>
            <w:tcW w:w="270" w:type="dxa"/>
          </w:tcPr>
          <w:p w14:paraId="203AAC8C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FA2B3D" w14:textId="4A2F3D30" w:rsidR="00540F38" w:rsidRPr="00EC282A" w:rsidRDefault="00540F38" w:rsidP="00540F38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6959755C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7F83F16" w14:textId="698BEA7A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240" w:type="dxa"/>
          </w:tcPr>
          <w:p w14:paraId="799901B6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E39155" w14:textId="347B63E0" w:rsidR="00540F38" w:rsidRPr="00EC282A" w:rsidRDefault="00540F38" w:rsidP="00540F38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2,793 </w:t>
            </w:r>
          </w:p>
        </w:tc>
        <w:tc>
          <w:tcPr>
            <w:tcW w:w="238" w:type="dxa"/>
          </w:tcPr>
          <w:p w14:paraId="1E4B719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F50EC71" w14:textId="6F62E5A5" w:rsidR="00540F38" w:rsidRPr="00EC282A" w:rsidRDefault="00540F38" w:rsidP="00540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39,522 </w:t>
            </w:r>
          </w:p>
        </w:tc>
        <w:tc>
          <w:tcPr>
            <w:tcW w:w="236" w:type="dxa"/>
          </w:tcPr>
          <w:p w14:paraId="6E8B954C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BEB742D" w14:textId="669C5534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14,410 </w:t>
            </w:r>
          </w:p>
        </w:tc>
        <w:tc>
          <w:tcPr>
            <w:tcW w:w="264" w:type="dxa"/>
          </w:tcPr>
          <w:p w14:paraId="12D4CE06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8F07069" w14:textId="78E96CC7" w:rsidR="00540F38" w:rsidRPr="00EC282A" w:rsidRDefault="00540F38" w:rsidP="00540F3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15,293 </w:t>
            </w:r>
          </w:p>
        </w:tc>
        <w:tc>
          <w:tcPr>
            <w:tcW w:w="240" w:type="dxa"/>
          </w:tcPr>
          <w:p w14:paraId="0B15106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22362B0" w14:textId="7ED1697A" w:rsidR="00540F38" w:rsidRPr="00EC282A" w:rsidRDefault="00540F38" w:rsidP="00540F38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17,203 </w:t>
            </w:r>
          </w:p>
        </w:tc>
        <w:tc>
          <w:tcPr>
            <w:tcW w:w="236" w:type="dxa"/>
          </w:tcPr>
          <w:p w14:paraId="628DCBE8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4D4788B" w14:textId="7B04D6F6" w:rsidR="00540F38" w:rsidRPr="00EC282A" w:rsidRDefault="00540F38" w:rsidP="00540F38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54,815 </w:t>
            </w:r>
          </w:p>
        </w:tc>
      </w:tr>
      <w:tr w:rsidR="00540F38" w:rsidRPr="00EC282A" w14:paraId="285C972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942E02B" w14:textId="67F5D6D8" w:rsidR="00540F38" w:rsidRPr="00EC282A" w:rsidRDefault="00540F38" w:rsidP="00540F3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59EA6AB" w14:textId="293A5857" w:rsidR="00540F38" w:rsidRPr="008C6AC2" w:rsidRDefault="00205848" w:rsidP="00540F38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618,609</w:t>
            </w:r>
          </w:p>
        </w:tc>
        <w:tc>
          <w:tcPr>
            <w:tcW w:w="245" w:type="dxa"/>
          </w:tcPr>
          <w:p w14:paraId="526CA7D1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2D6ED185" w14:textId="69E9C16E" w:rsidR="00540F38" w:rsidRPr="008C6AC2" w:rsidRDefault="00540F38" w:rsidP="00540F38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860,511 </w:t>
            </w:r>
          </w:p>
        </w:tc>
        <w:tc>
          <w:tcPr>
            <w:tcW w:w="266" w:type="dxa"/>
          </w:tcPr>
          <w:p w14:paraId="0F68B7EE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F64EC6B" w14:textId="5287EB4B" w:rsidR="00540F38" w:rsidRPr="008C6AC2" w:rsidRDefault="00540F38" w:rsidP="00540F38">
            <w:pPr>
              <w:pStyle w:val="BodyText"/>
              <w:tabs>
                <w:tab w:val="clear" w:pos="454"/>
                <w:tab w:val="left" w:pos="53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37,588 </w:t>
            </w:r>
          </w:p>
        </w:tc>
        <w:tc>
          <w:tcPr>
            <w:tcW w:w="273" w:type="dxa"/>
          </w:tcPr>
          <w:p w14:paraId="1DCE9F3D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ABF9CE3" w14:textId="611F7D4F" w:rsidR="00540F38" w:rsidRPr="008C6AC2" w:rsidRDefault="00540F38" w:rsidP="00540F3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767,904 </w:t>
            </w:r>
          </w:p>
        </w:tc>
        <w:tc>
          <w:tcPr>
            <w:tcW w:w="270" w:type="dxa"/>
          </w:tcPr>
          <w:p w14:paraId="43F26D02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4CB693" w14:textId="114B372A" w:rsidR="00540F38" w:rsidRPr="008C6AC2" w:rsidRDefault="00540F38" w:rsidP="00540F38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25,785 </w:t>
            </w:r>
          </w:p>
        </w:tc>
        <w:tc>
          <w:tcPr>
            <w:tcW w:w="242" w:type="dxa"/>
          </w:tcPr>
          <w:p w14:paraId="0804FEDF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2B25FD8" w14:textId="37AF37B7" w:rsidR="00540F38" w:rsidRPr="008C6AC2" w:rsidRDefault="00540F38" w:rsidP="00540F38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31,418 </w:t>
            </w:r>
          </w:p>
        </w:tc>
        <w:tc>
          <w:tcPr>
            <w:tcW w:w="240" w:type="dxa"/>
          </w:tcPr>
          <w:p w14:paraId="5013A919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D4B16CD" w14:textId="614ACA6C" w:rsidR="00540F38" w:rsidRPr="008C6AC2" w:rsidRDefault="00205848" w:rsidP="00540F38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681,982</w:t>
            </w:r>
          </w:p>
        </w:tc>
        <w:tc>
          <w:tcPr>
            <w:tcW w:w="238" w:type="dxa"/>
          </w:tcPr>
          <w:p w14:paraId="64B66D78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927ADF" w14:textId="4010CB00" w:rsidR="00540F38" w:rsidRPr="008C6AC2" w:rsidRDefault="00540F38" w:rsidP="00540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1,659,833 </w:t>
            </w:r>
          </w:p>
        </w:tc>
        <w:tc>
          <w:tcPr>
            <w:tcW w:w="236" w:type="dxa"/>
          </w:tcPr>
          <w:p w14:paraId="1F809488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2CEDEE1" w14:textId="6C40709A" w:rsidR="00540F38" w:rsidRPr="008C6AC2" w:rsidRDefault="0020584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88,808</w:t>
            </w:r>
          </w:p>
        </w:tc>
        <w:tc>
          <w:tcPr>
            <w:tcW w:w="264" w:type="dxa"/>
          </w:tcPr>
          <w:p w14:paraId="75491D6D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0FAC793" w14:textId="2DFF0D39" w:rsidR="00540F38" w:rsidRPr="008C6AC2" w:rsidRDefault="00540F38" w:rsidP="00540F3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90,853 </w:t>
            </w:r>
          </w:p>
        </w:tc>
        <w:tc>
          <w:tcPr>
            <w:tcW w:w="240" w:type="dxa"/>
          </w:tcPr>
          <w:p w14:paraId="7FC7184F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3FC7A99" w14:textId="6D1F590E" w:rsidR="00540F38" w:rsidRPr="008C6AC2" w:rsidRDefault="00540F38" w:rsidP="00540F38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770,790 </w:t>
            </w:r>
          </w:p>
        </w:tc>
        <w:tc>
          <w:tcPr>
            <w:tcW w:w="236" w:type="dxa"/>
          </w:tcPr>
          <w:p w14:paraId="57F808A3" w14:textId="77777777" w:rsidR="00540F38" w:rsidRPr="008C6AC2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617032E0" w14:textId="248C7D4E" w:rsidR="00540F38" w:rsidRPr="008C6AC2" w:rsidRDefault="00540F38" w:rsidP="00540F38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8C6AC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1,750,686 </w:t>
            </w:r>
          </w:p>
        </w:tc>
      </w:tr>
      <w:tr w:rsidR="00540F38" w:rsidRPr="00EC282A" w14:paraId="189CB92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095CFC2" w14:textId="7269F41E" w:rsidR="00540F38" w:rsidRPr="00EC282A" w:rsidRDefault="00540F38" w:rsidP="00540F3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6E50211D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131334F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62E4DDF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12564C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2987B78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EC5552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360A51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DAAB64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1FA7E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E79D25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2862F4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0D0F6C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B97584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8217F0C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813A323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4663CE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3B0C77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159DAA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F2696C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67252A3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D91FF6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6AC1E0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408972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540F38" w:rsidRPr="00EC282A" w14:paraId="44CCD38F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791359A" w14:textId="3E9AD2C2" w:rsidR="00540F38" w:rsidRPr="00EC282A" w:rsidRDefault="00540F38" w:rsidP="00540F3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09" w:type="dxa"/>
          </w:tcPr>
          <w:p w14:paraId="48C24F7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616EEE4E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7B90604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1028C5E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73E2CAE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744D44B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6912D38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A808D7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0BF0890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BB82DFD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3C92D2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7D6471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7275AF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C1967C1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5AE4543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9A3CF4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C5338D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FB7B751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6006EF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9AE2A69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99DE3D2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939DBCA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BB18875" w14:textId="77777777" w:rsidR="00540F38" w:rsidRPr="00EC282A" w:rsidRDefault="00540F38" w:rsidP="00540F3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540F38" w:rsidRPr="00EC282A" w14:paraId="51480FFE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3090538" w14:textId="1251E17F" w:rsidR="00540F38" w:rsidRPr="00EC282A" w:rsidRDefault="00540F38" w:rsidP="000D314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09" w:type="dxa"/>
          </w:tcPr>
          <w:p w14:paraId="2C19EF57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9FFB235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1649C64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BD09798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C54984E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463CC5E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3A3F86E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47E7C56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74CA0F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2785AA0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E394FF0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7BCA3A6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DEF2A4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60F6787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80379E4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867DD1F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39AB811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1943ACB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A056B0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82A68B8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0018F5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4CA5F18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2AF11BB" w14:textId="77777777" w:rsidR="00540F38" w:rsidRPr="00EC282A" w:rsidRDefault="00540F3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0D3141" w:rsidRPr="00EC282A" w14:paraId="696CCFC3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7DF92AE" w14:textId="77777777" w:rsidR="000D3141" w:rsidRPr="00EC282A" w:rsidRDefault="000D3141" w:rsidP="000D314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vAlign w:val="bottom"/>
          </w:tcPr>
          <w:p w14:paraId="270AE2E5" w14:textId="2DA77D27" w:rsidR="000D3141" w:rsidRPr="00EC282A" w:rsidRDefault="00205848" w:rsidP="00CF1C4E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615,816</w:t>
            </w:r>
          </w:p>
        </w:tc>
        <w:tc>
          <w:tcPr>
            <w:tcW w:w="245" w:type="dxa"/>
            <w:vAlign w:val="bottom"/>
          </w:tcPr>
          <w:p w14:paraId="67AF422E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498ADA7E" w14:textId="011F25E7" w:rsidR="000D3141" w:rsidRPr="00EC282A" w:rsidRDefault="000D3141" w:rsidP="00A16E35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821,016</w:t>
            </w:r>
          </w:p>
        </w:tc>
        <w:tc>
          <w:tcPr>
            <w:tcW w:w="266" w:type="dxa"/>
            <w:vAlign w:val="bottom"/>
          </w:tcPr>
          <w:p w14:paraId="6EECF04F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12CBED0E" w14:textId="76203E03" w:rsidR="000D3141" w:rsidRPr="00EC282A" w:rsidRDefault="000D3141" w:rsidP="00A16E35">
            <w:pPr>
              <w:pStyle w:val="BodyText"/>
              <w:tabs>
                <w:tab w:val="clear" w:pos="454"/>
                <w:tab w:val="left" w:pos="53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  <w:vAlign w:val="bottom"/>
          </w:tcPr>
          <w:p w14:paraId="3451EA5C" w14:textId="77777777" w:rsidR="000D3141" w:rsidRPr="00EC282A" w:rsidRDefault="000D3141" w:rsidP="000D31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5988EB5" w14:textId="786342A8" w:rsidR="000D3141" w:rsidRPr="00EC282A" w:rsidRDefault="000D3141" w:rsidP="00A16E35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767,877</w:t>
            </w:r>
          </w:p>
        </w:tc>
        <w:tc>
          <w:tcPr>
            <w:tcW w:w="270" w:type="dxa"/>
            <w:vAlign w:val="bottom"/>
          </w:tcPr>
          <w:p w14:paraId="08A793F1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FE34464" w14:textId="0831690E" w:rsidR="000D3141" w:rsidRPr="00EC282A" w:rsidRDefault="00A16E35" w:rsidP="00A16E35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CC4F50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25,785</w:t>
            </w:r>
          </w:p>
        </w:tc>
        <w:tc>
          <w:tcPr>
            <w:tcW w:w="242" w:type="dxa"/>
            <w:vAlign w:val="bottom"/>
          </w:tcPr>
          <w:p w14:paraId="6CC380E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333F555" w14:textId="38687533" w:rsidR="000D3141" w:rsidRPr="00EC282A" w:rsidRDefault="000D3141" w:rsidP="00A16E35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  <w:vAlign w:val="bottom"/>
          </w:tcPr>
          <w:p w14:paraId="1B577D5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6706D0B" w14:textId="6EE2A408" w:rsidR="000D3141" w:rsidRPr="00EC282A" w:rsidRDefault="00205848" w:rsidP="00A16E35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679,189</w:t>
            </w:r>
          </w:p>
        </w:tc>
        <w:tc>
          <w:tcPr>
            <w:tcW w:w="238" w:type="dxa"/>
            <w:vAlign w:val="bottom"/>
          </w:tcPr>
          <w:p w14:paraId="2213EAD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24AAD1" w14:textId="1CB58C24" w:rsidR="000D3141" w:rsidRPr="00EC282A" w:rsidRDefault="000D3141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1,620,311</w:t>
            </w:r>
          </w:p>
        </w:tc>
        <w:tc>
          <w:tcPr>
            <w:tcW w:w="236" w:type="dxa"/>
            <w:vAlign w:val="bottom"/>
          </w:tcPr>
          <w:p w14:paraId="26BA1208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B528B5B" w14:textId="55B7B0E9" w:rsidR="000D3141" w:rsidRPr="00EC282A" w:rsidRDefault="00205848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68,834</w:t>
            </w:r>
          </w:p>
        </w:tc>
        <w:tc>
          <w:tcPr>
            <w:tcW w:w="264" w:type="dxa"/>
            <w:vAlign w:val="bottom"/>
          </w:tcPr>
          <w:p w14:paraId="38B902B8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CAA0C76" w14:textId="5D9D8307" w:rsidR="000D3141" w:rsidRPr="00EC282A" w:rsidRDefault="00EA04CD" w:rsidP="00EA04C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0D314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68,485</w:t>
            </w:r>
          </w:p>
        </w:tc>
        <w:tc>
          <w:tcPr>
            <w:tcW w:w="240" w:type="dxa"/>
            <w:vAlign w:val="bottom"/>
          </w:tcPr>
          <w:p w14:paraId="12ACC683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948598C" w14:textId="47FFEF21" w:rsidR="000D3141" w:rsidRPr="00EC282A" w:rsidRDefault="000D3141" w:rsidP="00EA04CD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CC4F50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CC4F50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023</w:t>
            </w:r>
          </w:p>
        </w:tc>
        <w:tc>
          <w:tcPr>
            <w:tcW w:w="236" w:type="dxa"/>
            <w:vAlign w:val="bottom"/>
          </w:tcPr>
          <w:p w14:paraId="37A00E0D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247D96C" w14:textId="0488D963" w:rsidR="000D3141" w:rsidRPr="00EC282A" w:rsidRDefault="000D3141" w:rsidP="00116EC4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1,688,796</w:t>
            </w:r>
          </w:p>
        </w:tc>
      </w:tr>
      <w:tr w:rsidR="000D3141" w:rsidRPr="00EC282A" w14:paraId="5D123D3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E6B4947" w14:textId="77777777" w:rsidR="000D3141" w:rsidRPr="00EC282A" w:rsidRDefault="000D3141" w:rsidP="000D3141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4E6EFAD" w14:textId="399D9EE9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A85933E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216E91BC" w14:textId="79824C1B" w:rsidR="000D3141" w:rsidRPr="00EC282A" w:rsidRDefault="000D3141" w:rsidP="000D314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29D99577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B47CA9A" w14:textId="4DF7FED6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C343DA7" w14:textId="77777777" w:rsidR="000D3141" w:rsidRPr="00EC282A" w:rsidRDefault="000D3141" w:rsidP="000D31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B2E02FC" w14:textId="2B0C3FFF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357D26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0F0189" w14:textId="0049CD3A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4BA995F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59A989E" w14:textId="2FF8FE13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6DDCDB3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6291FDF" w14:textId="13CE5245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2B891AB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DB916EC" w14:textId="28E66958" w:rsidR="000D3141" w:rsidRPr="00EC282A" w:rsidRDefault="000D3141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B158B6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EA53D6B" w14:textId="0865D35C" w:rsidR="000D3141" w:rsidRPr="00EC282A" w:rsidRDefault="00A16E35" w:rsidP="00A16E35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0D314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5,564</w:t>
            </w:r>
          </w:p>
        </w:tc>
        <w:tc>
          <w:tcPr>
            <w:tcW w:w="264" w:type="dxa"/>
            <w:vAlign w:val="bottom"/>
          </w:tcPr>
          <w:p w14:paraId="04322317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278EE71" w14:textId="7EB899DA" w:rsidR="000D3141" w:rsidRPr="00EC282A" w:rsidRDefault="00EA04CD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0D3141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0D314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7,075</w:t>
            </w:r>
          </w:p>
        </w:tc>
        <w:tc>
          <w:tcPr>
            <w:tcW w:w="240" w:type="dxa"/>
            <w:vAlign w:val="bottom"/>
          </w:tcPr>
          <w:p w14:paraId="44602AA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851656B" w14:textId="2120EBE6" w:rsidR="000D3141" w:rsidRPr="00EC282A" w:rsidRDefault="00EA04CD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</w:t>
            </w:r>
            <w:r w:rsidR="000D314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5,564</w:t>
            </w:r>
          </w:p>
        </w:tc>
        <w:tc>
          <w:tcPr>
            <w:tcW w:w="236" w:type="dxa"/>
            <w:vAlign w:val="bottom"/>
          </w:tcPr>
          <w:p w14:paraId="25AC936A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89FFF4E" w14:textId="0904E7C3" w:rsidR="000D3141" w:rsidRPr="00EC282A" w:rsidRDefault="000D3141" w:rsidP="000D3141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7,075</w:t>
            </w:r>
          </w:p>
        </w:tc>
      </w:tr>
      <w:tr w:rsidR="000D3141" w:rsidRPr="00EC282A" w14:paraId="33597A6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FC30D59" w14:textId="77777777" w:rsidR="000D3141" w:rsidRPr="00EC282A" w:rsidRDefault="000D3141" w:rsidP="000D3141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8E3C2CF" w14:textId="623AB944" w:rsidR="000D3141" w:rsidRPr="00EC282A" w:rsidRDefault="0020584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615,816</w:t>
            </w:r>
          </w:p>
        </w:tc>
        <w:tc>
          <w:tcPr>
            <w:tcW w:w="245" w:type="dxa"/>
            <w:vAlign w:val="bottom"/>
          </w:tcPr>
          <w:p w14:paraId="74B550DE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AEC5466" w14:textId="45691D33" w:rsidR="000D3141" w:rsidRPr="00EC282A" w:rsidRDefault="000D3141" w:rsidP="005E79D9">
            <w:pPr>
              <w:pStyle w:val="NoSpacing"/>
              <w:tabs>
                <w:tab w:val="clear" w:pos="454"/>
                <w:tab w:val="left" w:pos="4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821,016</w:t>
            </w:r>
          </w:p>
        </w:tc>
        <w:tc>
          <w:tcPr>
            <w:tcW w:w="266" w:type="dxa"/>
            <w:vAlign w:val="bottom"/>
          </w:tcPr>
          <w:p w14:paraId="076EC1B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F0A82A4" w14:textId="563D68AB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  <w:vAlign w:val="bottom"/>
          </w:tcPr>
          <w:p w14:paraId="11429C68" w14:textId="77777777" w:rsidR="000D3141" w:rsidRPr="00EC282A" w:rsidRDefault="000D3141" w:rsidP="000D31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376F88E" w14:textId="65B428F4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767,877</w:t>
            </w:r>
          </w:p>
        </w:tc>
        <w:tc>
          <w:tcPr>
            <w:tcW w:w="270" w:type="dxa"/>
            <w:vAlign w:val="bottom"/>
          </w:tcPr>
          <w:p w14:paraId="462A30F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A50AE2" w14:textId="6A97FC0D" w:rsidR="000D3141" w:rsidRPr="00EC282A" w:rsidRDefault="00A16E35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CC4F50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25,785</w:t>
            </w:r>
          </w:p>
        </w:tc>
        <w:tc>
          <w:tcPr>
            <w:tcW w:w="242" w:type="dxa"/>
            <w:vAlign w:val="bottom"/>
          </w:tcPr>
          <w:p w14:paraId="659F5ECF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E051BD1" w14:textId="4237BAC0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  <w:vAlign w:val="bottom"/>
          </w:tcPr>
          <w:p w14:paraId="1508FAFE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491A27D" w14:textId="1D301B4E" w:rsidR="000D3141" w:rsidRPr="00EC282A" w:rsidRDefault="0020584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679,189</w:t>
            </w:r>
          </w:p>
        </w:tc>
        <w:tc>
          <w:tcPr>
            <w:tcW w:w="238" w:type="dxa"/>
            <w:vAlign w:val="bottom"/>
          </w:tcPr>
          <w:p w14:paraId="32136270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CB4320A" w14:textId="5D343199" w:rsidR="000D3141" w:rsidRPr="00EC282A" w:rsidRDefault="000D3141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1,620,311</w:t>
            </w:r>
          </w:p>
        </w:tc>
        <w:tc>
          <w:tcPr>
            <w:tcW w:w="236" w:type="dxa"/>
            <w:vAlign w:val="bottom"/>
          </w:tcPr>
          <w:p w14:paraId="17F06AD3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D3ED52C" w14:textId="37538B94" w:rsidR="000D3141" w:rsidRPr="00EC282A" w:rsidRDefault="00205848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84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74,398</w:t>
            </w:r>
          </w:p>
        </w:tc>
        <w:tc>
          <w:tcPr>
            <w:tcW w:w="264" w:type="dxa"/>
            <w:vAlign w:val="bottom"/>
          </w:tcPr>
          <w:p w14:paraId="6E8505D9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03E4242" w14:textId="0AF33922" w:rsidR="000D3141" w:rsidRPr="00EC282A" w:rsidRDefault="00EA04CD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0D314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75,560</w:t>
            </w:r>
          </w:p>
        </w:tc>
        <w:tc>
          <w:tcPr>
            <w:tcW w:w="240" w:type="dxa"/>
            <w:vAlign w:val="bottom"/>
          </w:tcPr>
          <w:p w14:paraId="6F808B28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1676BAE" w14:textId="45F8AC7D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</w:t>
            </w:r>
            <w:r w:rsidR="00CC4F50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CC4F50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587</w:t>
            </w:r>
          </w:p>
        </w:tc>
        <w:tc>
          <w:tcPr>
            <w:tcW w:w="236" w:type="dxa"/>
            <w:vAlign w:val="bottom"/>
          </w:tcPr>
          <w:p w14:paraId="679AB485" w14:textId="77777777" w:rsidR="000D3141" w:rsidRPr="00EC282A" w:rsidRDefault="000D3141" w:rsidP="000D314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50C4901" w14:textId="3DDFDA2F" w:rsidR="000D3141" w:rsidRPr="00EC282A" w:rsidRDefault="000D3141" w:rsidP="000D3141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1,695,871</w:t>
            </w:r>
          </w:p>
        </w:tc>
      </w:tr>
      <w:tr w:rsidR="000D3141" w:rsidRPr="00EC282A" w14:paraId="231D3667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ABA0030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1CA5F673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5EC586B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7708D503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E0D39F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5423343B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597A17C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51AFB06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71CDB03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0AE705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4D7812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1104086F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2C43F26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DB770D2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216FDDDD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B9F3C41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6D762B5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FF26C1C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22A240B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5B5AAD8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567C2B7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8A59A55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41E7D08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0AF60B1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517B9CB9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1CF70B64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4C7CCAF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A83B5E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9E5698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10D61D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97039A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15F568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187B47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22116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C0207F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4F8520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56F41A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35F06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855096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5731D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91F515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17FF00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4277D8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A07871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DD6A8D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191DD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19BC9F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09F7C9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0C1FAD5E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E384651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FEE547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52C08B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5563A8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80F364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AA27D0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6A3BF6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2F292E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EFB9D5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5D0B7A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322446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4A803B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A3F9C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9B1D66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67C07F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F4A45A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F5EF6F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935B07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BBF580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6A141D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669BA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26E66B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067E09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17643566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64AB595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6B24E51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17502D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0FAAC2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BAC0B6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23F01B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632968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DC47EB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63EDD5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4BF4EA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A38CE3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04B9EE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01C8B2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212C1E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A50B3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AAB159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06823F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6377F1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A14359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4595AC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FBFAC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7D07B8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41F148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752019B1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7A614B2A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018D848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D228CC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17EB42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4D26B6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76E990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8F1A4D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94E38B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8E3293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DB1D1B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9C6468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68D3B2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224BC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5C14B7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78BC9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E8CF9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36FC32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19F2C2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26CA9D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DBD156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EB821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AE971A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8B93B2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0E78DC49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6B868E50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240E8C6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D2BF55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A70333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D68D32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979CF8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11BE6C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672487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953296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668B11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95E49D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43CDC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3AB4E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43B82D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1792D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689A5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8F5045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AB3910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5CFD89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B5F0C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BE2D1C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79727E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CE168A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09EF5A8B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4DA79B89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3206A76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450924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20782C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53205B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B11C7A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425DFE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C0CB48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77989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D26573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2ED8C5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2D9C8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6DAC65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1F8465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AF0A6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22F4EB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BEA892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9DA25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D69F4B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4DEF0A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7C2B8B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434348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1D094F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0D87AC7D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E712A50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671122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AD2733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69B6B1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67FDD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782DD1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268214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FD198E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6E3B64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8D48C0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D0D826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A514FC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C6FAB9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3168F3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80A57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57BB1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5B12F6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975732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CF006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54E239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B9157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479C23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E1B6F3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30CC28DB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28F100C4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40B7326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F14582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A87A53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0DB0EC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ED26DD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9CC958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890BC9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39F222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AEE086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C5809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BE399D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91BDA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3255C6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569FC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53B7BC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607F81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AC4E3F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E6B611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879673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7935A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90BC92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431426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11A708DF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23481414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F3717C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F984FA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3134F7D6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814A6B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B4D338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BBF2CA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02084E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A97F01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1E21EC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AC2EB7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2D113A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EB76B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936E34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9BB45C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071F6A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F0F75E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2BCD1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684DA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277555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118607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64FA6D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8BF6588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1DB4F90C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500C0D28" w14:textId="77777777" w:rsidR="00EC282A" w:rsidRPr="00EC282A" w:rsidRDefault="00EC282A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79618F9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ECDBE4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609E63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4D2855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B51D92E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E05A89C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A22158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8A1BAD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F8A4E55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7EBE681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FF68B3F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048EC6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8A29A83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0E8509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5125E0B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CAEB98A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610D28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6A48E2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E7AE1E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38AEDD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8990F40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2EB0894" w14:textId="77777777" w:rsidR="00EC282A" w:rsidRPr="00EC282A" w:rsidRDefault="00EC282A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962ECB" w:rsidRPr="00EC282A" w14:paraId="1B2EB4AC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4076B3FA" w14:textId="77777777" w:rsidR="00962ECB" w:rsidRPr="00EC282A" w:rsidRDefault="00962ECB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24E35869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0C37EC6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6E34879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8601BED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A1C485D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A10D59A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DF492B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B06B064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AA9C7E4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E666552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949DF6A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0CE38A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381ECB0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A6207B0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DCDA60E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5684CFE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D5E60F4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8BA1859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64518E1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3D81DAB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4F71039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5363226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962ECB" w:rsidRPr="00EC282A" w14:paraId="710B7754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80CB46D" w14:textId="77777777" w:rsidR="00962ECB" w:rsidRPr="00EC282A" w:rsidRDefault="00962ECB" w:rsidP="000D314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6A726B0C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281A711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2F30CBF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13CBF7F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28B4940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485EC20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0C0533A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D45BC79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75C5716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C859465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B9AE9BE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05EC05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B3C7F65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EFF7AC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2FD3AE1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7C8A8D2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8016D62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9CE346C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6BDFBAE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6D4A81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8D0204B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373803D" w14:textId="77777777" w:rsidR="00962ECB" w:rsidRPr="00EC282A" w:rsidRDefault="00962ECB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282A" w:rsidRPr="00EC282A" w14:paraId="319F555E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1222DB2D" w14:textId="77777777" w:rsidR="00EC282A" w:rsidRPr="00EC282A" w:rsidRDefault="00EC282A" w:rsidP="00934FE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5E3EFDE6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EC282A" w:rsidRPr="00EC282A" w14:paraId="34781092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489AD7CE" w14:textId="77777777" w:rsidR="00EC282A" w:rsidRPr="00EC282A" w:rsidRDefault="00EC282A" w:rsidP="00934FE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7755DFC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EC282A" w:rsidRPr="00EC282A" w14:paraId="591C0640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D207AFD" w14:textId="77777777" w:rsidR="00EC282A" w:rsidRPr="00EC282A" w:rsidRDefault="00EC282A" w:rsidP="00934FE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621B46D3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4B7903DD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7C960EB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23C0B0F2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3250FB9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67D1D614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780EBCDE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870774C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3D9D991E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6207ED10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651E5E7E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EC282A" w:rsidRPr="00EC282A" w14:paraId="65F05C38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2328B678" w14:textId="77777777" w:rsidR="00EC282A" w:rsidRPr="00EC282A" w:rsidRDefault="00EC282A" w:rsidP="00934FE2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หก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6BECDEAD" w14:textId="77777777" w:rsidR="00EC282A" w:rsidRPr="00EC282A" w:rsidRDefault="00EC282A" w:rsidP="00934FE2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14:paraId="79277ED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B390E62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56E9CC8C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258F5F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9E00BA6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732BA4C3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C5CB54A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BA3B9D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131C49FD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F4F383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D2B7C00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684101C9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0EE6A8A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57A06E6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65678C6E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08340E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65EFD05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151D8DB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D3A59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7836299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466A66E4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FA1476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6EFF8B0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1F2461AA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1C3758C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2815DF1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47FDB779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B747D63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EFB3666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662D593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A83F3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98F1B5E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219C9ED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2646EB3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1F7AE8F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EC282A" w:rsidRPr="00EC282A" w14:paraId="161725B5" w14:textId="77777777" w:rsidTr="00934FE2">
        <w:trPr>
          <w:trHeight w:val="155"/>
        </w:trPr>
        <w:tc>
          <w:tcPr>
            <w:tcW w:w="2158" w:type="dxa"/>
            <w:vAlign w:val="bottom"/>
          </w:tcPr>
          <w:p w14:paraId="510EB9FE" w14:textId="77777777" w:rsidR="00EC282A" w:rsidRPr="00EC282A" w:rsidRDefault="00EC282A" w:rsidP="00934FE2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3D022375" w14:textId="77777777" w:rsidR="00EC282A" w:rsidRPr="00EC282A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0D3141" w:rsidRPr="00EC282A" w14:paraId="4EE58D63" w14:textId="4FC22500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2BCC790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5" w:type="dxa"/>
          </w:tcPr>
          <w:p w14:paraId="0F40B75B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0C6E1F2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D6CA1F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14CC7F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FF5F7AE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A2BBC5A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AE5C958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C6A3086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0D472BF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1430313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2D9A2C8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4692F3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88021E9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A1B2E0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457FCF0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E8F5A8D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C91CB7C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0381BFA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3962E0C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3714F3C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F99892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E5F08E8" w14:textId="77777777" w:rsidR="000D3141" w:rsidRPr="00EC282A" w:rsidRDefault="000D3141" w:rsidP="000D3141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A16E35" w:rsidRPr="00EC282A" w14:paraId="0D1B6DF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76DF863" w14:textId="6081C6A8" w:rsidR="00A16E35" w:rsidRPr="00EC282A" w:rsidRDefault="00A16E35" w:rsidP="00A16E3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0E875DF" w14:textId="622669DC" w:rsidR="00A16E35" w:rsidRPr="00EC282A" w:rsidRDefault="00E56ACA" w:rsidP="00A16E35">
            <w:pPr>
              <w:pStyle w:val="NoSpacing"/>
              <w:tabs>
                <w:tab w:val="clear" w:pos="680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56AC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165,82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45" w:type="dxa"/>
          </w:tcPr>
          <w:p w14:paraId="20FEE1CD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22E2041" w14:textId="6E564544" w:rsidR="00A16E35" w:rsidRPr="00EC282A" w:rsidRDefault="00A16E35" w:rsidP="00A16E35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182,949</w:t>
            </w:r>
          </w:p>
        </w:tc>
        <w:tc>
          <w:tcPr>
            <w:tcW w:w="266" w:type="dxa"/>
          </w:tcPr>
          <w:p w14:paraId="1E9844A4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28E180D" w14:textId="7EAC23EE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03D87B6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38C148E" w14:textId="2CEB66C3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FFD5157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4267AED" w14:textId="5DD1FFB5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346CDE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E562821" w14:textId="5C4BBDC9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A4E549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24053C" w14:textId="3405C866" w:rsidR="00A16E35" w:rsidRPr="00EC282A" w:rsidRDefault="00084224" w:rsidP="00A16E35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165,829</w:t>
            </w:r>
          </w:p>
        </w:tc>
        <w:tc>
          <w:tcPr>
            <w:tcW w:w="238" w:type="dxa"/>
          </w:tcPr>
          <w:p w14:paraId="63E9A0D7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CC4739" w14:textId="410FF5C8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182,949</w:t>
            </w:r>
          </w:p>
        </w:tc>
        <w:tc>
          <w:tcPr>
            <w:tcW w:w="236" w:type="dxa"/>
          </w:tcPr>
          <w:p w14:paraId="20D549B3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1791266" w14:textId="2D1A0FCF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0CC399A4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6E9E01A" w14:textId="7D64FF41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5470FC7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4C62D3" w14:textId="4CA0F17B" w:rsidR="00A16E35" w:rsidRPr="00EC282A" w:rsidRDefault="00084224" w:rsidP="00EA04C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165,829</w:t>
            </w:r>
          </w:p>
        </w:tc>
        <w:tc>
          <w:tcPr>
            <w:tcW w:w="236" w:type="dxa"/>
          </w:tcPr>
          <w:p w14:paraId="5B78060D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68D12EA" w14:textId="468B4CAD" w:rsidR="00A16E35" w:rsidRPr="00EC282A" w:rsidRDefault="00191E22" w:rsidP="00A16E35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A16E35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182,949</w:t>
            </w:r>
          </w:p>
        </w:tc>
      </w:tr>
      <w:tr w:rsidR="00A16E35" w:rsidRPr="00EC282A" w14:paraId="49FA338B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19F022E" w14:textId="3E8B20F5" w:rsidR="00A16E35" w:rsidRPr="00EC282A" w:rsidRDefault="00A16E35" w:rsidP="00A16E3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iCNG</w:t>
            </w:r>
            <w:proofErr w:type="spellEnd"/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09" w:type="dxa"/>
            <w:vAlign w:val="bottom"/>
          </w:tcPr>
          <w:p w14:paraId="1C236BAA" w14:textId="7A7C3735" w:rsidR="00A16E35" w:rsidRPr="00EC282A" w:rsidRDefault="00A16E35" w:rsidP="00A16E35">
            <w:pPr>
              <w:pStyle w:val="NoSpacing"/>
              <w:tabs>
                <w:tab w:val="clear" w:pos="454"/>
                <w:tab w:val="clear" w:pos="680"/>
                <w:tab w:val="left" w:pos="520"/>
                <w:tab w:val="left" w:pos="59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45" w:type="dxa"/>
            <w:vAlign w:val="bottom"/>
          </w:tcPr>
          <w:p w14:paraId="15E62124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A5EF527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8922763" w14:textId="6E5DE321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223,734</w:t>
            </w:r>
          </w:p>
        </w:tc>
        <w:tc>
          <w:tcPr>
            <w:tcW w:w="266" w:type="dxa"/>
            <w:vAlign w:val="bottom"/>
          </w:tcPr>
          <w:p w14:paraId="59FDDB7A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AD9C157" w14:textId="3B2470ED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EDB27A3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88C439A" w14:textId="000D0373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80A24F2" w14:textId="77777777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837FBA9" w14:textId="0E4A13F8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6BE2828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817755A" w14:textId="4AECC59F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6FDC9F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3A2BD9" w14:textId="7866328E" w:rsidR="00A16E35" w:rsidRPr="00EC282A" w:rsidRDefault="00A16E35" w:rsidP="00A16E35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38" w:type="dxa"/>
            <w:vAlign w:val="bottom"/>
          </w:tcPr>
          <w:p w14:paraId="5FB10E3B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3AE5864" w14:textId="77777777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67BC494" w14:textId="5281AFE5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223,734</w:t>
            </w:r>
          </w:p>
        </w:tc>
        <w:tc>
          <w:tcPr>
            <w:tcW w:w="236" w:type="dxa"/>
            <w:vAlign w:val="bottom"/>
          </w:tcPr>
          <w:p w14:paraId="75311EC1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875CCC5" w14:textId="5BDD51AA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5A3D88BE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5B3BF83" w14:textId="14EB0FD0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5BC6B9F0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D8129D" w14:textId="18CA4886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36" w:type="dxa"/>
            <w:vAlign w:val="bottom"/>
          </w:tcPr>
          <w:p w14:paraId="094EF67E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234D0BBB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552F127" w14:textId="47816027" w:rsidR="00A16E35" w:rsidRPr="00EC282A" w:rsidRDefault="00191E22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A16E35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223,734</w:t>
            </w:r>
          </w:p>
        </w:tc>
      </w:tr>
      <w:tr w:rsidR="00A16E35" w:rsidRPr="00EC282A" w14:paraId="6127CBF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F88A4A8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14:paraId="6821C713" w14:textId="3AD4775E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45" w:type="dxa"/>
          </w:tcPr>
          <w:p w14:paraId="72DF2274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539B453" w14:textId="1B81D926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121,142</w:t>
            </w:r>
          </w:p>
        </w:tc>
        <w:tc>
          <w:tcPr>
            <w:tcW w:w="266" w:type="dxa"/>
          </w:tcPr>
          <w:p w14:paraId="41C7BB7B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67023BE" w14:textId="2B840BAF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718037F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F4ADFF3" w14:textId="2D93F2B8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67E4BAF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62A73AF" w14:textId="5C9F106E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5A4C4C2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D1D2B8E" w14:textId="68CD3129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31CC1C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42A4F1" w14:textId="6FE4D031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38" w:type="dxa"/>
          </w:tcPr>
          <w:p w14:paraId="64BE8D7C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46C960" w14:textId="6E72EE06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121,142</w:t>
            </w:r>
          </w:p>
        </w:tc>
        <w:tc>
          <w:tcPr>
            <w:tcW w:w="236" w:type="dxa"/>
          </w:tcPr>
          <w:p w14:paraId="1FA8675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90DA4F" w14:textId="5492BBF3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4213C58B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B8E2BDB" w14:textId="6BA8519B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835398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ED39D3" w14:textId="28761DE0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36" w:type="dxa"/>
          </w:tcPr>
          <w:p w14:paraId="13D03390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556E1F9" w14:textId="00AF5D48" w:rsidR="00A16E35" w:rsidRPr="00EC282A" w:rsidRDefault="00A16E35" w:rsidP="00191E22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191E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121,142</w:t>
            </w:r>
          </w:p>
        </w:tc>
      </w:tr>
      <w:tr w:rsidR="00A16E35" w:rsidRPr="00EC282A" w14:paraId="2653EBB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EC7EF7C" w14:textId="77777777" w:rsidR="00A16E35" w:rsidRPr="00EC282A" w:rsidRDefault="00A16E35" w:rsidP="00A16E35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น้ำมัน</w:t>
            </w:r>
          </w:p>
        </w:tc>
        <w:tc>
          <w:tcPr>
            <w:tcW w:w="809" w:type="dxa"/>
          </w:tcPr>
          <w:p w14:paraId="673B4974" w14:textId="39531080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56,238</w:t>
            </w:r>
          </w:p>
        </w:tc>
        <w:tc>
          <w:tcPr>
            <w:tcW w:w="245" w:type="dxa"/>
          </w:tcPr>
          <w:p w14:paraId="687DC613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C24A610" w14:textId="196EE3CF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75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779</w:t>
            </w:r>
          </w:p>
        </w:tc>
        <w:tc>
          <w:tcPr>
            <w:tcW w:w="266" w:type="dxa"/>
          </w:tcPr>
          <w:p w14:paraId="65038183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28C664A" w14:textId="03C11005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F3D0DB4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443B704" w14:textId="088C1671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4D0DB6A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B7E2582" w14:textId="5D46439F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171C851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51E87F8" w14:textId="1933CFA7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F5305F2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17C803" w14:textId="535350F5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56,238</w:t>
            </w:r>
          </w:p>
        </w:tc>
        <w:tc>
          <w:tcPr>
            <w:tcW w:w="238" w:type="dxa"/>
          </w:tcPr>
          <w:p w14:paraId="4E6116A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AEA602" w14:textId="1F1A3D26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75,779</w:t>
            </w:r>
          </w:p>
        </w:tc>
        <w:tc>
          <w:tcPr>
            <w:tcW w:w="236" w:type="dxa"/>
          </w:tcPr>
          <w:p w14:paraId="3023946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0015962" w14:textId="1C414746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ECEEB41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5323F09B" w14:textId="0CD53813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4D25BE7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51C6E7B" w14:textId="2FFAE23A" w:rsidR="00A16E35" w:rsidRPr="00EC282A" w:rsidRDefault="00EA04CD" w:rsidP="00A16E35">
            <w:pPr>
              <w:pStyle w:val="BodyText"/>
              <w:tabs>
                <w:tab w:val="clear" w:pos="454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56,238</w:t>
            </w:r>
          </w:p>
        </w:tc>
        <w:tc>
          <w:tcPr>
            <w:tcW w:w="236" w:type="dxa"/>
          </w:tcPr>
          <w:p w14:paraId="1EC73C0D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C57909E" w14:textId="5C3231C0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191E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75,779</w:t>
            </w:r>
          </w:p>
        </w:tc>
      </w:tr>
      <w:tr w:rsidR="00A16E35" w:rsidRPr="00EC282A" w14:paraId="737407BD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C6FDDD6" w14:textId="3790BC41" w:rsidR="00A16E35" w:rsidRPr="00EC282A" w:rsidRDefault="00A16E35" w:rsidP="00A16E35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1A9E41C5" w14:textId="1DDE3D9E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49,461</w:t>
            </w:r>
          </w:p>
        </w:tc>
        <w:tc>
          <w:tcPr>
            <w:tcW w:w="245" w:type="dxa"/>
          </w:tcPr>
          <w:p w14:paraId="444DF31D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D74837C" w14:textId="0A18E2BE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21,174</w:t>
            </w:r>
          </w:p>
        </w:tc>
        <w:tc>
          <w:tcPr>
            <w:tcW w:w="266" w:type="dxa"/>
          </w:tcPr>
          <w:p w14:paraId="79E53816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9A59090" w14:textId="77BF412D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FA7C5CC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25BE2A6" w14:textId="7F34575A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A12D559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F8F5F0C" w14:textId="1608093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A3E0D2E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98C4B92" w14:textId="4D563DA6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63BD9CF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11FB5C4" w14:textId="75E8B18F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49,461</w:t>
            </w:r>
          </w:p>
        </w:tc>
        <w:tc>
          <w:tcPr>
            <w:tcW w:w="238" w:type="dxa"/>
          </w:tcPr>
          <w:p w14:paraId="588CD254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D6DCE36" w14:textId="796C653D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21,174</w:t>
            </w:r>
          </w:p>
        </w:tc>
        <w:tc>
          <w:tcPr>
            <w:tcW w:w="236" w:type="dxa"/>
          </w:tcPr>
          <w:p w14:paraId="688CC47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B59AA58" w14:textId="0F5814C9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39E8FD1C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A4300DA" w14:textId="7110A62D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7847154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EFC7DF4" w14:textId="264BDC37" w:rsidR="00A16E35" w:rsidRPr="00EC282A" w:rsidRDefault="00EA04CD" w:rsidP="00A16E35">
            <w:pPr>
              <w:pStyle w:val="BodyText"/>
              <w:tabs>
                <w:tab w:val="clear" w:pos="454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49,461</w:t>
            </w:r>
          </w:p>
        </w:tc>
        <w:tc>
          <w:tcPr>
            <w:tcW w:w="236" w:type="dxa"/>
          </w:tcPr>
          <w:p w14:paraId="6778DCB2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2B7779A" w14:textId="0CAB7D3A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191E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21,174</w:t>
            </w:r>
          </w:p>
        </w:tc>
      </w:tr>
      <w:tr w:rsidR="00A16E35" w:rsidRPr="00EC282A" w14:paraId="70051CB3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CB67247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2E4AF51F" w14:textId="647237CF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46,721</w:t>
            </w:r>
          </w:p>
        </w:tc>
        <w:tc>
          <w:tcPr>
            <w:tcW w:w="245" w:type="dxa"/>
          </w:tcPr>
          <w:p w14:paraId="0CAA6C53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10A5943" w14:textId="62EC1D0F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64,354</w:t>
            </w:r>
          </w:p>
        </w:tc>
        <w:tc>
          <w:tcPr>
            <w:tcW w:w="266" w:type="dxa"/>
          </w:tcPr>
          <w:p w14:paraId="050F2028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0515694" w14:textId="594D0799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B734C02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137B3EB" w14:textId="08DF1C0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0FE0F97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DA9102A" w14:textId="023C3452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9DDDBD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F47DD56" w14:textId="4ACD6D49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3030D59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723F8C1" w14:textId="0142ADBE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46,721</w:t>
            </w:r>
          </w:p>
        </w:tc>
        <w:tc>
          <w:tcPr>
            <w:tcW w:w="238" w:type="dxa"/>
          </w:tcPr>
          <w:p w14:paraId="6A0AF3C1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13625AE" w14:textId="197AB1FF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64,354</w:t>
            </w:r>
          </w:p>
        </w:tc>
        <w:tc>
          <w:tcPr>
            <w:tcW w:w="236" w:type="dxa"/>
          </w:tcPr>
          <w:p w14:paraId="555053A2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5A55C60" w14:textId="41221A04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33D57F48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080ADAC" w14:textId="109C49FA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3936206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8243F0B" w14:textId="71EE3655" w:rsidR="00A16E35" w:rsidRPr="00EC282A" w:rsidRDefault="00EA04CD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46,721</w:t>
            </w:r>
          </w:p>
        </w:tc>
        <w:tc>
          <w:tcPr>
            <w:tcW w:w="236" w:type="dxa"/>
          </w:tcPr>
          <w:p w14:paraId="3193720C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08B032A" w14:textId="70511E28" w:rsidR="00A16E35" w:rsidRPr="00EC282A" w:rsidRDefault="00191E22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64,354</w:t>
            </w:r>
          </w:p>
        </w:tc>
      </w:tr>
      <w:tr w:rsidR="00A16E35" w:rsidRPr="00EC282A" w14:paraId="38A1EA7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F2AF2F2" w14:textId="4018586B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7DB6ECED" w14:textId="3757B82F" w:rsidR="00A16E35" w:rsidRPr="00EC282A" w:rsidRDefault="00A16E35" w:rsidP="00A16E3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 40,856</w:t>
            </w:r>
          </w:p>
        </w:tc>
        <w:tc>
          <w:tcPr>
            <w:tcW w:w="245" w:type="dxa"/>
          </w:tcPr>
          <w:p w14:paraId="6DAC3715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2CA0B8E" w14:textId="34A5CE81" w:rsidR="00A16E35" w:rsidRPr="00EC282A" w:rsidRDefault="00A16E35" w:rsidP="00A16E35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97,317</w:t>
            </w:r>
          </w:p>
        </w:tc>
        <w:tc>
          <w:tcPr>
            <w:tcW w:w="266" w:type="dxa"/>
          </w:tcPr>
          <w:p w14:paraId="1C2A01DB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295FC0A" w14:textId="57EFEAB4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EF2CF12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3FEAB4C" w14:textId="2A0BD771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3BFE6092" w14:textId="77777777" w:rsidR="00A16E35" w:rsidRPr="00EC282A" w:rsidRDefault="00A16E35" w:rsidP="00A16E3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8CB9257" w14:textId="2354D654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4B9CA28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68D1D01" w14:textId="08AF2AE9" w:rsidR="00A16E35" w:rsidRPr="00EC282A" w:rsidRDefault="00A16E35" w:rsidP="00A1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E9E52E0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ADE5F53" w14:textId="48BC575B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40,856</w:t>
            </w:r>
          </w:p>
        </w:tc>
        <w:tc>
          <w:tcPr>
            <w:tcW w:w="238" w:type="dxa"/>
          </w:tcPr>
          <w:p w14:paraId="4FFBC80C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936467C" w14:textId="08D71A5B" w:rsidR="00A16E35" w:rsidRPr="00EC282A" w:rsidRDefault="00A16E35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97,317</w:t>
            </w:r>
          </w:p>
        </w:tc>
        <w:tc>
          <w:tcPr>
            <w:tcW w:w="236" w:type="dxa"/>
          </w:tcPr>
          <w:p w14:paraId="023AB986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1EBFF2E" w14:textId="544CF1BB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5A955B6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7C4A1B54" w14:textId="02F91105" w:rsidR="00A16E35" w:rsidRPr="00EC282A" w:rsidRDefault="00A16E35" w:rsidP="00A16E35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2075B3A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F43A7B3" w14:textId="5FE85730" w:rsidR="00A16E35" w:rsidRPr="00EC282A" w:rsidRDefault="00EA04CD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51853985" w14:textId="77777777" w:rsidR="00A16E35" w:rsidRPr="00EC282A" w:rsidRDefault="00A16E35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EFC85B2" w14:textId="72FEDF90" w:rsidR="00A16E35" w:rsidRPr="00EC282A" w:rsidRDefault="00191E22" w:rsidP="00A16E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A16E35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="00A16E35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97,317</w:t>
            </w:r>
          </w:p>
        </w:tc>
      </w:tr>
      <w:tr w:rsidR="00102E8F" w:rsidRPr="00EC282A" w14:paraId="67E6A59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EB8EB5C" w14:textId="0E699E65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772A233A" w14:textId="04EE2F22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26965D1C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17ECA85" w14:textId="4092E5CC" w:rsidR="00102E8F" w:rsidRPr="00EC282A" w:rsidRDefault="00102E8F" w:rsidP="00102E8F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282C37DE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3681AB0" w14:textId="5E8690A9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BD4A004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70B7744" w14:textId="6B687D28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357,127</w:t>
            </w:r>
          </w:p>
        </w:tc>
        <w:tc>
          <w:tcPr>
            <w:tcW w:w="270" w:type="dxa"/>
          </w:tcPr>
          <w:p w14:paraId="0DEB664A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ABFDEA8" w14:textId="2296589A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DCD883B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0F017EC" w14:textId="7CD1C32A" w:rsidR="00102E8F" w:rsidRPr="00EC282A" w:rsidRDefault="00102E8F" w:rsidP="001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5D2A66D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D47A0CE" w14:textId="16391D71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2FF0C66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2F7D613" w14:textId="282B4335" w:rsidR="00102E8F" w:rsidRPr="00EC282A" w:rsidRDefault="00102E8F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357,127</w:t>
            </w:r>
          </w:p>
        </w:tc>
        <w:tc>
          <w:tcPr>
            <w:tcW w:w="236" w:type="dxa"/>
          </w:tcPr>
          <w:p w14:paraId="38DC7863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D032D80" w14:textId="1EBE02DA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DF588E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F91D411" w14:textId="7A801A51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8817B6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A67CF20" w14:textId="1F7E8D50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B81B4A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9FC1CB8" w14:textId="55000184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357,127</w:t>
            </w:r>
          </w:p>
        </w:tc>
      </w:tr>
      <w:tr w:rsidR="00102E8F" w:rsidRPr="00EC282A" w14:paraId="5E96C8E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6AC80D1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09" w:type="dxa"/>
          </w:tcPr>
          <w:p w14:paraId="12D6A480" w14:textId="021E7847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4F717C6B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FBEFE5F" w14:textId="676CCF60" w:rsidR="00102E8F" w:rsidRPr="00EC282A" w:rsidRDefault="00102E8F" w:rsidP="00102E8F">
            <w:pPr>
              <w:pStyle w:val="NoSpacing"/>
              <w:tabs>
                <w:tab w:val="clear" w:pos="6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6D3152C2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840CAEC" w14:textId="7D82116D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8B58FB0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855FF25" w14:textId="141CAEF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562A0EB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683B8B5" w14:textId="26005ACC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651C80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A729672" w14:textId="1839F759" w:rsidR="00102E8F" w:rsidRPr="00EC282A" w:rsidRDefault="00102E8F" w:rsidP="001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902633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A4F99E" w14:textId="24715DD8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4308E48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7352AB3" w14:textId="5C5DB0B2" w:rsidR="00102E8F" w:rsidRPr="00EC282A" w:rsidRDefault="00102E8F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5DB3EC5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A7DD0B7" w14:textId="26E26A74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7BCEEE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625AF0B" w14:textId="32F6220A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EB9096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BAA3DB5" w14:textId="5678551B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0E36AD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554503C" w14:textId="36D37B0B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</w:tr>
      <w:tr w:rsidR="00102E8F" w:rsidRPr="00EC282A" w14:paraId="32A6F5B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1CE7E86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79D8B9FC" w14:textId="17F4D348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0A63FA8D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88FAC65" w14:textId="6D4A6252" w:rsidR="00102E8F" w:rsidRPr="00EC282A" w:rsidRDefault="00102E8F" w:rsidP="00102E8F">
            <w:pPr>
              <w:pStyle w:val="NoSpacing"/>
              <w:tabs>
                <w:tab w:val="clear" w:pos="6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7AD568DE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825061B" w14:textId="0F20CF9A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F682494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9503BC1" w14:textId="16FA50F5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611037F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5C01BAB" w14:textId="63AD60E0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25,785</w:t>
            </w:r>
          </w:p>
        </w:tc>
        <w:tc>
          <w:tcPr>
            <w:tcW w:w="242" w:type="dxa"/>
          </w:tcPr>
          <w:p w14:paraId="25F2449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A3F1E8A" w14:textId="7466E935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</w:tcPr>
          <w:p w14:paraId="4283765D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860ACA5" w14:textId="7C70212F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25,785</w:t>
            </w:r>
          </w:p>
        </w:tc>
        <w:tc>
          <w:tcPr>
            <w:tcW w:w="238" w:type="dxa"/>
          </w:tcPr>
          <w:p w14:paraId="3FCC0E2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47002D" w14:textId="5E8AB55F" w:rsidR="00102E8F" w:rsidRPr="00EC282A" w:rsidRDefault="00102E8F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36" w:type="dxa"/>
          </w:tcPr>
          <w:p w14:paraId="48DE7F4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C6E60C" w14:textId="331D4FBA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5B7426DC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203B139" w14:textId="1AD378CD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2B28F6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7335482" w14:textId="3AC1238F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25,785</w:t>
            </w:r>
          </w:p>
        </w:tc>
        <w:tc>
          <w:tcPr>
            <w:tcW w:w="236" w:type="dxa"/>
          </w:tcPr>
          <w:p w14:paraId="573DB1A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4D536DF" w14:textId="07CCA8F0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31,418</w:t>
            </w:r>
          </w:p>
        </w:tc>
      </w:tr>
      <w:tr w:rsidR="00102E8F" w:rsidRPr="00EC282A" w14:paraId="343A7CFE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A2DF65A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050B85B" w14:textId="1BE438A6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19,557</w:t>
            </w:r>
          </w:p>
        </w:tc>
        <w:tc>
          <w:tcPr>
            <w:tcW w:w="245" w:type="dxa"/>
          </w:tcPr>
          <w:p w14:paraId="13BD56D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61B989DD" w14:textId="0ADCC5C1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34,567</w:t>
            </w:r>
          </w:p>
        </w:tc>
        <w:tc>
          <w:tcPr>
            <w:tcW w:w="266" w:type="dxa"/>
          </w:tcPr>
          <w:p w14:paraId="25EAC49E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A85B95D" w14:textId="1310802B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</w:tcPr>
          <w:p w14:paraId="37250811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2B34181" w14:textId="5961D29D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69,137</w:t>
            </w:r>
          </w:p>
        </w:tc>
        <w:tc>
          <w:tcPr>
            <w:tcW w:w="270" w:type="dxa"/>
          </w:tcPr>
          <w:p w14:paraId="51E4B6B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42AE46" w14:textId="46D63179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F248FD0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8AE1D57" w14:textId="402CFC76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AA87954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438CD8" w14:textId="74B61430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57,145</w:t>
            </w:r>
          </w:p>
        </w:tc>
        <w:tc>
          <w:tcPr>
            <w:tcW w:w="238" w:type="dxa"/>
          </w:tcPr>
          <w:p w14:paraId="367F01BA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1720C72" w14:textId="2A114317" w:rsidR="00102E8F" w:rsidRPr="00EC282A" w:rsidRDefault="00102E8F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103,704</w:t>
            </w:r>
          </w:p>
        </w:tc>
        <w:tc>
          <w:tcPr>
            <w:tcW w:w="236" w:type="dxa"/>
          </w:tcPr>
          <w:p w14:paraId="4F543D04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DB5A6DB" w14:textId="4A9278C2" w:rsidR="00102E8F" w:rsidRPr="00EC282A" w:rsidRDefault="00084224" w:rsidP="00102E8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74,398</w:t>
            </w:r>
          </w:p>
        </w:tc>
        <w:tc>
          <w:tcPr>
            <w:tcW w:w="264" w:type="dxa"/>
          </w:tcPr>
          <w:p w14:paraId="6CCF08A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D8CF56B" w14:textId="2FE3876C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75,560</w:t>
            </w:r>
          </w:p>
        </w:tc>
        <w:tc>
          <w:tcPr>
            <w:tcW w:w="240" w:type="dxa"/>
          </w:tcPr>
          <w:p w14:paraId="03AFED9B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3AFDB9" w14:textId="4120292E" w:rsidR="00102E8F" w:rsidRPr="00EC282A" w:rsidRDefault="0008422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131,543</w:t>
            </w:r>
          </w:p>
        </w:tc>
        <w:tc>
          <w:tcPr>
            <w:tcW w:w="236" w:type="dxa"/>
          </w:tcPr>
          <w:p w14:paraId="65244E5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DE38EC" w14:textId="56DEBFE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179,264</w:t>
            </w:r>
          </w:p>
        </w:tc>
      </w:tr>
      <w:tr w:rsidR="00102E8F" w:rsidRPr="00EC282A" w14:paraId="62EBDD5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2D9EC26" w14:textId="77777777" w:rsidR="00102E8F" w:rsidRPr="00EC282A" w:rsidRDefault="00102E8F" w:rsidP="00102E8F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D453968" w14:textId="3F245B44" w:rsidR="00102E8F" w:rsidRPr="00EC282A" w:rsidRDefault="00E56ACA" w:rsidP="00102E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56AC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615,816</w:t>
            </w:r>
          </w:p>
        </w:tc>
        <w:tc>
          <w:tcPr>
            <w:tcW w:w="245" w:type="dxa"/>
          </w:tcPr>
          <w:p w14:paraId="23B82F30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6BF70732" w14:textId="24791B7D" w:rsidR="00102E8F" w:rsidRPr="00EC282A" w:rsidRDefault="00102E8F" w:rsidP="00102E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821,016</w:t>
            </w:r>
          </w:p>
        </w:tc>
        <w:tc>
          <w:tcPr>
            <w:tcW w:w="266" w:type="dxa"/>
          </w:tcPr>
          <w:p w14:paraId="7EDC034B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9775772" w14:textId="4D05040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</w:tcPr>
          <w:p w14:paraId="52628C5A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9AF2DAA" w14:textId="72A81798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767,877</w:t>
            </w:r>
          </w:p>
        </w:tc>
        <w:tc>
          <w:tcPr>
            <w:tcW w:w="270" w:type="dxa"/>
          </w:tcPr>
          <w:p w14:paraId="4077ABD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087C8C" w14:textId="0D6A6FA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25,785</w:t>
            </w:r>
          </w:p>
        </w:tc>
        <w:tc>
          <w:tcPr>
            <w:tcW w:w="242" w:type="dxa"/>
          </w:tcPr>
          <w:p w14:paraId="429EE319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47B008F" w14:textId="1C3A4501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</w:tcPr>
          <w:p w14:paraId="5DD15CEB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3E67D96" w14:textId="40B70668" w:rsidR="00102E8F" w:rsidRPr="00EC282A" w:rsidRDefault="0008422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679,189</w:t>
            </w:r>
          </w:p>
        </w:tc>
        <w:tc>
          <w:tcPr>
            <w:tcW w:w="238" w:type="dxa"/>
          </w:tcPr>
          <w:p w14:paraId="7C6CB1A4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0E7CBB9" w14:textId="19A67C61" w:rsidR="00102E8F" w:rsidRPr="00EC282A" w:rsidRDefault="00102E8F" w:rsidP="005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1,620,311</w:t>
            </w:r>
          </w:p>
        </w:tc>
        <w:tc>
          <w:tcPr>
            <w:tcW w:w="236" w:type="dxa"/>
          </w:tcPr>
          <w:p w14:paraId="077F6ED3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CB3672" w14:textId="3415B4FE" w:rsidR="00102E8F" w:rsidRPr="00EC282A" w:rsidRDefault="0008422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422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74,398</w:t>
            </w:r>
          </w:p>
        </w:tc>
        <w:tc>
          <w:tcPr>
            <w:tcW w:w="264" w:type="dxa"/>
          </w:tcPr>
          <w:p w14:paraId="14F48A2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0465ED97" w14:textId="46CF0B4F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75,560</w:t>
            </w:r>
          </w:p>
        </w:tc>
        <w:tc>
          <w:tcPr>
            <w:tcW w:w="240" w:type="dxa"/>
          </w:tcPr>
          <w:p w14:paraId="55587C64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EA8ED8F" w14:textId="3BFB7AC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753,587</w:t>
            </w:r>
          </w:p>
        </w:tc>
        <w:tc>
          <w:tcPr>
            <w:tcW w:w="236" w:type="dxa"/>
          </w:tcPr>
          <w:p w14:paraId="71AE49A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64BBF04" w14:textId="14DE0E58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1,695,871</w:t>
            </w:r>
          </w:p>
        </w:tc>
      </w:tr>
      <w:tr w:rsidR="00102E8F" w:rsidRPr="00EC282A" w14:paraId="4CBC503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D9700C4" w14:textId="77777777" w:rsidR="00102E8F" w:rsidRPr="00EC282A" w:rsidRDefault="00102E8F" w:rsidP="00102E8F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5050E7B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E097620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2C0583C4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A9CBD62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A1A47DF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D4405BB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59CE154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E7D19DF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566F5C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EFACCC1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468DC1A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74B456B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DB301CC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758C67A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3C30838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1F1446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F59A9A8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DCE5EE9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11BD20F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35652E0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1B65BE0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BEF8DFE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0273F83" w14:textId="77777777" w:rsidR="00102E8F" w:rsidRPr="00EC282A" w:rsidRDefault="00102E8F" w:rsidP="00102E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102E8F" w:rsidRPr="00EC282A" w14:paraId="38850A0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21E0AFE" w14:textId="77777777" w:rsidR="00102E8F" w:rsidRPr="00EC282A" w:rsidRDefault="00102E8F" w:rsidP="00102E8F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  <w:vAlign w:val="bottom"/>
          </w:tcPr>
          <w:p w14:paraId="45987A48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0597E4F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2F3886AB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6930FE9" w14:textId="77777777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2D6238D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C1EC41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6356A25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D9DDB1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BEAB6C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72DDA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FAF8A4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C58511B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32C630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8E0FFC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C2550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43F90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6B57070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09A74BF0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7218E218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FA69D7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5F4BE77" w14:textId="77777777" w:rsidR="00102E8F" w:rsidRPr="00EC282A" w:rsidRDefault="00102E8F" w:rsidP="00102E8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3BD750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7BFEA1D" w14:textId="77777777" w:rsidR="00102E8F" w:rsidRPr="00EC282A" w:rsidRDefault="00102E8F" w:rsidP="00102E8F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102E8F" w:rsidRPr="00EC282A" w14:paraId="4B4E810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2DF019D" w14:textId="77777777" w:rsidR="00102E8F" w:rsidRPr="00EC282A" w:rsidRDefault="00102E8F" w:rsidP="00102E8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204DD807" w14:textId="76FAE1B4" w:rsidR="00102E8F" w:rsidRPr="00EC282A" w:rsidRDefault="00193184" w:rsidP="00102E8F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9318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388,780</w:t>
            </w:r>
          </w:p>
        </w:tc>
        <w:tc>
          <w:tcPr>
            <w:tcW w:w="245" w:type="dxa"/>
            <w:vAlign w:val="bottom"/>
          </w:tcPr>
          <w:p w14:paraId="65653EE9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782B5D96" w14:textId="03DB77B2" w:rsidR="00102E8F" w:rsidRPr="00EC282A" w:rsidRDefault="00102E8F" w:rsidP="00102E8F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533,146</w:t>
            </w:r>
          </w:p>
        </w:tc>
        <w:tc>
          <w:tcPr>
            <w:tcW w:w="266" w:type="dxa"/>
            <w:vAlign w:val="bottom"/>
          </w:tcPr>
          <w:p w14:paraId="32B247B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C770E6D" w14:textId="279DFC31" w:rsidR="00102E8F" w:rsidRPr="00EC282A" w:rsidRDefault="00102E8F" w:rsidP="00102E8F">
            <w:pPr>
              <w:pStyle w:val="BodyText"/>
              <w:tabs>
                <w:tab w:val="clear" w:pos="454"/>
                <w:tab w:val="clear" w:pos="680"/>
                <w:tab w:val="left" w:pos="4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 21</w:t>
            </w:r>
          </w:p>
        </w:tc>
        <w:tc>
          <w:tcPr>
            <w:tcW w:w="273" w:type="dxa"/>
            <w:vAlign w:val="bottom"/>
          </w:tcPr>
          <w:p w14:paraId="7E715398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CA0F2EA" w14:textId="6B4CBAC2" w:rsidR="00102E8F" w:rsidRPr="00EC282A" w:rsidRDefault="00102E8F" w:rsidP="00102E8F">
            <w:pPr>
              <w:pStyle w:val="BodyText"/>
              <w:tabs>
                <w:tab w:val="clear" w:pos="45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734,969</w:t>
            </w:r>
          </w:p>
        </w:tc>
        <w:tc>
          <w:tcPr>
            <w:tcW w:w="270" w:type="dxa"/>
            <w:vAlign w:val="bottom"/>
          </w:tcPr>
          <w:p w14:paraId="2593EF39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74D2CFB" w14:textId="77129C86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   -</w:t>
            </w:r>
          </w:p>
        </w:tc>
        <w:tc>
          <w:tcPr>
            <w:tcW w:w="242" w:type="dxa"/>
            <w:vAlign w:val="bottom"/>
          </w:tcPr>
          <w:p w14:paraId="26C379C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4233337" w14:textId="65A82167" w:rsidR="00102E8F" w:rsidRPr="00EC282A" w:rsidRDefault="00102E8F" w:rsidP="00102E8F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    -</w:t>
            </w:r>
          </w:p>
        </w:tc>
        <w:tc>
          <w:tcPr>
            <w:tcW w:w="240" w:type="dxa"/>
            <w:vAlign w:val="bottom"/>
          </w:tcPr>
          <w:p w14:paraId="457084B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A15CF8" w14:textId="4F086A5B" w:rsidR="00102E8F" w:rsidRPr="00EC282A" w:rsidRDefault="00193184" w:rsidP="00102E8F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9318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388,801</w:t>
            </w:r>
          </w:p>
        </w:tc>
        <w:tc>
          <w:tcPr>
            <w:tcW w:w="238" w:type="dxa"/>
            <w:vAlign w:val="bottom"/>
          </w:tcPr>
          <w:p w14:paraId="317857C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0CD5F23" w14:textId="5B6DEC74" w:rsidR="00102E8F" w:rsidRPr="00EC282A" w:rsidRDefault="00102E8F" w:rsidP="00102E8F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1,268,115</w:t>
            </w:r>
          </w:p>
        </w:tc>
        <w:tc>
          <w:tcPr>
            <w:tcW w:w="236" w:type="dxa"/>
            <w:vAlign w:val="bottom"/>
          </w:tcPr>
          <w:p w14:paraId="11C7B1BC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4FA420E" w14:textId="391D3C41" w:rsidR="00102E8F" w:rsidRPr="00EC282A" w:rsidRDefault="00193184" w:rsidP="00102E8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9318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71,346</w:t>
            </w:r>
          </w:p>
        </w:tc>
        <w:tc>
          <w:tcPr>
            <w:tcW w:w="264" w:type="dxa"/>
            <w:vAlign w:val="bottom"/>
          </w:tcPr>
          <w:p w14:paraId="7FC4D4DF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D275B49" w14:textId="5F84208E" w:rsidR="00102E8F" w:rsidRPr="00EC282A" w:rsidRDefault="00102E8F" w:rsidP="00102E8F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75,260</w:t>
            </w:r>
          </w:p>
        </w:tc>
        <w:tc>
          <w:tcPr>
            <w:tcW w:w="240" w:type="dxa"/>
            <w:vAlign w:val="bottom"/>
          </w:tcPr>
          <w:p w14:paraId="29E5C52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EC85302" w14:textId="41B784E0" w:rsidR="00102E8F" w:rsidRPr="00EC282A" w:rsidRDefault="00102E8F" w:rsidP="00102E8F">
            <w:pPr>
              <w:tabs>
                <w:tab w:val="clear" w:pos="454"/>
                <w:tab w:val="decimal" w:pos="470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460,147</w:t>
            </w:r>
          </w:p>
        </w:tc>
        <w:tc>
          <w:tcPr>
            <w:tcW w:w="236" w:type="dxa"/>
            <w:vAlign w:val="bottom"/>
          </w:tcPr>
          <w:p w14:paraId="162573A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5D1C3BA" w14:textId="2BD1EB18" w:rsidR="00102E8F" w:rsidRPr="00EC282A" w:rsidRDefault="00102E8F" w:rsidP="00102E8F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1,343,375</w:t>
            </w:r>
          </w:p>
        </w:tc>
      </w:tr>
      <w:tr w:rsidR="00102E8F" w:rsidRPr="00EC282A" w14:paraId="730BDF63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DB99855" w14:textId="77777777" w:rsidR="00102E8F" w:rsidRPr="00EC282A" w:rsidRDefault="00102E8F" w:rsidP="00102E8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415A8BA" w14:textId="49969173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227,036</w:t>
            </w:r>
          </w:p>
        </w:tc>
        <w:tc>
          <w:tcPr>
            <w:tcW w:w="245" w:type="dxa"/>
            <w:vAlign w:val="bottom"/>
          </w:tcPr>
          <w:p w14:paraId="7DF6DC1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265FCDB" w14:textId="26477736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287,870</w:t>
            </w:r>
          </w:p>
        </w:tc>
        <w:tc>
          <w:tcPr>
            <w:tcW w:w="266" w:type="dxa"/>
            <w:vAlign w:val="bottom"/>
          </w:tcPr>
          <w:p w14:paraId="1DA20E5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D0CDC99" w14:textId="1A0BE8D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37,567</w:t>
            </w:r>
          </w:p>
        </w:tc>
        <w:tc>
          <w:tcPr>
            <w:tcW w:w="273" w:type="dxa"/>
            <w:vAlign w:val="bottom"/>
          </w:tcPr>
          <w:p w14:paraId="2177C4E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AC8C9C7" w14:textId="5EEE4419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32,908</w:t>
            </w:r>
          </w:p>
        </w:tc>
        <w:tc>
          <w:tcPr>
            <w:tcW w:w="270" w:type="dxa"/>
            <w:vAlign w:val="bottom"/>
          </w:tcPr>
          <w:p w14:paraId="53F18932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291BF4" w14:textId="782E09DF" w:rsidR="00102E8F" w:rsidRPr="00EC282A" w:rsidRDefault="00102E8F" w:rsidP="00102E8F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25,785</w:t>
            </w:r>
          </w:p>
        </w:tc>
        <w:tc>
          <w:tcPr>
            <w:tcW w:w="242" w:type="dxa"/>
          </w:tcPr>
          <w:p w14:paraId="682242D8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56B4532" w14:textId="4BCB14C5" w:rsidR="00102E8F" w:rsidRPr="00EC282A" w:rsidRDefault="00102E8F" w:rsidP="00102E8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  <w:vAlign w:val="bottom"/>
          </w:tcPr>
          <w:p w14:paraId="7F4A31C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649C59" w14:textId="13B708AD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290,388</w:t>
            </w:r>
          </w:p>
        </w:tc>
        <w:tc>
          <w:tcPr>
            <w:tcW w:w="238" w:type="dxa"/>
            <w:vAlign w:val="bottom"/>
          </w:tcPr>
          <w:p w14:paraId="1ACEE25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DCD0B0E" w14:textId="76466C2E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352,196</w:t>
            </w:r>
          </w:p>
        </w:tc>
        <w:tc>
          <w:tcPr>
            <w:tcW w:w="236" w:type="dxa"/>
            <w:vAlign w:val="bottom"/>
          </w:tcPr>
          <w:p w14:paraId="0E2DD27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EEF9917" w14:textId="04A0954F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3,052</w:t>
            </w:r>
          </w:p>
        </w:tc>
        <w:tc>
          <w:tcPr>
            <w:tcW w:w="264" w:type="dxa"/>
            <w:vAlign w:val="bottom"/>
          </w:tcPr>
          <w:p w14:paraId="18D0BEE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1B378812" w14:textId="7216C0A5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300</w:t>
            </w:r>
          </w:p>
        </w:tc>
        <w:tc>
          <w:tcPr>
            <w:tcW w:w="240" w:type="dxa"/>
            <w:vAlign w:val="bottom"/>
          </w:tcPr>
          <w:p w14:paraId="3C6BD53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DF34B7" w14:textId="05AA1D04" w:rsidR="00102E8F" w:rsidRPr="00EC282A" w:rsidRDefault="00102E8F" w:rsidP="00102E8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293,440</w:t>
            </w:r>
          </w:p>
        </w:tc>
        <w:tc>
          <w:tcPr>
            <w:tcW w:w="236" w:type="dxa"/>
            <w:vAlign w:val="bottom"/>
          </w:tcPr>
          <w:p w14:paraId="00F5F78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257524" w14:textId="175B3801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352,496</w:t>
            </w:r>
          </w:p>
        </w:tc>
      </w:tr>
      <w:tr w:rsidR="00102E8F" w:rsidRPr="00EC282A" w14:paraId="3A446986" w14:textId="77777777" w:rsidTr="00650B17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2985C157" w14:textId="77777777" w:rsidR="00102E8F" w:rsidRPr="00EC282A" w:rsidRDefault="00102E8F" w:rsidP="00102E8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7017F" w14:textId="22B74047" w:rsidR="00102E8F" w:rsidRPr="00EC282A" w:rsidRDefault="0019318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9318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615,816</w:t>
            </w:r>
          </w:p>
        </w:tc>
        <w:tc>
          <w:tcPr>
            <w:tcW w:w="245" w:type="dxa"/>
            <w:vAlign w:val="bottom"/>
          </w:tcPr>
          <w:p w14:paraId="23E12547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FDADB" w14:textId="248917EF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821,016</w:t>
            </w:r>
          </w:p>
        </w:tc>
        <w:tc>
          <w:tcPr>
            <w:tcW w:w="266" w:type="dxa"/>
            <w:vAlign w:val="bottom"/>
          </w:tcPr>
          <w:p w14:paraId="6B5BB0AA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550EF" w14:textId="4B82A2DB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  <w:vAlign w:val="bottom"/>
          </w:tcPr>
          <w:p w14:paraId="764EBF4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E1569" w14:textId="14C6C32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767,877</w:t>
            </w:r>
          </w:p>
        </w:tc>
        <w:tc>
          <w:tcPr>
            <w:tcW w:w="270" w:type="dxa"/>
            <w:vAlign w:val="bottom"/>
          </w:tcPr>
          <w:p w14:paraId="25584393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51D7E" w14:textId="6B51BC92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25,785</w:t>
            </w:r>
          </w:p>
        </w:tc>
        <w:tc>
          <w:tcPr>
            <w:tcW w:w="242" w:type="dxa"/>
          </w:tcPr>
          <w:p w14:paraId="18E9425E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7A3D096" w14:textId="21C2E815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31,418</w:t>
            </w:r>
          </w:p>
        </w:tc>
        <w:tc>
          <w:tcPr>
            <w:tcW w:w="240" w:type="dxa"/>
            <w:vAlign w:val="bottom"/>
          </w:tcPr>
          <w:p w14:paraId="7285EC6C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6CBD496" w14:textId="239CABB9" w:rsidR="00102E8F" w:rsidRPr="00EC282A" w:rsidRDefault="0019318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9318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679,189</w:t>
            </w:r>
          </w:p>
        </w:tc>
        <w:tc>
          <w:tcPr>
            <w:tcW w:w="238" w:type="dxa"/>
            <w:vAlign w:val="bottom"/>
          </w:tcPr>
          <w:p w14:paraId="24A740F5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F73AEE7" w14:textId="53D587ED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1,620,311</w:t>
            </w:r>
          </w:p>
        </w:tc>
        <w:tc>
          <w:tcPr>
            <w:tcW w:w="236" w:type="dxa"/>
            <w:vAlign w:val="bottom"/>
          </w:tcPr>
          <w:p w14:paraId="54099AB9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19E00" w14:textId="0714FADA" w:rsidR="00102E8F" w:rsidRPr="00EC282A" w:rsidRDefault="00193184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19318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74,398</w:t>
            </w:r>
          </w:p>
        </w:tc>
        <w:tc>
          <w:tcPr>
            <w:tcW w:w="264" w:type="dxa"/>
            <w:vAlign w:val="bottom"/>
          </w:tcPr>
          <w:p w14:paraId="7A9723F6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B9CE4" w14:textId="30E8B039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75,560</w:t>
            </w:r>
          </w:p>
        </w:tc>
        <w:tc>
          <w:tcPr>
            <w:tcW w:w="240" w:type="dxa"/>
            <w:vAlign w:val="bottom"/>
          </w:tcPr>
          <w:p w14:paraId="56CE8881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C57A71C" w14:textId="1124803E" w:rsidR="00102E8F" w:rsidRPr="00EC282A" w:rsidRDefault="00102E8F" w:rsidP="00102E8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753,587</w:t>
            </w:r>
          </w:p>
        </w:tc>
        <w:tc>
          <w:tcPr>
            <w:tcW w:w="236" w:type="dxa"/>
            <w:vAlign w:val="bottom"/>
          </w:tcPr>
          <w:p w14:paraId="59B2CCBD" w14:textId="77777777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3B655A42" w14:textId="508E798D" w:rsidR="00102E8F" w:rsidRPr="00EC282A" w:rsidRDefault="00102E8F" w:rsidP="00102E8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1,695,871</w:t>
            </w:r>
          </w:p>
        </w:tc>
      </w:tr>
    </w:tbl>
    <w:p w14:paraId="6D910175" w14:textId="77777777" w:rsidR="00A420D3" w:rsidRPr="00EC282A" w:rsidRDefault="00A420D3" w:rsidP="00A420D3">
      <w:pPr>
        <w:rPr>
          <w:sz w:val="20"/>
          <w:szCs w:val="20"/>
        </w:rPr>
      </w:pPr>
    </w:p>
    <w:tbl>
      <w:tblPr>
        <w:tblW w:w="14694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A420D3" w:rsidRPr="00EC282A" w14:paraId="090CE448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6EF1E627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511761B9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A420D3" w:rsidRPr="00EC282A" w14:paraId="0A574296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4E9E4B1D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29B470C7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EC282A" w14:paraId="493E25F5" w14:textId="77777777" w:rsidTr="004813D8">
        <w:trPr>
          <w:gridAfter w:val="1"/>
          <w:wAfter w:w="18" w:type="dxa"/>
          <w:trHeight w:val="87"/>
          <w:tblHeader/>
          <w:jc w:val="center"/>
        </w:trPr>
        <w:tc>
          <w:tcPr>
            <w:tcW w:w="2070" w:type="dxa"/>
            <w:vAlign w:val="bottom"/>
          </w:tcPr>
          <w:p w14:paraId="50A2221F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7703F0DA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7" w:type="dxa"/>
          </w:tcPr>
          <w:p w14:paraId="6D3BC31E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28B953B4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68CCF954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1A85FCA9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14:paraId="213A9D83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60B97451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5B03D70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1531CEC0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36" w:type="dxa"/>
          </w:tcPr>
          <w:p w14:paraId="32D56628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FBCCE2B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2A72B8" w:rsidRPr="00EC282A" w14:paraId="6F2F0F01" w14:textId="77777777" w:rsidTr="004813D8">
        <w:trPr>
          <w:gridAfter w:val="1"/>
          <w:wAfter w:w="18" w:type="dxa"/>
          <w:trHeight w:val="87"/>
          <w:tblHeader/>
          <w:jc w:val="center"/>
        </w:trPr>
        <w:tc>
          <w:tcPr>
            <w:tcW w:w="2070" w:type="dxa"/>
            <w:vAlign w:val="bottom"/>
            <w:hideMark/>
          </w:tcPr>
          <w:p w14:paraId="7042F5C7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หก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53DBC1F6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14:paraId="31A248D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2F9740B" w14:textId="39D07BA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7" w:type="dxa"/>
          </w:tcPr>
          <w:p w14:paraId="66E5AF8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5CE139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7AC94B6" w14:textId="4DD2AA4D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42D1E84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08787BB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AAB66E6" w14:textId="112DC88F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3C97432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CEE5F2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9C51364" w14:textId="2FC4884C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885E42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E4C3778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C9AE9C7" w14:textId="6CF8B143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5E076EE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27714A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09912A" w14:textId="7D607128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812C1C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A4572B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768CB56" w14:textId="42B0E184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A4D91E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EC150BE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B6E50D7" w14:textId="79433E85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3220377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436B87E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89D9481" w14:textId="7250BF7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6" w:type="dxa"/>
          </w:tcPr>
          <w:p w14:paraId="7056DF8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61E564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D2A1C58" w14:textId="14DFEC29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38E24F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50D1DD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2C48E02" w14:textId="633DF44D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988830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B36F20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75912B2" w14:textId="15F08F6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2A72B8" w:rsidRPr="00EC282A" w14:paraId="2B5FD1E2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7B5F791E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18B6798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2A72B8" w:rsidRPr="00EC282A" w14:paraId="4ACD4598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6038F4A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219CC89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16C870B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29831B6" w14:textId="77777777" w:rsidR="002A72B8" w:rsidRPr="00EC282A" w:rsidRDefault="002A72B8" w:rsidP="002A72B8">
            <w:pPr>
              <w:pStyle w:val="BodyText"/>
              <w:tabs>
                <w:tab w:val="clear" w:pos="680"/>
                <w:tab w:val="clear" w:pos="6549"/>
                <w:tab w:val="left" w:pos="67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3B7CCD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D391C2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2FA072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F0DD6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F6A6C6B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0CE20F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ED339E9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61707F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D256B3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8FD85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6BE2C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E74C8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16F89E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F0AE30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FB4312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ECF56A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33C0D3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D330C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02EE3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179054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2A72B8" w:rsidRPr="00EC282A" w14:paraId="4E999BB1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3FF3C457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5C01B92" w14:textId="636F421E" w:rsidR="002A72B8" w:rsidRPr="00EC282A" w:rsidRDefault="00FB212F" w:rsidP="002A72B8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468,78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47" w:type="dxa"/>
            <w:vAlign w:val="bottom"/>
          </w:tcPr>
          <w:p w14:paraId="35EE5AF9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424DF5F" w14:textId="23689057" w:rsidR="002A72B8" w:rsidRPr="00EC282A" w:rsidRDefault="008150E4" w:rsidP="002A72B8">
            <w:pPr>
              <w:pStyle w:val="BodyText"/>
              <w:tabs>
                <w:tab w:val="clear" w:pos="680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2A72B8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675,780</w:t>
            </w:r>
          </w:p>
        </w:tc>
        <w:tc>
          <w:tcPr>
            <w:tcW w:w="267" w:type="dxa"/>
            <w:vAlign w:val="bottom"/>
          </w:tcPr>
          <w:p w14:paraId="6599FBF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649610" w14:textId="24E52731" w:rsidR="002A72B8" w:rsidRPr="00EC282A" w:rsidRDefault="004C4C40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  <w:vAlign w:val="bottom"/>
          </w:tcPr>
          <w:p w14:paraId="30DDC16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6513AE0" w14:textId="376D201E" w:rsidR="002A72B8" w:rsidRPr="00EC282A" w:rsidRDefault="008150E4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2A72B8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767,904</w:t>
            </w:r>
          </w:p>
        </w:tc>
        <w:tc>
          <w:tcPr>
            <w:tcW w:w="270" w:type="dxa"/>
            <w:vAlign w:val="bottom"/>
          </w:tcPr>
          <w:p w14:paraId="354C6E8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91200" w14:textId="23B94808" w:rsidR="002A72B8" w:rsidRPr="00EC282A" w:rsidRDefault="008150E4" w:rsidP="008150E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4C4C40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42" w:type="dxa"/>
            <w:vAlign w:val="bottom"/>
          </w:tcPr>
          <w:p w14:paraId="3874657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4663DEE" w14:textId="65755222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  <w:vAlign w:val="bottom"/>
          </w:tcPr>
          <w:p w14:paraId="4162C54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5370B44" w14:textId="4059EAA0" w:rsidR="002A72B8" w:rsidRPr="00EC282A" w:rsidRDefault="008150E4" w:rsidP="002A72B8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528,751</w:t>
            </w:r>
          </w:p>
        </w:tc>
        <w:tc>
          <w:tcPr>
            <w:tcW w:w="236" w:type="dxa"/>
            <w:vAlign w:val="bottom"/>
          </w:tcPr>
          <w:p w14:paraId="2BB7D458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65A06FD" w14:textId="2A1676AD" w:rsidR="002A72B8" w:rsidRPr="00EC282A" w:rsidRDefault="002A72B8" w:rsidP="002A72B8">
            <w:pPr>
              <w:pStyle w:val="BodyText"/>
              <w:tabs>
                <w:tab w:val="clear" w:pos="680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1,466,286</w:t>
            </w:r>
          </w:p>
        </w:tc>
        <w:tc>
          <w:tcPr>
            <w:tcW w:w="236" w:type="dxa"/>
            <w:vAlign w:val="bottom"/>
          </w:tcPr>
          <w:p w14:paraId="06CAFBA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424935A" w14:textId="09FCBFE3" w:rsidR="002A72B8" w:rsidRPr="00EC282A" w:rsidRDefault="008150E4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0635E9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5,19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6" w:type="dxa"/>
            <w:vAlign w:val="bottom"/>
          </w:tcPr>
          <w:p w14:paraId="7A35B63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99B4F1D" w14:textId="5AE7AD87" w:rsidR="002A72B8" w:rsidRPr="00EC282A" w:rsidRDefault="008150E4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2A72B8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5,342</w:t>
            </w:r>
          </w:p>
        </w:tc>
        <w:tc>
          <w:tcPr>
            <w:tcW w:w="236" w:type="dxa"/>
            <w:vAlign w:val="bottom"/>
          </w:tcPr>
          <w:p w14:paraId="5636F92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01437C" w14:textId="395F824A" w:rsidR="002A72B8" w:rsidRPr="00EC282A" w:rsidRDefault="004C4C40" w:rsidP="002A72B8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53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633AFF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943</w:t>
            </w:r>
          </w:p>
        </w:tc>
        <w:tc>
          <w:tcPr>
            <w:tcW w:w="236" w:type="dxa"/>
            <w:vAlign w:val="bottom"/>
          </w:tcPr>
          <w:p w14:paraId="4986984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B8BD5E5" w14:textId="01277160" w:rsidR="002A72B8" w:rsidRPr="00EC282A" w:rsidRDefault="008150E4" w:rsidP="008150E4">
            <w:pPr>
              <w:pStyle w:val="BodyText"/>
              <w:tabs>
                <w:tab w:val="clear" w:pos="454"/>
                <w:tab w:val="clear" w:pos="680"/>
                <w:tab w:val="left" w:pos="6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2A72B8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1,471,628</w:t>
            </w:r>
          </w:p>
        </w:tc>
      </w:tr>
      <w:tr w:rsidR="002A72B8" w:rsidRPr="00EC282A" w14:paraId="49354BD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75F6A58C" w14:textId="77777777" w:rsidR="002A72B8" w:rsidRPr="00EC282A" w:rsidRDefault="002A72B8" w:rsidP="002A72B8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1239DA4F" w14:textId="63B8341C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078B24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15C6D17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11D1EBA4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3D49B5B7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FCCFDB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62EB705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92FE440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54563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77D976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68267FE4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8054B7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E2D9EF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738A8D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3B35AF1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2B4808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1B4997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7870F1F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FFFEC0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80F5550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F48A672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12628B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FF51BB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2A72B8" w:rsidRPr="00EC282A" w14:paraId="549C1B2F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879" w:type="dxa"/>
            <w:gridSpan w:val="2"/>
          </w:tcPr>
          <w:p w14:paraId="114A218E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7" w:type="dxa"/>
            <w:vAlign w:val="bottom"/>
          </w:tcPr>
          <w:p w14:paraId="63F60459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011BA46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323F781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45DAF53E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FF1C38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4EA823D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93153C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CA265AE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D23979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97BF585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386AB7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06D886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1738B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6E818D3" w14:textId="77777777" w:rsidR="002A72B8" w:rsidRPr="00EC282A" w:rsidRDefault="002A72B8" w:rsidP="002A72B8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0D4E03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76B091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02607E99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AE577D7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335F27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DD6492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C19C9D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6EA1EA08" w14:textId="77777777" w:rsidR="002A72B8" w:rsidRPr="00EC282A" w:rsidRDefault="002A72B8" w:rsidP="002A72B8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2A72B8" w:rsidRPr="00EC282A" w14:paraId="18B0C62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3CBB1AB" w14:textId="77777777" w:rsidR="002A72B8" w:rsidRPr="00EC282A" w:rsidRDefault="002A72B8" w:rsidP="002A72B8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iCNG</w:t>
            </w:r>
            <w:proofErr w:type="spellEnd"/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09" w:type="dxa"/>
            <w:vAlign w:val="bottom"/>
          </w:tcPr>
          <w:p w14:paraId="386BAD8F" w14:textId="76F6F097" w:rsidR="002A72B8" w:rsidRPr="00EC282A" w:rsidRDefault="004C4C40" w:rsidP="00EF420C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47" w:type="dxa"/>
            <w:vAlign w:val="bottom"/>
          </w:tcPr>
          <w:p w14:paraId="15EE28E2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CA32916" w14:textId="5F44355D" w:rsidR="002A72B8" w:rsidRPr="00EC282A" w:rsidRDefault="002A72B8" w:rsidP="00EF420C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734</w:t>
            </w:r>
          </w:p>
        </w:tc>
        <w:tc>
          <w:tcPr>
            <w:tcW w:w="267" w:type="dxa"/>
            <w:vAlign w:val="bottom"/>
          </w:tcPr>
          <w:p w14:paraId="4A6C19A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30218585" w14:textId="4E91D539" w:rsidR="002A72B8" w:rsidRPr="00EC282A" w:rsidRDefault="004C4C40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10C1556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79B4BCD" w14:textId="2F540B01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B7BCD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2D4FF0B" w14:textId="5ADC1527" w:rsidR="002A72B8" w:rsidRPr="00EC282A" w:rsidRDefault="004C4C40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049088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CD94ACE" w14:textId="696FD908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717B547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392229D" w14:textId="31121B06" w:rsidR="002A72B8" w:rsidRPr="00EC282A" w:rsidRDefault="00375AC9" w:rsidP="005171F4">
            <w:pPr>
              <w:pStyle w:val="NoSpacing"/>
              <w:tabs>
                <w:tab w:val="clear" w:pos="454"/>
                <w:tab w:val="clear" w:pos="680"/>
                <w:tab w:val="left" w:pos="56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36" w:type="dxa"/>
            <w:vAlign w:val="bottom"/>
          </w:tcPr>
          <w:p w14:paraId="18468EE5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65E4A0F6" w14:textId="1804592E" w:rsidR="002A72B8" w:rsidRPr="00EC282A" w:rsidRDefault="002A72B8" w:rsidP="005171F4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734</w:t>
            </w:r>
          </w:p>
        </w:tc>
        <w:tc>
          <w:tcPr>
            <w:tcW w:w="236" w:type="dxa"/>
            <w:vAlign w:val="bottom"/>
          </w:tcPr>
          <w:p w14:paraId="0EFFD8EF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831FAF4" w14:textId="4512DF84" w:rsidR="002A72B8" w:rsidRPr="00EC282A" w:rsidRDefault="00375AC9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007529F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9D80C4D" w14:textId="222645F3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05CAD74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E772B6B" w14:textId="0BB61B81" w:rsidR="002A72B8" w:rsidRPr="00EC282A" w:rsidRDefault="00375AC9" w:rsidP="00D14118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131,027</w:t>
            </w:r>
          </w:p>
        </w:tc>
        <w:tc>
          <w:tcPr>
            <w:tcW w:w="236" w:type="dxa"/>
            <w:vAlign w:val="bottom"/>
          </w:tcPr>
          <w:p w14:paraId="1CC99C2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7D78A722" w14:textId="498F924D" w:rsidR="002A72B8" w:rsidRPr="00EC282A" w:rsidRDefault="002A72B8" w:rsidP="000B600C">
            <w:pPr>
              <w:pStyle w:val="NoSpacing"/>
              <w:tabs>
                <w:tab w:val="clear" w:pos="680"/>
                <w:tab w:val="left" w:pos="56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734</w:t>
            </w:r>
          </w:p>
        </w:tc>
      </w:tr>
      <w:tr w:rsidR="001C6621" w:rsidRPr="00EC282A" w14:paraId="3055FA5C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63B03355" w14:textId="5DA5AF5B" w:rsidR="001C6621" w:rsidRPr="00EC282A" w:rsidRDefault="001C6621" w:rsidP="001C6621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14:paraId="79AE3F48" w14:textId="38451358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47" w:type="dxa"/>
          </w:tcPr>
          <w:p w14:paraId="2CBEB394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AFC0983" w14:textId="4D03F64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121,141</w:t>
            </w:r>
          </w:p>
        </w:tc>
        <w:tc>
          <w:tcPr>
            <w:tcW w:w="267" w:type="dxa"/>
          </w:tcPr>
          <w:p w14:paraId="2205AAC7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E755302" w14:textId="2C0BDD6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5FE4ED8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8236327" w14:textId="5E3AA46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509F88DD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525AE2" w14:textId="0AC28673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975465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318B1A8" w14:textId="63AC9AA1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5642E08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46C4FF" w14:textId="2E2F617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36" w:type="dxa"/>
          </w:tcPr>
          <w:p w14:paraId="69003E2E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95E58DB" w14:textId="0D5387BD" w:rsidR="001C6621" w:rsidRPr="00EC282A" w:rsidRDefault="001C6621" w:rsidP="001C6621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121,141</w:t>
            </w:r>
          </w:p>
        </w:tc>
        <w:tc>
          <w:tcPr>
            <w:tcW w:w="236" w:type="dxa"/>
          </w:tcPr>
          <w:p w14:paraId="4383A3D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C3190F4" w14:textId="588B1EEC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0492A14F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842FDD0" w14:textId="6C2E259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D0FCB30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F2B3E0" w14:textId="4164F43D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106,127</w:t>
            </w:r>
          </w:p>
        </w:tc>
        <w:tc>
          <w:tcPr>
            <w:tcW w:w="236" w:type="dxa"/>
          </w:tcPr>
          <w:p w14:paraId="46EB5E22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E871C50" w14:textId="58FA8EAB" w:rsidR="001C6621" w:rsidRPr="00EC282A" w:rsidRDefault="001C6621" w:rsidP="001C6621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121,141</w:t>
            </w:r>
          </w:p>
        </w:tc>
      </w:tr>
      <w:tr w:rsidR="001C6621" w:rsidRPr="00EC282A" w14:paraId="3714D445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50AF8BE1" w14:textId="77777777" w:rsidR="001C6621" w:rsidRPr="00EC282A" w:rsidRDefault="001C6621" w:rsidP="001C6621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9962747" w14:textId="32087308" w:rsidR="001C6621" w:rsidRPr="00EC282A" w:rsidRDefault="00BB656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82,828</w:t>
            </w:r>
          </w:p>
        </w:tc>
        <w:tc>
          <w:tcPr>
            <w:tcW w:w="247" w:type="dxa"/>
          </w:tcPr>
          <w:p w14:paraId="106DC841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5EA82A05" w14:textId="78A382F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100,845</w:t>
            </w:r>
          </w:p>
        </w:tc>
        <w:tc>
          <w:tcPr>
            <w:tcW w:w="267" w:type="dxa"/>
          </w:tcPr>
          <w:p w14:paraId="7460FBC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7A8B639" w14:textId="4BADC8C5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2E637EF3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A0A0CBD" w14:textId="45BE4D03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E978E0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7311E9B" w14:textId="4824593A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26FD54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756151C" w14:textId="4DE32B11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C748081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C72C195" w14:textId="5037DFB9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82,828</w:t>
            </w:r>
          </w:p>
        </w:tc>
        <w:tc>
          <w:tcPr>
            <w:tcW w:w="236" w:type="dxa"/>
          </w:tcPr>
          <w:p w14:paraId="5979607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76D8CD" w14:textId="565D280A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100,845</w:t>
            </w:r>
          </w:p>
        </w:tc>
        <w:tc>
          <w:tcPr>
            <w:tcW w:w="236" w:type="dxa"/>
          </w:tcPr>
          <w:p w14:paraId="0A67F7F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1A0306B" w14:textId="001593A4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096E5E7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A2B2D7C" w14:textId="5382E5D1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7CCC9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C238FD" w14:textId="1DFCC41B" w:rsidR="001C6621" w:rsidRPr="00EC282A" w:rsidRDefault="00D1411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82,828</w:t>
            </w:r>
          </w:p>
        </w:tc>
        <w:tc>
          <w:tcPr>
            <w:tcW w:w="236" w:type="dxa"/>
          </w:tcPr>
          <w:p w14:paraId="09112438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1A737CE" w14:textId="69D9EFCD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100,845</w:t>
            </w:r>
          </w:p>
        </w:tc>
      </w:tr>
      <w:tr w:rsidR="00366F22" w:rsidRPr="00EC282A" w14:paraId="04FCE64D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2C98E15C" w14:textId="0768769B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000A430B" w14:textId="4D9AD5C0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47,622</w:t>
            </w:r>
          </w:p>
        </w:tc>
        <w:tc>
          <w:tcPr>
            <w:tcW w:w="247" w:type="dxa"/>
          </w:tcPr>
          <w:p w14:paraId="24BAAE73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8C34720" w14:textId="4806FE7E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64,176</w:t>
            </w:r>
          </w:p>
        </w:tc>
        <w:tc>
          <w:tcPr>
            <w:tcW w:w="267" w:type="dxa"/>
          </w:tcPr>
          <w:p w14:paraId="668C5377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06AE8F4" w14:textId="4F5DF626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077A1A0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8802774" w14:textId="62B8E97E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7766D0C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5425262" w14:textId="6AE270DF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C5F3817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BF7B6ED" w14:textId="0C10FCA6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9318395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91AABF" w14:textId="02B9137F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47,622</w:t>
            </w:r>
          </w:p>
        </w:tc>
        <w:tc>
          <w:tcPr>
            <w:tcW w:w="236" w:type="dxa"/>
          </w:tcPr>
          <w:p w14:paraId="3E501D08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7685DD" w14:textId="112DA28A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64,176</w:t>
            </w:r>
          </w:p>
        </w:tc>
        <w:tc>
          <w:tcPr>
            <w:tcW w:w="236" w:type="dxa"/>
          </w:tcPr>
          <w:p w14:paraId="37FA2D7A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3AF7205" w14:textId="1EC152D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4CB5F558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B920E67" w14:textId="7993D041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3F72AA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61EB74D" w14:textId="36A938C3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47,622</w:t>
            </w:r>
          </w:p>
        </w:tc>
        <w:tc>
          <w:tcPr>
            <w:tcW w:w="236" w:type="dxa"/>
          </w:tcPr>
          <w:p w14:paraId="136AF31F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8FDA057" w14:textId="14F3611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64,176</w:t>
            </w:r>
          </w:p>
        </w:tc>
      </w:tr>
      <w:tr w:rsidR="00366F22" w:rsidRPr="00EC282A" w14:paraId="359551D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519F7F3A" w14:textId="22E9698D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6EE0AD02" w14:textId="6F83102D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45,907</w:t>
            </w:r>
          </w:p>
        </w:tc>
        <w:tc>
          <w:tcPr>
            <w:tcW w:w="247" w:type="dxa"/>
          </w:tcPr>
          <w:p w14:paraId="3C5A16DE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72C2746" w14:textId="121072E8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48,708</w:t>
            </w:r>
          </w:p>
        </w:tc>
        <w:tc>
          <w:tcPr>
            <w:tcW w:w="267" w:type="dxa"/>
          </w:tcPr>
          <w:p w14:paraId="23EBA676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25DC447" w14:textId="1C14D8C5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23F8F3E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B6700E2" w14:textId="66CCB0AA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1999C343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AE48DB3" w14:textId="55A26550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D1CD3E2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5F9665D" w14:textId="52159C0E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BD8A892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C7B803" w14:textId="2210B7CE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45,907</w:t>
            </w:r>
          </w:p>
        </w:tc>
        <w:tc>
          <w:tcPr>
            <w:tcW w:w="236" w:type="dxa"/>
          </w:tcPr>
          <w:p w14:paraId="75EB3629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B89B263" w14:textId="766810D5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48,708</w:t>
            </w:r>
          </w:p>
        </w:tc>
        <w:tc>
          <w:tcPr>
            <w:tcW w:w="236" w:type="dxa"/>
          </w:tcPr>
          <w:p w14:paraId="4C8D6498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758F2E2" w14:textId="115AA1A9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A6AB5DF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AD009D2" w14:textId="5CF8819F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15A704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B5033F" w14:textId="44919790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45,907</w:t>
            </w:r>
          </w:p>
        </w:tc>
        <w:tc>
          <w:tcPr>
            <w:tcW w:w="236" w:type="dxa"/>
          </w:tcPr>
          <w:p w14:paraId="0A4A439C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E10623B" w14:textId="2070513F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48,708</w:t>
            </w:r>
          </w:p>
        </w:tc>
      </w:tr>
      <w:tr w:rsidR="001C6621" w:rsidRPr="00EC282A" w14:paraId="79D07AA4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DE6C59F" w14:textId="77777777" w:rsidR="001C6621" w:rsidRPr="00EC282A" w:rsidRDefault="001C6621" w:rsidP="001C6621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693815C3" w14:textId="560869E8" w:rsidR="001C6621" w:rsidRPr="00EC282A" w:rsidRDefault="00BB656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40,856</w:t>
            </w:r>
          </w:p>
        </w:tc>
        <w:tc>
          <w:tcPr>
            <w:tcW w:w="247" w:type="dxa"/>
          </w:tcPr>
          <w:p w14:paraId="27A7D21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C33F760" w14:textId="3C604CB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317</w:t>
            </w:r>
          </w:p>
        </w:tc>
        <w:tc>
          <w:tcPr>
            <w:tcW w:w="267" w:type="dxa"/>
          </w:tcPr>
          <w:p w14:paraId="20A6061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C44E066" w14:textId="3164CD18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9617170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A499AFF" w14:textId="017D39E1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4CC0327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1A1B2D5" w14:textId="04F4886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35649AE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05569CF" w14:textId="0A2494CD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7C8FC9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90321B" w14:textId="7863BDBD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3ADF278D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DFD1BB9" w14:textId="0246E93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BC2E56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97,317</w:t>
            </w:r>
          </w:p>
        </w:tc>
        <w:tc>
          <w:tcPr>
            <w:tcW w:w="236" w:type="dxa"/>
          </w:tcPr>
          <w:p w14:paraId="121D575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AAC2A87" w14:textId="2265C0C9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09E83DE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D9CB8D7" w14:textId="27CD3394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06BE0B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5992A7D" w14:textId="5199DEB7" w:rsidR="001C6621" w:rsidRPr="00EC282A" w:rsidRDefault="00D1411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40,856</w:t>
            </w:r>
          </w:p>
        </w:tc>
        <w:tc>
          <w:tcPr>
            <w:tcW w:w="236" w:type="dxa"/>
          </w:tcPr>
          <w:p w14:paraId="1000056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BDC3454" w14:textId="5532B44E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="008B4D33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97,317</w:t>
            </w:r>
          </w:p>
        </w:tc>
      </w:tr>
      <w:tr w:rsidR="00366F22" w:rsidRPr="00EC282A" w14:paraId="4674EE7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4DFDD6CB" w14:textId="2473A348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1E261545" w14:textId="034BCD36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360AC4A5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5626B9D8" w14:textId="0E0C521C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26B46D62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2D5213D" w14:textId="09B6A636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5691CCA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82667F" w14:textId="3F132C46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357,127</w:t>
            </w:r>
          </w:p>
        </w:tc>
        <w:tc>
          <w:tcPr>
            <w:tcW w:w="270" w:type="dxa"/>
          </w:tcPr>
          <w:p w14:paraId="11A2EC62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25321B3" w14:textId="5D965E48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A40AF69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9631C0" w14:textId="6CABDCBA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2FF6E16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2F2BF0" w14:textId="183FACFB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8B59040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6B969C" w14:textId="5DDBD1C1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357,127</w:t>
            </w:r>
          </w:p>
        </w:tc>
        <w:tc>
          <w:tcPr>
            <w:tcW w:w="236" w:type="dxa"/>
          </w:tcPr>
          <w:p w14:paraId="227D8A5B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5319AED" w14:textId="550AB845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1B115615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3203142" w14:textId="174C2322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50E6B5A" w14:textId="77777777" w:rsidR="00366F22" w:rsidRPr="00EC282A" w:rsidRDefault="00366F22" w:rsidP="00366F2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538FBEB" w14:textId="5EEC90B0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62534E3" w14:textId="77777777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C6AC0D8" w14:textId="347798C3" w:rsidR="00366F22" w:rsidRPr="00EC282A" w:rsidRDefault="00366F22" w:rsidP="00366F2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357,127</w:t>
            </w:r>
          </w:p>
        </w:tc>
      </w:tr>
      <w:tr w:rsidR="001C6621" w:rsidRPr="00EC282A" w14:paraId="3AEDF97C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727EB85D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09" w:type="dxa"/>
          </w:tcPr>
          <w:p w14:paraId="0273B808" w14:textId="73FBC0CD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C67C248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395008E" w14:textId="64BC006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2642FB23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2A9465A" w14:textId="04A3E499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2FCE653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B1CF345" w14:textId="3D89ACD6" w:rsidR="001C6621" w:rsidRPr="00EC282A" w:rsidRDefault="001C4C38" w:rsidP="001C4C38">
            <w:pPr>
              <w:pStyle w:val="NoSpacing"/>
              <w:tabs>
                <w:tab w:val="clear" w:pos="454"/>
                <w:tab w:val="clear" w:pos="680"/>
                <w:tab w:val="left" w:pos="520"/>
                <w:tab w:val="left" w:pos="59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40AD4DD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3913981" w14:textId="3A75F71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557ED5F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93A1162" w14:textId="4CE62F1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3B99518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199B845" w14:textId="33AB65B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3F2740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ED1A993" w14:textId="2BFFA044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5C6358B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A508A40" w14:textId="369F6E08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2ED4A48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EB96CE5" w14:textId="276D906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A93657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3A8124C" w14:textId="652BCDCC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1D2AA75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9E1EA80" w14:textId="3747373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</w:tr>
      <w:tr w:rsidR="001C6621" w:rsidRPr="00EC282A" w14:paraId="1807F69D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8A76ADD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19BB551D" w14:textId="227DB0B8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42BCEF2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530BA02" w14:textId="5B529C1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195CDA10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A264A8B" w14:textId="003BBDE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A0668D9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2F12911" w14:textId="3F84B98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8C1620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DDA2293" w14:textId="51419CA2" w:rsidR="001C6621" w:rsidRPr="00EC282A" w:rsidRDefault="005171F4" w:rsidP="005171F4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702B61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42" w:type="dxa"/>
          </w:tcPr>
          <w:p w14:paraId="546D2330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9EBD4B5" w14:textId="79EB6914" w:rsidR="001C6621" w:rsidRPr="00EC282A" w:rsidRDefault="005171F4" w:rsidP="005171F4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</w:tcPr>
          <w:p w14:paraId="674C0FA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0142B8" w14:textId="08C6099D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36" w:type="dxa"/>
          </w:tcPr>
          <w:p w14:paraId="076990DF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E77095" w14:textId="0F1BFC86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</w:tcPr>
          <w:p w14:paraId="04D6FF77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7132B1B" w14:textId="2C3BC468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4569917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DFE2FDC" w14:textId="329DB28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B7EFC84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AA1583" w14:textId="1824602B" w:rsidR="001C6621" w:rsidRPr="00EC282A" w:rsidRDefault="00D14118" w:rsidP="00D14118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36" w:type="dxa"/>
          </w:tcPr>
          <w:p w14:paraId="25084052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8985BD6" w14:textId="7A1DE2E2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22,602</w:t>
            </w:r>
          </w:p>
        </w:tc>
      </w:tr>
      <w:tr w:rsidR="001C6621" w:rsidRPr="00EC282A" w14:paraId="178CFE30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48C9EA9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1AF60A9" w14:textId="6AC75095" w:rsidR="001C6621" w:rsidRPr="00EC282A" w:rsidRDefault="00BB6568" w:rsidP="001C6621">
            <w:pPr>
              <w:pStyle w:val="NoSpacing"/>
              <w:ind w:right="-2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14,419</w:t>
            </w:r>
          </w:p>
        </w:tc>
        <w:tc>
          <w:tcPr>
            <w:tcW w:w="247" w:type="dxa"/>
          </w:tcPr>
          <w:p w14:paraId="601BEDC3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2A7D3ECA" w14:textId="7FB439C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19,859</w:t>
            </w:r>
          </w:p>
        </w:tc>
        <w:tc>
          <w:tcPr>
            <w:tcW w:w="267" w:type="dxa"/>
          </w:tcPr>
          <w:p w14:paraId="21DE82E8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050C89C" w14:textId="604C407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</w:tcPr>
          <w:p w14:paraId="662CE9B4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40E80EB" w14:textId="6D39DE82" w:rsidR="001C6621" w:rsidRPr="00EC282A" w:rsidRDefault="001C4C3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69,164</w:t>
            </w:r>
          </w:p>
        </w:tc>
        <w:tc>
          <w:tcPr>
            <w:tcW w:w="270" w:type="dxa"/>
          </w:tcPr>
          <w:p w14:paraId="1B74B21B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E17D83" w14:textId="3CC4CFA6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3990445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045CAAB" w14:textId="0929377F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07CE8D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2FDA7CB" w14:textId="26D6B876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52,007</w:t>
            </w:r>
          </w:p>
        </w:tc>
        <w:tc>
          <w:tcPr>
            <w:tcW w:w="236" w:type="dxa"/>
          </w:tcPr>
          <w:p w14:paraId="081B0438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7D9A5C" w14:textId="5CBE2719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89,023</w:t>
            </w:r>
          </w:p>
        </w:tc>
        <w:tc>
          <w:tcPr>
            <w:tcW w:w="236" w:type="dxa"/>
          </w:tcPr>
          <w:p w14:paraId="60976FD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CAB9D8C" w14:textId="36723AA1" w:rsidR="001C6621" w:rsidRPr="00EC282A" w:rsidRDefault="00D14118" w:rsidP="00D14118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5,19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6" w:type="dxa"/>
          </w:tcPr>
          <w:p w14:paraId="4EC7CE0A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23828BA" w14:textId="52E187C0" w:rsidR="001C6621" w:rsidRPr="00EC282A" w:rsidRDefault="001C6621" w:rsidP="00D14118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D14118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5,342</w:t>
            </w:r>
          </w:p>
        </w:tc>
        <w:tc>
          <w:tcPr>
            <w:tcW w:w="236" w:type="dxa"/>
          </w:tcPr>
          <w:p w14:paraId="1F7F524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283EDB7" w14:textId="3A0629D4" w:rsidR="001C6621" w:rsidRPr="00EC282A" w:rsidRDefault="00D14118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57,199</w:t>
            </w:r>
          </w:p>
        </w:tc>
        <w:tc>
          <w:tcPr>
            <w:tcW w:w="236" w:type="dxa"/>
          </w:tcPr>
          <w:p w14:paraId="4A437EB7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A61086D" w14:textId="7BDD02B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94,365</w:t>
            </w:r>
          </w:p>
        </w:tc>
      </w:tr>
      <w:tr w:rsidR="001C6621" w:rsidRPr="00EC282A" w14:paraId="579F726B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70040F2" w14:textId="77777777" w:rsidR="001C6621" w:rsidRPr="00EC282A" w:rsidRDefault="001C6621" w:rsidP="001C6621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FC83EA7" w14:textId="33513CAF" w:rsidR="001C6621" w:rsidRPr="00EC282A" w:rsidRDefault="001C6621" w:rsidP="001C6621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468,786</w:t>
            </w:r>
          </w:p>
        </w:tc>
        <w:tc>
          <w:tcPr>
            <w:tcW w:w="247" w:type="dxa"/>
          </w:tcPr>
          <w:p w14:paraId="40189C7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B36FDDD" w14:textId="4F2031C0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675,780</w:t>
            </w:r>
          </w:p>
        </w:tc>
        <w:tc>
          <w:tcPr>
            <w:tcW w:w="267" w:type="dxa"/>
          </w:tcPr>
          <w:p w14:paraId="57B5B417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0CAC805" w14:textId="684C86CB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</w:tcPr>
          <w:p w14:paraId="2E6856B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3D3575C" w14:textId="2E65C60F" w:rsidR="001C6621" w:rsidRPr="00EC282A" w:rsidRDefault="001C4C38" w:rsidP="001C4C38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767,904</w:t>
            </w:r>
          </w:p>
        </w:tc>
        <w:tc>
          <w:tcPr>
            <w:tcW w:w="270" w:type="dxa"/>
          </w:tcPr>
          <w:p w14:paraId="0DCB5D0F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BDCD02" w14:textId="61F6B79A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42" w:type="dxa"/>
          </w:tcPr>
          <w:p w14:paraId="056EA749" w14:textId="77777777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01146208" w14:textId="2CDDE472" w:rsidR="001C6621" w:rsidRPr="00EC282A" w:rsidRDefault="005171F4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</w:tcPr>
          <w:p w14:paraId="06017D77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36E653" w14:textId="349B297D" w:rsidR="001C6621" w:rsidRPr="00EC282A" w:rsidRDefault="005171F4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528,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236" w:type="dxa"/>
          </w:tcPr>
          <w:p w14:paraId="0F2E9D9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A6023C5" w14:textId="35887344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1,466,286</w:t>
            </w:r>
          </w:p>
        </w:tc>
        <w:tc>
          <w:tcPr>
            <w:tcW w:w="236" w:type="dxa"/>
          </w:tcPr>
          <w:p w14:paraId="2548EBE8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98ED6CF" w14:textId="57400429" w:rsidR="001C6621" w:rsidRPr="00EC282A" w:rsidRDefault="00D14118" w:rsidP="00D14118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5,19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6" w:type="dxa"/>
          </w:tcPr>
          <w:p w14:paraId="77D3CA11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2FBEC95" w14:textId="3121BEE5" w:rsidR="001C6621" w:rsidRPr="00EC282A" w:rsidRDefault="001C6621" w:rsidP="001C662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D14118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5,342</w:t>
            </w:r>
          </w:p>
        </w:tc>
        <w:tc>
          <w:tcPr>
            <w:tcW w:w="236" w:type="dxa"/>
          </w:tcPr>
          <w:p w14:paraId="65AFD416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84688" w14:textId="197F8847" w:rsidR="001C6621" w:rsidRPr="00EC282A" w:rsidRDefault="00D14118" w:rsidP="00D14118">
            <w:pPr>
              <w:pStyle w:val="NoSpacing"/>
              <w:tabs>
                <w:tab w:val="clear" w:pos="454"/>
                <w:tab w:val="clear" w:pos="680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53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943</w:t>
            </w:r>
          </w:p>
        </w:tc>
        <w:tc>
          <w:tcPr>
            <w:tcW w:w="236" w:type="dxa"/>
          </w:tcPr>
          <w:p w14:paraId="2C66908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5C3123C" w14:textId="390E0F59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1,471,628</w:t>
            </w:r>
          </w:p>
        </w:tc>
      </w:tr>
      <w:tr w:rsidR="001C6621" w:rsidRPr="00EC282A" w14:paraId="25227D47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AF55EFF" w14:textId="77777777" w:rsidR="001C6621" w:rsidRPr="00EC282A" w:rsidRDefault="001C6621" w:rsidP="001C6621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24A143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7EF71317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7A45CA1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7826F52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51F566AB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E708BB5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4EAC7392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8DA998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541BD8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61158F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28F8D12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823B6FD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D3004B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632B82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2D0774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27DC6D2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E415E2C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0CC6AFC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D5321F1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49E58E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2F84B9B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A795D09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CF31968" w14:textId="77777777" w:rsidR="001C6621" w:rsidRPr="00EC282A" w:rsidRDefault="001C6621" w:rsidP="001C662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1C6621" w:rsidRPr="00EC282A" w14:paraId="7946BC32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372CE61C" w14:textId="77777777" w:rsidR="001C6621" w:rsidRPr="00EC282A" w:rsidRDefault="001C6621" w:rsidP="001C662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5084876E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074C56D7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6AC1B59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63A1E35F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9C9CA3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731ECFD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15D5C3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5A837B9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16E8A73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8C23A3D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41158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1E4581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014B8C9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601BA9C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B60B702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8599461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F9E201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042A7F7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83287BF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58E7C22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63D04B6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DEA8438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8DF4AD6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1C6621" w:rsidRPr="00EC282A" w14:paraId="5F54C3EA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29AEBCCE" w14:textId="77777777" w:rsidR="001C6621" w:rsidRPr="00EC282A" w:rsidRDefault="001C6621" w:rsidP="001C662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2F8E0161" w14:textId="59ABE586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247,644</w:t>
            </w:r>
          </w:p>
        </w:tc>
        <w:tc>
          <w:tcPr>
            <w:tcW w:w="247" w:type="dxa"/>
            <w:vAlign w:val="bottom"/>
          </w:tcPr>
          <w:p w14:paraId="75D7B835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FC2BE84" w14:textId="1BA5BF24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372,308</w:t>
            </w:r>
          </w:p>
        </w:tc>
        <w:tc>
          <w:tcPr>
            <w:tcW w:w="267" w:type="dxa"/>
            <w:vAlign w:val="bottom"/>
          </w:tcPr>
          <w:p w14:paraId="1D13B222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17A596A6" w14:textId="1AF37C79" w:rsidR="001C6621" w:rsidRPr="00EC282A" w:rsidRDefault="00702B6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   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46911F0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860C070" w14:textId="0478BD5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734,996</w:t>
            </w:r>
          </w:p>
        </w:tc>
        <w:tc>
          <w:tcPr>
            <w:tcW w:w="270" w:type="dxa"/>
            <w:vAlign w:val="bottom"/>
          </w:tcPr>
          <w:p w14:paraId="42C3618D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C824865" w14:textId="5470F64C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D20334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75C8D9A" w14:textId="5FB9FBA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4B1201E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A29EA34" w14:textId="4CAAF375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47,665</w:t>
            </w:r>
          </w:p>
        </w:tc>
        <w:tc>
          <w:tcPr>
            <w:tcW w:w="236" w:type="dxa"/>
            <w:vAlign w:val="bottom"/>
          </w:tcPr>
          <w:p w14:paraId="750A956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13237B" w14:textId="7089CD3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1,107,304</w:t>
            </w:r>
          </w:p>
        </w:tc>
        <w:tc>
          <w:tcPr>
            <w:tcW w:w="236" w:type="dxa"/>
            <w:vAlign w:val="bottom"/>
          </w:tcPr>
          <w:p w14:paraId="2344F808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7EC1649" w14:textId="5922FCCC" w:rsidR="001C6621" w:rsidRPr="00EC282A" w:rsidRDefault="00D14118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276" w:type="dxa"/>
            <w:vAlign w:val="bottom"/>
          </w:tcPr>
          <w:p w14:paraId="271FBE05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7C994F2" w14:textId="76A5317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="00D14118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586</w:t>
            </w:r>
          </w:p>
        </w:tc>
        <w:tc>
          <w:tcPr>
            <w:tcW w:w="236" w:type="dxa"/>
            <w:vAlign w:val="bottom"/>
          </w:tcPr>
          <w:p w14:paraId="5B63B432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04C96B" w14:textId="3CD6BC80" w:rsidR="001C6621" w:rsidRPr="00EC282A" w:rsidRDefault="00BC2E56" w:rsidP="001C662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D14118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247,772</w:t>
            </w:r>
          </w:p>
        </w:tc>
        <w:tc>
          <w:tcPr>
            <w:tcW w:w="236" w:type="dxa"/>
            <w:vAlign w:val="bottom"/>
          </w:tcPr>
          <w:p w14:paraId="21AFCCE3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053F116" w14:textId="31C2E3F7" w:rsidR="001C6621" w:rsidRPr="00EC282A" w:rsidRDefault="001C6621" w:rsidP="001C6621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1,107,890</w:t>
            </w:r>
          </w:p>
        </w:tc>
      </w:tr>
      <w:tr w:rsidR="001C6621" w:rsidRPr="00EC282A" w14:paraId="35EAD117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51ECC9A3" w14:textId="77777777" w:rsidR="001C6621" w:rsidRPr="00EC282A" w:rsidRDefault="001C6621" w:rsidP="001C662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400660F" w14:textId="6EDB72C9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221,142</w:t>
            </w:r>
          </w:p>
        </w:tc>
        <w:tc>
          <w:tcPr>
            <w:tcW w:w="247" w:type="dxa"/>
            <w:vAlign w:val="bottom"/>
          </w:tcPr>
          <w:p w14:paraId="1E57F9E2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01A21ED" w14:textId="37091885" w:rsidR="001C6621" w:rsidRPr="00EC282A" w:rsidRDefault="00641F70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303</w:t>
            </w:r>
            <w:r w:rsidR="001C6621"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472</w:t>
            </w:r>
          </w:p>
        </w:tc>
        <w:tc>
          <w:tcPr>
            <w:tcW w:w="267" w:type="dxa"/>
            <w:vAlign w:val="bottom"/>
          </w:tcPr>
          <w:p w14:paraId="75945E3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7EFF52B" w14:textId="06D82843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37,567</w:t>
            </w:r>
          </w:p>
        </w:tc>
        <w:tc>
          <w:tcPr>
            <w:tcW w:w="273" w:type="dxa"/>
            <w:vAlign w:val="bottom"/>
          </w:tcPr>
          <w:p w14:paraId="2B9D56A7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E120AF3" w14:textId="7EEFC273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32,908</w:t>
            </w:r>
          </w:p>
        </w:tc>
        <w:tc>
          <w:tcPr>
            <w:tcW w:w="270" w:type="dxa"/>
            <w:vAlign w:val="bottom"/>
          </w:tcPr>
          <w:p w14:paraId="253AF4A8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C8857B" w14:textId="6567967E" w:rsidR="001C6621" w:rsidRPr="00EC282A" w:rsidRDefault="005171F4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42" w:type="dxa"/>
          </w:tcPr>
          <w:p w14:paraId="64B59F37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6A9F186" w14:textId="0C8996F9" w:rsidR="001C6621" w:rsidRPr="00EC282A" w:rsidRDefault="005171F4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  <w:vAlign w:val="bottom"/>
          </w:tcPr>
          <w:p w14:paraId="60A374C6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9C3BAA0" w14:textId="3C92401B" w:rsidR="001C6621" w:rsidRPr="00EC282A" w:rsidRDefault="00273F22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281,086</w:t>
            </w:r>
          </w:p>
        </w:tc>
        <w:tc>
          <w:tcPr>
            <w:tcW w:w="236" w:type="dxa"/>
            <w:vAlign w:val="bottom"/>
          </w:tcPr>
          <w:p w14:paraId="64DB7F23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3A95B06" w14:textId="24CF54B8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358,982</w:t>
            </w:r>
          </w:p>
        </w:tc>
        <w:tc>
          <w:tcPr>
            <w:tcW w:w="236" w:type="dxa"/>
            <w:vAlign w:val="bottom"/>
          </w:tcPr>
          <w:p w14:paraId="2315D1F1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723DF73" w14:textId="272739F8" w:rsidR="001C6621" w:rsidRPr="00EC282A" w:rsidRDefault="00D14118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</w:t>
            </w:r>
            <w:r w:rsidR="001C6621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5,08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6" w:type="dxa"/>
            <w:vAlign w:val="bottom"/>
          </w:tcPr>
          <w:p w14:paraId="563FEA89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6D15669A" w14:textId="3A6810CE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D14118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4,756</w:t>
            </w:r>
          </w:p>
        </w:tc>
        <w:tc>
          <w:tcPr>
            <w:tcW w:w="236" w:type="dxa"/>
            <w:vAlign w:val="bottom"/>
          </w:tcPr>
          <w:p w14:paraId="690E242B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E8E7A22" w14:textId="376DB443" w:rsidR="001C6621" w:rsidRPr="00EC282A" w:rsidRDefault="00D14118" w:rsidP="001C662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</w:t>
            </w:r>
            <w:r w:rsidR="00273F22"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286,171</w:t>
            </w:r>
          </w:p>
        </w:tc>
        <w:tc>
          <w:tcPr>
            <w:tcW w:w="236" w:type="dxa"/>
            <w:vAlign w:val="bottom"/>
          </w:tcPr>
          <w:p w14:paraId="1AF05580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10CDF9A" w14:textId="2FBB23F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363,738</w:t>
            </w:r>
          </w:p>
        </w:tc>
      </w:tr>
      <w:tr w:rsidR="001C6621" w:rsidRPr="00EC282A" w14:paraId="5E434E14" w14:textId="77777777" w:rsidTr="004813D8">
        <w:trPr>
          <w:gridAfter w:val="1"/>
          <w:wAfter w:w="18" w:type="dxa"/>
          <w:trHeight w:val="192"/>
          <w:jc w:val="center"/>
        </w:trPr>
        <w:tc>
          <w:tcPr>
            <w:tcW w:w="2070" w:type="dxa"/>
            <w:vAlign w:val="bottom"/>
          </w:tcPr>
          <w:p w14:paraId="0C643766" w14:textId="77777777" w:rsidR="001C6621" w:rsidRPr="00EC282A" w:rsidRDefault="001C6621" w:rsidP="001C6621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E07F0" w14:textId="3C940FF2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468,786</w:t>
            </w:r>
          </w:p>
        </w:tc>
        <w:tc>
          <w:tcPr>
            <w:tcW w:w="247" w:type="dxa"/>
            <w:vAlign w:val="bottom"/>
          </w:tcPr>
          <w:p w14:paraId="5E7371C1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E4CA" w14:textId="62377AA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675,780</w:t>
            </w:r>
          </w:p>
        </w:tc>
        <w:tc>
          <w:tcPr>
            <w:tcW w:w="267" w:type="dxa"/>
            <w:vAlign w:val="bottom"/>
          </w:tcPr>
          <w:p w14:paraId="6158CD88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1C46F" w14:textId="6F5CC14F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37,588</w:t>
            </w:r>
          </w:p>
        </w:tc>
        <w:tc>
          <w:tcPr>
            <w:tcW w:w="273" w:type="dxa"/>
            <w:vAlign w:val="bottom"/>
          </w:tcPr>
          <w:p w14:paraId="58698A9F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7EDB8" w14:textId="5C59609A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767,904</w:t>
            </w:r>
          </w:p>
        </w:tc>
        <w:tc>
          <w:tcPr>
            <w:tcW w:w="270" w:type="dxa"/>
            <w:vAlign w:val="bottom"/>
          </w:tcPr>
          <w:p w14:paraId="3967A4A1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2386D5" w14:textId="2E6EA2F9" w:rsidR="001C6621" w:rsidRPr="00EC282A" w:rsidRDefault="005171F4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242" w:type="dxa"/>
          </w:tcPr>
          <w:p w14:paraId="65F88B1E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0AFDF3C4" w14:textId="3DAF69B7" w:rsidR="001C6621" w:rsidRPr="00EC282A" w:rsidRDefault="005171F4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22,602</w:t>
            </w:r>
          </w:p>
        </w:tc>
        <w:tc>
          <w:tcPr>
            <w:tcW w:w="236" w:type="dxa"/>
            <w:vAlign w:val="bottom"/>
          </w:tcPr>
          <w:p w14:paraId="4B7D4EF7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14B2C61" w14:textId="6CB1F259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528,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236" w:type="dxa"/>
            <w:vAlign w:val="bottom"/>
          </w:tcPr>
          <w:p w14:paraId="5BF24620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8791F00" w14:textId="425A6689" w:rsidR="001C6621" w:rsidRPr="00EC282A" w:rsidRDefault="005171F4" w:rsidP="005171F4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1,466,286</w:t>
            </w:r>
          </w:p>
        </w:tc>
        <w:tc>
          <w:tcPr>
            <w:tcW w:w="236" w:type="dxa"/>
            <w:vAlign w:val="bottom"/>
          </w:tcPr>
          <w:p w14:paraId="59A739FC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86377" w14:textId="224E5A3E" w:rsidR="001C6621" w:rsidRPr="00EC282A" w:rsidRDefault="00D14118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5,19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6" w:type="dxa"/>
            <w:vAlign w:val="bottom"/>
          </w:tcPr>
          <w:p w14:paraId="62BCD426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3A2D4" w14:textId="45596F80" w:rsidR="001C6621" w:rsidRPr="00EC282A" w:rsidRDefault="00D14118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1C6621"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5,342</w:t>
            </w:r>
          </w:p>
        </w:tc>
        <w:tc>
          <w:tcPr>
            <w:tcW w:w="236" w:type="dxa"/>
            <w:vAlign w:val="bottom"/>
          </w:tcPr>
          <w:p w14:paraId="4F2A5D81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7520A70" w14:textId="26F821BF" w:rsidR="001C6621" w:rsidRPr="00EC282A" w:rsidRDefault="00D14118" w:rsidP="001C662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53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1C6621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73F22"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943</w:t>
            </w:r>
          </w:p>
        </w:tc>
        <w:tc>
          <w:tcPr>
            <w:tcW w:w="236" w:type="dxa"/>
            <w:vAlign w:val="bottom"/>
          </w:tcPr>
          <w:p w14:paraId="11673133" w14:textId="77777777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3ED72215" w14:textId="31B14B7C" w:rsidR="001C6621" w:rsidRPr="00EC282A" w:rsidRDefault="001C6621" w:rsidP="001C66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1,471,628</w:t>
            </w:r>
          </w:p>
        </w:tc>
      </w:tr>
    </w:tbl>
    <w:p w14:paraId="44D8E16B" w14:textId="6BCF56A0" w:rsidR="0042060A" w:rsidRDefault="0042060A"/>
    <w:p w14:paraId="59F59493" w14:textId="77777777" w:rsidR="00165BFC" w:rsidRDefault="00165BFC" w:rsidP="00B43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165BFC" w:rsidSect="003E061E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D5F2A88" w14:textId="038E981F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bookmarkStart w:id="2" w:name="OLE_LINK4"/>
      <w:r w:rsidRPr="005038CE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106E8BA5" w14:textId="7BEFFD1F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78"/>
        <w:gridCol w:w="992"/>
        <w:gridCol w:w="180"/>
        <w:gridCol w:w="990"/>
        <w:gridCol w:w="180"/>
        <w:gridCol w:w="990"/>
      </w:tblGrid>
      <w:tr w:rsidR="00605643" w:rsidRPr="004813D8" w14:paraId="4A1BE950" w14:textId="77777777" w:rsidTr="00F16FA0">
        <w:trPr>
          <w:cantSplit/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4C2FA238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6F0B25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  <w:shd w:val="clear" w:color="auto" w:fill="auto"/>
          </w:tcPr>
          <w:p w14:paraId="710B6B3F" w14:textId="77777777" w:rsidR="00605643" w:rsidRPr="004813D8" w:rsidRDefault="00605643" w:rsidP="00934FE2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E1E43CD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สำหรับงวดหกเดือน</w:t>
            </w:r>
          </w:p>
        </w:tc>
      </w:tr>
      <w:tr w:rsidR="00605643" w:rsidRPr="004813D8" w14:paraId="42B6C0BE" w14:textId="77777777" w:rsidTr="00F16FA0">
        <w:trPr>
          <w:cantSplit/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2BD273BC" w14:textId="77777777" w:rsidR="00605643" w:rsidRPr="004813D8" w:rsidRDefault="00605643" w:rsidP="00934F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4813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13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43AECCB0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3EF4A2A" w14:textId="77777777" w:rsidR="00605643" w:rsidRPr="004813D8" w:rsidRDefault="00605643" w:rsidP="00934FE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DFCF903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CE9B411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DD110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33A00F9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43FFBC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605643" w:rsidRPr="004813D8" w14:paraId="31128DAA" w14:textId="77777777" w:rsidTr="00F16FA0">
        <w:trPr>
          <w:cantSplit/>
          <w:trHeight w:val="144"/>
          <w:tblHeader/>
        </w:trPr>
        <w:tc>
          <w:tcPr>
            <w:tcW w:w="4860" w:type="dxa"/>
          </w:tcPr>
          <w:p w14:paraId="780D03A6" w14:textId="77777777" w:rsidR="00605643" w:rsidRPr="004813D8" w:rsidRDefault="00605643" w:rsidP="00934FE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590" w:type="dxa"/>
            <w:gridSpan w:val="7"/>
          </w:tcPr>
          <w:p w14:paraId="2651F436" w14:textId="202ED551" w:rsidR="00605643" w:rsidRPr="004813D8" w:rsidRDefault="00605643" w:rsidP="00934FE2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50B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813D8" w:rsidRPr="004813D8" w14:paraId="2C6AB55D" w14:textId="77777777" w:rsidTr="00F16FA0">
        <w:trPr>
          <w:cantSplit/>
          <w:trHeight w:val="144"/>
        </w:trPr>
        <w:tc>
          <w:tcPr>
            <w:tcW w:w="4860" w:type="dxa"/>
          </w:tcPr>
          <w:p w14:paraId="2FD188A0" w14:textId="2AB0A737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080" w:type="dxa"/>
          </w:tcPr>
          <w:p w14:paraId="1473421C" w14:textId="138449D2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5603" w:rsidRPr="00445603">
              <w:rPr>
                <w:rFonts w:ascii="Angsana New" w:hAnsi="Angsana New"/>
                <w:sz w:val="30"/>
                <w:szCs w:val="30"/>
              </w:rPr>
              <w:t xml:space="preserve"> 24,214</w:t>
            </w:r>
          </w:p>
        </w:tc>
        <w:tc>
          <w:tcPr>
            <w:tcW w:w="178" w:type="dxa"/>
            <w:vAlign w:val="bottom"/>
          </w:tcPr>
          <w:p w14:paraId="24BBF9CD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6AE7D7" w14:textId="3478B61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79,682 </w:t>
            </w:r>
          </w:p>
        </w:tc>
        <w:tc>
          <w:tcPr>
            <w:tcW w:w="180" w:type="dxa"/>
          </w:tcPr>
          <w:p w14:paraId="524D100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DA09B" w14:textId="5C6B06C0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5603" w:rsidRPr="00445603">
              <w:rPr>
                <w:rFonts w:ascii="Angsana New" w:hAnsi="Angsana New"/>
                <w:sz w:val="30"/>
                <w:szCs w:val="30"/>
              </w:rPr>
              <w:t xml:space="preserve"> 64,005</w:t>
            </w:r>
          </w:p>
        </w:tc>
        <w:tc>
          <w:tcPr>
            <w:tcW w:w="180" w:type="dxa"/>
            <w:vAlign w:val="bottom"/>
          </w:tcPr>
          <w:p w14:paraId="15B74B01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C52009" w14:textId="76EE1464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222,668 </w:t>
            </w:r>
          </w:p>
        </w:tc>
      </w:tr>
      <w:tr w:rsidR="004813D8" w:rsidRPr="004813D8" w14:paraId="2BD5A291" w14:textId="77777777" w:rsidTr="00F16FA0">
        <w:trPr>
          <w:cantSplit/>
          <w:trHeight w:val="144"/>
        </w:trPr>
        <w:tc>
          <w:tcPr>
            <w:tcW w:w="4860" w:type="dxa"/>
          </w:tcPr>
          <w:p w14:paraId="1239E2D8" w14:textId="560BA885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กำไรขั้นต้นจากส่วนงานอื่น</w:t>
            </w:r>
          </w:p>
        </w:tc>
        <w:tc>
          <w:tcPr>
            <w:tcW w:w="1080" w:type="dxa"/>
          </w:tcPr>
          <w:p w14:paraId="51C027BF" w14:textId="5ADCB75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5603" w:rsidRPr="00445603">
              <w:rPr>
                <w:rFonts w:ascii="Angsana New" w:hAnsi="Angsana New"/>
                <w:sz w:val="30"/>
                <w:szCs w:val="30"/>
              </w:rPr>
              <w:t xml:space="preserve"> 1,921</w:t>
            </w:r>
          </w:p>
        </w:tc>
        <w:tc>
          <w:tcPr>
            <w:tcW w:w="178" w:type="dxa"/>
            <w:vAlign w:val="bottom"/>
          </w:tcPr>
          <w:p w14:paraId="53C1BBD4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A4F8E01" w14:textId="15EE4F60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3,259 </w:t>
            </w:r>
          </w:p>
        </w:tc>
        <w:tc>
          <w:tcPr>
            <w:tcW w:w="180" w:type="dxa"/>
          </w:tcPr>
          <w:p w14:paraId="69079BF8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7709A" w14:textId="433203B8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5603" w:rsidRPr="00445603">
              <w:rPr>
                <w:rFonts w:ascii="Angsana New" w:hAnsi="Angsana New"/>
                <w:sz w:val="30"/>
                <w:szCs w:val="30"/>
              </w:rPr>
              <w:t xml:space="preserve"> 8,836</w:t>
            </w:r>
          </w:p>
        </w:tc>
        <w:tc>
          <w:tcPr>
            <w:tcW w:w="180" w:type="dxa"/>
            <w:vAlign w:val="bottom"/>
          </w:tcPr>
          <w:p w14:paraId="26A7B949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BEA3B" w14:textId="52D5EB82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7,996 </w:t>
            </w:r>
          </w:p>
        </w:tc>
      </w:tr>
      <w:tr w:rsidR="004813D8" w:rsidRPr="004813D8" w14:paraId="58BA618E" w14:textId="77777777" w:rsidTr="00F16FA0">
        <w:trPr>
          <w:cantSplit/>
          <w:trHeight w:val="144"/>
        </w:trPr>
        <w:tc>
          <w:tcPr>
            <w:tcW w:w="4860" w:type="dxa"/>
          </w:tcPr>
          <w:p w14:paraId="73E359D1" w14:textId="2965F9A4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622AF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22AF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622AF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9A6D3" w14:textId="4B72E2AE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727 </w:t>
            </w:r>
          </w:p>
        </w:tc>
        <w:tc>
          <w:tcPr>
            <w:tcW w:w="178" w:type="dxa"/>
            <w:vAlign w:val="bottom"/>
          </w:tcPr>
          <w:p w14:paraId="4B81EF41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C45B2B" w14:textId="7267C022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8,874 </w:t>
            </w:r>
          </w:p>
        </w:tc>
        <w:tc>
          <w:tcPr>
            <w:tcW w:w="180" w:type="dxa"/>
          </w:tcPr>
          <w:p w14:paraId="51EA5032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136442" w14:textId="50A3DF9F" w:rsidR="004813D8" w:rsidRPr="004813D8" w:rsidRDefault="00EC282A" w:rsidP="00EC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="004813D8" w:rsidRPr="004813D8">
              <w:rPr>
                <w:rFonts w:ascii="Angsana New" w:hAnsi="Angsana New" w:hint="cs"/>
                <w:sz w:val="30"/>
                <w:szCs w:val="30"/>
              </w:rPr>
              <w:t xml:space="preserve"> (32)</w:t>
            </w:r>
          </w:p>
        </w:tc>
        <w:tc>
          <w:tcPr>
            <w:tcW w:w="180" w:type="dxa"/>
            <w:vAlign w:val="bottom"/>
          </w:tcPr>
          <w:p w14:paraId="73FA0680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D84420" w14:textId="73B8C3B9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 xml:space="preserve"> 4,715 </w:t>
            </w:r>
          </w:p>
        </w:tc>
      </w:tr>
      <w:tr w:rsidR="004813D8" w:rsidRPr="004813D8" w14:paraId="27BCB1E7" w14:textId="77777777" w:rsidTr="00F16FA0">
        <w:trPr>
          <w:cantSplit/>
          <w:trHeight w:val="144"/>
        </w:trPr>
        <w:tc>
          <w:tcPr>
            <w:tcW w:w="4860" w:type="dxa"/>
          </w:tcPr>
          <w:p w14:paraId="69A10245" w14:textId="77777777" w:rsidR="004813D8" w:rsidRPr="004813D8" w:rsidRDefault="004813D8" w:rsidP="004813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0F34C" w14:textId="2258EC88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</w:t>
            </w:r>
            <w:r w:rsidR="00227FA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227FA9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0E28978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C098C8" w14:textId="1142C34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91,815 </w:t>
            </w:r>
          </w:p>
        </w:tc>
        <w:tc>
          <w:tcPr>
            <w:tcW w:w="180" w:type="dxa"/>
          </w:tcPr>
          <w:p w14:paraId="60B228D7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D5A76F" w14:textId="12DA9DD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72,809 </w:t>
            </w:r>
          </w:p>
        </w:tc>
        <w:tc>
          <w:tcPr>
            <w:tcW w:w="180" w:type="dxa"/>
            <w:vAlign w:val="bottom"/>
          </w:tcPr>
          <w:p w14:paraId="7885134E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28A34" w14:textId="43F5EE72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235,379 </w:t>
            </w:r>
          </w:p>
        </w:tc>
      </w:tr>
      <w:tr w:rsidR="004813D8" w:rsidRPr="004813D8" w14:paraId="69934637" w14:textId="77777777" w:rsidTr="00F16FA0">
        <w:trPr>
          <w:cantSplit/>
          <w:trHeight w:val="144"/>
        </w:trPr>
        <w:tc>
          <w:tcPr>
            <w:tcW w:w="4860" w:type="dxa"/>
          </w:tcPr>
          <w:p w14:paraId="73A15EDF" w14:textId="77777777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vAlign w:val="bottom"/>
          </w:tcPr>
          <w:p w14:paraId="10C17BA3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B0E1F9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1D9EB6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29392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830389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2B5B3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7FD0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3D8" w:rsidRPr="004813D8" w14:paraId="632B1757" w14:textId="77777777" w:rsidTr="00F16FA0">
        <w:trPr>
          <w:cantSplit/>
          <w:trHeight w:val="144"/>
        </w:trPr>
        <w:tc>
          <w:tcPr>
            <w:tcW w:w="4860" w:type="dxa"/>
          </w:tcPr>
          <w:p w14:paraId="51F9A729" w14:textId="48AAA7CE" w:rsidR="004813D8" w:rsidRPr="004813D8" w:rsidRDefault="004813D8" w:rsidP="004813D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กำไรจากอัตราแลกเปลี่ยนสุทธิ</w:t>
            </w:r>
          </w:p>
        </w:tc>
        <w:tc>
          <w:tcPr>
            <w:tcW w:w="1080" w:type="dxa"/>
          </w:tcPr>
          <w:p w14:paraId="718EC168" w14:textId="3B260F08" w:rsidR="004813D8" w:rsidRPr="004813D8" w:rsidRDefault="004813D8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882</w:t>
            </w:r>
          </w:p>
        </w:tc>
        <w:tc>
          <w:tcPr>
            <w:tcW w:w="178" w:type="dxa"/>
            <w:vAlign w:val="bottom"/>
          </w:tcPr>
          <w:p w14:paraId="0C9EBA1B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565315" w14:textId="3972C3A1" w:rsidR="004813D8" w:rsidRPr="004813D8" w:rsidRDefault="00F16FA0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813D8" w:rsidRPr="004813D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BE2C16" w14:textId="77777777" w:rsidR="004813D8" w:rsidRPr="004813D8" w:rsidRDefault="004813D8" w:rsidP="004813D8">
            <w:pPr>
              <w:pStyle w:val="acctfourfigures"/>
              <w:numPr>
                <w:ilvl w:val="0"/>
                <w:numId w:val="32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AE3190" w14:textId="6136203B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886</w:t>
            </w:r>
          </w:p>
        </w:tc>
        <w:tc>
          <w:tcPr>
            <w:tcW w:w="180" w:type="dxa"/>
            <w:vAlign w:val="bottom"/>
          </w:tcPr>
          <w:p w14:paraId="41B05EE4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53B27" w14:textId="75D6D2B2" w:rsidR="004813D8" w:rsidRPr="004813D8" w:rsidRDefault="00F16FA0" w:rsidP="004813D8">
            <w:pPr>
              <w:pStyle w:val="acctfourfigures"/>
              <w:tabs>
                <w:tab w:val="clear" w:pos="765"/>
                <w:tab w:val="decimal" w:pos="5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D8" w:rsidRPr="004813D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13D8" w:rsidRPr="004813D8" w14:paraId="45E6E987" w14:textId="77777777" w:rsidTr="00F16FA0">
        <w:trPr>
          <w:cantSplit/>
          <w:trHeight w:val="144"/>
        </w:trPr>
        <w:tc>
          <w:tcPr>
            <w:tcW w:w="4860" w:type="dxa"/>
          </w:tcPr>
          <w:p w14:paraId="072B4C16" w14:textId="15D9DC6F" w:rsidR="004813D8" w:rsidRPr="004813D8" w:rsidRDefault="004813D8" w:rsidP="004813D8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2958D" w14:textId="7EAF082A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9</w:t>
            </w:r>
            <w:r w:rsidR="00F16FA0">
              <w:rPr>
                <w:rFonts w:ascii="Angsana New" w:hAnsi="Angsana New"/>
                <w:sz w:val="30"/>
                <w:szCs w:val="30"/>
              </w:rPr>
              <w:t>,</w:t>
            </w:r>
            <w:r w:rsidRPr="004813D8">
              <w:rPr>
                <w:rFonts w:ascii="Angsana New" w:hAnsi="Angsana New" w:hint="cs"/>
                <w:sz w:val="30"/>
                <w:szCs w:val="30"/>
              </w:rPr>
              <w:t>987</w:t>
            </w:r>
          </w:p>
        </w:tc>
        <w:tc>
          <w:tcPr>
            <w:tcW w:w="178" w:type="dxa"/>
            <w:vAlign w:val="bottom"/>
          </w:tcPr>
          <w:p w14:paraId="1B00067C" w14:textId="77777777" w:rsidR="004813D8" w:rsidRPr="004813D8" w:rsidRDefault="004813D8" w:rsidP="004813D8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0588BA" w14:textId="18E821F7" w:rsidR="004813D8" w:rsidRPr="004813D8" w:rsidRDefault="004813D8" w:rsidP="0044466E">
            <w:pPr>
              <w:pStyle w:val="acctfourfigures"/>
              <w:tabs>
                <w:tab w:val="clear" w:pos="765"/>
                <w:tab w:val="decimal" w:pos="81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18,522</w:t>
            </w:r>
          </w:p>
        </w:tc>
        <w:tc>
          <w:tcPr>
            <w:tcW w:w="180" w:type="dxa"/>
          </w:tcPr>
          <w:p w14:paraId="4E5B44E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00D98" w14:textId="1BD93423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44</w:t>
            </w:r>
            <w:r w:rsidR="00F16FA0">
              <w:rPr>
                <w:rFonts w:ascii="Angsana New" w:hAnsi="Angsana New"/>
                <w:sz w:val="30"/>
                <w:szCs w:val="30"/>
              </w:rPr>
              <w:t>,</w:t>
            </w:r>
            <w:r w:rsidRPr="004813D8">
              <w:rPr>
                <w:rFonts w:ascii="Angsana New" w:hAnsi="Angsana New" w:hint="cs"/>
                <w:sz w:val="30"/>
                <w:szCs w:val="30"/>
              </w:rPr>
              <w:t>938</w:t>
            </w:r>
          </w:p>
        </w:tc>
        <w:tc>
          <w:tcPr>
            <w:tcW w:w="180" w:type="dxa"/>
            <w:vAlign w:val="bottom"/>
          </w:tcPr>
          <w:p w14:paraId="4BC63D5C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CD4A8" w14:textId="520D1D6C" w:rsidR="004813D8" w:rsidRPr="004813D8" w:rsidRDefault="004813D8" w:rsidP="0044466E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</w:rPr>
              <w:t>40,132</w:t>
            </w:r>
          </w:p>
        </w:tc>
      </w:tr>
      <w:tr w:rsidR="004813D8" w:rsidRPr="004813D8" w14:paraId="689C2582" w14:textId="77777777" w:rsidTr="00F16FA0">
        <w:trPr>
          <w:cantSplit/>
          <w:trHeight w:val="144"/>
        </w:trPr>
        <w:tc>
          <w:tcPr>
            <w:tcW w:w="4860" w:type="dxa"/>
          </w:tcPr>
          <w:p w14:paraId="153CB2D3" w14:textId="7BBBD711" w:rsidR="004813D8" w:rsidRPr="004813D8" w:rsidRDefault="004813D8" w:rsidP="004813D8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</w:t>
            </w:r>
          </w:p>
        </w:tc>
        <w:tc>
          <w:tcPr>
            <w:tcW w:w="1080" w:type="dxa"/>
          </w:tcPr>
          <w:p w14:paraId="54A50D49" w14:textId="2669A37E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227F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227FA9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78" w:type="dxa"/>
            <w:vAlign w:val="bottom"/>
          </w:tcPr>
          <w:p w14:paraId="5AFB920B" w14:textId="77777777" w:rsidR="004813D8" w:rsidRPr="004813D8" w:rsidRDefault="004813D8" w:rsidP="004813D8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01E98C0" w14:textId="1C6BB868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110,337</w:t>
            </w:r>
          </w:p>
        </w:tc>
        <w:tc>
          <w:tcPr>
            <w:tcW w:w="180" w:type="dxa"/>
          </w:tcPr>
          <w:p w14:paraId="30D6AEAE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81424" w14:textId="55ED1E9D" w:rsidR="004813D8" w:rsidRPr="004813D8" w:rsidRDefault="004813D8" w:rsidP="00485C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118,633</w:t>
            </w:r>
          </w:p>
        </w:tc>
        <w:tc>
          <w:tcPr>
            <w:tcW w:w="180" w:type="dxa"/>
            <w:vAlign w:val="bottom"/>
          </w:tcPr>
          <w:p w14:paraId="66298384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74202" w14:textId="5C2E99DD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</w:rPr>
              <w:t>275,511</w:t>
            </w:r>
          </w:p>
        </w:tc>
      </w:tr>
      <w:tr w:rsidR="00F16FA0" w:rsidRPr="004813D8" w14:paraId="7FDFBD46" w14:textId="77777777" w:rsidTr="00F16FA0">
        <w:trPr>
          <w:cantSplit/>
          <w:trHeight w:val="144"/>
        </w:trPr>
        <w:tc>
          <w:tcPr>
            <w:tcW w:w="4860" w:type="dxa"/>
          </w:tcPr>
          <w:p w14:paraId="1C067F84" w14:textId="28C81700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1080" w:type="dxa"/>
          </w:tcPr>
          <w:p w14:paraId="4056A95E" w14:textId="3FC97692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16FA0">
              <w:rPr>
                <w:rFonts w:ascii="Angsana New" w:hAnsi="Angsana New"/>
                <w:sz w:val="30"/>
                <w:szCs w:val="30"/>
              </w:rPr>
              <w:t>(40,</w:t>
            </w:r>
            <w:r w:rsidR="00227FA9">
              <w:rPr>
                <w:rFonts w:ascii="Angsana New" w:hAnsi="Angsana New"/>
                <w:sz w:val="30"/>
                <w:szCs w:val="30"/>
              </w:rPr>
              <w:t>123</w:t>
            </w:r>
            <w:r w:rsidRPr="00F16F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7AC60C0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B088B48" w14:textId="62ECEE39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(53,381)</w:t>
            </w:r>
          </w:p>
        </w:tc>
        <w:tc>
          <w:tcPr>
            <w:tcW w:w="180" w:type="dxa"/>
          </w:tcPr>
          <w:p w14:paraId="61D4015A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4BC61" w14:textId="4175DF04" w:rsidR="00F16FA0" w:rsidRPr="00F16FA0" w:rsidRDefault="0044466E" w:rsidP="00485C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>(85,724)</w:t>
            </w:r>
          </w:p>
        </w:tc>
        <w:tc>
          <w:tcPr>
            <w:tcW w:w="180" w:type="dxa"/>
            <w:vAlign w:val="bottom"/>
          </w:tcPr>
          <w:p w14:paraId="70FB912E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D7789" w14:textId="2E3BC701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>(103,962)</w:t>
            </w:r>
          </w:p>
        </w:tc>
      </w:tr>
      <w:tr w:rsidR="00F16FA0" w:rsidRPr="004813D8" w14:paraId="7CC24DA6" w14:textId="77777777" w:rsidTr="00F16FA0">
        <w:trPr>
          <w:cantSplit/>
          <w:trHeight w:val="144"/>
        </w:trPr>
        <w:tc>
          <w:tcPr>
            <w:tcW w:w="4860" w:type="dxa"/>
          </w:tcPr>
          <w:p w14:paraId="02D787D5" w14:textId="1F2726D4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182B58C" w14:textId="72CC02F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66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6FA0">
              <w:rPr>
                <w:rFonts w:ascii="Angsana New" w:hAnsi="Angsana New"/>
                <w:sz w:val="30"/>
                <w:szCs w:val="30"/>
              </w:rPr>
              <w:t xml:space="preserve"> (18,040)</w:t>
            </w:r>
          </w:p>
        </w:tc>
        <w:tc>
          <w:tcPr>
            <w:tcW w:w="178" w:type="dxa"/>
            <w:vAlign w:val="bottom"/>
          </w:tcPr>
          <w:p w14:paraId="2E7B740F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12036C5" w14:textId="6F4EC318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(22,864)</w:t>
            </w:r>
          </w:p>
        </w:tc>
        <w:tc>
          <w:tcPr>
            <w:tcW w:w="180" w:type="dxa"/>
          </w:tcPr>
          <w:p w14:paraId="5BE1FCCE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AC517E" w14:textId="69FA9933" w:rsidR="00F16FA0" w:rsidRPr="00F16FA0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446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>(36,658)</w:t>
            </w:r>
          </w:p>
        </w:tc>
        <w:tc>
          <w:tcPr>
            <w:tcW w:w="180" w:type="dxa"/>
            <w:vAlign w:val="bottom"/>
          </w:tcPr>
          <w:p w14:paraId="78BEFC67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5ED02" w14:textId="536A0AB2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(47,092)</w:t>
            </w:r>
          </w:p>
        </w:tc>
      </w:tr>
      <w:tr w:rsidR="00F16FA0" w:rsidRPr="004813D8" w14:paraId="1ED8118E" w14:textId="77777777" w:rsidTr="00F16FA0">
        <w:trPr>
          <w:cantSplit/>
          <w:trHeight w:val="144"/>
        </w:trPr>
        <w:tc>
          <w:tcPr>
            <w:tcW w:w="4860" w:type="dxa"/>
          </w:tcPr>
          <w:p w14:paraId="72F39852" w14:textId="3C0965F6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</w:tcPr>
          <w:p w14:paraId="062784EB" w14:textId="2E0DDD64" w:rsidR="00F16FA0" w:rsidRPr="00F16FA0" w:rsidRDefault="0044466E" w:rsidP="0044466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3522DA0D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51404C9" w14:textId="1F69A59C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(1,025)</w:t>
            </w:r>
          </w:p>
        </w:tc>
        <w:tc>
          <w:tcPr>
            <w:tcW w:w="180" w:type="dxa"/>
          </w:tcPr>
          <w:p w14:paraId="3C084140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C10DD" w14:textId="740DE0C4" w:rsidR="00F16FA0" w:rsidRPr="00F16FA0" w:rsidRDefault="0044466E" w:rsidP="0044466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0DFB53F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E5E4" w14:textId="3D55FE87" w:rsidR="00F16FA0" w:rsidRPr="00F16FA0" w:rsidRDefault="0044466E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(662)</w:t>
            </w:r>
          </w:p>
        </w:tc>
      </w:tr>
      <w:tr w:rsidR="00F16FA0" w:rsidRPr="004813D8" w14:paraId="1A7791A9" w14:textId="77777777" w:rsidTr="00F16FA0">
        <w:trPr>
          <w:cantSplit/>
          <w:trHeight w:val="144"/>
        </w:trPr>
        <w:tc>
          <w:tcPr>
            <w:tcW w:w="4860" w:type="dxa"/>
          </w:tcPr>
          <w:p w14:paraId="5FA0152C" w14:textId="4F996B21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F16FA0">
              <w:rPr>
                <w:rFonts w:ascii="Angsana New" w:hAnsi="Angsana New"/>
                <w:sz w:val="30"/>
                <w:szCs w:val="30"/>
              </w:rPr>
              <w:t>TFRS9</w:t>
            </w:r>
          </w:p>
        </w:tc>
        <w:tc>
          <w:tcPr>
            <w:tcW w:w="1080" w:type="dxa"/>
          </w:tcPr>
          <w:p w14:paraId="1B591D3E" w14:textId="179AC368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66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16FA0">
              <w:rPr>
                <w:rFonts w:ascii="Angsana New" w:hAnsi="Angsana New"/>
                <w:sz w:val="30"/>
                <w:szCs w:val="30"/>
              </w:rPr>
              <w:t xml:space="preserve"> (2,061)</w:t>
            </w:r>
          </w:p>
        </w:tc>
        <w:tc>
          <w:tcPr>
            <w:tcW w:w="178" w:type="dxa"/>
            <w:vAlign w:val="bottom"/>
          </w:tcPr>
          <w:p w14:paraId="44C393D0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0A668F" w14:textId="23ECF4FC" w:rsidR="00F16FA0" w:rsidRPr="00F16FA0" w:rsidRDefault="0044466E" w:rsidP="0044466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0D472E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07145" w14:textId="472119D0" w:rsidR="00F16FA0" w:rsidRPr="00F16FA0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16FA0" w:rsidRPr="00F16FA0">
              <w:rPr>
                <w:rFonts w:ascii="Angsana New" w:hAnsi="Angsana New"/>
                <w:sz w:val="30"/>
                <w:szCs w:val="30"/>
              </w:rPr>
              <w:t xml:space="preserve"> (2,168)</w:t>
            </w:r>
          </w:p>
        </w:tc>
        <w:tc>
          <w:tcPr>
            <w:tcW w:w="180" w:type="dxa"/>
            <w:vAlign w:val="bottom"/>
          </w:tcPr>
          <w:p w14:paraId="3CB661CC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D2A102" w14:textId="4B8454A9" w:rsidR="00F16FA0" w:rsidRPr="00F16FA0" w:rsidRDefault="00F16FA0" w:rsidP="001242A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6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FA0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</w:tr>
      <w:tr w:rsidR="001242AE" w:rsidRPr="004813D8" w14:paraId="1D7542B4" w14:textId="77777777" w:rsidTr="00F16FA0">
        <w:trPr>
          <w:cantSplit/>
          <w:trHeight w:val="144"/>
        </w:trPr>
        <w:tc>
          <w:tcPr>
            <w:tcW w:w="4860" w:type="dxa"/>
          </w:tcPr>
          <w:p w14:paraId="0AC9A11E" w14:textId="77777777" w:rsidR="001242AE" w:rsidRDefault="001242AE" w:rsidP="001242AE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ส่วนแบ่งกำไรสุทธิจากเงินลงทุนในบริษัทร่วมและ</w:t>
            </w:r>
          </w:p>
          <w:p w14:paraId="1F6FB21A" w14:textId="7436A076" w:rsidR="001242AE" w:rsidRPr="004813D8" w:rsidRDefault="001242AE" w:rsidP="001242AE">
            <w:pPr>
              <w:tabs>
                <w:tab w:val="clear" w:pos="680"/>
                <w:tab w:val="left" w:pos="540"/>
              </w:tabs>
              <w:spacing w:line="240" w:lineRule="auto"/>
              <w:ind w:left="280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31A679" w14:textId="77777777" w:rsidR="001242AE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10622B" w14:textId="67C8B4D1" w:rsidR="001242AE" w:rsidRPr="004813D8" w:rsidRDefault="001F7991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242AE" w:rsidRPr="001242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78" w:type="dxa"/>
            <w:vAlign w:val="bottom"/>
          </w:tcPr>
          <w:p w14:paraId="5E92D37A" w14:textId="77777777" w:rsidR="001242AE" w:rsidRPr="004813D8" w:rsidRDefault="001242AE" w:rsidP="001242A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0E22F31" w14:textId="77777777" w:rsidR="001242AE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C7D094" w14:textId="7CCC338A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</w:rPr>
              <w:t>13,694</w:t>
            </w:r>
          </w:p>
        </w:tc>
        <w:tc>
          <w:tcPr>
            <w:tcW w:w="180" w:type="dxa"/>
          </w:tcPr>
          <w:p w14:paraId="29998EC4" w14:textId="77777777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FE03B" w14:textId="77777777" w:rsidR="001242AE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06B63F" w14:textId="0ABCB2B7" w:rsidR="001242AE" w:rsidRPr="004813D8" w:rsidRDefault="001F7991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1242AE" w:rsidRPr="00F16F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80" w:type="dxa"/>
            <w:vAlign w:val="bottom"/>
          </w:tcPr>
          <w:p w14:paraId="338A357A" w14:textId="77777777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EC7ED" w14:textId="77777777" w:rsidR="001242AE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3251B4" w14:textId="31FA2F8B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</w:rPr>
              <w:t>9,893</w:t>
            </w:r>
          </w:p>
        </w:tc>
      </w:tr>
      <w:tr w:rsidR="001242AE" w:rsidRPr="004813D8" w14:paraId="0AF848A2" w14:textId="77777777" w:rsidTr="00934FE2">
        <w:trPr>
          <w:cantSplit/>
          <w:trHeight w:val="144"/>
        </w:trPr>
        <w:tc>
          <w:tcPr>
            <w:tcW w:w="4860" w:type="dxa"/>
          </w:tcPr>
          <w:p w14:paraId="1A83DC37" w14:textId="77777777" w:rsidR="001242AE" w:rsidRDefault="001242AE" w:rsidP="001242AE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ผลกำไรจากการเปลี่ยนแปลงมูลค่ายุติธรรมของ</w:t>
            </w:r>
          </w:p>
          <w:p w14:paraId="612A910A" w14:textId="6AE62770" w:rsidR="001242AE" w:rsidRPr="004813D8" w:rsidRDefault="001242AE" w:rsidP="001242AE">
            <w:pPr>
              <w:tabs>
                <w:tab w:val="clear" w:pos="680"/>
                <w:tab w:val="left" w:pos="540"/>
              </w:tabs>
              <w:spacing w:line="240" w:lineRule="auto"/>
              <w:ind w:left="280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390B1529" w14:textId="6E5FA2D5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6FA0">
              <w:rPr>
                <w:rFonts w:ascii="Angsana New" w:hAnsi="Angsana New"/>
                <w:sz w:val="30"/>
                <w:szCs w:val="30"/>
              </w:rPr>
              <w:t>1,770</w:t>
            </w:r>
          </w:p>
        </w:tc>
        <w:tc>
          <w:tcPr>
            <w:tcW w:w="178" w:type="dxa"/>
            <w:vAlign w:val="bottom"/>
          </w:tcPr>
          <w:p w14:paraId="79378847" w14:textId="77777777" w:rsidR="001242AE" w:rsidRPr="004813D8" w:rsidRDefault="001242AE" w:rsidP="001242A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740972" w14:textId="65F6A596" w:rsidR="001242AE" w:rsidRPr="004813D8" w:rsidRDefault="001242AE" w:rsidP="001242A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16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B4BC9" w14:textId="77777777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B70AAE" w14:textId="423B4E06" w:rsidR="001242AE" w:rsidRPr="004813D8" w:rsidRDefault="001242AE" w:rsidP="001242AE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41217294" w14:textId="77777777" w:rsidR="001242AE" w:rsidRPr="004813D8" w:rsidRDefault="001242AE" w:rsidP="001242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355DC" w14:textId="77777777" w:rsidR="001242AE" w:rsidRDefault="001242AE" w:rsidP="001242AE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35688A" w14:textId="67B99B07" w:rsidR="001242AE" w:rsidRPr="004813D8" w:rsidRDefault="001242AE" w:rsidP="001242AE">
            <w:pPr>
              <w:pStyle w:val="acctfourfigures"/>
              <w:tabs>
                <w:tab w:val="clear" w:pos="765"/>
                <w:tab w:val="decimal" w:pos="5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813D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16FA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</w:tr>
      <w:tr w:rsidR="00F16FA0" w:rsidRPr="0044466E" w14:paraId="6F259C01" w14:textId="77777777" w:rsidTr="00934FE2">
        <w:trPr>
          <w:cantSplit/>
          <w:trHeight w:val="144"/>
        </w:trPr>
        <w:tc>
          <w:tcPr>
            <w:tcW w:w="4860" w:type="dxa"/>
          </w:tcPr>
          <w:p w14:paraId="4699B83C" w14:textId="77777777" w:rsidR="00F16FA0" w:rsidRPr="004813D8" w:rsidRDefault="00F16FA0" w:rsidP="00F16FA0">
            <w:pPr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DA79F" w14:textId="630550B0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44466E" w:rsidRPr="004446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(</w:t>
            </w:r>
            <w:r w:rsidR="001F799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7991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2543FB9" w14:textId="77777777" w:rsidR="00F16FA0" w:rsidRPr="0044466E" w:rsidRDefault="00F16FA0" w:rsidP="00F16FA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D888D" w14:textId="1B996187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>46,761</w:t>
            </w:r>
          </w:p>
        </w:tc>
        <w:tc>
          <w:tcPr>
            <w:tcW w:w="180" w:type="dxa"/>
          </w:tcPr>
          <w:p w14:paraId="690C7C16" w14:textId="77777777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1434B" w14:textId="05F7F489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F799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7991"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bottom"/>
          </w:tcPr>
          <w:p w14:paraId="0E7F4BEC" w14:textId="77777777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904EA3" w14:textId="44338ACD" w:rsidR="00F16FA0" w:rsidRPr="0044466E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6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133,688 </w:t>
            </w:r>
          </w:p>
        </w:tc>
      </w:tr>
    </w:tbl>
    <w:p w14:paraId="3C33007A" w14:textId="77777777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A55AC6B" w14:textId="647A72CE" w:rsidR="00877670" w:rsidRPr="0044466E" w:rsidRDefault="00F16FA0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877670" w:rsidRPr="0044466E">
        <w:rPr>
          <w:rFonts w:ascii="Angsana New" w:hAnsi="Angsana New" w:hint="cs"/>
          <w:bCs/>
          <w:sz w:val="30"/>
          <w:szCs w:val="30"/>
          <w:cs/>
        </w:rPr>
        <w:lastRenderedPageBreak/>
        <w:t>สัญญาเช่า</w:t>
      </w:r>
    </w:p>
    <w:p w14:paraId="5664EC64" w14:textId="2B23830A" w:rsidR="00877670" w:rsidRPr="002E3A40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49"/>
        <w:gridCol w:w="180"/>
        <w:gridCol w:w="1191"/>
      </w:tblGrid>
      <w:tr w:rsidR="008177B1" w:rsidRPr="00E10CE5" w14:paraId="455615B2" w14:textId="77777777" w:rsidTr="005F43CA">
        <w:trPr>
          <w:cantSplit/>
          <w:trHeight w:val="150"/>
          <w:tblHeader/>
        </w:trPr>
        <w:tc>
          <w:tcPr>
            <w:tcW w:w="4140" w:type="dxa"/>
            <w:shd w:val="clear" w:color="auto" w:fill="auto"/>
            <w:vAlign w:val="bottom"/>
          </w:tcPr>
          <w:p w14:paraId="664CF00F" w14:textId="57734230" w:rsidR="008177B1" w:rsidRPr="00E10CE5" w:rsidRDefault="008177B1" w:rsidP="003A34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F5B319" w14:textId="45295CAA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8A7045" w14:textId="77777777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29E4B08F" w14:textId="5BE31FF3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7B1" w:rsidRPr="00E10CE5" w14:paraId="2FEF33AF" w14:textId="77777777" w:rsidTr="005F43CA">
        <w:trPr>
          <w:cantSplit/>
          <w:trHeight w:val="150"/>
          <w:tblHeader/>
        </w:trPr>
        <w:tc>
          <w:tcPr>
            <w:tcW w:w="4140" w:type="dxa"/>
            <w:shd w:val="clear" w:color="auto" w:fill="auto"/>
            <w:vAlign w:val="bottom"/>
          </w:tcPr>
          <w:p w14:paraId="3C22B246" w14:textId="7BBF166C" w:rsidR="008177B1" w:rsidRPr="00E10CE5" w:rsidRDefault="008177B1" w:rsidP="003A34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สำหรับงวดสิ้นสุดวันที่ 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E10C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FA94B9A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640BB6DA" w14:textId="527E04BE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  <w:vAlign w:val="bottom"/>
          </w:tcPr>
          <w:p w14:paraId="1A1E04DE" w14:textId="1F1439C6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8C96778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0CAD7F89" w14:textId="1F5663F9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14:paraId="5009AB59" w14:textId="77777777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</w:tcPr>
          <w:p w14:paraId="1BA8B5C8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7B25CC65" w14:textId="27D46EBB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452E1E4D" w14:textId="5F953BD9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207EF406" w14:textId="77777777" w:rsidR="005F43CA" w:rsidRPr="008C3B02" w:rsidRDefault="008177B1" w:rsidP="008177B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770257CC" w14:textId="325275D3" w:rsidR="008177B1" w:rsidRPr="008C3B02" w:rsidRDefault="008177B1" w:rsidP="008177B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8177B1" w:rsidRPr="00E10CE5" w14:paraId="239C023F" w14:textId="77777777" w:rsidTr="005F43CA">
        <w:trPr>
          <w:cantSplit/>
          <w:trHeight w:val="150"/>
          <w:tblHeader/>
        </w:trPr>
        <w:tc>
          <w:tcPr>
            <w:tcW w:w="4140" w:type="dxa"/>
            <w:vAlign w:val="bottom"/>
          </w:tcPr>
          <w:p w14:paraId="2967D3E9" w14:textId="62EF3ED1" w:rsidR="008177B1" w:rsidRPr="00E10CE5" w:rsidRDefault="008177B1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39486C" w14:textId="741F335A" w:rsidR="008177B1" w:rsidRPr="00E10CE5" w:rsidRDefault="008177B1" w:rsidP="003A347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10CE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0C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0C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10CE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77B1" w:rsidRPr="00E10CE5" w14:paraId="67F85DD2" w14:textId="77777777" w:rsidTr="005F43CA">
        <w:trPr>
          <w:cantSplit/>
          <w:trHeight w:val="150"/>
        </w:trPr>
        <w:tc>
          <w:tcPr>
            <w:tcW w:w="4140" w:type="dxa"/>
          </w:tcPr>
          <w:p w14:paraId="330EE867" w14:textId="77777777" w:rsidR="008177B1" w:rsidRPr="00E10CE5" w:rsidRDefault="008177B1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70331F8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292291" w14:textId="19D18C61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FE406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B4FA1D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90C68B0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08F9" w14:textId="234E2C76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E7BA1BA" w14:textId="70C9446D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7B1" w:rsidRPr="00E10CE5" w14:paraId="2A259B5C" w14:textId="77777777" w:rsidTr="005F43CA">
        <w:trPr>
          <w:cantSplit/>
          <w:trHeight w:val="150"/>
        </w:trPr>
        <w:tc>
          <w:tcPr>
            <w:tcW w:w="4140" w:type="dxa"/>
          </w:tcPr>
          <w:p w14:paraId="7357E438" w14:textId="31771AD9" w:rsidR="008177B1" w:rsidRPr="00E10CE5" w:rsidRDefault="008177B1" w:rsidP="004802D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10CE5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10CE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10CE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E10CE5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EBC74B6" w14:textId="4D4257D3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0DDB36C0" w14:textId="70A0AA91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027B6" w14:textId="41DBC471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21849C22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FCEACE2" w14:textId="55C27A34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0D300B1D" w14:textId="3C18D5CB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590414B" w14:textId="5A862BB2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8177B1" w:rsidRPr="00E10CE5" w14:paraId="674388B7" w14:textId="77777777" w:rsidTr="005F43CA">
        <w:trPr>
          <w:cantSplit/>
          <w:trHeight w:val="201"/>
        </w:trPr>
        <w:tc>
          <w:tcPr>
            <w:tcW w:w="4140" w:type="dxa"/>
          </w:tcPr>
          <w:p w14:paraId="3E3427DE" w14:textId="77777777" w:rsidR="008177B1" w:rsidRPr="00E10CE5" w:rsidRDefault="008177B1" w:rsidP="004802D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10CE5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CEE6031" w14:textId="5F34F3C6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180" w:type="dxa"/>
          </w:tcPr>
          <w:p w14:paraId="0B22268B" w14:textId="7ED643A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D68EE" w14:textId="351BD21A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80" w:type="dxa"/>
          </w:tcPr>
          <w:p w14:paraId="34F264F1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716D576" w14:textId="6234970D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80" w:type="dxa"/>
          </w:tcPr>
          <w:p w14:paraId="7E8DF2E4" w14:textId="56CB0F4D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1F4269" w14:textId="3F5FB4D8" w:rsidR="008177B1" w:rsidRPr="00E10CE5" w:rsidRDefault="00B91DFE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</w:tr>
      <w:tr w:rsidR="008177B1" w:rsidRPr="00E10CE5" w14:paraId="6A24C89B" w14:textId="77777777" w:rsidTr="005F43CA">
        <w:trPr>
          <w:cantSplit/>
          <w:trHeight w:val="150"/>
        </w:trPr>
        <w:tc>
          <w:tcPr>
            <w:tcW w:w="4140" w:type="dxa"/>
          </w:tcPr>
          <w:p w14:paraId="24E0B4C4" w14:textId="77777777" w:rsidR="008177B1" w:rsidRPr="00E10CE5" w:rsidRDefault="008177B1" w:rsidP="004802D4">
            <w:pPr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10CE5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7377664" w14:textId="5001C5A8" w:rsidR="008177B1" w:rsidRPr="00E10CE5" w:rsidRDefault="002527F2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54</w:t>
            </w:r>
            <w:r w:rsidR="00EE0D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17808E0" w14:textId="5FED21D3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93B8A" w14:textId="49DA8541" w:rsidR="008177B1" w:rsidRPr="00E10CE5" w:rsidRDefault="002527F2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1,843</w:t>
            </w:r>
          </w:p>
        </w:tc>
        <w:tc>
          <w:tcPr>
            <w:tcW w:w="180" w:type="dxa"/>
          </w:tcPr>
          <w:p w14:paraId="61AB98E5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975428" w14:textId="04027FE2" w:rsidR="008177B1" w:rsidRPr="00E10CE5" w:rsidRDefault="002527F2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23</w:t>
            </w:r>
            <w:r w:rsidR="00EE0DE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02322F0" w14:textId="5207FD90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86DDF85" w14:textId="5278B845" w:rsidR="008177B1" w:rsidRPr="00E10CE5" w:rsidRDefault="002527F2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8177B1" w:rsidRPr="00E10CE5" w14:paraId="183C2AA9" w14:textId="77777777" w:rsidTr="005F43CA">
        <w:trPr>
          <w:cantSplit/>
          <w:trHeight w:val="150"/>
        </w:trPr>
        <w:tc>
          <w:tcPr>
            <w:tcW w:w="4140" w:type="dxa"/>
          </w:tcPr>
          <w:p w14:paraId="2030D39A" w14:textId="77777777" w:rsidR="008177B1" w:rsidRPr="00E10CE5" w:rsidRDefault="008177B1" w:rsidP="004802D4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5C6CC97D" w14:textId="002C25EF" w:rsidR="002527F2" w:rsidRPr="00E10CE5" w:rsidRDefault="00EE0DEB" w:rsidP="002527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80" w:type="dxa"/>
          </w:tcPr>
          <w:p w14:paraId="0181D9E8" w14:textId="15C5B2E5" w:rsidR="008177B1" w:rsidRPr="00E10CE5" w:rsidRDefault="008177B1" w:rsidP="004802D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91384D" w14:textId="7AF08A17" w:rsidR="002527F2" w:rsidRPr="00E10CE5" w:rsidRDefault="002527F2" w:rsidP="00A26F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80" w:type="dxa"/>
          </w:tcPr>
          <w:p w14:paraId="478701E6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51839DF" w14:textId="3CB0AAE2" w:rsidR="002527F2" w:rsidRPr="00E10CE5" w:rsidRDefault="00EE0DEB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</w:tcPr>
          <w:p w14:paraId="50E4C6BA" w14:textId="23844A04" w:rsidR="008177B1" w:rsidRPr="00E10CE5" w:rsidRDefault="008177B1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29C374" w14:textId="212500A2" w:rsidR="002527F2" w:rsidRPr="00E10CE5" w:rsidRDefault="002527F2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</w:tr>
    </w:tbl>
    <w:p w14:paraId="0C66DBCC" w14:textId="1B4754B6" w:rsidR="00877670" w:rsidRPr="002E3A40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65598F3F" w14:textId="77777777" w:rsidR="0044466E" w:rsidRDefault="000E565C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65C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A72B8">
        <w:rPr>
          <w:rFonts w:ascii="Angsana New" w:hAnsi="Angsana New" w:hint="cs"/>
          <w:sz w:val="30"/>
          <w:szCs w:val="30"/>
          <w:cs/>
        </w:rPr>
        <w:t>หกเ</w:t>
      </w:r>
      <w:r w:rsidRPr="000E565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0E565C">
        <w:rPr>
          <w:rFonts w:ascii="Angsana New" w:hAnsi="Angsana New"/>
          <w:sz w:val="30"/>
          <w:szCs w:val="30"/>
        </w:rPr>
        <w:t>3</w:t>
      </w:r>
      <w:r w:rsidR="002A72B8">
        <w:rPr>
          <w:rFonts w:ascii="Angsana New" w:hAnsi="Angsana New"/>
          <w:sz w:val="30"/>
          <w:szCs w:val="30"/>
        </w:rPr>
        <w:t xml:space="preserve">0 </w:t>
      </w:r>
      <w:r w:rsidR="002A72B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E565C">
        <w:rPr>
          <w:rFonts w:ascii="Angsana New" w:hAnsi="Angsana New"/>
          <w:sz w:val="30"/>
          <w:szCs w:val="30"/>
        </w:rPr>
        <w:t>2563</w:t>
      </w:r>
      <w:r w:rsidRPr="000E565C">
        <w:rPr>
          <w:rFonts w:ascii="Angsana New" w:hAnsi="Angsana New"/>
          <w:sz w:val="30"/>
          <w:szCs w:val="30"/>
          <w:cs/>
        </w:rPr>
        <w:t xml:space="preserve"> มีจำนวน</w:t>
      </w:r>
      <w:r w:rsidR="00FD5032">
        <w:rPr>
          <w:rFonts w:ascii="Angsana New" w:hAnsi="Angsana New"/>
          <w:sz w:val="30"/>
          <w:szCs w:val="30"/>
        </w:rPr>
        <w:t xml:space="preserve"> </w:t>
      </w:r>
      <w:r w:rsidR="00A46456">
        <w:rPr>
          <w:rFonts w:ascii="Angsana New" w:hAnsi="Angsana New"/>
          <w:sz w:val="30"/>
          <w:szCs w:val="30"/>
        </w:rPr>
        <w:t>41</w:t>
      </w:r>
      <w:r w:rsidR="002A72B8">
        <w:rPr>
          <w:rFonts w:ascii="Angsana New" w:hAnsi="Angsana New"/>
          <w:sz w:val="30"/>
          <w:szCs w:val="30"/>
        </w:rPr>
        <w:t xml:space="preserve"> </w:t>
      </w:r>
      <w:r w:rsidRPr="000E565C">
        <w:rPr>
          <w:rFonts w:ascii="Angsana New" w:hAnsi="Angsana New"/>
          <w:sz w:val="30"/>
          <w:szCs w:val="30"/>
          <w:cs/>
        </w:rPr>
        <w:t>ล้านบาท</w:t>
      </w:r>
      <w:r w:rsidR="00FD5032">
        <w:rPr>
          <w:rFonts w:ascii="Angsana New" w:hAnsi="Angsana New"/>
          <w:sz w:val="30"/>
          <w:szCs w:val="30"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>แล</w:t>
      </w:r>
      <w:r w:rsidR="00A46456">
        <w:rPr>
          <w:rFonts w:ascii="Angsana New" w:hAnsi="Angsana New" w:hint="cs"/>
          <w:sz w:val="30"/>
          <w:szCs w:val="30"/>
          <w:cs/>
        </w:rPr>
        <w:t>ะ</w:t>
      </w:r>
      <w:r w:rsidR="00A46456">
        <w:rPr>
          <w:rFonts w:ascii="Angsana New" w:hAnsi="Angsana New"/>
          <w:sz w:val="30"/>
          <w:szCs w:val="30"/>
        </w:rPr>
        <w:t xml:space="preserve"> 23 </w:t>
      </w:r>
      <w:r w:rsidR="00FD5032">
        <w:rPr>
          <w:rFonts w:ascii="Angsana New" w:hAnsi="Angsana New" w:hint="cs"/>
          <w:sz w:val="30"/>
          <w:szCs w:val="30"/>
          <w:cs/>
        </w:rPr>
        <w:t>ล้านบาท</w:t>
      </w:r>
      <w:r w:rsidR="00830F1E">
        <w:rPr>
          <w:rFonts w:ascii="Angsana New" w:hAnsi="Angsana New" w:hint="cs"/>
          <w:sz w:val="30"/>
          <w:szCs w:val="30"/>
          <w:cs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52B71E8" w14:textId="77777777" w:rsidR="0044466E" w:rsidRPr="0044466E" w:rsidRDefault="0044466E" w:rsidP="004446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DFB5B39" w14:textId="7DE21423" w:rsidR="00162338" w:rsidRPr="0044466E" w:rsidRDefault="00162338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4466E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8D5AA7B" w14:textId="77F75C72" w:rsidR="00162338" w:rsidRPr="002E3A40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7A26DD5" w14:textId="205F9F7F" w:rsidR="00162338" w:rsidRDefault="00162338" w:rsidP="00A1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233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F7694F2" w14:textId="3FB91FD0" w:rsidR="008B47E1" w:rsidRPr="002E3A40" w:rsidRDefault="008B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416"/>
        <w:gridCol w:w="236"/>
        <w:gridCol w:w="1760"/>
        <w:gridCol w:w="240"/>
        <w:gridCol w:w="1710"/>
        <w:gridCol w:w="234"/>
        <w:gridCol w:w="1194"/>
      </w:tblGrid>
      <w:tr w:rsidR="00A136ED" w:rsidRPr="00B10060" w:rsidDel="00D43E7A" w14:paraId="39306686" w14:textId="77777777" w:rsidTr="00A136ED">
        <w:tc>
          <w:tcPr>
            <w:tcW w:w="2430" w:type="dxa"/>
            <w:vAlign w:val="bottom"/>
          </w:tcPr>
          <w:p w14:paraId="65297D34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  <w:vAlign w:val="bottom"/>
          </w:tcPr>
          <w:p w14:paraId="03B52D0E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88E1A8C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vAlign w:val="bottom"/>
          </w:tcPr>
          <w:p w14:paraId="532C8D02" w14:textId="3B8704DB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6F2A699A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9223E0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41B21012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71F5C9A" w14:textId="77777777" w:rsidR="00A136ED" w:rsidRPr="00B10060" w:rsidDel="00D43E7A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136ED" w:rsidRPr="00B10060" w14:paraId="01A8B689" w14:textId="77777777" w:rsidTr="00A136ED">
        <w:tc>
          <w:tcPr>
            <w:tcW w:w="2430" w:type="dxa"/>
          </w:tcPr>
          <w:p w14:paraId="10D9EFB6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6" w:type="dxa"/>
          </w:tcPr>
          <w:p w14:paraId="13CDC21B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C46FF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215C7F8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4951E2E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B3B723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648566E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6CC94D55" w14:textId="16624185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70BEB"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36ED" w:rsidRPr="00B10060" w14:paraId="382D3D36" w14:textId="77777777" w:rsidTr="00A136ED">
        <w:tc>
          <w:tcPr>
            <w:tcW w:w="2430" w:type="dxa"/>
          </w:tcPr>
          <w:p w14:paraId="406F549A" w14:textId="41004731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0060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0A0D5F9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8889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4E3C9179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A5A48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A5932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80B1D48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F0C0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6ED" w:rsidRPr="00B10060" w14:paraId="4719D1B9" w14:textId="77777777" w:rsidTr="00A136ED">
        <w:tc>
          <w:tcPr>
            <w:tcW w:w="2430" w:type="dxa"/>
          </w:tcPr>
          <w:p w14:paraId="3A922433" w14:textId="193FF7C0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70BEB" w:rsidRPr="00B10060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16" w:type="dxa"/>
          </w:tcPr>
          <w:p w14:paraId="13837B5E" w14:textId="07275773" w:rsidR="00A136ED" w:rsidRPr="00B10060" w:rsidRDefault="00525669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100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207986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16E2E23F" w14:textId="3F004A28" w:rsidR="00A136ED" w:rsidRPr="00B10060" w:rsidRDefault="00525669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A136ED"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36ED" w:rsidRPr="00B10060">
              <w:rPr>
                <w:rFonts w:ascii="Angsana New" w:hAnsi="Angsana New"/>
                <w:sz w:val="30"/>
                <w:szCs w:val="30"/>
              </w:rPr>
              <w:t>256</w:t>
            </w:r>
            <w:r w:rsidR="00170BEB" w:rsidRPr="00B100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190E5931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6805928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4" w:type="dxa"/>
          </w:tcPr>
          <w:p w14:paraId="14E941C1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538C4402" w14:textId="01AF17CD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F7363E" w:rsidRPr="00B10060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A136ED" w:rsidRPr="00033B87" w14:paraId="5234A51E" w14:textId="77777777" w:rsidTr="00A136ED">
        <w:tc>
          <w:tcPr>
            <w:tcW w:w="2430" w:type="dxa"/>
          </w:tcPr>
          <w:p w14:paraId="448F8D9C" w14:textId="77777777" w:rsidR="00A136ED" w:rsidRPr="0044466E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6" w:type="dxa"/>
          </w:tcPr>
          <w:p w14:paraId="5238669F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C5D081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0" w:type="dxa"/>
          </w:tcPr>
          <w:p w14:paraId="37DCD089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0" w:type="dxa"/>
          </w:tcPr>
          <w:p w14:paraId="2D38F249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B39E2D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" w:type="dxa"/>
          </w:tcPr>
          <w:p w14:paraId="11C82561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64EA59F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136ED" w:rsidRPr="00B10060" w14:paraId="4DCBB33B" w14:textId="77777777" w:rsidTr="00A136ED">
        <w:tc>
          <w:tcPr>
            <w:tcW w:w="2430" w:type="dxa"/>
          </w:tcPr>
          <w:p w14:paraId="48AF605E" w14:textId="722862BA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006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16" w:type="dxa"/>
          </w:tcPr>
          <w:p w14:paraId="0B10C247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9E640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3A02F187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F89E70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E2F2B8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E867A59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108BB1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36ED" w:rsidRPr="00B10060" w14:paraId="17919AAB" w14:textId="77777777" w:rsidTr="00A136ED">
        <w:tc>
          <w:tcPr>
            <w:tcW w:w="2430" w:type="dxa"/>
          </w:tcPr>
          <w:p w14:paraId="1AA7C58A" w14:textId="16DC78C1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3151F036" w14:textId="6A73E0A6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F79207C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54DFF8DB" w14:textId="56D6FFE9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2F5AD229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A3D3840" w14:textId="3B60E034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4" w:type="dxa"/>
          </w:tcPr>
          <w:p w14:paraId="29A3C26C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A66748A" w14:textId="75A10FE0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7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F7363E" w:rsidRPr="00B10060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4B275EB9" w14:textId="77777777" w:rsidR="00162338" w:rsidRPr="007712AB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D6D31EF" w14:textId="562614DE" w:rsidR="00543709" w:rsidRDefault="00543709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121762A" w14:textId="77777777" w:rsidR="00543709" w:rsidRPr="007712AB" w:rsidRDefault="00543709" w:rsidP="007A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BBF0905" w14:textId="77777777" w:rsidR="00DA1F7C" w:rsidRPr="00DA1F7C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A1F7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C9BD8A" w14:textId="77777777" w:rsidR="00DA1F7C" w:rsidRPr="007712AB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0"/>
          <w:szCs w:val="20"/>
        </w:rPr>
      </w:pPr>
    </w:p>
    <w:p w14:paraId="6947DDC7" w14:textId="77777777" w:rsidR="009C640A" w:rsidRDefault="00DA1F7C" w:rsidP="00DA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  <w:sectPr w:rsidR="009C640A" w:rsidSect="003E061E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A1F7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DA6155"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681FA7" w:rsidRPr="007503EA" w14:paraId="4E6233D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0502F4D6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B1A6359" w14:textId="2FD5FAD3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81FA7" w:rsidRPr="007503EA" w14:paraId="3DCB75A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86B5ECD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135751B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7E72AFC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A68B3EE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81FA7" w:rsidRPr="007503EA" w14:paraId="74BA37EA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416D2005" w14:textId="3D057F23" w:rsidR="00681FA7" w:rsidRPr="007503EA" w:rsidRDefault="00681FA7" w:rsidP="00926C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C07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7C075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0CFCEF55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E764620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243C07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FC962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DA39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EF8F241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7275C4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51CA4FD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6F24E0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28A7833C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D626CD7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3F637FF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CED47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81FA7" w:rsidRPr="007503EA" w14:paraId="1475C184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270005EB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79142253" w14:textId="58D67A52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81FA7" w:rsidRPr="007503EA" w14:paraId="6B73D01F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3FC89381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48C3C4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F1FB5D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844EAD6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F1FB9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C4DC69D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9716A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10DD6E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B8A6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CA135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541292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673" w14:textId="77777777" w:rsidR="00681FA7" w:rsidRPr="007503EA" w:rsidRDefault="00681FA7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F09AB2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36B6E51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FA7" w:rsidRPr="007503EA" w14:paraId="1C50665B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08904C64" w14:textId="33DCC55B" w:rsidR="00681FA7" w:rsidRPr="007503EA" w:rsidRDefault="00681FA7" w:rsidP="00926CF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B03AB03" w14:textId="43166CD1" w:rsidR="00681FA7" w:rsidRPr="007503EA" w:rsidRDefault="003A5DAE" w:rsidP="00926C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C43E60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199A9C3" w14:textId="5E1CE5B7" w:rsidR="00681FA7" w:rsidRPr="007503EA" w:rsidRDefault="00B43E91" w:rsidP="006D32A6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100,000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128339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40CBF7" w14:textId="0A7FF834" w:rsidR="00681FA7" w:rsidRPr="007503EA" w:rsidRDefault="00B43E91" w:rsidP="006D32A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100,000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4DDADA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5BC139" w14:textId="5750ACC9" w:rsidR="00681FA7" w:rsidRPr="007503EA" w:rsidRDefault="003A5DAE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10949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20C8AE" w14:textId="3BF7EFA6" w:rsidR="00681FA7" w:rsidRPr="007503EA" w:rsidRDefault="00B43E91" w:rsidP="00A620E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98,218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5BFB00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D0B6EA" w14:textId="0D6E15BF" w:rsidR="00681FA7" w:rsidRPr="007503EA" w:rsidRDefault="003A5DAE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05F59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6AB7FBE" w14:textId="0460CC08" w:rsidR="00681FA7" w:rsidRPr="007503EA" w:rsidRDefault="00B43E91" w:rsidP="00A620E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98,218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0D" w:rsidRPr="007503EA" w14:paraId="21F56FAE" w14:textId="77777777" w:rsidTr="002D4B81">
        <w:trPr>
          <w:trHeight w:val="261"/>
        </w:trPr>
        <w:tc>
          <w:tcPr>
            <w:tcW w:w="4034" w:type="dxa"/>
            <w:shd w:val="clear" w:color="auto" w:fill="auto"/>
          </w:tcPr>
          <w:p w14:paraId="5A72FCDC" w14:textId="0164C55D" w:rsidR="00ED6B0D" w:rsidRPr="002D4B81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D4B8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085B70A6" w14:textId="03008114" w:rsidR="00ED6B0D" w:rsidRPr="002D4B81" w:rsidRDefault="002D4B81" w:rsidP="00C80B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6FD32EC" w14:textId="77777777" w:rsidR="00ED6B0D" w:rsidRPr="002D4B81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A975E6E" w14:textId="6C573869" w:rsidR="00ED6B0D" w:rsidRPr="002D4B81" w:rsidRDefault="002D4B81" w:rsidP="00B34F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E5B82" w14:textId="77777777" w:rsidR="00ED6B0D" w:rsidRPr="002D4B81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D950E3" w14:textId="3AA20934" w:rsidR="00ED6B0D" w:rsidRPr="002D4B81" w:rsidRDefault="002D4B81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500D2F5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A9C735" w14:textId="1920833F" w:rsidR="00ED6B0D" w:rsidRPr="007503EA" w:rsidRDefault="002C61CF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4C4406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DA791C" w14:textId="6E2BF257" w:rsidR="00ED6B0D" w:rsidRPr="007503EA" w:rsidRDefault="00654A90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13652CB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707684" w14:textId="26FCE473" w:rsidR="00ED6B0D" w:rsidRPr="007503EA" w:rsidRDefault="00654A90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7F753B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8C112A6" w14:textId="11A5CA90" w:rsidR="00ED6B0D" w:rsidRPr="007503EA" w:rsidRDefault="00654A90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ED6B0D" w:rsidRPr="007503EA" w14:paraId="5A1F0136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469B90EA" w14:textId="0C24F8AD" w:rsidR="00ED6B0D" w:rsidRPr="00ED6B0D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59133B12" w14:textId="235E69C5" w:rsidR="00ED6B0D" w:rsidRPr="007503EA" w:rsidRDefault="003A5DAE" w:rsidP="00CF29B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(2,345)</w:t>
            </w:r>
          </w:p>
        </w:tc>
        <w:tc>
          <w:tcPr>
            <w:tcW w:w="236" w:type="dxa"/>
            <w:shd w:val="clear" w:color="auto" w:fill="auto"/>
          </w:tcPr>
          <w:p w14:paraId="51CE081D" w14:textId="77777777" w:rsidR="00ED6B0D" w:rsidRPr="007503EA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81A33EC" w14:textId="7CEC720F" w:rsidR="00ED6B0D" w:rsidRPr="007503EA" w:rsidRDefault="003A5DAE" w:rsidP="002D4B8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46DA7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9372EF7" w14:textId="0B97BD95" w:rsidR="00ED6B0D" w:rsidRPr="007503EA" w:rsidRDefault="003A5DAE" w:rsidP="00CF29B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(2,345)</w:t>
            </w:r>
          </w:p>
        </w:tc>
        <w:tc>
          <w:tcPr>
            <w:tcW w:w="236" w:type="dxa"/>
          </w:tcPr>
          <w:p w14:paraId="6511949E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7F57E6" w14:textId="4D017992" w:rsidR="00ED6B0D" w:rsidRPr="007503EA" w:rsidRDefault="003A5DAE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5BFEFA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51905E" w14:textId="787DCEA9" w:rsidR="00ED6B0D" w:rsidRPr="007503EA" w:rsidRDefault="003A5DAE" w:rsidP="0074415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(2,345)</w:t>
            </w:r>
          </w:p>
        </w:tc>
        <w:tc>
          <w:tcPr>
            <w:tcW w:w="236" w:type="dxa"/>
          </w:tcPr>
          <w:p w14:paraId="7E1C2DED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1ADDC1" w14:textId="5344E6AD" w:rsidR="00ED6B0D" w:rsidRPr="007503EA" w:rsidRDefault="003A5DAE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9E3F2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6A828B" w14:textId="28E6C484" w:rsidR="00ED6B0D" w:rsidRPr="007503EA" w:rsidRDefault="003A5DAE" w:rsidP="0074415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(2,345)</w:t>
            </w:r>
          </w:p>
        </w:tc>
      </w:tr>
      <w:tr w:rsidR="00681FA7" w:rsidRPr="002D3F7F" w14:paraId="4FF6A552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630F75A3" w14:textId="7A2963BD" w:rsidR="00681FA7" w:rsidRPr="007503EA" w:rsidRDefault="00681FA7" w:rsidP="00817D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59777" w14:textId="264CD369" w:rsidR="00681FA7" w:rsidRPr="00C80B25" w:rsidRDefault="002D4B81" w:rsidP="00C80B2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(3,344)</w:t>
            </w:r>
          </w:p>
        </w:tc>
        <w:tc>
          <w:tcPr>
            <w:tcW w:w="236" w:type="dxa"/>
            <w:shd w:val="clear" w:color="auto" w:fill="auto"/>
          </w:tcPr>
          <w:p w14:paraId="36D05B9D" w14:textId="77777777" w:rsidR="00681FA7" w:rsidRPr="00C80B25" w:rsidRDefault="00681FA7" w:rsidP="00817D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77664" w14:textId="06B7198A" w:rsidR="00681FA7" w:rsidRPr="00C80B25" w:rsidRDefault="002D4B81" w:rsidP="00C80B2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(100,000)</w:t>
            </w:r>
          </w:p>
        </w:tc>
        <w:tc>
          <w:tcPr>
            <w:tcW w:w="236" w:type="dxa"/>
            <w:shd w:val="clear" w:color="auto" w:fill="auto"/>
          </w:tcPr>
          <w:p w14:paraId="2065CACC" w14:textId="77777777" w:rsidR="00681FA7" w:rsidRPr="00C80B25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C04F" w14:textId="252ED5BB" w:rsidR="00681FA7" w:rsidRPr="00C80B25" w:rsidRDefault="002D4B81" w:rsidP="00C80B2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(103,344)</w:t>
            </w:r>
          </w:p>
        </w:tc>
        <w:tc>
          <w:tcPr>
            <w:tcW w:w="236" w:type="dxa"/>
          </w:tcPr>
          <w:p w14:paraId="35DB8C7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A95F9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6C4147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5119E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5C8212" w14:textId="77777777" w:rsidR="00681FA7" w:rsidRPr="002D3F7F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F6D8BC" w14:textId="77777777" w:rsidR="00681FA7" w:rsidRPr="002D3F7F" w:rsidRDefault="00681FA7" w:rsidP="0081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E58939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CCE433F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D4B1717" w14:textId="77777777" w:rsidR="00ED6B0D" w:rsidRDefault="00ED6B0D"/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ED6B0D" w:rsidRPr="007503EA" w14:paraId="0C9AA8B8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6C2442A8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61E1F11" w14:textId="1E70D604" w:rsidR="00ED6B0D" w:rsidRPr="007503EA" w:rsidRDefault="00A620E4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620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6B0D" w:rsidRPr="007503EA" w14:paraId="5FC8521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44750A5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EED8D73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5867D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C95897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D6B0D" w:rsidRPr="007503EA" w14:paraId="1A03E84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301C905" w14:textId="4B709F56" w:rsidR="00ED6B0D" w:rsidRPr="007503EA" w:rsidRDefault="00ED6B0D" w:rsidP="0053349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C07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7C075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1689930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DAD8C0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BA09B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40573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2207A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8CB40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7E3AEB5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4B25641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8A3E93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33772BF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139DC08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3BB0628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E811E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6B0D" w:rsidRPr="007503EA" w14:paraId="30734A15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22F263A1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47E4D2A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D6B0D" w:rsidRPr="007503EA" w14:paraId="41B90C0E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1EDDE8C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2D7F6F5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DE0A5C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D402B09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BFDA4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259FC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E46F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A45C3F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3CEDA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D365A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06793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2686B" w14:textId="77777777" w:rsidR="00ED6B0D" w:rsidRPr="007503EA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C879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59B67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8AE" w:rsidRPr="007503EA" w14:paraId="414C875D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3104A5A" w14:textId="77777777" w:rsidR="005238AE" w:rsidRPr="007503EA" w:rsidRDefault="005238AE" w:rsidP="005238AE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530153A8" w14:textId="380DC36F" w:rsidR="005238AE" w:rsidRPr="007503EA" w:rsidRDefault="003A5DAE" w:rsidP="005238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F342B3" w14:textId="77777777" w:rsidR="005238AE" w:rsidRPr="007503EA" w:rsidRDefault="005238AE" w:rsidP="005238A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52B1BB" w14:textId="17A95524" w:rsidR="005238AE" w:rsidRPr="007503EA" w:rsidRDefault="00B43E91" w:rsidP="005238AE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100,000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793192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6F7152" w14:textId="25B12EF6" w:rsidR="005238AE" w:rsidRPr="007503EA" w:rsidRDefault="00B43E91" w:rsidP="005238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100,000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85B5B57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CBD885" w14:textId="7FFBFD2B" w:rsidR="005238AE" w:rsidRPr="007503EA" w:rsidRDefault="003A5D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3E3DD5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D6F437" w14:textId="1655DC72" w:rsidR="005238AE" w:rsidRPr="007503EA" w:rsidRDefault="00B43E91" w:rsidP="005238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98,218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63A1AC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3E0619" w14:textId="3397AD74" w:rsidR="005238AE" w:rsidRPr="007503EA" w:rsidRDefault="003A5DAE" w:rsidP="005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7CB2EB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E89FEF" w14:textId="73ED84D2" w:rsidR="005238AE" w:rsidRPr="007503EA" w:rsidRDefault="00B43E91" w:rsidP="005238A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A5DAE">
              <w:rPr>
                <w:rFonts w:ascii="Angsana New" w:hAnsi="Angsana New"/>
                <w:sz w:val="24"/>
                <w:szCs w:val="24"/>
              </w:rPr>
              <w:t>98,218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0D" w:rsidRPr="007503EA" w14:paraId="3A11B2A9" w14:textId="77777777" w:rsidTr="002D4B81">
        <w:trPr>
          <w:trHeight w:val="261"/>
        </w:trPr>
        <w:tc>
          <w:tcPr>
            <w:tcW w:w="4034" w:type="dxa"/>
            <w:shd w:val="clear" w:color="auto" w:fill="auto"/>
          </w:tcPr>
          <w:p w14:paraId="2FF1D812" w14:textId="77777777" w:rsidR="00ED6B0D" w:rsidRPr="002D4B81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D4B8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6BFB09D8" w14:textId="23AFAC3B" w:rsidR="00ED6B0D" w:rsidRPr="002D4B81" w:rsidRDefault="00B34F1B" w:rsidP="00C80B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18B5A579" w14:textId="77777777" w:rsidR="00ED6B0D" w:rsidRPr="002D4B81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B99CC21" w14:textId="174AFE25" w:rsidR="00ED6B0D" w:rsidRPr="002D4B81" w:rsidRDefault="00B34F1B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38D82B" w14:textId="77777777" w:rsidR="00ED6B0D" w:rsidRPr="002D4B81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C9BCB7" w14:textId="008B5872" w:rsidR="00ED6B0D" w:rsidRPr="002D4B81" w:rsidRDefault="00B34F1B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6F59A32D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D5E85C" w14:textId="0F57CC00" w:rsidR="00ED6B0D" w:rsidRPr="007503EA" w:rsidRDefault="002C61CF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400AB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E884B2" w14:textId="3E10BB55" w:rsidR="00ED6B0D" w:rsidRPr="007503EA" w:rsidRDefault="002C61CF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7737758E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A5C113" w14:textId="1B29033A" w:rsidR="00ED6B0D" w:rsidRPr="007503EA" w:rsidRDefault="002C61CF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ECAC6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9DBABD" w14:textId="27379A59" w:rsidR="00ED6B0D" w:rsidRPr="007503EA" w:rsidRDefault="002C61CF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ED6B0D" w:rsidRPr="007503EA" w14:paraId="482621B2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3FFDA9B" w14:textId="77777777" w:rsidR="00ED6B0D" w:rsidRPr="00ED6B0D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197244A7" w14:textId="3F100C39" w:rsidR="00ED6B0D" w:rsidRPr="007503EA" w:rsidRDefault="003A5DAE" w:rsidP="00A620E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(1,414)</w:t>
            </w:r>
          </w:p>
        </w:tc>
        <w:tc>
          <w:tcPr>
            <w:tcW w:w="236" w:type="dxa"/>
            <w:shd w:val="clear" w:color="auto" w:fill="auto"/>
          </w:tcPr>
          <w:p w14:paraId="4FC07410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53168E6" w14:textId="06C5FD99" w:rsidR="00ED6B0D" w:rsidRPr="007503EA" w:rsidRDefault="003A5DAE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20649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080A57" w14:textId="41D4137A" w:rsidR="00ED6B0D" w:rsidRPr="007503EA" w:rsidRDefault="003A5DAE" w:rsidP="00A620E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(1,414)</w:t>
            </w:r>
          </w:p>
        </w:tc>
        <w:tc>
          <w:tcPr>
            <w:tcW w:w="236" w:type="dxa"/>
          </w:tcPr>
          <w:p w14:paraId="0381942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1C9EBE" w14:textId="012C5043" w:rsidR="00ED6B0D" w:rsidRPr="007503EA" w:rsidRDefault="003A5DAE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28FF3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E91" w14:textId="04D284C6" w:rsidR="00ED6B0D" w:rsidRPr="007503EA" w:rsidRDefault="003A5DAE" w:rsidP="00662C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(1,414)</w:t>
            </w:r>
          </w:p>
        </w:tc>
        <w:tc>
          <w:tcPr>
            <w:tcW w:w="236" w:type="dxa"/>
          </w:tcPr>
          <w:p w14:paraId="44280317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0B7148" w14:textId="5CE6107C" w:rsidR="00ED6B0D" w:rsidRPr="007503EA" w:rsidRDefault="003A5DAE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05AE86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D051C93" w14:textId="469D971A" w:rsidR="00ED6B0D" w:rsidRPr="007503EA" w:rsidRDefault="003A5DAE" w:rsidP="00662C4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(1,414)</w:t>
            </w:r>
          </w:p>
        </w:tc>
      </w:tr>
      <w:tr w:rsidR="00ED6B0D" w:rsidRPr="002D3F7F" w14:paraId="28C4B471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B479CB6" w14:textId="77777777" w:rsidR="00ED6B0D" w:rsidRPr="007503EA" w:rsidRDefault="00ED6B0D" w:rsidP="005334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F399" w14:textId="74F933F4" w:rsidR="00ED6B0D" w:rsidRPr="007503EA" w:rsidRDefault="00B34F1B" w:rsidP="00C80B2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(2,413)</w:t>
            </w:r>
          </w:p>
        </w:tc>
        <w:tc>
          <w:tcPr>
            <w:tcW w:w="236" w:type="dxa"/>
            <w:shd w:val="clear" w:color="auto" w:fill="auto"/>
          </w:tcPr>
          <w:p w14:paraId="00B4E344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F6166" w14:textId="18BA4215" w:rsidR="00ED6B0D" w:rsidRPr="007503EA" w:rsidRDefault="00B34F1B" w:rsidP="00B34F1B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(100,000)</w:t>
            </w:r>
          </w:p>
        </w:tc>
        <w:tc>
          <w:tcPr>
            <w:tcW w:w="236" w:type="dxa"/>
            <w:shd w:val="clear" w:color="auto" w:fill="auto"/>
          </w:tcPr>
          <w:p w14:paraId="4FC85AA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A7A61" w14:textId="47D69FE5" w:rsidR="00ED6B0D" w:rsidRPr="002D3F7F" w:rsidRDefault="00B34F1B" w:rsidP="00C80B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(102,413)</w:t>
            </w:r>
          </w:p>
        </w:tc>
        <w:tc>
          <w:tcPr>
            <w:tcW w:w="236" w:type="dxa"/>
          </w:tcPr>
          <w:p w14:paraId="4845C08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F85E27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0C6D9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195403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B8E78F" w14:textId="77777777" w:rsidR="00ED6B0D" w:rsidRPr="002D3F7F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982513" w14:textId="77777777" w:rsidR="00ED6B0D" w:rsidRPr="002D3F7F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338B8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833DD7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71F513D6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46D7A1" w14:textId="77777777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9C640A" w:rsidSect="003E06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  <w:gridCol w:w="966"/>
        <w:gridCol w:w="236"/>
        <w:gridCol w:w="944"/>
        <w:gridCol w:w="236"/>
        <w:gridCol w:w="1112"/>
        <w:gridCol w:w="236"/>
        <w:gridCol w:w="875"/>
        <w:gridCol w:w="236"/>
        <w:gridCol w:w="1112"/>
      </w:tblGrid>
      <w:tr w:rsidR="00A34F60" w:rsidRPr="002924C2" w14:paraId="0762F1E5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64C75B4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shd w:val="clear" w:color="auto" w:fill="auto"/>
          </w:tcPr>
          <w:p w14:paraId="4F04D4C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F60" w:rsidRPr="002924C2" w14:paraId="116E3CF6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79E6826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1B24B92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AE0C996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A2825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4F60" w:rsidRPr="002924C2" w14:paraId="225E9372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4D25738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30CE94F5" w14:textId="1E36840E" w:rsidR="00A34F60" w:rsidRPr="002924C2" w:rsidRDefault="00A34F60" w:rsidP="0019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196930">
              <w:rPr>
                <w:rFonts w:ascii="Angsana New" w:hAnsi="Angsana New" w:hint="cs"/>
                <w:sz w:val="30"/>
                <w:szCs w:val="30"/>
                <w:cs/>
              </w:rPr>
              <w:t>บั</w:t>
            </w:r>
            <w:r w:rsidRPr="002924C2">
              <w:rPr>
                <w:rFonts w:ascii="Angsana New" w:hAnsi="Angsana New"/>
                <w:sz w:val="30"/>
                <w:szCs w:val="30"/>
                <w:cs/>
              </w:rPr>
              <w:t>ญชี</w:t>
            </w:r>
          </w:p>
        </w:tc>
        <w:tc>
          <w:tcPr>
            <w:tcW w:w="236" w:type="dxa"/>
            <w:shd w:val="clear" w:color="auto" w:fill="auto"/>
          </w:tcPr>
          <w:p w14:paraId="00353F58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15CBB943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8EEBD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CFAC7F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D7375D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2A73A754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E7125D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8B8534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4F60" w:rsidRPr="002924C2" w14:paraId="0B51BF7B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214B440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shd w:val="clear" w:color="auto" w:fill="auto"/>
          </w:tcPr>
          <w:p w14:paraId="5F7E4CB6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34F60" w:rsidRPr="002924C2" w14:paraId="68B00B21" w14:textId="77777777" w:rsidTr="00CA0A5D">
        <w:tc>
          <w:tcPr>
            <w:tcW w:w="3484" w:type="dxa"/>
            <w:shd w:val="clear" w:color="auto" w:fill="auto"/>
          </w:tcPr>
          <w:p w14:paraId="5A2B919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7D721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F08EA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955DF0F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B2B93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A37A2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92C6AB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5DC826A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83CC6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44CE6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11F" w:rsidRPr="002924C2" w14:paraId="0862E24B" w14:textId="77777777" w:rsidTr="00CA0A5D">
        <w:tc>
          <w:tcPr>
            <w:tcW w:w="3484" w:type="dxa"/>
            <w:shd w:val="clear" w:color="auto" w:fill="auto"/>
          </w:tcPr>
          <w:p w14:paraId="34126C72" w14:textId="5161E2C2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1D72602" w14:textId="77777777" w:rsidR="0084011F" w:rsidRPr="002924C2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D9F756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F28B90" w14:textId="77777777" w:rsidR="0084011F" w:rsidRPr="002924C2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E0EDC1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40DC1C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0DA9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D5FD6FD" w14:textId="77777777" w:rsidR="0084011F" w:rsidRPr="002924C2" w:rsidRDefault="0084011F" w:rsidP="00C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C7577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A743D5C" w14:textId="77777777" w:rsidR="0084011F" w:rsidRPr="002924C2" w:rsidRDefault="0084011F" w:rsidP="00BE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11F" w:rsidRPr="002924C2" w14:paraId="3846C577" w14:textId="77777777" w:rsidTr="00CA0A5D">
        <w:tc>
          <w:tcPr>
            <w:tcW w:w="3484" w:type="dxa"/>
            <w:shd w:val="clear" w:color="auto" w:fill="auto"/>
          </w:tcPr>
          <w:p w14:paraId="549011FD" w14:textId="4E34F1A0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0F0056" w14:textId="11ED2D30" w:rsidR="0084011F" w:rsidRPr="002924C2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5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000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CAC85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5" w:type="dxa"/>
            <w:shd w:val="clear" w:color="auto" w:fill="auto"/>
          </w:tcPr>
          <w:p w14:paraId="47C35CE2" w14:textId="3BEE1F18" w:rsidR="0084011F" w:rsidRPr="002924C2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F199A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15F812" w14:textId="24711A2B" w:rsidR="0084011F" w:rsidRPr="002924C2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105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A9D30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5" w:type="dxa"/>
            <w:shd w:val="clear" w:color="auto" w:fill="auto"/>
          </w:tcPr>
          <w:p w14:paraId="2ECCFB54" w14:textId="5B151550" w:rsidR="0084011F" w:rsidRPr="002924C2" w:rsidRDefault="0084011F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8489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332608" w14:textId="577BD036" w:rsidR="0084011F" w:rsidRPr="002924C2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105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4011F" w:rsidRPr="002924C2" w14:paraId="234977EE" w14:textId="77777777" w:rsidTr="00CA0A5D">
        <w:tc>
          <w:tcPr>
            <w:tcW w:w="3484" w:type="dxa"/>
            <w:shd w:val="clear" w:color="auto" w:fill="auto"/>
          </w:tcPr>
          <w:p w14:paraId="0E1247CA" w14:textId="1FE97668" w:rsidR="0084011F" w:rsidRPr="002924C2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0" w:type="dxa"/>
            <w:shd w:val="clear" w:color="auto" w:fill="auto"/>
          </w:tcPr>
          <w:p w14:paraId="6E58D6E3" w14:textId="1EEEDA80" w:rsidR="0084011F" w:rsidRPr="00B464CB" w:rsidRDefault="0084011F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8BFBE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5920D0D6" w14:textId="795FFBB4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88266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AAF6909" w14:textId="52B7DEA8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D39EB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5" w:type="dxa"/>
            <w:shd w:val="clear" w:color="auto" w:fill="auto"/>
          </w:tcPr>
          <w:p w14:paraId="41838FF6" w14:textId="6FE0BBC9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6B4EB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C7926F" w14:textId="24630EE8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84011F" w:rsidRPr="002924C2" w14:paraId="0E6FDB25" w14:textId="77777777" w:rsidTr="00CA0A5D">
        <w:tc>
          <w:tcPr>
            <w:tcW w:w="3484" w:type="dxa"/>
            <w:shd w:val="clear" w:color="auto" w:fill="auto"/>
          </w:tcPr>
          <w:p w14:paraId="548AA380" w14:textId="30CB87FF" w:rsidR="0084011F" w:rsidRPr="002924C2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0" w:type="dxa"/>
            <w:shd w:val="clear" w:color="auto" w:fill="auto"/>
          </w:tcPr>
          <w:p w14:paraId="65AF4E9F" w14:textId="5B9553BA" w:rsidR="0084011F" w:rsidRPr="00B464CB" w:rsidRDefault="0084011F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823E6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6335E4E0" w14:textId="17561428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A59AA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D6EA500" w14:textId="4B9F2A76" w:rsidR="0084011F" w:rsidRPr="00406EA7" w:rsidRDefault="00100C5D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406EA7">
              <w:rPr>
                <w:rFonts w:ascii="Angsana New" w:hAnsi="Angsana New"/>
                <w:sz w:val="29"/>
                <w:szCs w:val="29"/>
              </w:rPr>
              <w:t>2,406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CCD77" w14:textId="77777777" w:rsidR="0084011F" w:rsidRPr="00406EA7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5" w:type="dxa"/>
            <w:shd w:val="clear" w:color="auto" w:fill="auto"/>
          </w:tcPr>
          <w:p w14:paraId="4E230740" w14:textId="210903CC" w:rsidR="0084011F" w:rsidRPr="00406EA7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A04DB" w14:textId="77777777" w:rsidR="0084011F" w:rsidRPr="00406EA7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6F920E6" w14:textId="5A230AB0" w:rsidR="0084011F" w:rsidRPr="00406EA7" w:rsidRDefault="00100C5D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406EA7">
              <w:rPr>
                <w:rFonts w:ascii="Angsana New" w:hAnsi="Angsana New"/>
                <w:sz w:val="29"/>
                <w:szCs w:val="29"/>
              </w:rPr>
              <w:t>2,406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20A49A47" w14:textId="7B2D7552" w:rsidR="0084011F" w:rsidRPr="00273855" w:rsidRDefault="0084011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9"/>
        <w:gridCol w:w="966"/>
        <w:gridCol w:w="236"/>
        <w:gridCol w:w="949"/>
        <w:gridCol w:w="236"/>
        <w:gridCol w:w="1072"/>
        <w:gridCol w:w="236"/>
        <w:gridCol w:w="878"/>
        <w:gridCol w:w="236"/>
        <w:gridCol w:w="1104"/>
      </w:tblGrid>
      <w:tr w:rsidR="0084011F" w:rsidRPr="002924C2" w14:paraId="5B0A468A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7C99A35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9" w:type="dxa"/>
            <w:gridSpan w:val="9"/>
            <w:shd w:val="clear" w:color="auto" w:fill="auto"/>
          </w:tcPr>
          <w:p w14:paraId="2D1D6075" w14:textId="7234EB11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="00993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4011F" w:rsidRPr="002924C2" w14:paraId="74C2A33B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3440F46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AECC5D8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286ED2A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94FD3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011F" w:rsidRPr="002924C2" w14:paraId="758A36E8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69FD0B7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14:paraId="2BAE9A6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6465E25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33A81E2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99D17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061334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71BA29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3A390F2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A077A5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4BED9C1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4011F" w:rsidRPr="002924C2" w14:paraId="1D813E2A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52695B9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9" w:type="dxa"/>
            <w:gridSpan w:val="9"/>
            <w:shd w:val="clear" w:color="auto" w:fill="auto"/>
          </w:tcPr>
          <w:p w14:paraId="2EEB8CB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4011F" w:rsidRPr="002924C2" w14:paraId="3A2463AB" w14:textId="77777777" w:rsidTr="005E6F55">
        <w:tc>
          <w:tcPr>
            <w:tcW w:w="3523" w:type="dxa"/>
            <w:shd w:val="clear" w:color="auto" w:fill="auto"/>
          </w:tcPr>
          <w:p w14:paraId="023A9F43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FC843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7FDC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F7FB20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DE992E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6A7483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B0D6C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38ECA1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EBB6B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CE3718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11F" w:rsidRPr="002924C2" w14:paraId="0307DCD1" w14:textId="77777777" w:rsidTr="005E6F55">
        <w:tc>
          <w:tcPr>
            <w:tcW w:w="3523" w:type="dxa"/>
            <w:shd w:val="clear" w:color="auto" w:fill="auto"/>
          </w:tcPr>
          <w:p w14:paraId="49CABA60" w14:textId="64E10C84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15CE08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F355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F4F678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3D8E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9E4B923" w14:textId="0AD79B38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9F356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4D17BE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B1694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9EDCE1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11F" w:rsidRPr="002924C2" w14:paraId="5B19B532" w14:textId="77777777" w:rsidTr="005E6F55">
        <w:tc>
          <w:tcPr>
            <w:tcW w:w="3523" w:type="dxa"/>
            <w:shd w:val="clear" w:color="auto" w:fill="auto"/>
          </w:tcPr>
          <w:p w14:paraId="5FAEE19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3114961" w14:textId="64F8F0A3" w:rsidR="0084011F" w:rsidRPr="002924C2" w:rsidRDefault="00100C5D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5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000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8F1D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</w:tcPr>
          <w:p w14:paraId="78A1C81F" w14:textId="77777777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74E5C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ED61E6C" w14:textId="2118A224" w:rsidR="0084011F" w:rsidRPr="00993019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011F" w:rsidRPr="00993019">
              <w:rPr>
                <w:rFonts w:ascii="Angsana New" w:hAnsi="Angsana New"/>
                <w:sz w:val="30"/>
                <w:szCs w:val="30"/>
              </w:rPr>
              <w:t>121,105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A10F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</w:tcPr>
          <w:p w14:paraId="4548C332" w14:textId="77777777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5203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F62C484" w14:textId="730FC658" w:rsidR="0084011F" w:rsidRPr="002924C2" w:rsidRDefault="00100C5D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 w:rsidRPr="00993019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011F" w:rsidRPr="002924C2" w14:paraId="28E45BEE" w14:textId="77777777" w:rsidTr="005E6F55">
        <w:tc>
          <w:tcPr>
            <w:tcW w:w="3523" w:type="dxa"/>
            <w:shd w:val="clear" w:color="auto" w:fill="auto"/>
          </w:tcPr>
          <w:p w14:paraId="044936AE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</w:tcPr>
          <w:p w14:paraId="07C359D3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9B85C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9" w:type="dxa"/>
            <w:shd w:val="clear" w:color="auto" w:fill="auto"/>
          </w:tcPr>
          <w:p w14:paraId="490290EA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E45A4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14255E2" w14:textId="0133D19C" w:rsidR="0084011F" w:rsidRPr="0054173B" w:rsidRDefault="00BA4007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54173B">
              <w:rPr>
                <w:rFonts w:ascii="Angsana New" w:hAnsi="Angsana New"/>
                <w:sz w:val="30"/>
                <w:szCs w:val="30"/>
              </w:rPr>
              <w:t>(</w:t>
            </w:r>
            <w:r w:rsidR="0084011F" w:rsidRPr="0054173B">
              <w:rPr>
                <w:rFonts w:ascii="Angsana New" w:hAnsi="Angsana New"/>
                <w:sz w:val="30"/>
                <w:szCs w:val="30"/>
              </w:rPr>
              <w:t>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58683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8" w:type="dxa"/>
            <w:shd w:val="clear" w:color="auto" w:fill="auto"/>
          </w:tcPr>
          <w:p w14:paraId="08661E0B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B464A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FE46ADC" w14:textId="77777777" w:rsidR="0084011F" w:rsidRPr="00B464CB" w:rsidRDefault="0084011F" w:rsidP="003B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84011F" w:rsidRPr="002924C2" w14:paraId="12AF6753" w14:textId="77777777" w:rsidTr="005E6F55">
        <w:tc>
          <w:tcPr>
            <w:tcW w:w="3523" w:type="dxa"/>
            <w:shd w:val="clear" w:color="auto" w:fill="auto"/>
          </w:tcPr>
          <w:p w14:paraId="5BA7836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</w:tcPr>
          <w:p w14:paraId="44695E10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A5C83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9" w:type="dxa"/>
            <w:shd w:val="clear" w:color="auto" w:fill="auto"/>
          </w:tcPr>
          <w:p w14:paraId="54CBD91E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53156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E52771F" w14:textId="2A19448D" w:rsidR="0084011F" w:rsidRPr="0054173B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54173B">
              <w:rPr>
                <w:rFonts w:ascii="Angsana New" w:hAnsi="Angsana New"/>
                <w:sz w:val="30"/>
                <w:szCs w:val="30"/>
              </w:rPr>
              <w:t>(</w:t>
            </w:r>
            <w:r w:rsidR="003879F2" w:rsidRPr="0054173B">
              <w:rPr>
                <w:rFonts w:ascii="Angsana New" w:hAnsi="Angsana New"/>
                <w:sz w:val="30"/>
                <w:szCs w:val="30"/>
              </w:rPr>
              <w:t>1,442</w:t>
            </w:r>
            <w:r w:rsidRPr="005417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0DA05" w14:textId="77777777" w:rsidR="0084011F" w:rsidRPr="00406EA7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8" w:type="dxa"/>
            <w:shd w:val="clear" w:color="auto" w:fill="auto"/>
          </w:tcPr>
          <w:p w14:paraId="67A8D219" w14:textId="77777777" w:rsidR="0084011F" w:rsidRPr="00406EA7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0F295" w14:textId="77777777" w:rsidR="0084011F" w:rsidRPr="00406EA7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DB70E61" w14:textId="0AB22D7B" w:rsidR="0084011F" w:rsidRPr="00406EA7" w:rsidRDefault="00100C5D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993019">
              <w:rPr>
                <w:rFonts w:ascii="Angsana New" w:hAnsi="Angsana New"/>
                <w:sz w:val="29"/>
                <w:szCs w:val="29"/>
              </w:rPr>
              <w:t>1,</w:t>
            </w:r>
            <w:r w:rsidR="00993019" w:rsidRPr="00993019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8C6519E" w14:textId="77777777" w:rsidR="00DE1EA9" w:rsidRPr="00273855" w:rsidRDefault="00DE1EA9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6A3EE53" w14:textId="6D0E4DAA" w:rsidR="00A34F60" w:rsidRPr="00851F07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273855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46D7BE5" w14:textId="341A239B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273855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B4959C1" w14:textId="2117126C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91FCE63" w14:textId="77777777" w:rsidR="0044466E" w:rsidRDefault="0044466E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3D940CF" w14:textId="24C588DA" w:rsidR="00E23815" w:rsidRDefault="00E23815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lastRenderedPageBreak/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</w:t>
      </w:r>
      <w:r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14:paraId="52C40428" w14:textId="77777777" w:rsidR="00E23815" w:rsidRPr="00FD37A6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14:paraId="1B98F945" w14:textId="01FD5F6A" w:rsidR="00555EFF" w:rsidRPr="00555EFF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55EFF">
        <w:rPr>
          <w:rFonts w:ascii="Angsana New" w:hAnsi="Angsana New" w:hint="cs"/>
          <w:b/>
          <w:sz w:val="30"/>
          <w:szCs w:val="30"/>
          <w:cs/>
        </w:rPr>
        <w:t>มูลค่ายุติธรรมระ</w:t>
      </w:r>
      <w:r>
        <w:rPr>
          <w:rFonts w:ascii="Angsana New" w:hAnsi="Angsana New" w:hint="cs"/>
          <w:b/>
          <w:sz w:val="30"/>
          <w:szCs w:val="30"/>
          <w:cs/>
        </w:rPr>
        <w:t>ดั</w:t>
      </w:r>
      <w:r w:rsidRPr="00555EFF">
        <w:rPr>
          <w:rFonts w:ascii="Angsana New" w:hAnsi="Angsana New" w:hint="cs"/>
          <w:b/>
          <w:sz w:val="30"/>
          <w:szCs w:val="30"/>
          <w:cs/>
        </w:rPr>
        <w:t xml:space="preserve">บ </w:t>
      </w:r>
      <w:r w:rsidRPr="007F5E5A">
        <w:rPr>
          <w:rFonts w:ascii="Angsana New" w:hAnsi="Angsana New"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FD37A6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14:paraId="0BADEAF9" w14:textId="39AE7E8D" w:rsidR="00C02B95" w:rsidRDefault="007673D0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3D0">
        <w:rPr>
          <w:rFonts w:ascii="Angsana New" w:hAnsi="Angsana New"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3E1B43E" w14:textId="77777777" w:rsidR="00B017B4" w:rsidRPr="00FD37A6" w:rsidRDefault="00B017B4" w:rsidP="00B017B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54CC685E" w14:textId="7FD3BC73" w:rsidR="00B017B4" w:rsidRPr="00B017B4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B017B4">
        <w:rPr>
          <w:rFonts w:asciiTheme="majorBidi" w:hAnsiTheme="majorBidi" w:cstheme="majorBidi"/>
          <w:sz w:val="30"/>
          <w:szCs w:val="30"/>
        </w:rPr>
        <w:t>12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B017B4">
        <w:rPr>
          <w:rFonts w:asciiTheme="majorBidi" w:hAnsiTheme="majorBidi" w:cstheme="majorBidi"/>
          <w:sz w:val="30"/>
          <w:szCs w:val="30"/>
        </w:rPr>
        <w:t xml:space="preserve"> </w:t>
      </w:r>
    </w:p>
    <w:p w14:paraId="40CCC0AE" w14:textId="77777777" w:rsidR="00B017B4" w:rsidRPr="00FD37A6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710EC08B" w14:textId="78F19145" w:rsidR="007673D0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B017B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B017B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B017B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5EE9E4" w14:textId="623FCA56" w:rsidR="00B017B4" w:rsidRPr="00FD37A6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363"/>
        <w:gridCol w:w="1350"/>
        <w:gridCol w:w="270"/>
        <w:gridCol w:w="93"/>
        <w:gridCol w:w="270"/>
        <w:gridCol w:w="1437"/>
        <w:gridCol w:w="270"/>
        <w:gridCol w:w="93"/>
        <w:gridCol w:w="270"/>
        <w:gridCol w:w="1617"/>
      </w:tblGrid>
      <w:tr w:rsidR="00B017B4" w:rsidRPr="00B017B4" w14:paraId="00B78A66" w14:textId="77777777" w:rsidTr="00FD37A6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25737390" w14:textId="0F10D4F9" w:rsidR="00B017B4" w:rsidRPr="00B017B4" w:rsidRDefault="00B017B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10"/>
            <w:vAlign w:val="bottom"/>
          </w:tcPr>
          <w:p w14:paraId="592522DE" w14:textId="0F1F6DE0" w:rsidR="00B017B4" w:rsidRPr="00B017B4" w:rsidRDefault="00B017B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45964" w:rsidRPr="00B017B4" w14:paraId="11C69738" w14:textId="77777777" w:rsidTr="00FD37A6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1C45262D" w14:textId="2D763ADC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0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C07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3" w:type="dxa"/>
            <w:gridSpan w:val="2"/>
            <w:vAlign w:val="bottom"/>
          </w:tcPr>
          <w:p w14:paraId="23D64B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F2A2A0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383C6B9" w14:textId="683302C6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70" w:type="dxa"/>
            <w:vAlign w:val="bottom"/>
          </w:tcPr>
          <w:p w14:paraId="616B894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57EACC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7B83B45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5964" w:rsidRPr="00B017B4" w14:paraId="244D5958" w14:textId="77777777" w:rsidTr="00FD37A6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19493FA4" w14:textId="77777777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2B05B87F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D39E3B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9D4EA6A" w14:textId="63B40FDD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83194C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12645B7" w14:textId="415631D1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5964" w:rsidRPr="00B017B4" w14:paraId="6380BB6C" w14:textId="77777777" w:rsidTr="00FD37A6">
        <w:trPr>
          <w:trHeight w:val="20"/>
        </w:trPr>
        <w:tc>
          <w:tcPr>
            <w:tcW w:w="3237" w:type="dxa"/>
          </w:tcPr>
          <w:p w14:paraId="5873D4B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3" w:type="dxa"/>
            <w:gridSpan w:val="2"/>
          </w:tcPr>
          <w:p w14:paraId="6EB4CB91" w14:textId="16A008BA" w:rsidR="00545964" w:rsidRPr="00B017B4" w:rsidRDefault="008159D0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145,787</w:t>
            </w:r>
          </w:p>
        </w:tc>
        <w:tc>
          <w:tcPr>
            <w:tcW w:w="270" w:type="dxa"/>
          </w:tcPr>
          <w:p w14:paraId="28F27E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A6B5FD8" w14:textId="2BE441BF" w:rsidR="00545964" w:rsidRPr="00B017B4" w:rsidRDefault="008159D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14:paraId="7448ABD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2F67204" w14:textId="66BE9C0D" w:rsidR="00545964" w:rsidRPr="00B017B4" w:rsidRDefault="008159D0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545964" w:rsidRPr="00B017B4" w14:paraId="6B151937" w14:textId="77777777" w:rsidTr="00FD37A6">
        <w:trPr>
          <w:trHeight w:val="20"/>
        </w:trPr>
        <w:tc>
          <w:tcPr>
            <w:tcW w:w="3237" w:type="dxa"/>
          </w:tcPr>
          <w:p w14:paraId="5CA3125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3" w:type="dxa"/>
            <w:gridSpan w:val="2"/>
          </w:tcPr>
          <w:p w14:paraId="7704B52E" w14:textId="1DD83842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8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CDA7BFA" w14:textId="6DE1BD68" w:rsidR="00545964" w:rsidRPr="00B017B4" w:rsidRDefault="0054596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2F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4CDD911E" w14:textId="5BDED4E0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4F" w:rsidRPr="00B017B4" w14:paraId="1CBF0E1C" w14:textId="77777777" w:rsidTr="00FD37A6">
        <w:trPr>
          <w:trHeight w:val="20"/>
        </w:trPr>
        <w:tc>
          <w:tcPr>
            <w:tcW w:w="3237" w:type="dxa"/>
          </w:tcPr>
          <w:p w14:paraId="237553B6" w14:textId="402A785E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  <w:gridSpan w:val="2"/>
          </w:tcPr>
          <w:p w14:paraId="671922FD" w14:textId="55CAABE1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56,796</w:t>
            </w:r>
          </w:p>
        </w:tc>
        <w:tc>
          <w:tcPr>
            <w:tcW w:w="270" w:type="dxa"/>
          </w:tcPr>
          <w:p w14:paraId="4A6034C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1952BC09" w14:textId="123CDF20" w:rsidR="00C4534F" w:rsidRPr="00B017B4" w:rsidRDefault="008159D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270" w:type="dxa"/>
          </w:tcPr>
          <w:p w14:paraId="16045F6B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40CD3D8D" w14:textId="2A866E41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</w:tr>
      <w:tr w:rsidR="00C4534F" w:rsidRPr="00B017B4" w14:paraId="4C9FAAEB" w14:textId="77777777" w:rsidTr="00FD37A6">
        <w:trPr>
          <w:trHeight w:val="20"/>
        </w:trPr>
        <w:tc>
          <w:tcPr>
            <w:tcW w:w="3237" w:type="dxa"/>
          </w:tcPr>
          <w:p w14:paraId="688D1160" w14:textId="368B5069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gridSpan w:val="2"/>
          </w:tcPr>
          <w:p w14:paraId="06E07B7A" w14:textId="37622693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7,407</w:t>
            </w:r>
          </w:p>
        </w:tc>
        <w:tc>
          <w:tcPr>
            <w:tcW w:w="270" w:type="dxa"/>
          </w:tcPr>
          <w:p w14:paraId="6CEDA48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54C9FA05" w14:textId="0976639D" w:rsidR="00C4534F" w:rsidRPr="00B017B4" w:rsidRDefault="008159D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4.1</w:t>
            </w:r>
          </w:p>
        </w:tc>
        <w:tc>
          <w:tcPr>
            <w:tcW w:w="270" w:type="dxa"/>
          </w:tcPr>
          <w:p w14:paraId="63896822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96CC3C8" w14:textId="6794A2C1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C4534F" w:rsidRPr="00B017B4" w14:paraId="13E17E1D" w14:textId="77777777" w:rsidTr="00FD37A6">
        <w:trPr>
          <w:trHeight w:val="20"/>
        </w:trPr>
        <w:tc>
          <w:tcPr>
            <w:tcW w:w="3237" w:type="dxa"/>
          </w:tcPr>
          <w:p w14:paraId="246CDC5A" w14:textId="1104BC22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  <w:gridSpan w:val="2"/>
          </w:tcPr>
          <w:p w14:paraId="7F4E4082" w14:textId="5BE54ED0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270" w:type="dxa"/>
          </w:tcPr>
          <w:p w14:paraId="780DB6EE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7C70BB06" w14:textId="185E5AFF" w:rsidR="00C4534F" w:rsidRPr="00B017B4" w:rsidRDefault="008159D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44.2</w:t>
            </w:r>
          </w:p>
        </w:tc>
        <w:tc>
          <w:tcPr>
            <w:tcW w:w="270" w:type="dxa"/>
          </w:tcPr>
          <w:p w14:paraId="0BC3C70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70B6121B" w14:textId="0351705B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</w:tr>
      <w:tr w:rsidR="00C4534F" w:rsidRPr="00B017B4" w14:paraId="591A052F" w14:textId="77777777" w:rsidTr="00FD37A6">
        <w:trPr>
          <w:trHeight w:val="20"/>
        </w:trPr>
        <w:tc>
          <w:tcPr>
            <w:tcW w:w="3237" w:type="dxa"/>
          </w:tcPr>
          <w:p w14:paraId="4CAFCC04" w14:textId="37C9C95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</w:tcPr>
          <w:p w14:paraId="0F32991C" w14:textId="15E3B68C" w:rsidR="00C4534F" w:rsidRPr="00B017B4" w:rsidRDefault="008159D0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11,622</w:t>
            </w:r>
          </w:p>
        </w:tc>
        <w:tc>
          <w:tcPr>
            <w:tcW w:w="270" w:type="dxa"/>
          </w:tcPr>
          <w:p w14:paraId="232890FA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DCB0A8B" w14:textId="41A982A3" w:rsidR="00C4534F" w:rsidRPr="00B017B4" w:rsidRDefault="008159D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64.8</w:t>
            </w:r>
          </w:p>
        </w:tc>
        <w:tc>
          <w:tcPr>
            <w:tcW w:w="270" w:type="dxa"/>
          </w:tcPr>
          <w:p w14:paraId="21606445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9F36298" w14:textId="0809CFC7" w:rsidR="00C4534F" w:rsidRPr="00B017B4" w:rsidRDefault="00ED0B1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4,718</w:t>
            </w:r>
          </w:p>
        </w:tc>
      </w:tr>
      <w:tr w:rsidR="00545964" w:rsidRPr="00B017B4" w14:paraId="67196667" w14:textId="77777777" w:rsidTr="00FD37A6">
        <w:trPr>
          <w:trHeight w:val="20"/>
        </w:trPr>
        <w:tc>
          <w:tcPr>
            <w:tcW w:w="3237" w:type="dxa"/>
          </w:tcPr>
          <w:p w14:paraId="5645BD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</w:tcPr>
          <w:p w14:paraId="4C749744" w14:textId="6E86AA9F" w:rsidR="00545964" w:rsidRPr="00B017B4" w:rsidRDefault="008159D0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226,013</w:t>
            </w:r>
          </w:p>
        </w:tc>
        <w:tc>
          <w:tcPr>
            <w:tcW w:w="270" w:type="dxa"/>
          </w:tcPr>
          <w:p w14:paraId="2FDBD9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5AC283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FC92E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25C592" w14:textId="737D4920" w:rsidR="00545964" w:rsidRPr="00B017B4" w:rsidRDefault="00ED0B1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9,572</w:t>
            </w:r>
          </w:p>
        </w:tc>
      </w:tr>
      <w:tr w:rsidR="00545964" w:rsidRPr="00B017B4" w14:paraId="771E661C" w14:textId="77777777" w:rsidTr="00FD37A6">
        <w:trPr>
          <w:trHeight w:val="20"/>
        </w:trPr>
        <w:tc>
          <w:tcPr>
            <w:tcW w:w="3237" w:type="dxa"/>
          </w:tcPr>
          <w:p w14:paraId="547A5AB4" w14:textId="77777777" w:rsidR="00545964" w:rsidRPr="00C4483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14:paraId="74F68AB2" w14:textId="7DAA7260" w:rsidR="00545964" w:rsidRPr="00B017B4" w:rsidRDefault="008159D0" w:rsidP="003B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(9,572)</w:t>
            </w:r>
          </w:p>
        </w:tc>
        <w:tc>
          <w:tcPr>
            <w:tcW w:w="270" w:type="dxa"/>
          </w:tcPr>
          <w:p w14:paraId="3133D0A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F589DA7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E28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</w:tcBorders>
          </w:tcPr>
          <w:p w14:paraId="61939DE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964" w:rsidRPr="00B017B4" w14:paraId="602A1C51" w14:textId="77777777" w:rsidTr="00FD37A6">
        <w:trPr>
          <w:trHeight w:val="20"/>
        </w:trPr>
        <w:tc>
          <w:tcPr>
            <w:tcW w:w="3237" w:type="dxa"/>
          </w:tcPr>
          <w:p w14:paraId="64403848" w14:textId="77777777" w:rsidR="00545964" w:rsidRPr="0077177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BC0298" w14:textId="4A18EFD8" w:rsidR="00545964" w:rsidRPr="00B017B4" w:rsidRDefault="008159D0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216,441</w:t>
            </w:r>
          </w:p>
        </w:tc>
        <w:tc>
          <w:tcPr>
            <w:tcW w:w="270" w:type="dxa"/>
          </w:tcPr>
          <w:p w14:paraId="5DBC2BE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478AE1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8BB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080919A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0BC4" w:rsidRPr="00B017B4" w14:paraId="460381CE" w14:textId="77777777" w:rsidTr="00FD37A6">
        <w:trPr>
          <w:trHeight w:val="20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5D8C7585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70855464" w14:textId="102A8A15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0BC4" w:rsidRPr="00B017B4" w14:paraId="302A5C43" w14:textId="77777777" w:rsidTr="00FD37A6">
        <w:trPr>
          <w:trHeight w:val="20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0F9790E2" w14:textId="130E6BB5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0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C07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3" w:type="dxa"/>
            <w:gridSpan w:val="3"/>
            <w:vAlign w:val="bottom"/>
          </w:tcPr>
          <w:p w14:paraId="449DE7C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8D251B3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795430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70" w:type="dxa"/>
            <w:vAlign w:val="bottom"/>
          </w:tcPr>
          <w:p w14:paraId="7438445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2DA1D82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4EE2C6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00BC4" w:rsidRPr="00B017B4" w14:paraId="6C206CFE" w14:textId="77777777" w:rsidTr="00FD37A6">
        <w:trPr>
          <w:trHeight w:val="20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64223EF2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10D5A422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065423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0D6ADDC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D8C78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656B9AD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E40" w:rsidRPr="00B017B4" w14:paraId="6F39D4DA" w14:textId="77777777" w:rsidTr="00FD37A6">
        <w:trPr>
          <w:trHeight w:val="20"/>
        </w:trPr>
        <w:tc>
          <w:tcPr>
            <w:tcW w:w="3600" w:type="dxa"/>
            <w:gridSpan w:val="2"/>
          </w:tcPr>
          <w:p w14:paraId="3302374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3" w:type="dxa"/>
            <w:gridSpan w:val="3"/>
          </w:tcPr>
          <w:p w14:paraId="770F3A97" w14:textId="5B33E48D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197,571</w:t>
            </w:r>
          </w:p>
        </w:tc>
        <w:tc>
          <w:tcPr>
            <w:tcW w:w="270" w:type="dxa"/>
          </w:tcPr>
          <w:p w14:paraId="1E479B9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C2960C0" w14:textId="458939BB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270" w:type="dxa"/>
          </w:tcPr>
          <w:p w14:paraId="1A717E9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F133736" w14:textId="2AAE3320" w:rsidR="00B34E40" w:rsidRPr="00B017B4" w:rsidRDefault="0046491A" w:rsidP="000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B34E40" w:rsidRPr="00B017B4" w14:paraId="43DDCA8A" w14:textId="77777777" w:rsidTr="00FD37A6">
        <w:trPr>
          <w:trHeight w:val="20"/>
        </w:trPr>
        <w:tc>
          <w:tcPr>
            <w:tcW w:w="3600" w:type="dxa"/>
            <w:gridSpan w:val="2"/>
          </w:tcPr>
          <w:p w14:paraId="18A79EEB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3" w:type="dxa"/>
            <w:gridSpan w:val="3"/>
          </w:tcPr>
          <w:p w14:paraId="71884A4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571E3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443ED60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585BD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1E086A2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E40" w:rsidRPr="00B017B4" w14:paraId="0F261A16" w14:textId="77777777" w:rsidTr="00FD37A6">
        <w:trPr>
          <w:trHeight w:val="20"/>
        </w:trPr>
        <w:tc>
          <w:tcPr>
            <w:tcW w:w="3600" w:type="dxa"/>
            <w:gridSpan w:val="2"/>
          </w:tcPr>
          <w:p w14:paraId="2EAFDE96" w14:textId="3E1DE890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  <w:gridSpan w:val="3"/>
          </w:tcPr>
          <w:p w14:paraId="2BFADACA" w14:textId="739DE2A0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44,379</w:t>
            </w:r>
          </w:p>
        </w:tc>
        <w:tc>
          <w:tcPr>
            <w:tcW w:w="270" w:type="dxa"/>
          </w:tcPr>
          <w:p w14:paraId="51A836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D52B6A5" w14:textId="33883FD1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70" w:type="dxa"/>
          </w:tcPr>
          <w:p w14:paraId="2935A1E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990B2C0" w14:textId="1A5CBA9F" w:rsidR="00B34E40" w:rsidRPr="00B017B4" w:rsidRDefault="0046491A" w:rsidP="000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B34E40" w:rsidRPr="00B017B4" w14:paraId="7E778E8B" w14:textId="77777777" w:rsidTr="00FD37A6">
        <w:trPr>
          <w:trHeight w:val="20"/>
        </w:trPr>
        <w:tc>
          <w:tcPr>
            <w:tcW w:w="3600" w:type="dxa"/>
            <w:gridSpan w:val="2"/>
          </w:tcPr>
          <w:p w14:paraId="43C38985" w14:textId="04CB666C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gridSpan w:val="3"/>
          </w:tcPr>
          <w:p w14:paraId="3F7F90C1" w14:textId="798FF13A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  <w:tc>
          <w:tcPr>
            <w:tcW w:w="270" w:type="dxa"/>
          </w:tcPr>
          <w:p w14:paraId="1BE102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23CC409" w14:textId="75DB1B1E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</w:t>
            </w:r>
          </w:p>
        </w:tc>
        <w:tc>
          <w:tcPr>
            <w:tcW w:w="270" w:type="dxa"/>
          </w:tcPr>
          <w:p w14:paraId="1039471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06A0612" w14:textId="6CA38996" w:rsidR="00B34E40" w:rsidRPr="00B017B4" w:rsidRDefault="0046491A" w:rsidP="003D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7E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34E40" w:rsidRPr="00B017B4" w14:paraId="6253192E" w14:textId="77777777" w:rsidTr="00FD37A6">
        <w:trPr>
          <w:trHeight w:val="20"/>
        </w:trPr>
        <w:tc>
          <w:tcPr>
            <w:tcW w:w="3600" w:type="dxa"/>
            <w:gridSpan w:val="2"/>
          </w:tcPr>
          <w:p w14:paraId="4BA45891" w14:textId="4516B498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  <w:gridSpan w:val="3"/>
          </w:tcPr>
          <w:p w14:paraId="7AE69474" w14:textId="7D926727" w:rsidR="00B34E40" w:rsidRPr="00B017B4" w:rsidRDefault="0046491A" w:rsidP="0027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  <w:tab w:val="left" w:pos="1030"/>
                <w:tab w:val="left" w:pos="1154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76,025</w:t>
            </w:r>
          </w:p>
        </w:tc>
        <w:tc>
          <w:tcPr>
            <w:tcW w:w="270" w:type="dxa"/>
          </w:tcPr>
          <w:p w14:paraId="7ADA27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1E3A2CED" w14:textId="034531C6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39.3</w:t>
            </w:r>
          </w:p>
        </w:tc>
        <w:tc>
          <w:tcPr>
            <w:tcW w:w="270" w:type="dxa"/>
          </w:tcPr>
          <w:p w14:paraId="38DA4FB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A322F73" w14:textId="27E78EB5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B34E40" w:rsidRPr="00B017B4" w14:paraId="38F48819" w14:textId="77777777" w:rsidTr="00FD37A6">
        <w:trPr>
          <w:trHeight w:val="20"/>
        </w:trPr>
        <w:tc>
          <w:tcPr>
            <w:tcW w:w="3600" w:type="dxa"/>
            <w:gridSpan w:val="2"/>
          </w:tcPr>
          <w:p w14:paraId="28F9E1B7" w14:textId="0C731B16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gridSpan w:val="3"/>
            <w:tcBorders>
              <w:bottom w:val="single" w:sz="4" w:space="0" w:color="auto"/>
            </w:tcBorders>
          </w:tcPr>
          <w:p w14:paraId="1554E174" w14:textId="3FFF39FA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165,556</w:t>
            </w:r>
          </w:p>
        </w:tc>
        <w:tc>
          <w:tcPr>
            <w:tcW w:w="270" w:type="dxa"/>
          </w:tcPr>
          <w:p w14:paraId="7459EC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8E2BBAD" w14:textId="644ABE76" w:rsidR="00B34E40" w:rsidRPr="00B017B4" w:rsidRDefault="0046491A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56.3</w:t>
            </w:r>
          </w:p>
        </w:tc>
        <w:tc>
          <w:tcPr>
            <w:tcW w:w="270" w:type="dxa"/>
          </w:tcPr>
          <w:p w14:paraId="6D46C0A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4E589FBA" w14:textId="5737CBAD" w:rsidR="00B34E40" w:rsidRPr="00B017B4" w:rsidRDefault="00BF5F7E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1,599</w:t>
            </w:r>
          </w:p>
        </w:tc>
      </w:tr>
      <w:tr w:rsidR="00800BC4" w:rsidRPr="00B017B4" w14:paraId="29B69311" w14:textId="77777777" w:rsidTr="00FD37A6">
        <w:trPr>
          <w:trHeight w:val="20"/>
        </w:trPr>
        <w:tc>
          <w:tcPr>
            <w:tcW w:w="3600" w:type="dxa"/>
            <w:gridSpan w:val="2"/>
          </w:tcPr>
          <w:p w14:paraId="181605A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</w:tcBorders>
          </w:tcPr>
          <w:p w14:paraId="1FE34743" w14:textId="110BEC09" w:rsidR="00800BC4" w:rsidRPr="00B017B4" w:rsidRDefault="0046491A" w:rsidP="0027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490,078</w:t>
            </w:r>
          </w:p>
        </w:tc>
        <w:tc>
          <w:tcPr>
            <w:tcW w:w="270" w:type="dxa"/>
          </w:tcPr>
          <w:p w14:paraId="6D31914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19F5CF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F03B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FFD7677" w14:textId="0C5C1B8E" w:rsidR="00800BC4" w:rsidRPr="000007E5" w:rsidRDefault="00BF5F7E" w:rsidP="000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7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4,873</w:t>
            </w:r>
          </w:p>
        </w:tc>
      </w:tr>
      <w:tr w:rsidR="00800BC4" w:rsidRPr="00B017B4" w14:paraId="7B5857BA" w14:textId="77777777" w:rsidTr="00FD37A6">
        <w:trPr>
          <w:trHeight w:val="20"/>
        </w:trPr>
        <w:tc>
          <w:tcPr>
            <w:tcW w:w="3600" w:type="dxa"/>
            <w:gridSpan w:val="2"/>
          </w:tcPr>
          <w:p w14:paraId="5C34B2DD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13" w:type="dxa"/>
            <w:gridSpan w:val="3"/>
            <w:tcBorders>
              <w:bottom w:val="single" w:sz="4" w:space="0" w:color="auto"/>
            </w:tcBorders>
            <w:vAlign w:val="center"/>
          </w:tcPr>
          <w:p w14:paraId="6CBEB142" w14:textId="055D8405" w:rsidR="00800BC4" w:rsidRPr="00B017B4" w:rsidRDefault="0046491A" w:rsidP="00C34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(4,873)</w:t>
            </w:r>
          </w:p>
        </w:tc>
        <w:tc>
          <w:tcPr>
            <w:tcW w:w="270" w:type="dxa"/>
          </w:tcPr>
          <w:p w14:paraId="6AA31D2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EA305EB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6AF3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</w:tcPr>
          <w:p w14:paraId="2A1B7B5D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0BC4" w:rsidRPr="00B017B4" w14:paraId="45F02C45" w14:textId="77777777" w:rsidTr="00FD37A6">
        <w:trPr>
          <w:trHeight w:val="20"/>
        </w:trPr>
        <w:tc>
          <w:tcPr>
            <w:tcW w:w="3600" w:type="dxa"/>
            <w:gridSpan w:val="2"/>
          </w:tcPr>
          <w:p w14:paraId="072A7C93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F9CC94" w14:textId="2BD71E5F" w:rsidR="00800BC4" w:rsidRPr="00B017B4" w:rsidRDefault="0046491A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485,205</w:t>
            </w:r>
          </w:p>
        </w:tc>
        <w:tc>
          <w:tcPr>
            <w:tcW w:w="270" w:type="dxa"/>
          </w:tcPr>
          <w:p w14:paraId="2129ED9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08C403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8B56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3AA4236F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EE1F54E" w14:textId="77777777" w:rsidR="00800BC4" w:rsidRDefault="00800BC4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70"/>
        <w:gridCol w:w="1620"/>
        <w:gridCol w:w="44"/>
        <w:gridCol w:w="20"/>
      </w:tblGrid>
      <w:tr w:rsidR="003577D4" w:rsidRPr="00BA3B87" w14:paraId="4CC5CFA5" w14:textId="77777777" w:rsidTr="00D47D4C">
        <w:trPr>
          <w:tblHeader/>
        </w:trPr>
        <w:tc>
          <w:tcPr>
            <w:tcW w:w="5580" w:type="dxa"/>
          </w:tcPr>
          <w:p w14:paraId="6759854D" w14:textId="77777777" w:rsidR="003577D4" w:rsidRPr="00BA3B87" w:rsidRDefault="003577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7552689" w14:textId="77777777" w:rsidR="00A51A6D" w:rsidRDefault="00A51A6D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5BD0FB" w14:textId="76AD745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D309C" w14:textId="7777777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gridSpan w:val="3"/>
          </w:tcPr>
          <w:p w14:paraId="77F7D264" w14:textId="77777777" w:rsidR="003E21E5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EE9B3A" w14:textId="26DFEF9B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577D4" w:rsidRPr="00BA3B87" w14:paraId="63D3F82F" w14:textId="77777777" w:rsidTr="00D47D4C">
        <w:trPr>
          <w:gridAfter w:val="1"/>
          <w:wAfter w:w="20" w:type="dxa"/>
          <w:tblHeader/>
        </w:trPr>
        <w:tc>
          <w:tcPr>
            <w:tcW w:w="5580" w:type="dxa"/>
          </w:tcPr>
          <w:p w14:paraId="6C39D983" w14:textId="77777777" w:rsidR="003577D4" w:rsidRPr="00BA3B87" w:rsidRDefault="003577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4" w:type="dxa"/>
            <w:gridSpan w:val="4"/>
          </w:tcPr>
          <w:p w14:paraId="025A78AB" w14:textId="77777777" w:rsidR="003577D4" w:rsidRPr="00BA3B87" w:rsidRDefault="003577D4" w:rsidP="00B434D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1E5" w:rsidRPr="00BA3B87" w14:paraId="2FD8C5A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55E50887" w14:textId="7309F045" w:rsidR="003E21E5" w:rsidRPr="00EF1593" w:rsidRDefault="003E21E5" w:rsidP="003E21E5">
            <w:pPr>
              <w:ind w:right="-14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25EEBA6B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F51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25451B" w14:textId="77777777" w:rsidR="003E21E5" w:rsidRPr="00EF1593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5895C05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7003AFB3" w14:textId="19192582" w:rsidR="003E21E5" w:rsidRDefault="003E21E5" w:rsidP="00B434D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D7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6F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7716F5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A5D10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6108A7" w14:textId="77777777" w:rsidR="003E21E5" w:rsidRPr="00EF1593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543FCC2E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A23248F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00" w:type="dxa"/>
          </w:tcPr>
          <w:p w14:paraId="1DA7F951" w14:textId="423FF34C" w:rsidR="003E21E5" w:rsidRPr="00BA3B87" w:rsidRDefault="00876422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3E21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0144934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49333F" w14:textId="08064874" w:rsidR="003E21E5" w:rsidRPr="00BA3B87" w:rsidRDefault="00876422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354,673</w:t>
            </w:r>
          </w:p>
        </w:tc>
      </w:tr>
      <w:tr w:rsidR="003E21E5" w:rsidRPr="00BA3B87" w14:paraId="1763E8B0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E88E7D0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5A1AF7D9" w14:textId="77777777" w:rsidR="003E21E5" w:rsidRPr="00BA3B87" w:rsidRDefault="003E21E5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3353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3E7D91" w14:textId="77777777" w:rsidR="003E21E5" w:rsidRPr="00BA3B87" w:rsidRDefault="003E21E5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3D8F4C6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6EE26693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6132F929" w14:textId="1CB7A813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50,163</w:t>
            </w:r>
          </w:p>
        </w:tc>
        <w:tc>
          <w:tcPr>
            <w:tcW w:w="270" w:type="dxa"/>
            <w:tcBorders>
              <w:bottom w:val="nil"/>
            </w:tcBorders>
          </w:tcPr>
          <w:p w14:paraId="7B8D7E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7E2A731E" w14:textId="18EBB8FD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107,762</w:t>
            </w:r>
          </w:p>
        </w:tc>
      </w:tr>
      <w:tr w:rsidR="003E21E5" w:rsidRPr="00BA3B87" w14:paraId="5E20679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3D729A54" w14:textId="77777777" w:rsidR="003E21E5" w:rsidRPr="00F01E7D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54C69A80" w14:textId="60CB5881" w:rsidR="003E21E5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70" w:type="dxa"/>
            <w:tcBorders>
              <w:bottom w:val="nil"/>
            </w:tcBorders>
          </w:tcPr>
          <w:p w14:paraId="62220B3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4F14702E" w14:textId="5C2A5228" w:rsidR="003E21E5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5,906</w:t>
            </w:r>
          </w:p>
        </w:tc>
      </w:tr>
      <w:tr w:rsidR="003E21E5" w:rsidRPr="00BA3B87" w14:paraId="5F20796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1C3294ED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4B8795BA" w14:textId="7B0EF72E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7,808</w:t>
            </w:r>
          </w:p>
        </w:tc>
        <w:tc>
          <w:tcPr>
            <w:tcW w:w="270" w:type="dxa"/>
            <w:tcBorders>
              <w:bottom w:val="nil"/>
            </w:tcBorders>
          </w:tcPr>
          <w:p w14:paraId="2B87D0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144611AB" w14:textId="39A49515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14,193</w:t>
            </w:r>
          </w:p>
        </w:tc>
      </w:tr>
      <w:tr w:rsidR="003E21E5" w:rsidRPr="00BA3B87" w14:paraId="0055E9C6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BDE4BAA" w14:textId="334DEF9F" w:rsidR="003E21E5" w:rsidRPr="00F01E7D" w:rsidRDefault="00C4534F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3E21E5"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57D288F" w14:textId="64832324" w:rsidR="003E21E5" w:rsidRPr="00BA3B87" w:rsidRDefault="00EA747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89EFB5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0FBDD30A" w14:textId="05874759" w:rsidR="003E21E5" w:rsidRPr="00FD36EA" w:rsidRDefault="00EA747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157,320</w:t>
            </w:r>
          </w:p>
        </w:tc>
      </w:tr>
      <w:tr w:rsidR="00715AC8" w:rsidRPr="00BA3B87" w14:paraId="17C0815E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AF5FAD0" w14:textId="4287A3A3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B251C32" w14:textId="4E014AD8" w:rsidR="00715AC8" w:rsidRPr="00A42E0A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316,821</w:t>
            </w:r>
          </w:p>
        </w:tc>
        <w:tc>
          <w:tcPr>
            <w:tcW w:w="270" w:type="dxa"/>
            <w:tcBorders>
              <w:bottom w:val="nil"/>
            </w:tcBorders>
          </w:tcPr>
          <w:p w14:paraId="29B7697B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7C5659D0" w14:textId="1DA667CF" w:rsidR="00715AC8" w:rsidRPr="00121C11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639,854</w:t>
            </w:r>
          </w:p>
        </w:tc>
      </w:tr>
      <w:tr w:rsidR="00715AC8" w:rsidRPr="00BA3B87" w14:paraId="529F20E3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4F2FAFEA" w14:textId="7EF0BA1F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5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65896C" w14:textId="10624213" w:rsidR="00715AC8" w:rsidRPr="00BA3B87" w:rsidRDefault="00715AC8" w:rsidP="00A1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(6,925)</w:t>
            </w:r>
          </w:p>
        </w:tc>
        <w:tc>
          <w:tcPr>
            <w:tcW w:w="270" w:type="dxa"/>
            <w:tcBorders>
              <w:bottom w:val="nil"/>
            </w:tcBorders>
          </w:tcPr>
          <w:p w14:paraId="5155B13A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7CD25D" w14:textId="4D4FA1DC" w:rsidR="00715AC8" w:rsidRPr="00EF1593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(4,135)</w:t>
            </w:r>
          </w:p>
        </w:tc>
      </w:tr>
      <w:tr w:rsidR="00715AC8" w:rsidRPr="00BA3B87" w14:paraId="0C50F518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50D4A078" w14:textId="74213EBB" w:rsidR="00715AC8" w:rsidRPr="00B41C61" w:rsidRDefault="00715AC8" w:rsidP="00715AC8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1C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1D0399" w14:textId="534A9D4D" w:rsidR="00715AC8" w:rsidRPr="00510C7D" w:rsidRDefault="00510C7D" w:rsidP="0051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309,896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FBC8D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91615C" w14:textId="03D4331C" w:rsidR="00715AC8" w:rsidRPr="00510C7D" w:rsidRDefault="00510C7D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635,719</w:t>
            </w:r>
          </w:p>
        </w:tc>
      </w:tr>
    </w:tbl>
    <w:p w14:paraId="48FC4D9F" w14:textId="77777777" w:rsidR="00A01109" w:rsidRPr="00D40150" w:rsidRDefault="00A01109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16FC04DD" w14:textId="36A0918B" w:rsidR="00B434DE" w:rsidRPr="002229B7" w:rsidRDefault="00B434DE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503B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80"/>
        <w:gridCol w:w="1440"/>
        <w:gridCol w:w="270"/>
        <w:gridCol w:w="1350"/>
      </w:tblGrid>
      <w:tr w:rsidR="00E02CCC" w:rsidRPr="00D26A1A" w14:paraId="5568E79A" w14:textId="77777777" w:rsidTr="008C14BF">
        <w:trPr>
          <w:tblHeader/>
        </w:trPr>
        <w:tc>
          <w:tcPr>
            <w:tcW w:w="5130" w:type="dxa"/>
            <w:vAlign w:val="bottom"/>
          </w:tcPr>
          <w:p w14:paraId="309BA0FB" w14:textId="23078842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ค่าเผื่อผลขาดทุนจากการด้อยค่า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- วิธีการอย่างง่าย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</w:tcPr>
          <w:p w14:paraId="2AFD897E" w14:textId="77777777" w:rsidR="007C0759" w:rsidRPr="00D26A1A" w:rsidRDefault="007C0759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  <w:p w14:paraId="5D7B9393" w14:textId="14480BE8" w:rsidR="00E02CCC" w:rsidRPr="00D26A1A" w:rsidRDefault="007C0759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8D958CC" w14:textId="3AD82FCA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7530879D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CF7563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6ED751C5" w14:textId="66BF2A46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เฉพาะกิจการ </w:t>
            </w:r>
          </w:p>
        </w:tc>
      </w:tr>
      <w:tr w:rsidR="00E02CCC" w:rsidRPr="00D26A1A" w14:paraId="72CB0AF4" w14:textId="77777777" w:rsidTr="008C14BF">
        <w:trPr>
          <w:tblHeader/>
        </w:trPr>
        <w:tc>
          <w:tcPr>
            <w:tcW w:w="5130" w:type="dxa"/>
          </w:tcPr>
          <w:p w14:paraId="3489F4A9" w14:textId="77777777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2B7BB895" w14:textId="5282BCE6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44650704" w14:textId="4E3A5BC5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</w:t>
            </w:r>
            <w:r w:rsidR="00CE6ACB"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พัน</w:t>
            </w: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E02CCC" w:rsidRPr="00D26A1A" w14:paraId="7BDF8EFC" w14:textId="77777777" w:rsidTr="008C14BF">
        <w:trPr>
          <w:tblHeader/>
        </w:trPr>
        <w:tc>
          <w:tcPr>
            <w:tcW w:w="5130" w:type="dxa"/>
          </w:tcPr>
          <w:p w14:paraId="72701F0F" w14:textId="497C8B89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</w:t>
            </w:r>
            <w:r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>2563</w:t>
            </w:r>
            <w:r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="009B6CCD"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ตาม </w:t>
            </w:r>
            <w:r w:rsidR="009B6CCD" w:rsidRPr="00D26A1A">
              <w:rPr>
                <w:rFonts w:asciiTheme="majorBidi" w:hAnsiTheme="majorBidi" w:cstheme="majorBidi"/>
                <w:sz w:val="29"/>
                <w:szCs w:val="29"/>
              </w:rPr>
              <w:t>TFRS</w:t>
            </w:r>
            <w:r w:rsidR="00865A23"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9B6CCD" w:rsidRPr="00D26A1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080" w:type="dxa"/>
          </w:tcPr>
          <w:p w14:paraId="52647C5B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3</w:t>
            </w:r>
          </w:p>
        </w:tc>
        <w:tc>
          <w:tcPr>
            <w:tcW w:w="1440" w:type="dxa"/>
            <w:vAlign w:val="bottom"/>
          </w:tcPr>
          <w:p w14:paraId="74039D46" w14:textId="2B95A025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ind w:right="-36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6,925</w:t>
            </w:r>
          </w:p>
        </w:tc>
        <w:tc>
          <w:tcPr>
            <w:tcW w:w="270" w:type="dxa"/>
            <w:vAlign w:val="center"/>
          </w:tcPr>
          <w:p w14:paraId="49B58E0D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1759DE" w14:textId="573C3E96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4,135</w:t>
            </w:r>
          </w:p>
        </w:tc>
      </w:tr>
      <w:tr w:rsidR="00E02CCC" w:rsidRPr="00D26A1A" w14:paraId="67CC2FA8" w14:textId="77777777" w:rsidTr="008C14BF">
        <w:trPr>
          <w:tblHeader/>
        </w:trPr>
        <w:tc>
          <w:tcPr>
            <w:tcW w:w="5130" w:type="dxa"/>
          </w:tcPr>
          <w:p w14:paraId="4A7D449E" w14:textId="77777777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2BE50F8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1A34FF55" w14:textId="5C61A3D3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ind w:right="-36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2,647</w:t>
            </w:r>
          </w:p>
        </w:tc>
        <w:tc>
          <w:tcPr>
            <w:tcW w:w="270" w:type="dxa"/>
            <w:vAlign w:val="center"/>
          </w:tcPr>
          <w:p w14:paraId="7E340D0F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DE5E698" w14:textId="7D45875E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738</w:t>
            </w:r>
          </w:p>
        </w:tc>
      </w:tr>
      <w:tr w:rsidR="00E02CCC" w:rsidRPr="00D26A1A" w14:paraId="64BDB23D" w14:textId="77777777" w:rsidTr="008C14BF">
        <w:trPr>
          <w:tblHeader/>
        </w:trPr>
        <w:tc>
          <w:tcPr>
            <w:tcW w:w="5130" w:type="dxa"/>
          </w:tcPr>
          <w:p w14:paraId="5B32FD7E" w14:textId="026C1DCF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22204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7C0759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0 </w:t>
            </w:r>
            <w:r w:rsidR="007C0759" w:rsidRPr="00D26A1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มิถุนายน </w:t>
            </w:r>
            <w:r w:rsidR="009B6CCD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80" w:type="dxa"/>
          </w:tcPr>
          <w:p w14:paraId="4E33B8FE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CC988" w14:textId="6C9FD648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ind w:right="-36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9,572</w:t>
            </w:r>
          </w:p>
        </w:tc>
        <w:tc>
          <w:tcPr>
            <w:tcW w:w="270" w:type="dxa"/>
            <w:vAlign w:val="center"/>
          </w:tcPr>
          <w:p w14:paraId="69DC3767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651D2" w14:textId="0C7EB05F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ind w:right="-5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4,873</w:t>
            </w:r>
          </w:p>
        </w:tc>
      </w:tr>
    </w:tbl>
    <w:p w14:paraId="63BCB041" w14:textId="5B700047" w:rsidR="00B32A02" w:rsidRPr="00D26A1A" w:rsidRDefault="00B32A02" w:rsidP="00B439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p w14:paraId="6FF0B2DC" w14:textId="77777777" w:rsidR="00FF30DF" w:rsidRPr="00F04FC2" w:rsidRDefault="00BF37A4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04FC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F04FC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 w:rsidRPr="00F04FC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D26A1A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15"/>
        <w:gridCol w:w="297"/>
        <w:gridCol w:w="1350"/>
      </w:tblGrid>
      <w:tr w:rsidR="00664D13" w:rsidRPr="00D26A1A" w14:paraId="561CDC28" w14:textId="77777777" w:rsidTr="00D10910">
        <w:trPr>
          <w:trHeight w:val="659"/>
          <w:tblHeader/>
        </w:trPr>
        <w:tc>
          <w:tcPr>
            <w:tcW w:w="3349" w:type="pct"/>
            <w:vAlign w:val="bottom"/>
          </w:tcPr>
          <w:p w14:paraId="6B24CCEE" w14:textId="1EC76C1B" w:rsidR="00664D13" w:rsidRPr="00D26A1A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761E17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7C0759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0 </w:t>
            </w:r>
            <w:r w:rsidR="007C0759" w:rsidRPr="00D26A1A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มิถุนายน </w:t>
            </w:r>
            <w:r w:rsidR="00761E17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763" w:type="pct"/>
            <w:vAlign w:val="bottom"/>
          </w:tcPr>
          <w:p w14:paraId="7DD6BF77" w14:textId="7725504C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60" w:type="pct"/>
            <w:vAlign w:val="bottom"/>
          </w:tcPr>
          <w:p w14:paraId="327C45EC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29" w:type="pct"/>
            <w:vAlign w:val="bottom"/>
          </w:tcPr>
          <w:p w14:paraId="649334CA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7E5D2336" w14:textId="7C978E10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เฉพาะกิจการ </w:t>
            </w:r>
          </w:p>
        </w:tc>
      </w:tr>
      <w:tr w:rsidR="00664D13" w:rsidRPr="00D26A1A" w14:paraId="0EBD83B0" w14:textId="77777777" w:rsidTr="00D10910">
        <w:trPr>
          <w:tblHeader/>
        </w:trPr>
        <w:tc>
          <w:tcPr>
            <w:tcW w:w="3349" w:type="pct"/>
          </w:tcPr>
          <w:p w14:paraId="2C36C904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51" w:type="pct"/>
            <w:gridSpan w:val="3"/>
          </w:tcPr>
          <w:p w14:paraId="4CCA7A2A" w14:textId="62F58526" w:rsidR="00664D13" w:rsidRPr="00D26A1A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="00D52174"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536876" w:rsidRPr="00D26A1A" w14:paraId="00118C9E" w14:textId="77777777" w:rsidTr="00D10910">
        <w:tc>
          <w:tcPr>
            <w:tcW w:w="3349" w:type="pct"/>
          </w:tcPr>
          <w:p w14:paraId="5EBA995D" w14:textId="7756D61C" w:rsidR="00536876" w:rsidRPr="00D26A1A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</w:t>
            </w:r>
            <w:r w:rsidRPr="00D26A1A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ๆ</w:t>
            </w:r>
          </w:p>
        </w:tc>
        <w:tc>
          <w:tcPr>
            <w:tcW w:w="763" w:type="pct"/>
          </w:tcPr>
          <w:p w14:paraId="379A5BA1" w14:textId="77777777" w:rsidR="00536876" w:rsidRPr="00D26A1A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0" w:type="pct"/>
          </w:tcPr>
          <w:p w14:paraId="37B9F6F9" w14:textId="77777777" w:rsidR="00536876" w:rsidRPr="00D26A1A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</w:tcPr>
          <w:p w14:paraId="74446CDF" w14:textId="77777777" w:rsidR="00536876" w:rsidRPr="00D26A1A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761E9" w:rsidRPr="00D26A1A" w14:paraId="33BAEEDD" w14:textId="77777777" w:rsidTr="00D10910">
        <w:tc>
          <w:tcPr>
            <w:tcW w:w="3349" w:type="pct"/>
          </w:tcPr>
          <w:p w14:paraId="7464C3E0" w14:textId="6D1853F1" w:rsidR="00F761E9" w:rsidRPr="00D26A1A" w:rsidRDefault="00F761E9" w:rsidP="00F76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63" w:type="pct"/>
          </w:tcPr>
          <w:p w14:paraId="58BB529F" w14:textId="3993A4E9" w:rsidR="00F761E9" w:rsidRPr="00D26A1A" w:rsidRDefault="001B5CFF" w:rsidP="003A45BA">
            <w:pPr>
              <w:pStyle w:val="acctfourfigures"/>
              <w:tabs>
                <w:tab w:val="clear" w:pos="765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280,833</w:t>
            </w:r>
          </w:p>
        </w:tc>
        <w:tc>
          <w:tcPr>
            <w:tcW w:w="160" w:type="pct"/>
          </w:tcPr>
          <w:p w14:paraId="255D8D7B" w14:textId="77777777" w:rsidR="00F761E9" w:rsidRPr="00D26A1A" w:rsidRDefault="00F761E9" w:rsidP="00F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</w:tcPr>
          <w:p w14:paraId="11097ADB" w14:textId="545A362F" w:rsidR="00F761E9" w:rsidRPr="00D26A1A" w:rsidRDefault="001B5CFF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280,833</w:t>
            </w:r>
          </w:p>
        </w:tc>
      </w:tr>
      <w:tr w:rsidR="00813CAA" w:rsidRPr="00D26A1A" w14:paraId="7A639969" w14:textId="77777777" w:rsidTr="00D10910">
        <w:tc>
          <w:tcPr>
            <w:tcW w:w="3349" w:type="pct"/>
          </w:tcPr>
          <w:p w14:paraId="0CB55455" w14:textId="702C69C4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/>
                <w:sz w:val="29"/>
                <w:szCs w:val="29"/>
                <w:cs/>
              </w:rPr>
              <w:t>สัญญาก่อสร้างแผงโซลาร์บนหลังคา</w:t>
            </w:r>
          </w:p>
        </w:tc>
        <w:tc>
          <w:tcPr>
            <w:tcW w:w="763" w:type="pct"/>
          </w:tcPr>
          <w:p w14:paraId="23710032" w14:textId="72E27198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33,308</w:t>
            </w:r>
          </w:p>
        </w:tc>
        <w:tc>
          <w:tcPr>
            <w:tcW w:w="160" w:type="pct"/>
          </w:tcPr>
          <w:p w14:paraId="4121444C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</w:tcPr>
          <w:p w14:paraId="3445F20D" w14:textId="742CDBE9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13CAA" w:rsidRPr="00D26A1A" w14:paraId="7CE1F46C" w14:textId="77777777" w:rsidTr="00D10910">
        <w:tc>
          <w:tcPr>
            <w:tcW w:w="3349" w:type="pct"/>
          </w:tcPr>
          <w:p w14:paraId="33056474" w14:textId="227F8717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="Angsana New" w:hAnsi="Angsana New"/>
                <w:sz w:val="29"/>
                <w:szCs w:val="29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3" w:type="pct"/>
          </w:tcPr>
          <w:p w14:paraId="70EB72C1" w14:textId="116E33C2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27,925</w:t>
            </w:r>
          </w:p>
        </w:tc>
        <w:tc>
          <w:tcPr>
            <w:tcW w:w="160" w:type="pct"/>
          </w:tcPr>
          <w:p w14:paraId="139E544C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</w:tcPr>
          <w:p w14:paraId="3C149697" w14:textId="4BC44802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27,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>925</w:t>
            </w:r>
          </w:p>
        </w:tc>
      </w:tr>
      <w:tr w:rsidR="00813CAA" w:rsidRPr="00D26A1A" w14:paraId="70DA5EBE" w14:textId="77777777" w:rsidTr="00D10910">
        <w:tc>
          <w:tcPr>
            <w:tcW w:w="3349" w:type="pct"/>
          </w:tcPr>
          <w:p w14:paraId="779F06AE" w14:textId="48B7E2D8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63" w:type="pct"/>
          </w:tcPr>
          <w:p w14:paraId="2AD02850" w14:textId="23839848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13,</w:t>
            </w:r>
            <w:r w:rsidRPr="00D26A1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572</w:t>
            </w:r>
          </w:p>
        </w:tc>
        <w:tc>
          <w:tcPr>
            <w:tcW w:w="160" w:type="pct"/>
          </w:tcPr>
          <w:p w14:paraId="0EA75C82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</w:tcPr>
          <w:p w14:paraId="459499BA" w14:textId="2B85F60D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5,149</w:t>
            </w:r>
          </w:p>
        </w:tc>
      </w:tr>
      <w:tr w:rsidR="00813CAA" w:rsidRPr="00D26A1A" w14:paraId="50B14F3B" w14:textId="77777777" w:rsidTr="00D10910">
        <w:tc>
          <w:tcPr>
            <w:tcW w:w="3349" w:type="pct"/>
          </w:tcPr>
          <w:p w14:paraId="3D02BC7D" w14:textId="3F9AA21E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="Angsana New" w:hAnsi="Angsana New" w:hint="cs"/>
                <w:sz w:val="29"/>
                <w:szCs w:val="29"/>
                <w:cs/>
              </w:rPr>
              <w:t>สัญญาใช้ประโยชน์พื้นที่</w:t>
            </w:r>
          </w:p>
        </w:tc>
        <w:tc>
          <w:tcPr>
            <w:tcW w:w="763" w:type="pct"/>
            <w:shd w:val="clear" w:color="auto" w:fill="auto"/>
          </w:tcPr>
          <w:p w14:paraId="2D05E632" w14:textId="6F8AC5ED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9,765</w:t>
            </w:r>
          </w:p>
        </w:tc>
        <w:tc>
          <w:tcPr>
            <w:tcW w:w="160" w:type="pct"/>
            <w:shd w:val="clear" w:color="auto" w:fill="auto"/>
          </w:tcPr>
          <w:p w14:paraId="565CDD63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9" w:type="pct"/>
            <w:shd w:val="clear" w:color="auto" w:fill="auto"/>
          </w:tcPr>
          <w:p w14:paraId="43A5F4E8" w14:textId="6A893A3E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9,554</w:t>
            </w:r>
          </w:p>
        </w:tc>
      </w:tr>
      <w:tr w:rsidR="00813CAA" w:rsidRPr="00D26A1A" w14:paraId="50D50827" w14:textId="77777777" w:rsidTr="00D10910">
        <w:tc>
          <w:tcPr>
            <w:tcW w:w="3349" w:type="pct"/>
          </w:tcPr>
          <w:p w14:paraId="30CFC79B" w14:textId="68D67E76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="Angsana New" w:hAnsi="Angsana New" w:hint="cs"/>
                <w:sz w:val="29"/>
                <w:szCs w:val="29"/>
                <w:cs/>
              </w:rPr>
              <w:t>สัญญาอื่น ๆ</w:t>
            </w:r>
          </w:p>
        </w:tc>
        <w:tc>
          <w:tcPr>
            <w:tcW w:w="763" w:type="pct"/>
          </w:tcPr>
          <w:p w14:paraId="2E295F73" w14:textId="688789E5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3,691</w:t>
            </w:r>
          </w:p>
        </w:tc>
        <w:tc>
          <w:tcPr>
            <w:tcW w:w="160" w:type="pct"/>
          </w:tcPr>
          <w:p w14:paraId="043F85F7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9" w:type="pct"/>
          </w:tcPr>
          <w:p w14:paraId="1402F747" w14:textId="17EC8AE7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D26A1A">
              <w:rPr>
                <w:rFonts w:ascii="Angsana New" w:hAnsi="Angsana New"/>
                <w:sz w:val="29"/>
                <w:szCs w:val="29"/>
                <w:lang w:val="en-US" w:bidi="th-TH"/>
              </w:rPr>
              <w:t>2,650</w:t>
            </w:r>
          </w:p>
        </w:tc>
      </w:tr>
      <w:tr w:rsidR="00813CAA" w:rsidRPr="00D26A1A" w14:paraId="35CFED2A" w14:textId="77777777" w:rsidTr="00D10910">
        <w:tc>
          <w:tcPr>
            <w:tcW w:w="3349" w:type="pct"/>
          </w:tcPr>
          <w:p w14:paraId="7B6B4FEC" w14:textId="77777777" w:rsidR="00813CAA" w:rsidRPr="00D26A1A" w:rsidRDefault="00813CAA" w:rsidP="00813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2A1AE437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369,094</w:t>
            </w:r>
          </w:p>
        </w:tc>
        <w:tc>
          <w:tcPr>
            <w:tcW w:w="160" w:type="pct"/>
            <w:vAlign w:val="bottom"/>
          </w:tcPr>
          <w:p w14:paraId="38A675A5" w14:textId="77777777" w:rsidR="00813CAA" w:rsidRPr="00D26A1A" w:rsidRDefault="00813CAA" w:rsidP="0081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0DDA512E" w:rsidR="00813CAA" w:rsidRPr="00D26A1A" w:rsidRDefault="00813CAA" w:rsidP="00D1091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326,111</w:t>
            </w:r>
          </w:p>
        </w:tc>
      </w:tr>
    </w:tbl>
    <w:p w14:paraId="40005758" w14:textId="68239C90" w:rsidR="00664D13" w:rsidRPr="00D26A1A" w:rsidRDefault="00664D13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4725D83F" w14:textId="1BB36291" w:rsidR="00AA652A" w:rsidRPr="00D40150" w:rsidRDefault="00B05399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40150">
        <w:rPr>
          <w:rFonts w:ascii="Angsana New" w:hAnsi="Angsana New" w:hint="cs"/>
          <w:bCs/>
          <w:sz w:val="30"/>
          <w:szCs w:val="30"/>
          <w:cs/>
        </w:rPr>
        <w:t>หนี้สินที่อาจเกิดขึ้น</w:t>
      </w:r>
    </w:p>
    <w:p w14:paraId="4BD90993" w14:textId="60512F62" w:rsidR="00B05399" w:rsidRPr="00D26A1A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p w14:paraId="25939A6B" w14:textId="6E994E72" w:rsidR="00B05399" w:rsidRPr="00D40150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D40150">
        <w:rPr>
          <w:rFonts w:ascii="Angsana New" w:hAnsi="Angsana New"/>
          <w:sz w:val="30"/>
          <w:szCs w:val="30"/>
          <w:lang w:val="en-GB" w:bidi="ar-SA"/>
        </w:rPr>
        <w:t>3</w:t>
      </w:r>
      <w:r w:rsidR="007C0759" w:rsidRPr="00D40150">
        <w:rPr>
          <w:rFonts w:ascii="Angsana New" w:hAnsi="Angsana New"/>
          <w:sz w:val="30"/>
          <w:szCs w:val="30"/>
        </w:rPr>
        <w:t xml:space="preserve">0 </w:t>
      </w:r>
      <w:r w:rsidR="007C0759" w:rsidRPr="00D401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40150">
        <w:rPr>
          <w:rFonts w:ascii="Angsana New" w:hAnsi="Angsana New"/>
          <w:sz w:val="30"/>
          <w:szCs w:val="30"/>
          <w:lang w:val="en-GB" w:bidi="ar-SA"/>
        </w:rPr>
        <w:t xml:space="preserve">2563 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บริษัทมีหนังสือค้ำประกัน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จากธนาคาร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ให้การดำเนินงาน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287AE0" w:rsidRPr="00D40150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หลายแห่ง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เป็นจำนวน</w:t>
      </w:r>
      <w:r w:rsidR="00084ED6" w:rsidRPr="00D40150">
        <w:rPr>
          <w:rFonts w:ascii="Angsana New" w:hAnsi="Angsana New" w:hint="cs"/>
          <w:sz w:val="30"/>
          <w:szCs w:val="30"/>
          <w:cs/>
          <w:lang w:val="en-GB"/>
        </w:rPr>
        <w:t>เงิน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47981" w:rsidRPr="00947981">
        <w:rPr>
          <w:rFonts w:ascii="Angsana New" w:hAnsi="Angsana New"/>
          <w:sz w:val="30"/>
          <w:szCs w:val="30"/>
          <w:lang w:bidi="ar-SA"/>
        </w:rPr>
        <w:t>93,791</w:t>
      </w:r>
      <w:r w:rsidR="008B744D">
        <w:rPr>
          <w:rFonts w:ascii="Angsana New" w:hAnsi="Angsana New"/>
          <w:sz w:val="30"/>
          <w:szCs w:val="30"/>
          <w:lang w:bidi="ar-SA"/>
        </w:rPr>
        <w:t xml:space="preserve"> 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D40150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(31 </w:t>
      </w:r>
      <w:r w:rsidRPr="00D40150">
        <w:rPr>
          <w:rFonts w:ascii="Angsana New" w:hAnsi="Angsana New" w:hint="cs"/>
          <w:i/>
          <w:iCs/>
          <w:sz w:val="30"/>
          <w:szCs w:val="30"/>
          <w:cs/>
          <w:lang w:val="en-GB"/>
        </w:rPr>
        <w:t>ธันวาคม</w:t>
      </w:r>
      <w:r w:rsidR="00505BC9" w:rsidRPr="00D40150">
        <w:rPr>
          <w:rFonts w:ascii="Angsana New" w:hAnsi="Angsana New"/>
          <w:i/>
          <w:iCs/>
          <w:sz w:val="30"/>
          <w:szCs w:val="30"/>
          <w:lang w:val="en-GB"/>
        </w:rPr>
        <w:t xml:space="preserve"> 2562</w:t>
      </w:r>
      <w:r w:rsidRPr="00D40150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: 94,075 </w:t>
      </w:r>
      <w:r w:rsidRPr="00D40150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084ED6" w:rsidRPr="00D40150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78C4C0B0" w14:textId="05A3CF17" w:rsidR="00D40150" w:rsidRPr="00D26A1A" w:rsidRDefault="00D40150" w:rsidP="00D26A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  <w:cs/>
        </w:rPr>
      </w:pPr>
    </w:p>
    <w:p w14:paraId="773FF57A" w14:textId="06CCC596" w:rsidR="001A41A0" w:rsidRPr="00D40150" w:rsidRDefault="001A41A0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40150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366EB8A" w14:textId="2E66F210" w:rsidR="00BD198F" w:rsidRPr="00D26A1A" w:rsidRDefault="00BD198F" w:rsidP="00BD1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p w14:paraId="3E611CFD" w14:textId="09031D6A" w:rsidR="00BD198F" w:rsidRPr="00BD198F" w:rsidRDefault="00DE614A" w:rsidP="00DE614A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ab/>
      </w:r>
      <w:r w:rsidRPr="00D26A1A">
        <w:rPr>
          <w:rFonts w:ascii="Angsana New" w:hAnsi="Angsana New" w:hint="cs"/>
          <w:sz w:val="30"/>
          <w:szCs w:val="30"/>
          <w:cs/>
        </w:rPr>
        <w:t xml:space="preserve">ในไตรมาสที่ </w:t>
      </w:r>
      <w:r w:rsidR="00C4663E" w:rsidRPr="00D26A1A">
        <w:rPr>
          <w:rFonts w:ascii="Angsana New" w:hAnsi="Angsana New"/>
          <w:sz w:val="30"/>
          <w:szCs w:val="30"/>
          <w:lang w:val="en-GB"/>
        </w:rPr>
        <w:t>2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D26A1A">
        <w:rPr>
          <w:rFonts w:ascii="Angsana New" w:hAnsi="Angsana New" w:hint="cs"/>
          <w:sz w:val="30"/>
          <w:szCs w:val="30"/>
          <w:cs/>
        </w:rPr>
        <w:t xml:space="preserve">ปี 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2563 </w:t>
      </w:r>
      <w:r w:rsidRPr="00D26A1A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D26A1A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2.81 </w:t>
      </w:r>
      <w:r w:rsidRPr="00D26A1A">
        <w:rPr>
          <w:rFonts w:ascii="Angsana New" w:hAnsi="Angsana New" w:hint="cs"/>
          <w:sz w:val="30"/>
          <w:szCs w:val="30"/>
          <w:cs/>
        </w:rPr>
        <w:t xml:space="preserve">ล้านบาท ซึ่งบริษัทได้ฟ้องแย้งเรื่องดังกล่าวและเรียกร้องค่าเสียหายจำนวนรวม 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6 </w:t>
      </w:r>
      <w:r w:rsidRPr="00D26A1A">
        <w:rPr>
          <w:rFonts w:ascii="Angsana New" w:hAnsi="Angsana New" w:hint="cs"/>
          <w:sz w:val="30"/>
          <w:szCs w:val="30"/>
          <w:cs/>
        </w:rPr>
        <w:t xml:space="preserve">ล้านบาท 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17.59 </w:t>
      </w:r>
      <w:r w:rsidRPr="00D26A1A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D26A1A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D26A1A">
        <w:rPr>
          <w:rFonts w:ascii="Angsana New" w:hAnsi="Angsana New" w:hint="cs"/>
          <w:sz w:val="30"/>
          <w:szCs w:val="30"/>
          <w:cs/>
        </w:rPr>
        <w:t xml:space="preserve">คดีความข้างต้นยังไม่ถึงที่สิ้นสุด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งวดสิ้นสุดวันที่ </w:t>
      </w:r>
      <w:r w:rsidRPr="00D26A1A">
        <w:rPr>
          <w:rFonts w:ascii="Angsana New" w:hAnsi="Angsana New" w:hint="cs"/>
          <w:sz w:val="30"/>
          <w:szCs w:val="30"/>
          <w:lang w:val="en-GB"/>
        </w:rPr>
        <w:t>3</w:t>
      </w:r>
      <w:r w:rsidR="00C4663E" w:rsidRPr="00D26A1A">
        <w:rPr>
          <w:rFonts w:ascii="Angsana New" w:hAnsi="Angsana New"/>
          <w:sz w:val="30"/>
          <w:szCs w:val="30"/>
          <w:lang w:val="en-GB"/>
        </w:rPr>
        <w:t>0</w:t>
      </w:r>
      <w:r w:rsidRPr="00D26A1A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C4663E" w:rsidRPr="00D26A1A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D26A1A">
        <w:rPr>
          <w:rFonts w:ascii="Angsana New" w:hAnsi="Angsana New" w:hint="cs"/>
          <w:sz w:val="30"/>
          <w:szCs w:val="30"/>
          <w:cs/>
        </w:rPr>
        <w:t xml:space="preserve"> </w:t>
      </w:r>
      <w:r w:rsidRPr="00D26A1A">
        <w:rPr>
          <w:rFonts w:ascii="Angsana New" w:hAnsi="Angsana New" w:hint="cs"/>
          <w:sz w:val="30"/>
          <w:szCs w:val="30"/>
          <w:lang w:val="en-GB"/>
        </w:rPr>
        <w:t>2563</w:t>
      </w:r>
    </w:p>
    <w:sectPr w:rsidR="00BD198F" w:rsidRPr="00BD198F" w:rsidSect="003E06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26E9A" w14:textId="77777777" w:rsidR="00344761" w:rsidRDefault="00344761">
      <w:r>
        <w:separator/>
      </w:r>
    </w:p>
  </w:endnote>
  <w:endnote w:type="continuationSeparator" w:id="0">
    <w:p w14:paraId="181EEA2B" w14:textId="77777777" w:rsidR="00344761" w:rsidRDefault="0034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371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21731B5" w14:textId="77777777" w:rsidR="00EA7FB8" w:rsidRPr="00136FE4" w:rsidRDefault="00EA7FB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25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07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6330A2F" w14:textId="77777777" w:rsidR="00EA7FB8" w:rsidRPr="00136FE4" w:rsidRDefault="00EA7FB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371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C2D71E5" w14:textId="77777777" w:rsidR="00EA7FB8" w:rsidRPr="00136FE4" w:rsidRDefault="00EA7FB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2B28EC" w14:textId="77777777" w:rsidR="00EA7FB8" w:rsidRPr="00136FE4" w:rsidRDefault="00EA7FB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7D84" w14:textId="77777777" w:rsidR="00EA7FB8" w:rsidRPr="00136FE4" w:rsidRDefault="00EA7FB8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6A8BB" w14:textId="0EF3EAF4" w:rsidR="00EA7FB8" w:rsidRPr="006D2137" w:rsidRDefault="00EA7FB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65132">
      <w:rPr>
        <w:rFonts w:ascii="Angsana New" w:hAnsi="Angsana New"/>
        <w:i/>
        <w:iCs/>
        <w:noProof/>
        <w:sz w:val="30"/>
        <w:szCs w:val="30"/>
      </w:rPr>
      <w:t>SCN TH V.24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A908C" w14:textId="77777777" w:rsidR="00344761" w:rsidRDefault="00344761">
      <w:r>
        <w:separator/>
      </w:r>
    </w:p>
  </w:footnote>
  <w:footnote w:type="continuationSeparator" w:id="0">
    <w:p w14:paraId="4F6FC81B" w14:textId="77777777" w:rsidR="00344761" w:rsidRDefault="0034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D9A6D" w14:textId="0561EC09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60802BEB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F899BBD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BFEF7" w14:textId="56CCAA22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717CD44" w14:textId="77777777" w:rsidR="00EA7FB8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C70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852FAC8" w14:textId="35228A3E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26BAAF1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F857C" w14:textId="30DF07BB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5F0D8D6" w14:textId="66B2184E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75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BB6E12" w14:textId="5BD05658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87A8AB3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4EC1" w14:textId="77777777" w:rsidR="00EA7FB8" w:rsidRPr="00B2797B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574FE26" w14:textId="77777777" w:rsidR="00EA7FB8" w:rsidRDefault="00EA7FB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BA165B" w14:textId="0A2D65B7" w:rsidR="00EA7FB8" w:rsidRPr="00B2797B" w:rsidRDefault="00EA7FB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FF881B7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FBD0D" w14:textId="77777777" w:rsidR="00EA7FB8" w:rsidRPr="00F9367B" w:rsidRDefault="00EA7FB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B546C6B" w14:textId="77777777" w:rsidR="00EA7FB8" w:rsidRPr="00F9367B" w:rsidRDefault="00EA7FB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0D036C3" w14:textId="77777777" w:rsidR="00EA7FB8" w:rsidRPr="00F9367B" w:rsidRDefault="00EA7FB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ED1B446" w14:textId="77777777" w:rsidR="00EA7FB8" w:rsidRPr="00F9367B" w:rsidRDefault="00EA7FB8" w:rsidP="00A02394">
    <w:pPr>
      <w:pStyle w:val="Header"/>
      <w:rPr>
        <w:sz w:val="16"/>
        <w:szCs w:val="16"/>
      </w:rPr>
    </w:pPr>
  </w:p>
  <w:p w14:paraId="2DFDCEAD" w14:textId="77777777" w:rsidR="00EA7FB8" w:rsidRPr="00F9367B" w:rsidRDefault="00EA7FB8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ECB3" w14:textId="79909423" w:rsidR="00EA7FB8" w:rsidRPr="002C284C" w:rsidRDefault="00EA7FB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471B8C2" w14:textId="77777777" w:rsidR="00EA7FB8" w:rsidRDefault="00EA7FB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E8BB39" w14:textId="268B113A" w:rsidR="00EA7FB8" w:rsidRPr="002C284C" w:rsidRDefault="00EA7FB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1632B50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6283" w14:textId="4B7B1E78" w:rsidR="00EA7FB8" w:rsidRPr="002C284C" w:rsidRDefault="00EA7FB8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EA7FB8" w:rsidRDefault="00EA7FB8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2512D8" w14:textId="2354B591" w:rsidR="00EA7FB8" w:rsidRPr="002C284C" w:rsidRDefault="00EA7FB8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E50C4DB" w14:textId="77777777" w:rsidR="00EA7FB8" w:rsidRPr="002C284C" w:rsidRDefault="00EA7FB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2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FD4AAA"/>
    <w:multiLevelType w:val="hybridMultilevel"/>
    <w:tmpl w:val="28C68EF0"/>
    <w:lvl w:ilvl="0" w:tplc="8A7C3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6D0731"/>
    <w:multiLevelType w:val="hybridMultilevel"/>
    <w:tmpl w:val="87A07396"/>
    <w:lvl w:ilvl="0" w:tplc="A7A4E6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31D44FD"/>
    <w:multiLevelType w:val="hybridMultilevel"/>
    <w:tmpl w:val="572A82FA"/>
    <w:lvl w:ilvl="0" w:tplc="C22A65A8"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4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41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B11CCD"/>
    <w:multiLevelType w:val="hybridMultilevel"/>
    <w:tmpl w:val="54D4DC6A"/>
    <w:lvl w:ilvl="0" w:tplc="B1F6C23A">
      <w:start w:val="12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9"/>
  </w:num>
  <w:num w:numId="13">
    <w:abstractNumId w:val="44"/>
  </w:num>
  <w:num w:numId="14">
    <w:abstractNumId w:val="27"/>
  </w:num>
  <w:num w:numId="15">
    <w:abstractNumId w:val="29"/>
  </w:num>
  <w:num w:numId="16">
    <w:abstractNumId w:val="47"/>
  </w:num>
  <w:num w:numId="17">
    <w:abstractNumId w:val="48"/>
  </w:num>
  <w:num w:numId="18">
    <w:abstractNumId w:val="34"/>
  </w:num>
  <w:num w:numId="19">
    <w:abstractNumId w:val="31"/>
  </w:num>
  <w:num w:numId="20">
    <w:abstractNumId w:val="40"/>
  </w:num>
  <w:num w:numId="21">
    <w:abstractNumId w:val="16"/>
  </w:num>
  <w:num w:numId="22">
    <w:abstractNumId w:val="13"/>
  </w:num>
  <w:num w:numId="23">
    <w:abstractNumId w:val="23"/>
  </w:num>
  <w:num w:numId="24">
    <w:abstractNumId w:val="22"/>
  </w:num>
  <w:num w:numId="25">
    <w:abstractNumId w:val="24"/>
  </w:num>
  <w:num w:numId="26">
    <w:abstractNumId w:val="26"/>
  </w:num>
  <w:num w:numId="27">
    <w:abstractNumId w:val="32"/>
  </w:num>
  <w:num w:numId="28">
    <w:abstractNumId w:val="14"/>
  </w:num>
  <w:num w:numId="29">
    <w:abstractNumId w:val="12"/>
  </w:num>
  <w:num w:numId="30">
    <w:abstractNumId w:val="41"/>
  </w:num>
  <w:num w:numId="31">
    <w:abstractNumId w:val="20"/>
  </w:num>
  <w:num w:numId="32">
    <w:abstractNumId w:val="35"/>
  </w:num>
  <w:num w:numId="33">
    <w:abstractNumId w:val="42"/>
  </w:num>
  <w:num w:numId="34">
    <w:abstractNumId w:val="43"/>
  </w:num>
  <w:num w:numId="35">
    <w:abstractNumId w:val="15"/>
  </w:num>
  <w:num w:numId="36">
    <w:abstractNumId w:val="46"/>
  </w:num>
  <w:num w:numId="37">
    <w:abstractNumId w:val="33"/>
  </w:num>
  <w:num w:numId="38">
    <w:abstractNumId w:val="38"/>
  </w:num>
  <w:num w:numId="39">
    <w:abstractNumId w:val="30"/>
  </w:num>
  <w:num w:numId="40">
    <w:abstractNumId w:val="21"/>
  </w:num>
  <w:num w:numId="41">
    <w:abstractNumId w:val="11"/>
  </w:num>
  <w:num w:numId="42">
    <w:abstractNumId w:val="18"/>
  </w:num>
  <w:num w:numId="43">
    <w:abstractNumId w:val="10"/>
  </w:num>
  <w:num w:numId="44">
    <w:abstractNumId w:val="25"/>
  </w:num>
  <w:num w:numId="45">
    <w:abstractNumId w:val="49"/>
  </w:num>
  <w:num w:numId="46">
    <w:abstractNumId w:val="17"/>
  </w:num>
  <w:num w:numId="47">
    <w:abstractNumId w:val="39"/>
  </w:num>
  <w:num w:numId="48">
    <w:abstractNumId w:val="37"/>
  </w:num>
  <w:num w:numId="49">
    <w:abstractNumId w:val="36"/>
  </w:num>
  <w:num w:numId="50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7E5"/>
    <w:rsid w:val="00000835"/>
    <w:rsid w:val="00000CAE"/>
    <w:rsid w:val="00000D00"/>
    <w:rsid w:val="00000F80"/>
    <w:rsid w:val="0000124A"/>
    <w:rsid w:val="000013CE"/>
    <w:rsid w:val="00001572"/>
    <w:rsid w:val="00001828"/>
    <w:rsid w:val="00001AA0"/>
    <w:rsid w:val="00001BE7"/>
    <w:rsid w:val="00001E99"/>
    <w:rsid w:val="00001FBA"/>
    <w:rsid w:val="000025E7"/>
    <w:rsid w:val="00003458"/>
    <w:rsid w:val="00003605"/>
    <w:rsid w:val="00003643"/>
    <w:rsid w:val="00003942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5F56"/>
    <w:rsid w:val="00006056"/>
    <w:rsid w:val="00006270"/>
    <w:rsid w:val="00006398"/>
    <w:rsid w:val="00006431"/>
    <w:rsid w:val="0000648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826"/>
    <w:rsid w:val="00010C8C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15"/>
    <w:rsid w:val="000133DE"/>
    <w:rsid w:val="00013633"/>
    <w:rsid w:val="00013D36"/>
    <w:rsid w:val="0001448B"/>
    <w:rsid w:val="0001494A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6DE4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38"/>
    <w:rsid w:val="0002243D"/>
    <w:rsid w:val="00022D01"/>
    <w:rsid w:val="000233EE"/>
    <w:rsid w:val="00023407"/>
    <w:rsid w:val="0002370E"/>
    <w:rsid w:val="000237F1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5B7"/>
    <w:rsid w:val="00031B6D"/>
    <w:rsid w:val="00031DC0"/>
    <w:rsid w:val="0003243D"/>
    <w:rsid w:val="00032A0B"/>
    <w:rsid w:val="00032E07"/>
    <w:rsid w:val="0003363B"/>
    <w:rsid w:val="00033B87"/>
    <w:rsid w:val="00034DDD"/>
    <w:rsid w:val="00035427"/>
    <w:rsid w:val="00035930"/>
    <w:rsid w:val="00035FD8"/>
    <w:rsid w:val="000366A2"/>
    <w:rsid w:val="00036F17"/>
    <w:rsid w:val="000372BE"/>
    <w:rsid w:val="00037421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1EA4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1B4"/>
    <w:rsid w:val="00057AAC"/>
    <w:rsid w:val="00057B67"/>
    <w:rsid w:val="00057DFB"/>
    <w:rsid w:val="000605D7"/>
    <w:rsid w:val="00060600"/>
    <w:rsid w:val="0006060D"/>
    <w:rsid w:val="000608B8"/>
    <w:rsid w:val="00060AA7"/>
    <w:rsid w:val="00060AAB"/>
    <w:rsid w:val="00060AD0"/>
    <w:rsid w:val="00060E6E"/>
    <w:rsid w:val="00061503"/>
    <w:rsid w:val="0006189A"/>
    <w:rsid w:val="00061EB7"/>
    <w:rsid w:val="000621EC"/>
    <w:rsid w:val="0006242A"/>
    <w:rsid w:val="00062B9E"/>
    <w:rsid w:val="00063026"/>
    <w:rsid w:val="00063068"/>
    <w:rsid w:val="000630B6"/>
    <w:rsid w:val="000635E9"/>
    <w:rsid w:val="00063CB4"/>
    <w:rsid w:val="00063CF4"/>
    <w:rsid w:val="00063FAA"/>
    <w:rsid w:val="00064784"/>
    <w:rsid w:val="00064ABA"/>
    <w:rsid w:val="00064AE3"/>
    <w:rsid w:val="00064B8B"/>
    <w:rsid w:val="00064FCF"/>
    <w:rsid w:val="000651B1"/>
    <w:rsid w:val="000653B7"/>
    <w:rsid w:val="00065E74"/>
    <w:rsid w:val="00066704"/>
    <w:rsid w:val="00066B57"/>
    <w:rsid w:val="00066EAF"/>
    <w:rsid w:val="0006761C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1FE2"/>
    <w:rsid w:val="0007255C"/>
    <w:rsid w:val="00072CBA"/>
    <w:rsid w:val="000732C1"/>
    <w:rsid w:val="0007346C"/>
    <w:rsid w:val="00073B38"/>
    <w:rsid w:val="00073B49"/>
    <w:rsid w:val="00073F25"/>
    <w:rsid w:val="00074C22"/>
    <w:rsid w:val="00074CF8"/>
    <w:rsid w:val="00074FF3"/>
    <w:rsid w:val="000751DA"/>
    <w:rsid w:val="00075675"/>
    <w:rsid w:val="000756A6"/>
    <w:rsid w:val="00075ABC"/>
    <w:rsid w:val="000760C9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4224"/>
    <w:rsid w:val="0008450E"/>
    <w:rsid w:val="00084593"/>
    <w:rsid w:val="000847D4"/>
    <w:rsid w:val="00084EC4"/>
    <w:rsid w:val="00084EC7"/>
    <w:rsid w:val="00084ED6"/>
    <w:rsid w:val="000850AB"/>
    <w:rsid w:val="000850D9"/>
    <w:rsid w:val="000850E7"/>
    <w:rsid w:val="000850F0"/>
    <w:rsid w:val="00085792"/>
    <w:rsid w:val="00085AFC"/>
    <w:rsid w:val="00085BCA"/>
    <w:rsid w:val="00085C17"/>
    <w:rsid w:val="00085DB0"/>
    <w:rsid w:val="00086094"/>
    <w:rsid w:val="00086C66"/>
    <w:rsid w:val="00086DF9"/>
    <w:rsid w:val="00086E2D"/>
    <w:rsid w:val="0008702A"/>
    <w:rsid w:val="00087229"/>
    <w:rsid w:val="00087771"/>
    <w:rsid w:val="00087AAB"/>
    <w:rsid w:val="00087CF8"/>
    <w:rsid w:val="00087EA8"/>
    <w:rsid w:val="00087FD1"/>
    <w:rsid w:val="00090028"/>
    <w:rsid w:val="0009010F"/>
    <w:rsid w:val="00090466"/>
    <w:rsid w:val="0009061F"/>
    <w:rsid w:val="0009089C"/>
    <w:rsid w:val="00090C71"/>
    <w:rsid w:val="000914A8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6EC3"/>
    <w:rsid w:val="000970D5"/>
    <w:rsid w:val="00097421"/>
    <w:rsid w:val="00097F05"/>
    <w:rsid w:val="000A015B"/>
    <w:rsid w:val="000A0541"/>
    <w:rsid w:val="000A0570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420"/>
    <w:rsid w:val="000A2DA1"/>
    <w:rsid w:val="000A2DA2"/>
    <w:rsid w:val="000A2DC1"/>
    <w:rsid w:val="000A2FC6"/>
    <w:rsid w:val="000A3384"/>
    <w:rsid w:val="000A358E"/>
    <w:rsid w:val="000A397F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6989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A7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600C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513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3C2"/>
    <w:rsid w:val="000C648A"/>
    <w:rsid w:val="000C65B3"/>
    <w:rsid w:val="000C6760"/>
    <w:rsid w:val="000C690E"/>
    <w:rsid w:val="000C77C3"/>
    <w:rsid w:val="000C7E80"/>
    <w:rsid w:val="000C7F5A"/>
    <w:rsid w:val="000D0159"/>
    <w:rsid w:val="000D031D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41"/>
    <w:rsid w:val="000D3189"/>
    <w:rsid w:val="000D339B"/>
    <w:rsid w:val="000D3B36"/>
    <w:rsid w:val="000D3B85"/>
    <w:rsid w:val="000D3C8D"/>
    <w:rsid w:val="000D3C9A"/>
    <w:rsid w:val="000D404F"/>
    <w:rsid w:val="000D4499"/>
    <w:rsid w:val="000D45DD"/>
    <w:rsid w:val="000D46B0"/>
    <w:rsid w:val="000D4777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08D"/>
    <w:rsid w:val="000E12CF"/>
    <w:rsid w:val="000E20F7"/>
    <w:rsid w:val="000E3706"/>
    <w:rsid w:val="000E3804"/>
    <w:rsid w:val="000E3A23"/>
    <w:rsid w:val="000E3BFC"/>
    <w:rsid w:val="000E3EE5"/>
    <w:rsid w:val="000E41B8"/>
    <w:rsid w:val="000E4744"/>
    <w:rsid w:val="000E4751"/>
    <w:rsid w:val="000E47E5"/>
    <w:rsid w:val="000E483C"/>
    <w:rsid w:val="000E48A5"/>
    <w:rsid w:val="000E4DF1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9E1"/>
    <w:rsid w:val="000F3AD1"/>
    <w:rsid w:val="000F3C28"/>
    <w:rsid w:val="000F3D1D"/>
    <w:rsid w:val="000F40F3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A8D"/>
    <w:rsid w:val="000F7C1F"/>
    <w:rsid w:val="000F7DB9"/>
    <w:rsid w:val="00100001"/>
    <w:rsid w:val="001000D4"/>
    <w:rsid w:val="00100C5D"/>
    <w:rsid w:val="00101481"/>
    <w:rsid w:val="00101495"/>
    <w:rsid w:val="0010150D"/>
    <w:rsid w:val="00101576"/>
    <w:rsid w:val="001015E1"/>
    <w:rsid w:val="001018AD"/>
    <w:rsid w:val="00101E73"/>
    <w:rsid w:val="001022B4"/>
    <w:rsid w:val="001022EC"/>
    <w:rsid w:val="00102BE5"/>
    <w:rsid w:val="00102E8F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7F1"/>
    <w:rsid w:val="001058DF"/>
    <w:rsid w:val="00105A0B"/>
    <w:rsid w:val="00105A22"/>
    <w:rsid w:val="00105B28"/>
    <w:rsid w:val="00105C87"/>
    <w:rsid w:val="00105EA8"/>
    <w:rsid w:val="00105F1A"/>
    <w:rsid w:val="001067C2"/>
    <w:rsid w:val="00106883"/>
    <w:rsid w:val="00106A3F"/>
    <w:rsid w:val="001070AA"/>
    <w:rsid w:val="00107118"/>
    <w:rsid w:val="00107541"/>
    <w:rsid w:val="001101F3"/>
    <w:rsid w:val="00110253"/>
    <w:rsid w:val="001103BB"/>
    <w:rsid w:val="0011062F"/>
    <w:rsid w:val="0011084F"/>
    <w:rsid w:val="00110BE3"/>
    <w:rsid w:val="00110F3B"/>
    <w:rsid w:val="00111416"/>
    <w:rsid w:val="00111614"/>
    <w:rsid w:val="0011197B"/>
    <w:rsid w:val="00111B28"/>
    <w:rsid w:val="00111E90"/>
    <w:rsid w:val="001127B2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18C"/>
    <w:rsid w:val="00115D81"/>
    <w:rsid w:val="00116284"/>
    <w:rsid w:val="0011660D"/>
    <w:rsid w:val="001169FA"/>
    <w:rsid w:val="00116EC4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2EA"/>
    <w:rsid w:val="001229C5"/>
    <w:rsid w:val="00122C75"/>
    <w:rsid w:val="00122E9D"/>
    <w:rsid w:val="00123177"/>
    <w:rsid w:val="001232BD"/>
    <w:rsid w:val="00123433"/>
    <w:rsid w:val="0012368A"/>
    <w:rsid w:val="00123947"/>
    <w:rsid w:val="001242AE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6DE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8F"/>
    <w:rsid w:val="00137DE9"/>
    <w:rsid w:val="00140353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17"/>
    <w:rsid w:val="001435EA"/>
    <w:rsid w:val="001436EA"/>
    <w:rsid w:val="00143928"/>
    <w:rsid w:val="0014394D"/>
    <w:rsid w:val="00143F59"/>
    <w:rsid w:val="00144504"/>
    <w:rsid w:val="00144508"/>
    <w:rsid w:val="001447D9"/>
    <w:rsid w:val="00144883"/>
    <w:rsid w:val="00145875"/>
    <w:rsid w:val="00145AB2"/>
    <w:rsid w:val="00145D0B"/>
    <w:rsid w:val="00145D9B"/>
    <w:rsid w:val="00145ECD"/>
    <w:rsid w:val="001460BA"/>
    <w:rsid w:val="00146470"/>
    <w:rsid w:val="00146587"/>
    <w:rsid w:val="001466BA"/>
    <w:rsid w:val="001466EA"/>
    <w:rsid w:val="00146898"/>
    <w:rsid w:val="00146AFC"/>
    <w:rsid w:val="00146F94"/>
    <w:rsid w:val="0014749C"/>
    <w:rsid w:val="00147634"/>
    <w:rsid w:val="0014777E"/>
    <w:rsid w:val="00147D7B"/>
    <w:rsid w:val="00147DF2"/>
    <w:rsid w:val="0015039A"/>
    <w:rsid w:val="0015041B"/>
    <w:rsid w:val="00150A76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81B"/>
    <w:rsid w:val="00165B77"/>
    <w:rsid w:val="00165B7A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22"/>
    <w:rsid w:val="00166E4C"/>
    <w:rsid w:val="001676AF"/>
    <w:rsid w:val="0016792D"/>
    <w:rsid w:val="00167BFA"/>
    <w:rsid w:val="001706FA"/>
    <w:rsid w:val="00170BEB"/>
    <w:rsid w:val="00170D3B"/>
    <w:rsid w:val="001713CE"/>
    <w:rsid w:val="0017162A"/>
    <w:rsid w:val="001716B9"/>
    <w:rsid w:val="00171BBA"/>
    <w:rsid w:val="00171BC8"/>
    <w:rsid w:val="001722FE"/>
    <w:rsid w:val="001727E6"/>
    <w:rsid w:val="00172BF0"/>
    <w:rsid w:val="0017314A"/>
    <w:rsid w:val="0017326F"/>
    <w:rsid w:val="0017436B"/>
    <w:rsid w:val="0017455E"/>
    <w:rsid w:val="00175132"/>
    <w:rsid w:val="001753DF"/>
    <w:rsid w:val="0017547C"/>
    <w:rsid w:val="00175EC3"/>
    <w:rsid w:val="00176023"/>
    <w:rsid w:val="0017661F"/>
    <w:rsid w:val="00176FF3"/>
    <w:rsid w:val="00177093"/>
    <w:rsid w:val="00177382"/>
    <w:rsid w:val="001775B9"/>
    <w:rsid w:val="0017761B"/>
    <w:rsid w:val="00177CEB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B12"/>
    <w:rsid w:val="00185500"/>
    <w:rsid w:val="0018571B"/>
    <w:rsid w:val="00185813"/>
    <w:rsid w:val="00185A57"/>
    <w:rsid w:val="00185E07"/>
    <w:rsid w:val="00186351"/>
    <w:rsid w:val="00186501"/>
    <w:rsid w:val="001868CC"/>
    <w:rsid w:val="00186AB1"/>
    <w:rsid w:val="0018727D"/>
    <w:rsid w:val="001873B0"/>
    <w:rsid w:val="00190598"/>
    <w:rsid w:val="00190881"/>
    <w:rsid w:val="00190C8B"/>
    <w:rsid w:val="001914DC"/>
    <w:rsid w:val="00191547"/>
    <w:rsid w:val="00191AF1"/>
    <w:rsid w:val="00191E22"/>
    <w:rsid w:val="0019210E"/>
    <w:rsid w:val="00192366"/>
    <w:rsid w:val="0019279A"/>
    <w:rsid w:val="0019297F"/>
    <w:rsid w:val="00192B34"/>
    <w:rsid w:val="00192B62"/>
    <w:rsid w:val="00192EB0"/>
    <w:rsid w:val="00192F3F"/>
    <w:rsid w:val="0019303E"/>
    <w:rsid w:val="00193184"/>
    <w:rsid w:val="001933C2"/>
    <w:rsid w:val="0019345E"/>
    <w:rsid w:val="0019384A"/>
    <w:rsid w:val="001940B5"/>
    <w:rsid w:val="00194524"/>
    <w:rsid w:val="001949A1"/>
    <w:rsid w:val="00194C38"/>
    <w:rsid w:val="00195644"/>
    <w:rsid w:val="0019565F"/>
    <w:rsid w:val="00195692"/>
    <w:rsid w:val="001956B8"/>
    <w:rsid w:val="001957A6"/>
    <w:rsid w:val="001962AA"/>
    <w:rsid w:val="0019642C"/>
    <w:rsid w:val="001967E5"/>
    <w:rsid w:val="00196930"/>
    <w:rsid w:val="00196E59"/>
    <w:rsid w:val="00197559"/>
    <w:rsid w:val="00197874"/>
    <w:rsid w:val="00197D3F"/>
    <w:rsid w:val="00197E78"/>
    <w:rsid w:val="00197EB4"/>
    <w:rsid w:val="00197FD6"/>
    <w:rsid w:val="001A0B0C"/>
    <w:rsid w:val="001A0F79"/>
    <w:rsid w:val="001A1C98"/>
    <w:rsid w:val="001A1D83"/>
    <w:rsid w:val="001A1DFA"/>
    <w:rsid w:val="001A1E67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42"/>
    <w:rsid w:val="001A42B2"/>
    <w:rsid w:val="001A43B3"/>
    <w:rsid w:val="001A4534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6CD"/>
    <w:rsid w:val="001A6CF4"/>
    <w:rsid w:val="001A6E46"/>
    <w:rsid w:val="001A6E79"/>
    <w:rsid w:val="001A7263"/>
    <w:rsid w:val="001A735A"/>
    <w:rsid w:val="001A73A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2DC8"/>
    <w:rsid w:val="001B3178"/>
    <w:rsid w:val="001B446B"/>
    <w:rsid w:val="001B44BD"/>
    <w:rsid w:val="001B4BA2"/>
    <w:rsid w:val="001B594F"/>
    <w:rsid w:val="001B5CFF"/>
    <w:rsid w:val="001B5D1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181"/>
    <w:rsid w:val="001C4C38"/>
    <w:rsid w:val="001C4FBC"/>
    <w:rsid w:val="001C5256"/>
    <w:rsid w:val="001C5742"/>
    <w:rsid w:val="001C5A1B"/>
    <w:rsid w:val="001C5B07"/>
    <w:rsid w:val="001C60C5"/>
    <w:rsid w:val="001C6621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1267"/>
    <w:rsid w:val="001D1863"/>
    <w:rsid w:val="001D1B04"/>
    <w:rsid w:val="001D1F37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0D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614"/>
    <w:rsid w:val="001F48F1"/>
    <w:rsid w:val="001F4B91"/>
    <w:rsid w:val="001F4D40"/>
    <w:rsid w:val="001F4E48"/>
    <w:rsid w:val="001F5956"/>
    <w:rsid w:val="001F5E02"/>
    <w:rsid w:val="001F60A4"/>
    <w:rsid w:val="001F63DA"/>
    <w:rsid w:val="001F6494"/>
    <w:rsid w:val="001F64A3"/>
    <w:rsid w:val="001F6AAE"/>
    <w:rsid w:val="001F6BA2"/>
    <w:rsid w:val="001F6C60"/>
    <w:rsid w:val="001F6FD5"/>
    <w:rsid w:val="001F71AF"/>
    <w:rsid w:val="001F7991"/>
    <w:rsid w:val="001F79C8"/>
    <w:rsid w:val="001F7E2D"/>
    <w:rsid w:val="002001B7"/>
    <w:rsid w:val="00200763"/>
    <w:rsid w:val="00200C31"/>
    <w:rsid w:val="00200DF3"/>
    <w:rsid w:val="00200F14"/>
    <w:rsid w:val="002012C2"/>
    <w:rsid w:val="0020143E"/>
    <w:rsid w:val="00201757"/>
    <w:rsid w:val="002018BC"/>
    <w:rsid w:val="00201E47"/>
    <w:rsid w:val="00202105"/>
    <w:rsid w:val="0020211B"/>
    <w:rsid w:val="00202157"/>
    <w:rsid w:val="002022FC"/>
    <w:rsid w:val="0020230A"/>
    <w:rsid w:val="00202A1C"/>
    <w:rsid w:val="00202D9D"/>
    <w:rsid w:val="00202EA2"/>
    <w:rsid w:val="00202F87"/>
    <w:rsid w:val="00203290"/>
    <w:rsid w:val="002032AE"/>
    <w:rsid w:val="00203AA1"/>
    <w:rsid w:val="00203C5D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48"/>
    <w:rsid w:val="002058E1"/>
    <w:rsid w:val="00205E15"/>
    <w:rsid w:val="00205EC3"/>
    <w:rsid w:val="0020642D"/>
    <w:rsid w:val="0020652D"/>
    <w:rsid w:val="002065C1"/>
    <w:rsid w:val="00206757"/>
    <w:rsid w:val="002067DF"/>
    <w:rsid w:val="0020690B"/>
    <w:rsid w:val="00206B29"/>
    <w:rsid w:val="00206E3E"/>
    <w:rsid w:val="0020790E"/>
    <w:rsid w:val="00207CB8"/>
    <w:rsid w:val="00210139"/>
    <w:rsid w:val="0021065B"/>
    <w:rsid w:val="00210A49"/>
    <w:rsid w:val="00211274"/>
    <w:rsid w:val="0021186D"/>
    <w:rsid w:val="00211E6A"/>
    <w:rsid w:val="00211FCE"/>
    <w:rsid w:val="002122F8"/>
    <w:rsid w:val="002123A2"/>
    <w:rsid w:val="0021288D"/>
    <w:rsid w:val="00212A50"/>
    <w:rsid w:val="00212B7D"/>
    <w:rsid w:val="00212E7B"/>
    <w:rsid w:val="0021304D"/>
    <w:rsid w:val="00213245"/>
    <w:rsid w:val="002139EA"/>
    <w:rsid w:val="00213C37"/>
    <w:rsid w:val="00213E67"/>
    <w:rsid w:val="00213F76"/>
    <w:rsid w:val="00213FF6"/>
    <w:rsid w:val="00214318"/>
    <w:rsid w:val="0021453C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17CE1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866"/>
    <w:rsid w:val="002219A8"/>
    <w:rsid w:val="00221A28"/>
    <w:rsid w:val="00221BD4"/>
    <w:rsid w:val="00221E29"/>
    <w:rsid w:val="002222E4"/>
    <w:rsid w:val="00222833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5EB"/>
    <w:rsid w:val="00227F2D"/>
    <w:rsid w:val="00227FA9"/>
    <w:rsid w:val="002302EF"/>
    <w:rsid w:val="00230309"/>
    <w:rsid w:val="00231573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9EE"/>
    <w:rsid w:val="00237A39"/>
    <w:rsid w:val="00237EBC"/>
    <w:rsid w:val="00237EF0"/>
    <w:rsid w:val="00240062"/>
    <w:rsid w:val="002401AC"/>
    <w:rsid w:val="00240426"/>
    <w:rsid w:val="00240564"/>
    <w:rsid w:val="0024074F"/>
    <w:rsid w:val="00240E10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64"/>
    <w:rsid w:val="002436C1"/>
    <w:rsid w:val="002438FA"/>
    <w:rsid w:val="00243A30"/>
    <w:rsid w:val="00243B15"/>
    <w:rsid w:val="00243D66"/>
    <w:rsid w:val="00244499"/>
    <w:rsid w:val="00244FBD"/>
    <w:rsid w:val="00245146"/>
    <w:rsid w:val="002453F6"/>
    <w:rsid w:val="00245E95"/>
    <w:rsid w:val="00245EDE"/>
    <w:rsid w:val="002460FF"/>
    <w:rsid w:val="00246281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53F"/>
    <w:rsid w:val="002527F2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D45"/>
    <w:rsid w:val="00262FB4"/>
    <w:rsid w:val="00263117"/>
    <w:rsid w:val="00263337"/>
    <w:rsid w:val="002635A2"/>
    <w:rsid w:val="002639A0"/>
    <w:rsid w:val="00263E45"/>
    <w:rsid w:val="00264044"/>
    <w:rsid w:val="002649CC"/>
    <w:rsid w:val="0026544B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32CE"/>
    <w:rsid w:val="00273855"/>
    <w:rsid w:val="00273F22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06A"/>
    <w:rsid w:val="002771CA"/>
    <w:rsid w:val="00277387"/>
    <w:rsid w:val="0027765B"/>
    <w:rsid w:val="00277AF1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1FBC"/>
    <w:rsid w:val="002821A5"/>
    <w:rsid w:val="0028236E"/>
    <w:rsid w:val="002826C4"/>
    <w:rsid w:val="00282831"/>
    <w:rsid w:val="00282CE1"/>
    <w:rsid w:val="00282D65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CD6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D32"/>
    <w:rsid w:val="00296E70"/>
    <w:rsid w:val="0029731F"/>
    <w:rsid w:val="00297A37"/>
    <w:rsid w:val="002A018A"/>
    <w:rsid w:val="002A03BF"/>
    <w:rsid w:val="002A0952"/>
    <w:rsid w:val="002A1019"/>
    <w:rsid w:val="002A1567"/>
    <w:rsid w:val="002A161C"/>
    <w:rsid w:val="002A1E70"/>
    <w:rsid w:val="002A1E7E"/>
    <w:rsid w:val="002A240A"/>
    <w:rsid w:val="002A2505"/>
    <w:rsid w:val="002A2548"/>
    <w:rsid w:val="002A27B3"/>
    <w:rsid w:val="002A28CB"/>
    <w:rsid w:val="002A2BAC"/>
    <w:rsid w:val="002A2D9D"/>
    <w:rsid w:val="002A3556"/>
    <w:rsid w:val="002A41ED"/>
    <w:rsid w:val="002A4861"/>
    <w:rsid w:val="002A493B"/>
    <w:rsid w:val="002A50E5"/>
    <w:rsid w:val="002A536A"/>
    <w:rsid w:val="002A559D"/>
    <w:rsid w:val="002A562C"/>
    <w:rsid w:val="002A6202"/>
    <w:rsid w:val="002A6429"/>
    <w:rsid w:val="002A6506"/>
    <w:rsid w:val="002A6A88"/>
    <w:rsid w:val="002A6CCC"/>
    <w:rsid w:val="002A7147"/>
    <w:rsid w:val="002A72B8"/>
    <w:rsid w:val="002A7330"/>
    <w:rsid w:val="002A77C7"/>
    <w:rsid w:val="002A7C81"/>
    <w:rsid w:val="002B011F"/>
    <w:rsid w:val="002B0196"/>
    <w:rsid w:val="002B04F6"/>
    <w:rsid w:val="002B05EC"/>
    <w:rsid w:val="002B0A11"/>
    <w:rsid w:val="002B0A5D"/>
    <w:rsid w:val="002B0A74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8FB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61CF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52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B10"/>
    <w:rsid w:val="002D453F"/>
    <w:rsid w:val="002D4A06"/>
    <w:rsid w:val="002D4B81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DE4"/>
    <w:rsid w:val="002E0EFA"/>
    <w:rsid w:val="002E11F7"/>
    <w:rsid w:val="002E1433"/>
    <w:rsid w:val="002E1489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A40"/>
    <w:rsid w:val="002E3CEF"/>
    <w:rsid w:val="002E3D97"/>
    <w:rsid w:val="002E4001"/>
    <w:rsid w:val="002E400F"/>
    <w:rsid w:val="002E43CC"/>
    <w:rsid w:val="002E449D"/>
    <w:rsid w:val="002E4BC6"/>
    <w:rsid w:val="002E4F4A"/>
    <w:rsid w:val="002E4FBB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AE0"/>
    <w:rsid w:val="002F1B1D"/>
    <w:rsid w:val="002F2027"/>
    <w:rsid w:val="002F2033"/>
    <w:rsid w:val="002F2209"/>
    <w:rsid w:val="002F23F5"/>
    <w:rsid w:val="002F2532"/>
    <w:rsid w:val="002F275B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20A"/>
    <w:rsid w:val="002F791B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CA7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3A49"/>
    <w:rsid w:val="00314116"/>
    <w:rsid w:val="00314121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2019F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5A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5D6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2FE6"/>
    <w:rsid w:val="00333996"/>
    <w:rsid w:val="00333BBB"/>
    <w:rsid w:val="00333CF5"/>
    <w:rsid w:val="00333D08"/>
    <w:rsid w:val="0033466F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CF4"/>
    <w:rsid w:val="00337F18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761"/>
    <w:rsid w:val="00344873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60"/>
    <w:rsid w:val="00350BFB"/>
    <w:rsid w:val="00350DEE"/>
    <w:rsid w:val="00350F11"/>
    <w:rsid w:val="00351A87"/>
    <w:rsid w:val="00351BD4"/>
    <w:rsid w:val="00351DA9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478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A56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6F22"/>
    <w:rsid w:val="003676AD"/>
    <w:rsid w:val="00367974"/>
    <w:rsid w:val="00370537"/>
    <w:rsid w:val="00370723"/>
    <w:rsid w:val="00371F78"/>
    <w:rsid w:val="00372067"/>
    <w:rsid w:val="003721BB"/>
    <w:rsid w:val="0037231B"/>
    <w:rsid w:val="0037287D"/>
    <w:rsid w:val="0037297D"/>
    <w:rsid w:val="00373ABD"/>
    <w:rsid w:val="0037441E"/>
    <w:rsid w:val="003745F0"/>
    <w:rsid w:val="0037465A"/>
    <w:rsid w:val="0037494A"/>
    <w:rsid w:val="00374BFA"/>
    <w:rsid w:val="00374C0A"/>
    <w:rsid w:val="00374DB7"/>
    <w:rsid w:val="00374EC7"/>
    <w:rsid w:val="0037533E"/>
    <w:rsid w:val="003754B4"/>
    <w:rsid w:val="003756F9"/>
    <w:rsid w:val="00375A84"/>
    <w:rsid w:val="00375AC9"/>
    <w:rsid w:val="00375D0E"/>
    <w:rsid w:val="00376067"/>
    <w:rsid w:val="00376679"/>
    <w:rsid w:val="0037740B"/>
    <w:rsid w:val="00377510"/>
    <w:rsid w:val="00380110"/>
    <w:rsid w:val="003801AB"/>
    <w:rsid w:val="0038029F"/>
    <w:rsid w:val="003803DD"/>
    <w:rsid w:val="003806A8"/>
    <w:rsid w:val="00380C1C"/>
    <w:rsid w:val="0038124D"/>
    <w:rsid w:val="003814D7"/>
    <w:rsid w:val="003816E3"/>
    <w:rsid w:val="00381D10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5BD5"/>
    <w:rsid w:val="003862AA"/>
    <w:rsid w:val="00386865"/>
    <w:rsid w:val="00386975"/>
    <w:rsid w:val="00386C4D"/>
    <w:rsid w:val="00386F9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9C2"/>
    <w:rsid w:val="00391A7F"/>
    <w:rsid w:val="00391AF5"/>
    <w:rsid w:val="00392376"/>
    <w:rsid w:val="00392629"/>
    <w:rsid w:val="003928C5"/>
    <w:rsid w:val="00392A61"/>
    <w:rsid w:val="00392B3E"/>
    <w:rsid w:val="00392EE0"/>
    <w:rsid w:val="00393219"/>
    <w:rsid w:val="0039332D"/>
    <w:rsid w:val="00393E22"/>
    <w:rsid w:val="003940BF"/>
    <w:rsid w:val="0039411B"/>
    <w:rsid w:val="0039435A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97DEE"/>
    <w:rsid w:val="003A08F5"/>
    <w:rsid w:val="003A125D"/>
    <w:rsid w:val="003A1E80"/>
    <w:rsid w:val="003A2C25"/>
    <w:rsid w:val="003A2CF7"/>
    <w:rsid w:val="003A3058"/>
    <w:rsid w:val="003A30F2"/>
    <w:rsid w:val="003A319B"/>
    <w:rsid w:val="003A3260"/>
    <w:rsid w:val="003A347A"/>
    <w:rsid w:val="003A3FD2"/>
    <w:rsid w:val="003A440C"/>
    <w:rsid w:val="003A45BA"/>
    <w:rsid w:val="003A47A0"/>
    <w:rsid w:val="003A4A49"/>
    <w:rsid w:val="003A560B"/>
    <w:rsid w:val="003A5DAE"/>
    <w:rsid w:val="003A61A3"/>
    <w:rsid w:val="003A64D6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C"/>
    <w:rsid w:val="003B28FD"/>
    <w:rsid w:val="003B2905"/>
    <w:rsid w:val="003B2907"/>
    <w:rsid w:val="003B2A57"/>
    <w:rsid w:val="003B31A4"/>
    <w:rsid w:val="003B4252"/>
    <w:rsid w:val="003B4ACD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96D"/>
    <w:rsid w:val="003B6D6D"/>
    <w:rsid w:val="003B72FD"/>
    <w:rsid w:val="003B7350"/>
    <w:rsid w:val="003B736F"/>
    <w:rsid w:val="003B751D"/>
    <w:rsid w:val="003B77B7"/>
    <w:rsid w:val="003B7C01"/>
    <w:rsid w:val="003B7E84"/>
    <w:rsid w:val="003C025E"/>
    <w:rsid w:val="003C073A"/>
    <w:rsid w:val="003C07E9"/>
    <w:rsid w:val="003C0AB2"/>
    <w:rsid w:val="003C0CE6"/>
    <w:rsid w:val="003C13A2"/>
    <w:rsid w:val="003C1896"/>
    <w:rsid w:val="003C190E"/>
    <w:rsid w:val="003C19CD"/>
    <w:rsid w:val="003C1C0F"/>
    <w:rsid w:val="003C21FA"/>
    <w:rsid w:val="003C2B79"/>
    <w:rsid w:val="003C2BC4"/>
    <w:rsid w:val="003C31D2"/>
    <w:rsid w:val="003C384B"/>
    <w:rsid w:val="003C3D85"/>
    <w:rsid w:val="003C45AF"/>
    <w:rsid w:val="003C4E25"/>
    <w:rsid w:val="003C515B"/>
    <w:rsid w:val="003C5207"/>
    <w:rsid w:val="003C547B"/>
    <w:rsid w:val="003C559C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9F2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4E8"/>
    <w:rsid w:val="003D4A64"/>
    <w:rsid w:val="003D4BCB"/>
    <w:rsid w:val="003D4DFF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B6E"/>
    <w:rsid w:val="003D6F1F"/>
    <w:rsid w:val="003D7C8E"/>
    <w:rsid w:val="003E012A"/>
    <w:rsid w:val="003E061E"/>
    <w:rsid w:val="003E0777"/>
    <w:rsid w:val="003E085D"/>
    <w:rsid w:val="003E0AE0"/>
    <w:rsid w:val="003E0B5D"/>
    <w:rsid w:val="003E1003"/>
    <w:rsid w:val="003E1619"/>
    <w:rsid w:val="003E1DAE"/>
    <w:rsid w:val="003E20E4"/>
    <w:rsid w:val="003E21B6"/>
    <w:rsid w:val="003E21E5"/>
    <w:rsid w:val="003E2253"/>
    <w:rsid w:val="003E286A"/>
    <w:rsid w:val="003E295F"/>
    <w:rsid w:val="003E2C86"/>
    <w:rsid w:val="003E2E4D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A76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463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443"/>
    <w:rsid w:val="004015BB"/>
    <w:rsid w:val="00401931"/>
    <w:rsid w:val="00402166"/>
    <w:rsid w:val="004023E6"/>
    <w:rsid w:val="00402EE7"/>
    <w:rsid w:val="00402F8A"/>
    <w:rsid w:val="00403A05"/>
    <w:rsid w:val="0040448C"/>
    <w:rsid w:val="00404A52"/>
    <w:rsid w:val="0040515F"/>
    <w:rsid w:val="00405491"/>
    <w:rsid w:val="00405723"/>
    <w:rsid w:val="00405A86"/>
    <w:rsid w:val="004060F8"/>
    <w:rsid w:val="0040619D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77E"/>
    <w:rsid w:val="00410B4C"/>
    <w:rsid w:val="00410D18"/>
    <w:rsid w:val="00410E69"/>
    <w:rsid w:val="00410F22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4BF"/>
    <w:rsid w:val="004177C0"/>
    <w:rsid w:val="004177D9"/>
    <w:rsid w:val="00417A43"/>
    <w:rsid w:val="00417CD6"/>
    <w:rsid w:val="0042036F"/>
    <w:rsid w:val="004204CB"/>
    <w:rsid w:val="0042060A"/>
    <w:rsid w:val="00421647"/>
    <w:rsid w:val="004216F2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A03"/>
    <w:rsid w:val="00434E2F"/>
    <w:rsid w:val="00434FD3"/>
    <w:rsid w:val="004356AF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392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6E"/>
    <w:rsid w:val="0044469F"/>
    <w:rsid w:val="004450BB"/>
    <w:rsid w:val="00445380"/>
    <w:rsid w:val="00445603"/>
    <w:rsid w:val="00445912"/>
    <w:rsid w:val="00445CF0"/>
    <w:rsid w:val="00445E50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D61"/>
    <w:rsid w:val="004531C7"/>
    <w:rsid w:val="00453FC4"/>
    <w:rsid w:val="0045435A"/>
    <w:rsid w:val="0045436A"/>
    <w:rsid w:val="00454FC8"/>
    <w:rsid w:val="00454FFC"/>
    <w:rsid w:val="004551BF"/>
    <w:rsid w:val="004555CE"/>
    <w:rsid w:val="00455725"/>
    <w:rsid w:val="0045585E"/>
    <w:rsid w:val="00455CEF"/>
    <w:rsid w:val="00455EF7"/>
    <w:rsid w:val="004563AF"/>
    <w:rsid w:val="0045670E"/>
    <w:rsid w:val="00456E67"/>
    <w:rsid w:val="0045711F"/>
    <w:rsid w:val="00457C4C"/>
    <w:rsid w:val="00460022"/>
    <w:rsid w:val="00460167"/>
    <w:rsid w:val="0046020B"/>
    <w:rsid w:val="0046032E"/>
    <w:rsid w:val="0046058F"/>
    <w:rsid w:val="00460C99"/>
    <w:rsid w:val="00460CD3"/>
    <w:rsid w:val="00460D4C"/>
    <w:rsid w:val="0046102B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91A"/>
    <w:rsid w:val="00464A7F"/>
    <w:rsid w:val="00464B7A"/>
    <w:rsid w:val="00465651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21CC"/>
    <w:rsid w:val="00472CBA"/>
    <w:rsid w:val="00472F0F"/>
    <w:rsid w:val="0047352F"/>
    <w:rsid w:val="004736AD"/>
    <w:rsid w:val="00473734"/>
    <w:rsid w:val="00473845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9CF"/>
    <w:rsid w:val="004802D4"/>
    <w:rsid w:val="004808AF"/>
    <w:rsid w:val="00481084"/>
    <w:rsid w:val="00481280"/>
    <w:rsid w:val="004813D8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6B0"/>
    <w:rsid w:val="0048575F"/>
    <w:rsid w:val="00485A8C"/>
    <w:rsid w:val="00485CA6"/>
    <w:rsid w:val="00485CE6"/>
    <w:rsid w:val="00485E50"/>
    <w:rsid w:val="004862A7"/>
    <w:rsid w:val="004862F6"/>
    <w:rsid w:val="0048675D"/>
    <w:rsid w:val="00486816"/>
    <w:rsid w:val="00486B7B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93A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5A2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F7D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4D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6E0"/>
    <w:rsid w:val="004A6B5F"/>
    <w:rsid w:val="004A6D2A"/>
    <w:rsid w:val="004A70A7"/>
    <w:rsid w:val="004A73C3"/>
    <w:rsid w:val="004A7AC2"/>
    <w:rsid w:val="004A7F4F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33C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C023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C40"/>
    <w:rsid w:val="004C4DB3"/>
    <w:rsid w:val="004C5154"/>
    <w:rsid w:val="004C5468"/>
    <w:rsid w:val="004C5672"/>
    <w:rsid w:val="004C5C9B"/>
    <w:rsid w:val="004C5ED4"/>
    <w:rsid w:val="004C5FE8"/>
    <w:rsid w:val="004C68EE"/>
    <w:rsid w:val="004C6C80"/>
    <w:rsid w:val="004C7634"/>
    <w:rsid w:val="004C791D"/>
    <w:rsid w:val="004C79FE"/>
    <w:rsid w:val="004D02D4"/>
    <w:rsid w:val="004D077C"/>
    <w:rsid w:val="004D09DB"/>
    <w:rsid w:val="004D108A"/>
    <w:rsid w:val="004D11B7"/>
    <w:rsid w:val="004D1462"/>
    <w:rsid w:val="004D1642"/>
    <w:rsid w:val="004D1B76"/>
    <w:rsid w:val="004D1F15"/>
    <w:rsid w:val="004D2478"/>
    <w:rsid w:val="004D3279"/>
    <w:rsid w:val="004D3341"/>
    <w:rsid w:val="004D34BE"/>
    <w:rsid w:val="004D3878"/>
    <w:rsid w:val="004D3B9B"/>
    <w:rsid w:val="004D3D6A"/>
    <w:rsid w:val="004D3FDF"/>
    <w:rsid w:val="004D46F8"/>
    <w:rsid w:val="004D47EA"/>
    <w:rsid w:val="004D4970"/>
    <w:rsid w:val="004D4CDC"/>
    <w:rsid w:val="004D4D94"/>
    <w:rsid w:val="004D4E01"/>
    <w:rsid w:val="004D4E6C"/>
    <w:rsid w:val="004D544B"/>
    <w:rsid w:val="004D59F1"/>
    <w:rsid w:val="004D59FC"/>
    <w:rsid w:val="004D5B22"/>
    <w:rsid w:val="004D5DCF"/>
    <w:rsid w:val="004D61AE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C6A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592A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A56"/>
    <w:rsid w:val="004F7D00"/>
    <w:rsid w:val="005005F2"/>
    <w:rsid w:val="005006EE"/>
    <w:rsid w:val="0050174F"/>
    <w:rsid w:val="0050178E"/>
    <w:rsid w:val="005019E1"/>
    <w:rsid w:val="00501E5B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E85"/>
    <w:rsid w:val="00504A1D"/>
    <w:rsid w:val="005052DB"/>
    <w:rsid w:val="00505A93"/>
    <w:rsid w:val="00505BC9"/>
    <w:rsid w:val="00505FBF"/>
    <w:rsid w:val="005064B6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959"/>
    <w:rsid w:val="00511AFD"/>
    <w:rsid w:val="00511B02"/>
    <w:rsid w:val="00511C41"/>
    <w:rsid w:val="00511C5F"/>
    <w:rsid w:val="00511F50"/>
    <w:rsid w:val="005124BC"/>
    <w:rsid w:val="005125C3"/>
    <w:rsid w:val="00512721"/>
    <w:rsid w:val="00512D25"/>
    <w:rsid w:val="00513332"/>
    <w:rsid w:val="005137AB"/>
    <w:rsid w:val="0051398F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7E"/>
    <w:rsid w:val="005159B0"/>
    <w:rsid w:val="00515CBF"/>
    <w:rsid w:val="00515DFA"/>
    <w:rsid w:val="005161BC"/>
    <w:rsid w:val="0051644D"/>
    <w:rsid w:val="00516B7E"/>
    <w:rsid w:val="00516BA8"/>
    <w:rsid w:val="005171F4"/>
    <w:rsid w:val="00517237"/>
    <w:rsid w:val="00517967"/>
    <w:rsid w:val="00517A34"/>
    <w:rsid w:val="00517BAB"/>
    <w:rsid w:val="00517F78"/>
    <w:rsid w:val="00520682"/>
    <w:rsid w:val="005215DC"/>
    <w:rsid w:val="00522209"/>
    <w:rsid w:val="005225E0"/>
    <w:rsid w:val="00522C97"/>
    <w:rsid w:val="00522CD2"/>
    <w:rsid w:val="00522D16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66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1E4F"/>
    <w:rsid w:val="0053323A"/>
    <w:rsid w:val="0053332C"/>
    <w:rsid w:val="00533491"/>
    <w:rsid w:val="005334DA"/>
    <w:rsid w:val="00533763"/>
    <w:rsid w:val="00533BC3"/>
    <w:rsid w:val="0053409C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0F38"/>
    <w:rsid w:val="0054110C"/>
    <w:rsid w:val="00541299"/>
    <w:rsid w:val="0054173B"/>
    <w:rsid w:val="00541AA2"/>
    <w:rsid w:val="00541FC2"/>
    <w:rsid w:val="00542266"/>
    <w:rsid w:val="00542DAF"/>
    <w:rsid w:val="00543709"/>
    <w:rsid w:val="00543BDA"/>
    <w:rsid w:val="00543C32"/>
    <w:rsid w:val="00543C74"/>
    <w:rsid w:val="00543CCF"/>
    <w:rsid w:val="0054440A"/>
    <w:rsid w:val="00544506"/>
    <w:rsid w:val="00544B9F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76B"/>
    <w:rsid w:val="0054780A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104"/>
    <w:rsid w:val="0055221B"/>
    <w:rsid w:val="0055285D"/>
    <w:rsid w:val="00552F24"/>
    <w:rsid w:val="005533D9"/>
    <w:rsid w:val="005540D2"/>
    <w:rsid w:val="005546D2"/>
    <w:rsid w:val="00554D3B"/>
    <w:rsid w:val="00554EBD"/>
    <w:rsid w:val="00555EFF"/>
    <w:rsid w:val="0055617D"/>
    <w:rsid w:val="0055753C"/>
    <w:rsid w:val="0055797B"/>
    <w:rsid w:val="00560234"/>
    <w:rsid w:val="00560CA0"/>
    <w:rsid w:val="00560ED2"/>
    <w:rsid w:val="00561776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B7B"/>
    <w:rsid w:val="00562EB7"/>
    <w:rsid w:val="005637B4"/>
    <w:rsid w:val="00563B05"/>
    <w:rsid w:val="00563FF6"/>
    <w:rsid w:val="005645C6"/>
    <w:rsid w:val="005647A8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489"/>
    <w:rsid w:val="00566617"/>
    <w:rsid w:val="00566899"/>
    <w:rsid w:val="00566EDA"/>
    <w:rsid w:val="0056732A"/>
    <w:rsid w:val="00567AA0"/>
    <w:rsid w:val="005703A3"/>
    <w:rsid w:val="00570969"/>
    <w:rsid w:val="00570996"/>
    <w:rsid w:val="00571038"/>
    <w:rsid w:val="00571170"/>
    <w:rsid w:val="005717B0"/>
    <w:rsid w:val="00572143"/>
    <w:rsid w:val="0057318B"/>
    <w:rsid w:val="005731AF"/>
    <w:rsid w:val="00573367"/>
    <w:rsid w:val="005735B3"/>
    <w:rsid w:val="005736DC"/>
    <w:rsid w:val="0057397B"/>
    <w:rsid w:val="00573CA1"/>
    <w:rsid w:val="00573DF2"/>
    <w:rsid w:val="005740D3"/>
    <w:rsid w:val="0057417C"/>
    <w:rsid w:val="005742BE"/>
    <w:rsid w:val="00574A81"/>
    <w:rsid w:val="00574F79"/>
    <w:rsid w:val="00574FA0"/>
    <w:rsid w:val="00575143"/>
    <w:rsid w:val="00575C6C"/>
    <w:rsid w:val="00576110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2A63"/>
    <w:rsid w:val="00583624"/>
    <w:rsid w:val="00584634"/>
    <w:rsid w:val="00584B21"/>
    <w:rsid w:val="00584DB5"/>
    <w:rsid w:val="00585565"/>
    <w:rsid w:val="00585642"/>
    <w:rsid w:val="00585FE8"/>
    <w:rsid w:val="00586243"/>
    <w:rsid w:val="00586787"/>
    <w:rsid w:val="005867A4"/>
    <w:rsid w:val="00586835"/>
    <w:rsid w:val="00586A95"/>
    <w:rsid w:val="0058723F"/>
    <w:rsid w:val="00587271"/>
    <w:rsid w:val="00587635"/>
    <w:rsid w:val="005877AE"/>
    <w:rsid w:val="005877DF"/>
    <w:rsid w:val="00587BB9"/>
    <w:rsid w:val="00587D19"/>
    <w:rsid w:val="00590507"/>
    <w:rsid w:val="005905FD"/>
    <w:rsid w:val="00590871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63A"/>
    <w:rsid w:val="0059365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BE3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CAA"/>
    <w:rsid w:val="005A5F7A"/>
    <w:rsid w:val="005A61DC"/>
    <w:rsid w:val="005A6353"/>
    <w:rsid w:val="005A6609"/>
    <w:rsid w:val="005A67A5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1B3"/>
    <w:rsid w:val="005B55B4"/>
    <w:rsid w:val="005B5988"/>
    <w:rsid w:val="005B5F5E"/>
    <w:rsid w:val="005B65D8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FB4"/>
    <w:rsid w:val="005C28AB"/>
    <w:rsid w:val="005C2C8C"/>
    <w:rsid w:val="005C2F52"/>
    <w:rsid w:val="005C3162"/>
    <w:rsid w:val="005C3A4F"/>
    <w:rsid w:val="005C3ABF"/>
    <w:rsid w:val="005C40AC"/>
    <w:rsid w:val="005C41CC"/>
    <w:rsid w:val="005C549D"/>
    <w:rsid w:val="005C553E"/>
    <w:rsid w:val="005C58D2"/>
    <w:rsid w:val="005C5C29"/>
    <w:rsid w:val="005C5EE5"/>
    <w:rsid w:val="005C5FDA"/>
    <w:rsid w:val="005C6432"/>
    <w:rsid w:val="005C6630"/>
    <w:rsid w:val="005C678A"/>
    <w:rsid w:val="005C682B"/>
    <w:rsid w:val="005C69AC"/>
    <w:rsid w:val="005C6A42"/>
    <w:rsid w:val="005C6E1A"/>
    <w:rsid w:val="005C6FA4"/>
    <w:rsid w:val="005C701D"/>
    <w:rsid w:val="005C7097"/>
    <w:rsid w:val="005C77B8"/>
    <w:rsid w:val="005C7896"/>
    <w:rsid w:val="005C7B72"/>
    <w:rsid w:val="005C7E58"/>
    <w:rsid w:val="005C7F43"/>
    <w:rsid w:val="005D0834"/>
    <w:rsid w:val="005D0F73"/>
    <w:rsid w:val="005D112F"/>
    <w:rsid w:val="005D115D"/>
    <w:rsid w:val="005D1966"/>
    <w:rsid w:val="005D1D4D"/>
    <w:rsid w:val="005D2369"/>
    <w:rsid w:val="005D2560"/>
    <w:rsid w:val="005D2855"/>
    <w:rsid w:val="005D2ABE"/>
    <w:rsid w:val="005D2ECF"/>
    <w:rsid w:val="005D3B11"/>
    <w:rsid w:val="005D3B72"/>
    <w:rsid w:val="005D3C29"/>
    <w:rsid w:val="005D3C91"/>
    <w:rsid w:val="005D3E31"/>
    <w:rsid w:val="005D3E51"/>
    <w:rsid w:val="005D44C9"/>
    <w:rsid w:val="005D450A"/>
    <w:rsid w:val="005D467A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211D"/>
    <w:rsid w:val="005E35D2"/>
    <w:rsid w:val="005E37C1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F55"/>
    <w:rsid w:val="005E704D"/>
    <w:rsid w:val="005E731A"/>
    <w:rsid w:val="005E746D"/>
    <w:rsid w:val="005E797A"/>
    <w:rsid w:val="005E79D9"/>
    <w:rsid w:val="005F00EF"/>
    <w:rsid w:val="005F07A9"/>
    <w:rsid w:val="005F0816"/>
    <w:rsid w:val="005F0E45"/>
    <w:rsid w:val="005F2B0C"/>
    <w:rsid w:val="005F2C42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3CA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31F9"/>
    <w:rsid w:val="00603216"/>
    <w:rsid w:val="00603545"/>
    <w:rsid w:val="00603756"/>
    <w:rsid w:val="0060377B"/>
    <w:rsid w:val="00603883"/>
    <w:rsid w:val="00603EDF"/>
    <w:rsid w:val="00604572"/>
    <w:rsid w:val="00604F8A"/>
    <w:rsid w:val="00605014"/>
    <w:rsid w:val="00605087"/>
    <w:rsid w:val="00605139"/>
    <w:rsid w:val="0060553A"/>
    <w:rsid w:val="00605643"/>
    <w:rsid w:val="00605C7D"/>
    <w:rsid w:val="00605E05"/>
    <w:rsid w:val="00605FBD"/>
    <w:rsid w:val="00606191"/>
    <w:rsid w:val="006068BE"/>
    <w:rsid w:val="006075DC"/>
    <w:rsid w:val="00607B1A"/>
    <w:rsid w:val="00607FA5"/>
    <w:rsid w:val="0061021F"/>
    <w:rsid w:val="006102DD"/>
    <w:rsid w:val="00610443"/>
    <w:rsid w:val="00610474"/>
    <w:rsid w:val="0061079F"/>
    <w:rsid w:val="00610A2B"/>
    <w:rsid w:val="00610A7E"/>
    <w:rsid w:val="00610E7B"/>
    <w:rsid w:val="0061133A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DBF"/>
    <w:rsid w:val="00612E09"/>
    <w:rsid w:val="00612FEC"/>
    <w:rsid w:val="00613788"/>
    <w:rsid w:val="00613B97"/>
    <w:rsid w:val="006140A8"/>
    <w:rsid w:val="0061442C"/>
    <w:rsid w:val="00614C29"/>
    <w:rsid w:val="006157EA"/>
    <w:rsid w:val="00615B8A"/>
    <w:rsid w:val="00615DE1"/>
    <w:rsid w:val="00615E91"/>
    <w:rsid w:val="00615EAB"/>
    <w:rsid w:val="0061629D"/>
    <w:rsid w:val="0061651E"/>
    <w:rsid w:val="006167C5"/>
    <w:rsid w:val="00616840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907"/>
    <w:rsid w:val="00620B36"/>
    <w:rsid w:val="00620F74"/>
    <w:rsid w:val="006218D7"/>
    <w:rsid w:val="00621B2B"/>
    <w:rsid w:val="00621E0C"/>
    <w:rsid w:val="00622355"/>
    <w:rsid w:val="0062276E"/>
    <w:rsid w:val="006229B8"/>
    <w:rsid w:val="00622AFF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203"/>
    <w:rsid w:val="006315E0"/>
    <w:rsid w:val="00631B93"/>
    <w:rsid w:val="00631D56"/>
    <w:rsid w:val="00631EAE"/>
    <w:rsid w:val="006324FB"/>
    <w:rsid w:val="0063289D"/>
    <w:rsid w:val="0063368C"/>
    <w:rsid w:val="00633717"/>
    <w:rsid w:val="00633AAC"/>
    <w:rsid w:val="00633AFF"/>
    <w:rsid w:val="00633E5D"/>
    <w:rsid w:val="006341BA"/>
    <w:rsid w:val="00634B03"/>
    <w:rsid w:val="00635291"/>
    <w:rsid w:val="006358FF"/>
    <w:rsid w:val="00635A7B"/>
    <w:rsid w:val="00636488"/>
    <w:rsid w:val="006364ED"/>
    <w:rsid w:val="00636B75"/>
    <w:rsid w:val="0063709E"/>
    <w:rsid w:val="00637350"/>
    <w:rsid w:val="00637567"/>
    <w:rsid w:val="00637804"/>
    <w:rsid w:val="00637BB4"/>
    <w:rsid w:val="00637D99"/>
    <w:rsid w:val="0064099E"/>
    <w:rsid w:val="00640A69"/>
    <w:rsid w:val="00640C5B"/>
    <w:rsid w:val="00640CD2"/>
    <w:rsid w:val="006410BA"/>
    <w:rsid w:val="00641387"/>
    <w:rsid w:val="0064163C"/>
    <w:rsid w:val="006416D5"/>
    <w:rsid w:val="0064183F"/>
    <w:rsid w:val="006418E2"/>
    <w:rsid w:val="00641C5F"/>
    <w:rsid w:val="00641F70"/>
    <w:rsid w:val="00642D31"/>
    <w:rsid w:val="00642D6A"/>
    <w:rsid w:val="00642ECF"/>
    <w:rsid w:val="00642F02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6821"/>
    <w:rsid w:val="00647322"/>
    <w:rsid w:val="006475CB"/>
    <w:rsid w:val="006477A3"/>
    <w:rsid w:val="00647B07"/>
    <w:rsid w:val="00647BC6"/>
    <w:rsid w:val="00647DE8"/>
    <w:rsid w:val="006503C8"/>
    <w:rsid w:val="00650B17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A90"/>
    <w:rsid w:val="00654D0A"/>
    <w:rsid w:val="00654D90"/>
    <w:rsid w:val="0065537A"/>
    <w:rsid w:val="006557AB"/>
    <w:rsid w:val="00655A6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464"/>
    <w:rsid w:val="00661ACE"/>
    <w:rsid w:val="00661CC0"/>
    <w:rsid w:val="00661CD7"/>
    <w:rsid w:val="00661DB0"/>
    <w:rsid w:val="006621A9"/>
    <w:rsid w:val="0066271E"/>
    <w:rsid w:val="006629F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7B1"/>
    <w:rsid w:val="00664808"/>
    <w:rsid w:val="00664D13"/>
    <w:rsid w:val="00664F4C"/>
    <w:rsid w:val="006654FA"/>
    <w:rsid w:val="00665820"/>
    <w:rsid w:val="00665A67"/>
    <w:rsid w:val="00665B4B"/>
    <w:rsid w:val="0066625D"/>
    <w:rsid w:val="00666E89"/>
    <w:rsid w:val="00667303"/>
    <w:rsid w:val="00667338"/>
    <w:rsid w:val="00667687"/>
    <w:rsid w:val="0066799A"/>
    <w:rsid w:val="00667DE6"/>
    <w:rsid w:val="006701EA"/>
    <w:rsid w:val="00670443"/>
    <w:rsid w:val="00670983"/>
    <w:rsid w:val="00670B6E"/>
    <w:rsid w:val="00670D86"/>
    <w:rsid w:val="00670DE3"/>
    <w:rsid w:val="00671714"/>
    <w:rsid w:val="00671876"/>
    <w:rsid w:val="00671951"/>
    <w:rsid w:val="006720C3"/>
    <w:rsid w:val="00672716"/>
    <w:rsid w:val="00673871"/>
    <w:rsid w:val="00673E6B"/>
    <w:rsid w:val="00673FCB"/>
    <w:rsid w:val="0067407E"/>
    <w:rsid w:val="006748FB"/>
    <w:rsid w:val="00674B12"/>
    <w:rsid w:val="00674B66"/>
    <w:rsid w:val="00674EA3"/>
    <w:rsid w:val="006753D0"/>
    <w:rsid w:val="00675820"/>
    <w:rsid w:val="00675B9D"/>
    <w:rsid w:val="006763C1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CE5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4B96"/>
    <w:rsid w:val="00685410"/>
    <w:rsid w:val="00685E79"/>
    <w:rsid w:val="0068700C"/>
    <w:rsid w:val="006870D5"/>
    <w:rsid w:val="006871AC"/>
    <w:rsid w:val="006872C9"/>
    <w:rsid w:val="00687685"/>
    <w:rsid w:val="00687D56"/>
    <w:rsid w:val="00687F3E"/>
    <w:rsid w:val="0069021C"/>
    <w:rsid w:val="00690514"/>
    <w:rsid w:val="00690795"/>
    <w:rsid w:val="00690ADC"/>
    <w:rsid w:val="00690F67"/>
    <w:rsid w:val="006910FA"/>
    <w:rsid w:val="006918E2"/>
    <w:rsid w:val="006924D3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160E"/>
    <w:rsid w:val="006A21CF"/>
    <w:rsid w:val="006A239B"/>
    <w:rsid w:val="006A29CD"/>
    <w:rsid w:val="006A2C86"/>
    <w:rsid w:val="006A2FF9"/>
    <w:rsid w:val="006A30C8"/>
    <w:rsid w:val="006A31A2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7A4"/>
    <w:rsid w:val="006A5927"/>
    <w:rsid w:val="006A5A0E"/>
    <w:rsid w:val="006A5BBB"/>
    <w:rsid w:val="006A5DDF"/>
    <w:rsid w:val="006A5E13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57B1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903"/>
    <w:rsid w:val="006C2BD3"/>
    <w:rsid w:val="006C2CCC"/>
    <w:rsid w:val="006C2F63"/>
    <w:rsid w:val="006C3119"/>
    <w:rsid w:val="006C3597"/>
    <w:rsid w:val="006C382C"/>
    <w:rsid w:val="006C3E8F"/>
    <w:rsid w:val="006C49ED"/>
    <w:rsid w:val="006C4D90"/>
    <w:rsid w:val="006C5357"/>
    <w:rsid w:val="006C5C2B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87C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14"/>
    <w:rsid w:val="006D71C0"/>
    <w:rsid w:val="006D75DA"/>
    <w:rsid w:val="006D75DC"/>
    <w:rsid w:val="006D75F9"/>
    <w:rsid w:val="006D7803"/>
    <w:rsid w:val="006D7A0A"/>
    <w:rsid w:val="006E0589"/>
    <w:rsid w:val="006E05CF"/>
    <w:rsid w:val="006E06F3"/>
    <w:rsid w:val="006E12BC"/>
    <w:rsid w:val="006E1395"/>
    <w:rsid w:val="006E1407"/>
    <w:rsid w:val="006E14F2"/>
    <w:rsid w:val="006E1818"/>
    <w:rsid w:val="006E1892"/>
    <w:rsid w:val="006E196B"/>
    <w:rsid w:val="006E19E8"/>
    <w:rsid w:val="006E1E1C"/>
    <w:rsid w:val="006E1ED9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D51"/>
    <w:rsid w:val="006F2EAC"/>
    <w:rsid w:val="006F3840"/>
    <w:rsid w:val="006F390D"/>
    <w:rsid w:val="006F3C4F"/>
    <w:rsid w:val="006F4203"/>
    <w:rsid w:val="006F43A2"/>
    <w:rsid w:val="006F4839"/>
    <w:rsid w:val="006F4866"/>
    <w:rsid w:val="006F4981"/>
    <w:rsid w:val="006F4C5D"/>
    <w:rsid w:val="006F4EC8"/>
    <w:rsid w:val="006F561A"/>
    <w:rsid w:val="006F58BC"/>
    <w:rsid w:val="006F5CCF"/>
    <w:rsid w:val="006F64BD"/>
    <w:rsid w:val="006F68AE"/>
    <w:rsid w:val="006F693D"/>
    <w:rsid w:val="006F702E"/>
    <w:rsid w:val="006F71D4"/>
    <w:rsid w:val="006F72CD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2B61"/>
    <w:rsid w:val="0070321D"/>
    <w:rsid w:val="00703464"/>
    <w:rsid w:val="00703934"/>
    <w:rsid w:val="00703D04"/>
    <w:rsid w:val="0070436C"/>
    <w:rsid w:val="00704742"/>
    <w:rsid w:val="00704A60"/>
    <w:rsid w:val="00704C0B"/>
    <w:rsid w:val="0070622E"/>
    <w:rsid w:val="00706AB7"/>
    <w:rsid w:val="007070D3"/>
    <w:rsid w:val="00710725"/>
    <w:rsid w:val="007109BF"/>
    <w:rsid w:val="00710FE0"/>
    <w:rsid w:val="00711252"/>
    <w:rsid w:val="0071170B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2C0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388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063"/>
    <w:rsid w:val="0073618F"/>
    <w:rsid w:val="007361D5"/>
    <w:rsid w:val="00736552"/>
    <w:rsid w:val="00736653"/>
    <w:rsid w:val="00736756"/>
    <w:rsid w:val="007370FF"/>
    <w:rsid w:val="00737123"/>
    <w:rsid w:val="0073725A"/>
    <w:rsid w:val="007375B3"/>
    <w:rsid w:val="007378FC"/>
    <w:rsid w:val="00737902"/>
    <w:rsid w:val="00737EC6"/>
    <w:rsid w:val="00740453"/>
    <w:rsid w:val="00740456"/>
    <w:rsid w:val="0074063A"/>
    <w:rsid w:val="00740B75"/>
    <w:rsid w:val="00740DD2"/>
    <w:rsid w:val="00740FB7"/>
    <w:rsid w:val="00741540"/>
    <w:rsid w:val="0074183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6BE3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0934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ED8"/>
    <w:rsid w:val="00756153"/>
    <w:rsid w:val="00756F5A"/>
    <w:rsid w:val="0075717D"/>
    <w:rsid w:val="00757478"/>
    <w:rsid w:val="007576E1"/>
    <w:rsid w:val="0075770A"/>
    <w:rsid w:val="00757764"/>
    <w:rsid w:val="007577D8"/>
    <w:rsid w:val="00760429"/>
    <w:rsid w:val="007605A8"/>
    <w:rsid w:val="00760964"/>
    <w:rsid w:val="00760AEA"/>
    <w:rsid w:val="00760AF8"/>
    <w:rsid w:val="00760E1D"/>
    <w:rsid w:val="007614A5"/>
    <w:rsid w:val="00761785"/>
    <w:rsid w:val="00761BC5"/>
    <w:rsid w:val="00761C44"/>
    <w:rsid w:val="00761E17"/>
    <w:rsid w:val="00762252"/>
    <w:rsid w:val="00762BA5"/>
    <w:rsid w:val="00762D43"/>
    <w:rsid w:val="0076306E"/>
    <w:rsid w:val="0076321F"/>
    <w:rsid w:val="0076330D"/>
    <w:rsid w:val="0076377E"/>
    <w:rsid w:val="00763DDD"/>
    <w:rsid w:val="0076472F"/>
    <w:rsid w:val="00764A86"/>
    <w:rsid w:val="00764D86"/>
    <w:rsid w:val="00765132"/>
    <w:rsid w:val="0076547A"/>
    <w:rsid w:val="00765A3F"/>
    <w:rsid w:val="00765B38"/>
    <w:rsid w:val="00766577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0F13"/>
    <w:rsid w:val="007712AB"/>
    <w:rsid w:val="00771777"/>
    <w:rsid w:val="007717BA"/>
    <w:rsid w:val="00771CFB"/>
    <w:rsid w:val="007725EC"/>
    <w:rsid w:val="007727A2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4ECA"/>
    <w:rsid w:val="0077516D"/>
    <w:rsid w:val="00775363"/>
    <w:rsid w:val="007754D7"/>
    <w:rsid w:val="007757FD"/>
    <w:rsid w:val="00775816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405"/>
    <w:rsid w:val="00780A27"/>
    <w:rsid w:val="007810DE"/>
    <w:rsid w:val="00781257"/>
    <w:rsid w:val="00781BBB"/>
    <w:rsid w:val="00781BD8"/>
    <w:rsid w:val="007822BB"/>
    <w:rsid w:val="007823C8"/>
    <w:rsid w:val="00782729"/>
    <w:rsid w:val="0078289E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5F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0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628F"/>
    <w:rsid w:val="00796F21"/>
    <w:rsid w:val="007977F8"/>
    <w:rsid w:val="007A003A"/>
    <w:rsid w:val="007A02E3"/>
    <w:rsid w:val="007A0939"/>
    <w:rsid w:val="007A0EF3"/>
    <w:rsid w:val="007A1471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471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1F7"/>
    <w:rsid w:val="007A73AC"/>
    <w:rsid w:val="007A7EEF"/>
    <w:rsid w:val="007B0848"/>
    <w:rsid w:val="007B0A51"/>
    <w:rsid w:val="007B0A99"/>
    <w:rsid w:val="007B15F2"/>
    <w:rsid w:val="007B1DFC"/>
    <w:rsid w:val="007B21FA"/>
    <w:rsid w:val="007B2944"/>
    <w:rsid w:val="007B2B75"/>
    <w:rsid w:val="007B2B91"/>
    <w:rsid w:val="007B324A"/>
    <w:rsid w:val="007B327D"/>
    <w:rsid w:val="007B3397"/>
    <w:rsid w:val="007B3485"/>
    <w:rsid w:val="007B3513"/>
    <w:rsid w:val="007B3AD9"/>
    <w:rsid w:val="007B3F27"/>
    <w:rsid w:val="007B4299"/>
    <w:rsid w:val="007B44F5"/>
    <w:rsid w:val="007B47D5"/>
    <w:rsid w:val="007B4BF1"/>
    <w:rsid w:val="007B4C19"/>
    <w:rsid w:val="007B5375"/>
    <w:rsid w:val="007B5455"/>
    <w:rsid w:val="007B5A64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759"/>
    <w:rsid w:val="007C0C22"/>
    <w:rsid w:val="007C12BF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AF9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CA7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63A"/>
    <w:rsid w:val="007F6FCE"/>
    <w:rsid w:val="007F74BA"/>
    <w:rsid w:val="007F74E0"/>
    <w:rsid w:val="007F7679"/>
    <w:rsid w:val="007F78C4"/>
    <w:rsid w:val="007F78D7"/>
    <w:rsid w:val="007F7A94"/>
    <w:rsid w:val="007F7C6B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20C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CAA"/>
    <w:rsid w:val="00813F35"/>
    <w:rsid w:val="00814539"/>
    <w:rsid w:val="00814FA6"/>
    <w:rsid w:val="008150E4"/>
    <w:rsid w:val="008150FF"/>
    <w:rsid w:val="0081511F"/>
    <w:rsid w:val="0081545F"/>
    <w:rsid w:val="0081564F"/>
    <w:rsid w:val="008159D0"/>
    <w:rsid w:val="00815A2C"/>
    <w:rsid w:val="00815D10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7B1"/>
    <w:rsid w:val="00817D13"/>
    <w:rsid w:val="00820235"/>
    <w:rsid w:val="00820645"/>
    <w:rsid w:val="00820835"/>
    <w:rsid w:val="00820AE6"/>
    <w:rsid w:val="008211CE"/>
    <w:rsid w:val="008216D8"/>
    <w:rsid w:val="0082175C"/>
    <w:rsid w:val="00821774"/>
    <w:rsid w:val="00821E95"/>
    <w:rsid w:val="00822105"/>
    <w:rsid w:val="008223B3"/>
    <w:rsid w:val="00822FE3"/>
    <w:rsid w:val="0082308B"/>
    <w:rsid w:val="00823094"/>
    <w:rsid w:val="00823865"/>
    <w:rsid w:val="00823A24"/>
    <w:rsid w:val="00823ABC"/>
    <w:rsid w:val="00823D2E"/>
    <w:rsid w:val="008240C7"/>
    <w:rsid w:val="00824768"/>
    <w:rsid w:val="00824D5B"/>
    <w:rsid w:val="00825025"/>
    <w:rsid w:val="008250EA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2"/>
    <w:rsid w:val="00830BFB"/>
    <w:rsid w:val="00830E82"/>
    <w:rsid w:val="00830F1E"/>
    <w:rsid w:val="0083136B"/>
    <w:rsid w:val="008313BF"/>
    <w:rsid w:val="008319E2"/>
    <w:rsid w:val="00831BE2"/>
    <w:rsid w:val="00831D90"/>
    <w:rsid w:val="00832309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5B6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2F"/>
    <w:rsid w:val="00840681"/>
    <w:rsid w:val="0084074A"/>
    <w:rsid w:val="00840882"/>
    <w:rsid w:val="00840BDB"/>
    <w:rsid w:val="008410B2"/>
    <w:rsid w:val="008410CC"/>
    <w:rsid w:val="00841F0D"/>
    <w:rsid w:val="0084213B"/>
    <w:rsid w:val="0084224B"/>
    <w:rsid w:val="008423ED"/>
    <w:rsid w:val="008429A7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502F3"/>
    <w:rsid w:val="00850858"/>
    <w:rsid w:val="00850CA5"/>
    <w:rsid w:val="00850E2D"/>
    <w:rsid w:val="00850F15"/>
    <w:rsid w:val="00850FD8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8E7"/>
    <w:rsid w:val="00854906"/>
    <w:rsid w:val="0085490F"/>
    <w:rsid w:val="00854B0C"/>
    <w:rsid w:val="00854E2C"/>
    <w:rsid w:val="008559D9"/>
    <w:rsid w:val="00855DE8"/>
    <w:rsid w:val="008560FF"/>
    <w:rsid w:val="00856111"/>
    <w:rsid w:val="00856153"/>
    <w:rsid w:val="008563D1"/>
    <w:rsid w:val="0085669C"/>
    <w:rsid w:val="0085673A"/>
    <w:rsid w:val="008567AC"/>
    <w:rsid w:val="008569F6"/>
    <w:rsid w:val="00856B33"/>
    <w:rsid w:val="00856C1C"/>
    <w:rsid w:val="00856FA8"/>
    <w:rsid w:val="008575F0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185"/>
    <w:rsid w:val="008622CC"/>
    <w:rsid w:val="0086278F"/>
    <w:rsid w:val="00863024"/>
    <w:rsid w:val="0086314E"/>
    <w:rsid w:val="008633E4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622"/>
    <w:rsid w:val="00867705"/>
    <w:rsid w:val="00867739"/>
    <w:rsid w:val="00867840"/>
    <w:rsid w:val="00867C8A"/>
    <w:rsid w:val="00867C96"/>
    <w:rsid w:val="00867F36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85B"/>
    <w:rsid w:val="00874AB4"/>
    <w:rsid w:val="008752BA"/>
    <w:rsid w:val="00876422"/>
    <w:rsid w:val="00876DEF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0E6B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3C4B"/>
    <w:rsid w:val="008848C5"/>
    <w:rsid w:val="008849AE"/>
    <w:rsid w:val="008849C2"/>
    <w:rsid w:val="00884AC9"/>
    <w:rsid w:val="00884E09"/>
    <w:rsid w:val="0088527C"/>
    <w:rsid w:val="00885371"/>
    <w:rsid w:val="00885E5E"/>
    <w:rsid w:val="00885E9A"/>
    <w:rsid w:val="00885F0D"/>
    <w:rsid w:val="00886177"/>
    <w:rsid w:val="008862E0"/>
    <w:rsid w:val="008863B7"/>
    <w:rsid w:val="00886502"/>
    <w:rsid w:val="00886574"/>
    <w:rsid w:val="008865BD"/>
    <w:rsid w:val="008866D2"/>
    <w:rsid w:val="00886BA2"/>
    <w:rsid w:val="00886F71"/>
    <w:rsid w:val="00886FD3"/>
    <w:rsid w:val="00887326"/>
    <w:rsid w:val="00887B57"/>
    <w:rsid w:val="00887D72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CB"/>
    <w:rsid w:val="0089701E"/>
    <w:rsid w:val="0089792E"/>
    <w:rsid w:val="00897A68"/>
    <w:rsid w:val="008A0A40"/>
    <w:rsid w:val="008A0E1A"/>
    <w:rsid w:val="008A0F30"/>
    <w:rsid w:val="008A115A"/>
    <w:rsid w:val="008A1453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9E4"/>
    <w:rsid w:val="008B3210"/>
    <w:rsid w:val="008B325A"/>
    <w:rsid w:val="008B3334"/>
    <w:rsid w:val="008B36B5"/>
    <w:rsid w:val="008B3B86"/>
    <w:rsid w:val="008B3C8C"/>
    <w:rsid w:val="008B45EE"/>
    <w:rsid w:val="008B467B"/>
    <w:rsid w:val="008B47E1"/>
    <w:rsid w:val="008B4986"/>
    <w:rsid w:val="008B4D33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44D"/>
    <w:rsid w:val="008B76AA"/>
    <w:rsid w:val="008B7802"/>
    <w:rsid w:val="008C02D9"/>
    <w:rsid w:val="008C037E"/>
    <w:rsid w:val="008C049C"/>
    <w:rsid w:val="008C052C"/>
    <w:rsid w:val="008C05B2"/>
    <w:rsid w:val="008C0647"/>
    <w:rsid w:val="008C0CF7"/>
    <w:rsid w:val="008C14BF"/>
    <w:rsid w:val="008C163A"/>
    <w:rsid w:val="008C1C55"/>
    <w:rsid w:val="008C1D48"/>
    <w:rsid w:val="008C1E70"/>
    <w:rsid w:val="008C24E8"/>
    <w:rsid w:val="008C291F"/>
    <w:rsid w:val="008C2F2C"/>
    <w:rsid w:val="008C3032"/>
    <w:rsid w:val="008C312C"/>
    <w:rsid w:val="008C328E"/>
    <w:rsid w:val="008C3843"/>
    <w:rsid w:val="008C3871"/>
    <w:rsid w:val="008C3B02"/>
    <w:rsid w:val="008C4139"/>
    <w:rsid w:val="008C415F"/>
    <w:rsid w:val="008C4378"/>
    <w:rsid w:val="008C43AD"/>
    <w:rsid w:val="008C4B42"/>
    <w:rsid w:val="008C4FD3"/>
    <w:rsid w:val="008C507B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C2"/>
    <w:rsid w:val="008C6E65"/>
    <w:rsid w:val="008C6EDD"/>
    <w:rsid w:val="008C6F99"/>
    <w:rsid w:val="008C7166"/>
    <w:rsid w:val="008C7272"/>
    <w:rsid w:val="008C7395"/>
    <w:rsid w:val="008C7569"/>
    <w:rsid w:val="008C7814"/>
    <w:rsid w:val="008D00B3"/>
    <w:rsid w:val="008D0239"/>
    <w:rsid w:val="008D0940"/>
    <w:rsid w:val="008D0A33"/>
    <w:rsid w:val="008D0BBE"/>
    <w:rsid w:val="008D0D21"/>
    <w:rsid w:val="008D0EC9"/>
    <w:rsid w:val="008D0FB1"/>
    <w:rsid w:val="008D1227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6193"/>
    <w:rsid w:val="008D627E"/>
    <w:rsid w:val="008D6E2E"/>
    <w:rsid w:val="008D75CA"/>
    <w:rsid w:val="008D7863"/>
    <w:rsid w:val="008D7990"/>
    <w:rsid w:val="008D7CB2"/>
    <w:rsid w:val="008E0847"/>
    <w:rsid w:val="008E1097"/>
    <w:rsid w:val="008E12EB"/>
    <w:rsid w:val="008E15DE"/>
    <w:rsid w:val="008E17A4"/>
    <w:rsid w:val="008E1DD6"/>
    <w:rsid w:val="008E1EBE"/>
    <w:rsid w:val="008E2083"/>
    <w:rsid w:val="008E2A04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993"/>
    <w:rsid w:val="008E4A2F"/>
    <w:rsid w:val="008E4B53"/>
    <w:rsid w:val="008E5079"/>
    <w:rsid w:val="008E510D"/>
    <w:rsid w:val="008E59CB"/>
    <w:rsid w:val="008E63FB"/>
    <w:rsid w:val="008E66D6"/>
    <w:rsid w:val="008E7597"/>
    <w:rsid w:val="008E7CB0"/>
    <w:rsid w:val="008E7D71"/>
    <w:rsid w:val="008E7F2B"/>
    <w:rsid w:val="008E7F30"/>
    <w:rsid w:val="008F04C7"/>
    <w:rsid w:val="008F0994"/>
    <w:rsid w:val="008F0997"/>
    <w:rsid w:val="008F0E78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18E"/>
    <w:rsid w:val="008F4196"/>
    <w:rsid w:val="008F44CF"/>
    <w:rsid w:val="008F4703"/>
    <w:rsid w:val="008F4811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6BF"/>
    <w:rsid w:val="008F7916"/>
    <w:rsid w:val="008F7C24"/>
    <w:rsid w:val="008F7ED5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C68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1D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A9"/>
    <w:rsid w:val="00921575"/>
    <w:rsid w:val="00921AE9"/>
    <w:rsid w:val="009220FA"/>
    <w:rsid w:val="00922684"/>
    <w:rsid w:val="009226AE"/>
    <w:rsid w:val="009227B1"/>
    <w:rsid w:val="00922B4A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5F2A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3DC"/>
    <w:rsid w:val="009335F1"/>
    <w:rsid w:val="00933E85"/>
    <w:rsid w:val="00934128"/>
    <w:rsid w:val="00934A62"/>
    <w:rsid w:val="00934B75"/>
    <w:rsid w:val="00934FE2"/>
    <w:rsid w:val="00935052"/>
    <w:rsid w:val="009355A3"/>
    <w:rsid w:val="00935E79"/>
    <w:rsid w:val="00936791"/>
    <w:rsid w:val="00936BE6"/>
    <w:rsid w:val="00936EB7"/>
    <w:rsid w:val="00936FA4"/>
    <w:rsid w:val="0093777A"/>
    <w:rsid w:val="0093778D"/>
    <w:rsid w:val="0093792F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661"/>
    <w:rsid w:val="00941FD2"/>
    <w:rsid w:val="009420A1"/>
    <w:rsid w:val="00943237"/>
    <w:rsid w:val="00943332"/>
    <w:rsid w:val="009433D2"/>
    <w:rsid w:val="0094371A"/>
    <w:rsid w:val="00943F51"/>
    <w:rsid w:val="00943FF9"/>
    <w:rsid w:val="009442EA"/>
    <w:rsid w:val="009445E7"/>
    <w:rsid w:val="00944820"/>
    <w:rsid w:val="00944D71"/>
    <w:rsid w:val="0094552A"/>
    <w:rsid w:val="0094552D"/>
    <w:rsid w:val="0094593B"/>
    <w:rsid w:val="00945A50"/>
    <w:rsid w:val="00945F21"/>
    <w:rsid w:val="00946064"/>
    <w:rsid w:val="009460A6"/>
    <w:rsid w:val="009462EA"/>
    <w:rsid w:val="00946897"/>
    <w:rsid w:val="00946949"/>
    <w:rsid w:val="00946D26"/>
    <w:rsid w:val="00947037"/>
    <w:rsid w:val="0094720E"/>
    <w:rsid w:val="00947364"/>
    <w:rsid w:val="00947981"/>
    <w:rsid w:val="009500DE"/>
    <w:rsid w:val="0095067B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25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61A"/>
    <w:rsid w:val="0095788C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FD9"/>
    <w:rsid w:val="00962181"/>
    <w:rsid w:val="00962286"/>
    <w:rsid w:val="009622B7"/>
    <w:rsid w:val="00962453"/>
    <w:rsid w:val="00962A56"/>
    <w:rsid w:val="00962D53"/>
    <w:rsid w:val="00962D86"/>
    <w:rsid w:val="00962ECB"/>
    <w:rsid w:val="009630C6"/>
    <w:rsid w:val="00963C4D"/>
    <w:rsid w:val="00963EEC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2B1F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1EC5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2028"/>
    <w:rsid w:val="00992486"/>
    <w:rsid w:val="009925BC"/>
    <w:rsid w:val="009926D0"/>
    <w:rsid w:val="00992769"/>
    <w:rsid w:val="009927F7"/>
    <w:rsid w:val="009929B4"/>
    <w:rsid w:val="00992A3B"/>
    <w:rsid w:val="00992D05"/>
    <w:rsid w:val="00993019"/>
    <w:rsid w:val="00993373"/>
    <w:rsid w:val="00993877"/>
    <w:rsid w:val="009938D5"/>
    <w:rsid w:val="00993C5C"/>
    <w:rsid w:val="00993DC1"/>
    <w:rsid w:val="00994AAA"/>
    <w:rsid w:val="00994C82"/>
    <w:rsid w:val="00995392"/>
    <w:rsid w:val="0099539C"/>
    <w:rsid w:val="00995796"/>
    <w:rsid w:val="009958AC"/>
    <w:rsid w:val="00995AF6"/>
    <w:rsid w:val="00995F7E"/>
    <w:rsid w:val="009965C9"/>
    <w:rsid w:val="00996DB5"/>
    <w:rsid w:val="00997737"/>
    <w:rsid w:val="00997B73"/>
    <w:rsid w:val="009A02D7"/>
    <w:rsid w:val="009A0825"/>
    <w:rsid w:val="009A130A"/>
    <w:rsid w:val="009A1398"/>
    <w:rsid w:val="009A1FFF"/>
    <w:rsid w:val="009A226B"/>
    <w:rsid w:val="009A30C1"/>
    <w:rsid w:val="009A330E"/>
    <w:rsid w:val="009A337F"/>
    <w:rsid w:val="009A3402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EF4"/>
    <w:rsid w:val="009A60BA"/>
    <w:rsid w:val="009A6519"/>
    <w:rsid w:val="009A68A6"/>
    <w:rsid w:val="009A6CEF"/>
    <w:rsid w:val="009A6D8C"/>
    <w:rsid w:val="009A6E4E"/>
    <w:rsid w:val="009A6E8D"/>
    <w:rsid w:val="009A765D"/>
    <w:rsid w:val="009A76CA"/>
    <w:rsid w:val="009A78DF"/>
    <w:rsid w:val="009A7C79"/>
    <w:rsid w:val="009A7ED6"/>
    <w:rsid w:val="009B038D"/>
    <w:rsid w:val="009B0A11"/>
    <w:rsid w:val="009B0B1F"/>
    <w:rsid w:val="009B0B77"/>
    <w:rsid w:val="009B1041"/>
    <w:rsid w:val="009B1360"/>
    <w:rsid w:val="009B15D8"/>
    <w:rsid w:val="009B18ED"/>
    <w:rsid w:val="009B1BCF"/>
    <w:rsid w:val="009B1BE4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903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1C7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98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707"/>
    <w:rsid w:val="009F189F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4A"/>
    <w:rsid w:val="009F44AF"/>
    <w:rsid w:val="009F46A9"/>
    <w:rsid w:val="009F46D6"/>
    <w:rsid w:val="009F478A"/>
    <w:rsid w:val="009F47BA"/>
    <w:rsid w:val="009F48E1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3F56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82D"/>
    <w:rsid w:val="00A07AE1"/>
    <w:rsid w:val="00A07D8E"/>
    <w:rsid w:val="00A1055A"/>
    <w:rsid w:val="00A10871"/>
    <w:rsid w:val="00A10AB5"/>
    <w:rsid w:val="00A10CB5"/>
    <w:rsid w:val="00A10DA7"/>
    <w:rsid w:val="00A11017"/>
    <w:rsid w:val="00A110D0"/>
    <w:rsid w:val="00A11D04"/>
    <w:rsid w:val="00A11F85"/>
    <w:rsid w:val="00A1217A"/>
    <w:rsid w:val="00A127A8"/>
    <w:rsid w:val="00A12B9F"/>
    <w:rsid w:val="00A12C8E"/>
    <w:rsid w:val="00A13161"/>
    <w:rsid w:val="00A13625"/>
    <w:rsid w:val="00A136E7"/>
    <w:rsid w:val="00A136ED"/>
    <w:rsid w:val="00A13765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E35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F1E"/>
    <w:rsid w:val="00A23F79"/>
    <w:rsid w:val="00A23FF5"/>
    <w:rsid w:val="00A24108"/>
    <w:rsid w:val="00A24210"/>
    <w:rsid w:val="00A2486D"/>
    <w:rsid w:val="00A257C6"/>
    <w:rsid w:val="00A2674D"/>
    <w:rsid w:val="00A26E99"/>
    <w:rsid w:val="00A26F7C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23D"/>
    <w:rsid w:val="00A32455"/>
    <w:rsid w:val="00A32890"/>
    <w:rsid w:val="00A329A8"/>
    <w:rsid w:val="00A32C02"/>
    <w:rsid w:val="00A33050"/>
    <w:rsid w:val="00A330C6"/>
    <w:rsid w:val="00A335E5"/>
    <w:rsid w:val="00A33A42"/>
    <w:rsid w:val="00A33AC6"/>
    <w:rsid w:val="00A33ACA"/>
    <w:rsid w:val="00A33C89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B4F"/>
    <w:rsid w:val="00A35F57"/>
    <w:rsid w:val="00A367DF"/>
    <w:rsid w:val="00A3681A"/>
    <w:rsid w:val="00A36EF1"/>
    <w:rsid w:val="00A37475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0D3"/>
    <w:rsid w:val="00A422DA"/>
    <w:rsid w:val="00A42323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01F"/>
    <w:rsid w:val="00A4512B"/>
    <w:rsid w:val="00A45401"/>
    <w:rsid w:val="00A458B0"/>
    <w:rsid w:val="00A45BFC"/>
    <w:rsid w:val="00A45DC6"/>
    <w:rsid w:val="00A462C2"/>
    <w:rsid w:val="00A46456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1A6D"/>
    <w:rsid w:val="00A51FE0"/>
    <w:rsid w:val="00A52156"/>
    <w:rsid w:val="00A524ED"/>
    <w:rsid w:val="00A527D0"/>
    <w:rsid w:val="00A52CD6"/>
    <w:rsid w:val="00A532D9"/>
    <w:rsid w:val="00A5372B"/>
    <w:rsid w:val="00A5425C"/>
    <w:rsid w:val="00A54378"/>
    <w:rsid w:val="00A5439B"/>
    <w:rsid w:val="00A54898"/>
    <w:rsid w:val="00A54B70"/>
    <w:rsid w:val="00A55412"/>
    <w:rsid w:val="00A5584E"/>
    <w:rsid w:val="00A55EF1"/>
    <w:rsid w:val="00A5650C"/>
    <w:rsid w:val="00A56593"/>
    <w:rsid w:val="00A56B67"/>
    <w:rsid w:val="00A56E9E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E3F"/>
    <w:rsid w:val="00A63243"/>
    <w:rsid w:val="00A63615"/>
    <w:rsid w:val="00A63F24"/>
    <w:rsid w:val="00A64725"/>
    <w:rsid w:val="00A656C1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252"/>
    <w:rsid w:val="00A71397"/>
    <w:rsid w:val="00A715B6"/>
    <w:rsid w:val="00A71B28"/>
    <w:rsid w:val="00A71B89"/>
    <w:rsid w:val="00A721F5"/>
    <w:rsid w:val="00A7239E"/>
    <w:rsid w:val="00A723F1"/>
    <w:rsid w:val="00A7294C"/>
    <w:rsid w:val="00A72DD1"/>
    <w:rsid w:val="00A73697"/>
    <w:rsid w:val="00A740C4"/>
    <w:rsid w:val="00A7414A"/>
    <w:rsid w:val="00A747C5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BDD"/>
    <w:rsid w:val="00A82F34"/>
    <w:rsid w:val="00A83507"/>
    <w:rsid w:val="00A8376E"/>
    <w:rsid w:val="00A84249"/>
    <w:rsid w:val="00A84737"/>
    <w:rsid w:val="00A84F33"/>
    <w:rsid w:val="00A85A58"/>
    <w:rsid w:val="00A85AEE"/>
    <w:rsid w:val="00A85E32"/>
    <w:rsid w:val="00A867DE"/>
    <w:rsid w:val="00A86991"/>
    <w:rsid w:val="00A86A22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3E13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596"/>
    <w:rsid w:val="00AA07E5"/>
    <w:rsid w:val="00AA081C"/>
    <w:rsid w:val="00AA0BD5"/>
    <w:rsid w:val="00AA0DFE"/>
    <w:rsid w:val="00AA10E6"/>
    <w:rsid w:val="00AA12D4"/>
    <w:rsid w:val="00AA169A"/>
    <w:rsid w:val="00AA1957"/>
    <w:rsid w:val="00AA1AE8"/>
    <w:rsid w:val="00AA2068"/>
    <w:rsid w:val="00AA2464"/>
    <w:rsid w:val="00AA255C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F5E"/>
    <w:rsid w:val="00AA52DE"/>
    <w:rsid w:val="00AA5656"/>
    <w:rsid w:val="00AA58A1"/>
    <w:rsid w:val="00AA5F3C"/>
    <w:rsid w:val="00AA5F7C"/>
    <w:rsid w:val="00AA652A"/>
    <w:rsid w:val="00AA70D4"/>
    <w:rsid w:val="00AA71EA"/>
    <w:rsid w:val="00AA7583"/>
    <w:rsid w:val="00AA7681"/>
    <w:rsid w:val="00AA7A44"/>
    <w:rsid w:val="00AA7B82"/>
    <w:rsid w:val="00AA7CBF"/>
    <w:rsid w:val="00AA7FC4"/>
    <w:rsid w:val="00AB08D9"/>
    <w:rsid w:val="00AB0940"/>
    <w:rsid w:val="00AB0CB4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1E3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3EC"/>
    <w:rsid w:val="00AB654A"/>
    <w:rsid w:val="00AB676F"/>
    <w:rsid w:val="00AB6F54"/>
    <w:rsid w:val="00AB732F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D02F9"/>
    <w:rsid w:val="00AD0698"/>
    <w:rsid w:val="00AD08CB"/>
    <w:rsid w:val="00AD093E"/>
    <w:rsid w:val="00AD0E5C"/>
    <w:rsid w:val="00AD18A1"/>
    <w:rsid w:val="00AD2575"/>
    <w:rsid w:val="00AD25D2"/>
    <w:rsid w:val="00AD2B40"/>
    <w:rsid w:val="00AD2D22"/>
    <w:rsid w:val="00AD312B"/>
    <w:rsid w:val="00AD3B81"/>
    <w:rsid w:val="00AD4150"/>
    <w:rsid w:val="00AD49EC"/>
    <w:rsid w:val="00AD5258"/>
    <w:rsid w:val="00AD526B"/>
    <w:rsid w:val="00AD52AE"/>
    <w:rsid w:val="00AD56B1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F6D"/>
    <w:rsid w:val="00AE0244"/>
    <w:rsid w:val="00AE037E"/>
    <w:rsid w:val="00AE047E"/>
    <w:rsid w:val="00AE05AC"/>
    <w:rsid w:val="00AE0641"/>
    <w:rsid w:val="00AE08CB"/>
    <w:rsid w:val="00AE0CD4"/>
    <w:rsid w:val="00AE148D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908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4DD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229"/>
    <w:rsid w:val="00AF1BD8"/>
    <w:rsid w:val="00AF1C9A"/>
    <w:rsid w:val="00AF2087"/>
    <w:rsid w:val="00AF20A8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6026"/>
    <w:rsid w:val="00AF6088"/>
    <w:rsid w:val="00AF612E"/>
    <w:rsid w:val="00AF68E9"/>
    <w:rsid w:val="00AF69C1"/>
    <w:rsid w:val="00AF6B32"/>
    <w:rsid w:val="00AF6F4B"/>
    <w:rsid w:val="00AF725D"/>
    <w:rsid w:val="00AF797A"/>
    <w:rsid w:val="00AF7B15"/>
    <w:rsid w:val="00AF7C2E"/>
    <w:rsid w:val="00AF7D05"/>
    <w:rsid w:val="00AF7F05"/>
    <w:rsid w:val="00AF7F09"/>
    <w:rsid w:val="00B0014E"/>
    <w:rsid w:val="00B0029E"/>
    <w:rsid w:val="00B00368"/>
    <w:rsid w:val="00B00624"/>
    <w:rsid w:val="00B00A3C"/>
    <w:rsid w:val="00B00EC2"/>
    <w:rsid w:val="00B00F4D"/>
    <w:rsid w:val="00B01429"/>
    <w:rsid w:val="00B0142E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89B"/>
    <w:rsid w:val="00B0693A"/>
    <w:rsid w:val="00B06A40"/>
    <w:rsid w:val="00B06B99"/>
    <w:rsid w:val="00B06D3A"/>
    <w:rsid w:val="00B06EC3"/>
    <w:rsid w:val="00B06ED9"/>
    <w:rsid w:val="00B07C22"/>
    <w:rsid w:val="00B10060"/>
    <w:rsid w:val="00B1015E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223"/>
    <w:rsid w:val="00B24B78"/>
    <w:rsid w:val="00B2503C"/>
    <w:rsid w:val="00B2504E"/>
    <w:rsid w:val="00B25658"/>
    <w:rsid w:val="00B2572C"/>
    <w:rsid w:val="00B259C4"/>
    <w:rsid w:val="00B259E9"/>
    <w:rsid w:val="00B25D66"/>
    <w:rsid w:val="00B25DEC"/>
    <w:rsid w:val="00B25E47"/>
    <w:rsid w:val="00B26221"/>
    <w:rsid w:val="00B263F0"/>
    <w:rsid w:val="00B265B1"/>
    <w:rsid w:val="00B26615"/>
    <w:rsid w:val="00B2673B"/>
    <w:rsid w:val="00B26F0D"/>
    <w:rsid w:val="00B27460"/>
    <w:rsid w:val="00B2797B"/>
    <w:rsid w:val="00B27DD9"/>
    <w:rsid w:val="00B27EB2"/>
    <w:rsid w:val="00B27F63"/>
    <w:rsid w:val="00B30EEB"/>
    <w:rsid w:val="00B313A1"/>
    <w:rsid w:val="00B315A7"/>
    <w:rsid w:val="00B316D5"/>
    <w:rsid w:val="00B31A5A"/>
    <w:rsid w:val="00B31EC2"/>
    <w:rsid w:val="00B32220"/>
    <w:rsid w:val="00B322E2"/>
    <w:rsid w:val="00B3285C"/>
    <w:rsid w:val="00B3288C"/>
    <w:rsid w:val="00B32A02"/>
    <w:rsid w:val="00B32C5A"/>
    <w:rsid w:val="00B32FCC"/>
    <w:rsid w:val="00B331F4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1B"/>
    <w:rsid w:val="00B34F22"/>
    <w:rsid w:val="00B34F33"/>
    <w:rsid w:val="00B35495"/>
    <w:rsid w:val="00B354C7"/>
    <w:rsid w:val="00B358F7"/>
    <w:rsid w:val="00B35C70"/>
    <w:rsid w:val="00B35F36"/>
    <w:rsid w:val="00B35FBF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71C"/>
    <w:rsid w:val="00B41C61"/>
    <w:rsid w:val="00B41C6C"/>
    <w:rsid w:val="00B421A0"/>
    <w:rsid w:val="00B4222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E91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8CF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229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9B1"/>
    <w:rsid w:val="00B53AA7"/>
    <w:rsid w:val="00B53EDC"/>
    <w:rsid w:val="00B53F57"/>
    <w:rsid w:val="00B54008"/>
    <w:rsid w:val="00B5441A"/>
    <w:rsid w:val="00B544DE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457"/>
    <w:rsid w:val="00B6465D"/>
    <w:rsid w:val="00B646AA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264"/>
    <w:rsid w:val="00B67682"/>
    <w:rsid w:val="00B67AAC"/>
    <w:rsid w:val="00B70557"/>
    <w:rsid w:val="00B70F49"/>
    <w:rsid w:val="00B71079"/>
    <w:rsid w:val="00B71240"/>
    <w:rsid w:val="00B714C8"/>
    <w:rsid w:val="00B714D4"/>
    <w:rsid w:val="00B7170E"/>
    <w:rsid w:val="00B71FBD"/>
    <w:rsid w:val="00B7230A"/>
    <w:rsid w:val="00B72488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24B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6A"/>
    <w:rsid w:val="00B830E3"/>
    <w:rsid w:val="00B83AB4"/>
    <w:rsid w:val="00B83DD7"/>
    <w:rsid w:val="00B83F04"/>
    <w:rsid w:val="00B843DD"/>
    <w:rsid w:val="00B84A51"/>
    <w:rsid w:val="00B84BCF"/>
    <w:rsid w:val="00B84E5E"/>
    <w:rsid w:val="00B84E78"/>
    <w:rsid w:val="00B84EDF"/>
    <w:rsid w:val="00B85744"/>
    <w:rsid w:val="00B859AF"/>
    <w:rsid w:val="00B85B06"/>
    <w:rsid w:val="00B85C25"/>
    <w:rsid w:val="00B85D0D"/>
    <w:rsid w:val="00B85EC3"/>
    <w:rsid w:val="00B85FD4"/>
    <w:rsid w:val="00B86DDB"/>
    <w:rsid w:val="00B8750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DFE"/>
    <w:rsid w:val="00B91E7E"/>
    <w:rsid w:val="00B91FE7"/>
    <w:rsid w:val="00B92340"/>
    <w:rsid w:val="00B9259E"/>
    <w:rsid w:val="00B925B4"/>
    <w:rsid w:val="00B926DB"/>
    <w:rsid w:val="00B92C03"/>
    <w:rsid w:val="00B9321F"/>
    <w:rsid w:val="00B937F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97912"/>
    <w:rsid w:val="00BA02DA"/>
    <w:rsid w:val="00BA051A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514"/>
    <w:rsid w:val="00BA2820"/>
    <w:rsid w:val="00BA2D81"/>
    <w:rsid w:val="00BA2FB6"/>
    <w:rsid w:val="00BA317E"/>
    <w:rsid w:val="00BA329E"/>
    <w:rsid w:val="00BA32CA"/>
    <w:rsid w:val="00BA3B87"/>
    <w:rsid w:val="00BA3C19"/>
    <w:rsid w:val="00BA4007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99"/>
    <w:rsid w:val="00BA67CE"/>
    <w:rsid w:val="00BA6818"/>
    <w:rsid w:val="00BA68AB"/>
    <w:rsid w:val="00BA6926"/>
    <w:rsid w:val="00BA6E8C"/>
    <w:rsid w:val="00BA701C"/>
    <w:rsid w:val="00BA7773"/>
    <w:rsid w:val="00BA7BBA"/>
    <w:rsid w:val="00BA7CCF"/>
    <w:rsid w:val="00BA7D89"/>
    <w:rsid w:val="00BB00B9"/>
    <w:rsid w:val="00BB1337"/>
    <w:rsid w:val="00BB1E19"/>
    <w:rsid w:val="00BB1E7F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883"/>
    <w:rsid w:val="00BB4B84"/>
    <w:rsid w:val="00BB530E"/>
    <w:rsid w:val="00BB53F2"/>
    <w:rsid w:val="00BB55A7"/>
    <w:rsid w:val="00BB58AD"/>
    <w:rsid w:val="00BB5C6E"/>
    <w:rsid w:val="00BB5D72"/>
    <w:rsid w:val="00BB60ED"/>
    <w:rsid w:val="00BB6568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E1E"/>
    <w:rsid w:val="00BC2E5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19B"/>
    <w:rsid w:val="00BC54B4"/>
    <w:rsid w:val="00BC5761"/>
    <w:rsid w:val="00BC5B4A"/>
    <w:rsid w:val="00BC623D"/>
    <w:rsid w:val="00BC6525"/>
    <w:rsid w:val="00BC6F50"/>
    <w:rsid w:val="00BC723F"/>
    <w:rsid w:val="00BC761D"/>
    <w:rsid w:val="00BC7682"/>
    <w:rsid w:val="00BD0098"/>
    <w:rsid w:val="00BD031D"/>
    <w:rsid w:val="00BD03A8"/>
    <w:rsid w:val="00BD060C"/>
    <w:rsid w:val="00BD066C"/>
    <w:rsid w:val="00BD1494"/>
    <w:rsid w:val="00BD1941"/>
    <w:rsid w:val="00BD198F"/>
    <w:rsid w:val="00BD1C9A"/>
    <w:rsid w:val="00BD2320"/>
    <w:rsid w:val="00BD2584"/>
    <w:rsid w:val="00BD27BE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5FB7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0D"/>
    <w:rsid w:val="00BD7933"/>
    <w:rsid w:val="00BD7A85"/>
    <w:rsid w:val="00BD7EE3"/>
    <w:rsid w:val="00BE002A"/>
    <w:rsid w:val="00BE0387"/>
    <w:rsid w:val="00BE05FB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2A11"/>
    <w:rsid w:val="00BF3343"/>
    <w:rsid w:val="00BF3679"/>
    <w:rsid w:val="00BF37A4"/>
    <w:rsid w:val="00BF3D5A"/>
    <w:rsid w:val="00BF3DAB"/>
    <w:rsid w:val="00BF3E87"/>
    <w:rsid w:val="00BF44CB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B7A"/>
    <w:rsid w:val="00BF5E22"/>
    <w:rsid w:val="00BF5F7E"/>
    <w:rsid w:val="00BF657A"/>
    <w:rsid w:val="00BF6BE4"/>
    <w:rsid w:val="00BF6D2E"/>
    <w:rsid w:val="00BF75A4"/>
    <w:rsid w:val="00BF79D5"/>
    <w:rsid w:val="00BF7D26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AB2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260"/>
    <w:rsid w:val="00C13806"/>
    <w:rsid w:val="00C13A72"/>
    <w:rsid w:val="00C13FF5"/>
    <w:rsid w:val="00C14069"/>
    <w:rsid w:val="00C140CB"/>
    <w:rsid w:val="00C14147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02D"/>
    <w:rsid w:val="00C21233"/>
    <w:rsid w:val="00C21595"/>
    <w:rsid w:val="00C21713"/>
    <w:rsid w:val="00C21B3C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B30"/>
    <w:rsid w:val="00C25025"/>
    <w:rsid w:val="00C250C6"/>
    <w:rsid w:val="00C25757"/>
    <w:rsid w:val="00C26B0F"/>
    <w:rsid w:val="00C275C7"/>
    <w:rsid w:val="00C27993"/>
    <w:rsid w:val="00C27B6E"/>
    <w:rsid w:val="00C27BD5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2F"/>
    <w:rsid w:val="00C32FD0"/>
    <w:rsid w:val="00C33178"/>
    <w:rsid w:val="00C331EE"/>
    <w:rsid w:val="00C33371"/>
    <w:rsid w:val="00C333B8"/>
    <w:rsid w:val="00C3354B"/>
    <w:rsid w:val="00C3356C"/>
    <w:rsid w:val="00C3366C"/>
    <w:rsid w:val="00C336EF"/>
    <w:rsid w:val="00C33CEF"/>
    <w:rsid w:val="00C33EAF"/>
    <w:rsid w:val="00C33EB6"/>
    <w:rsid w:val="00C33EBD"/>
    <w:rsid w:val="00C34C3B"/>
    <w:rsid w:val="00C34FD4"/>
    <w:rsid w:val="00C353E5"/>
    <w:rsid w:val="00C354A3"/>
    <w:rsid w:val="00C3552C"/>
    <w:rsid w:val="00C356B1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679"/>
    <w:rsid w:val="00C41342"/>
    <w:rsid w:val="00C41498"/>
    <w:rsid w:val="00C41A24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3860"/>
    <w:rsid w:val="00C44837"/>
    <w:rsid w:val="00C44955"/>
    <w:rsid w:val="00C451B6"/>
    <w:rsid w:val="00C4534F"/>
    <w:rsid w:val="00C4536F"/>
    <w:rsid w:val="00C45437"/>
    <w:rsid w:val="00C4563C"/>
    <w:rsid w:val="00C45972"/>
    <w:rsid w:val="00C45A78"/>
    <w:rsid w:val="00C45EB9"/>
    <w:rsid w:val="00C4604B"/>
    <w:rsid w:val="00C46091"/>
    <w:rsid w:val="00C4663E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16A"/>
    <w:rsid w:val="00C558E6"/>
    <w:rsid w:val="00C56062"/>
    <w:rsid w:val="00C561BE"/>
    <w:rsid w:val="00C56752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261"/>
    <w:rsid w:val="00C63801"/>
    <w:rsid w:val="00C63A46"/>
    <w:rsid w:val="00C63E04"/>
    <w:rsid w:val="00C640BB"/>
    <w:rsid w:val="00C6415C"/>
    <w:rsid w:val="00C64582"/>
    <w:rsid w:val="00C64658"/>
    <w:rsid w:val="00C648E4"/>
    <w:rsid w:val="00C64F7D"/>
    <w:rsid w:val="00C64FB2"/>
    <w:rsid w:val="00C6503C"/>
    <w:rsid w:val="00C65423"/>
    <w:rsid w:val="00C657B2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2D7A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95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4FF1"/>
    <w:rsid w:val="00C8501D"/>
    <w:rsid w:val="00C85024"/>
    <w:rsid w:val="00C850F7"/>
    <w:rsid w:val="00C851AB"/>
    <w:rsid w:val="00C85495"/>
    <w:rsid w:val="00C85AB5"/>
    <w:rsid w:val="00C85ACD"/>
    <w:rsid w:val="00C85ED8"/>
    <w:rsid w:val="00C860CD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857"/>
    <w:rsid w:val="00C921A2"/>
    <w:rsid w:val="00C925CE"/>
    <w:rsid w:val="00C92BCF"/>
    <w:rsid w:val="00C92DD7"/>
    <w:rsid w:val="00C92F10"/>
    <w:rsid w:val="00C9315A"/>
    <w:rsid w:val="00C93C55"/>
    <w:rsid w:val="00C93F8F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219"/>
    <w:rsid w:val="00C964FA"/>
    <w:rsid w:val="00C96725"/>
    <w:rsid w:val="00C97041"/>
    <w:rsid w:val="00C971CA"/>
    <w:rsid w:val="00C97729"/>
    <w:rsid w:val="00C978A7"/>
    <w:rsid w:val="00C97A04"/>
    <w:rsid w:val="00C97C53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621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549E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1F5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338"/>
    <w:rsid w:val="00CB5469"/>
    <w:rsid w:val="00CB5692"/>
    <w:rsid w:val="00CB5AD3"/>
    <w:rsid w:val="00CB5D1D"/>
    <w:rsid w:val="00CB5E2F"/>
    <w:rsid w:val="00CB6135"/>
    <w:rsid w:val="00CB622E"/>
    <w:rsid w:val="00CB6E5A"/>
    <w:rsid w:val="00CB6F4E"/>
    <w:rsid w:val="00CB7237"/>
    <w:rsid w:val="00CB73EE"/>
    <w:rsid w:val="00CB7D1B"/>
    <w:rsid w:val="00CB7E24"/>
    <w:rsid w:val="00CC006F"/>
    <w:rsid w:val="00CC0376"/>
    <w:rsid w:val="00CC055D"/>
    <w:rsid w:val="00CC05E0"/>
    <w:rsid w:val="00CC062B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4421"/>
    <w:rsid w:val="00CC48BB"/>
    <w:rsid w:val="00CC4C74"/>
    <w:rsid w:val="00CC4CEA"/>
    <w:rsid w:val="00CC4F50"/>
    <w:rsid w:val="00CC5465"/>
    <w:rsid w:val="00CC55BC"/>
    <w:rsid w:val="00CC57D3"/>
    <w:rsid w:val="00CC594E"/>
    <w:rsid w:val="00CC6F9E"/>
    <w:rsid w:val="00CC70EE"/>
    <w:rsid w:val="00CC76EA"/>
    <w:rsid w:val="00CC7B8A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061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3CE"/>
    <w:rsid w:val="00CE37DD"/>
    <w:rsid w:val="00CE3A94"/>
    <w:rsid w:val="00CE3BAC"/>
    <w:rsid w:val="00CE3EF8"/>
    <w:rsid w:val="00CE4227"/>
    <w:rsid w:val="00CE48D4"/>
    <w:rsid w:val="00CE4F49"/>
    <w:rsid w:val="00CE5823"/>
    <w:rsid w:val="00CE589B"/>
    <w:rsid w:val="00CE5B38"/>
    <w:rsid w:val="00CE5C36"/>
    <w:rsid w:val="00CE61BB"/>
    <w:rsid w:val="00CE61C5"/>
    <w:rsid w:val="00CE638B"/>
    <w:rsid w:val="00CE6614"/>
    <w:rsid w:val="00CE6702"/>
    <w:rsid w:val="00CE6ACB"/>
    <w:rsid w:val="00CE6E6C"/>
    <w:rsid w:val="00CE6F42"/>
    <w:rsid w:val="00CE710E"/>
    <w:rsid w:val="00CE71AD"/>
    <w:rsid w:val="00CE7553"/>
    <w:rsid w:val="00CE764F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1C4E"/>
    <w:rsid w:val="00CF25A3"/>
    <w:rsid w:val="00CF26B3"/>
    <w:rsid w:val="00CF29BD"/>
    <w:rsid w:val="00CF2B25"/>
    <w:rsid w:val="00CF3341"/>
    <w:rsid w:val="00CF34B2"/>
    <w:rsid w:val="00CF3929"/>
    <w:rsid w:val="00CF3A86"/>
    <w:rsid w:val="00CF3BAB"/>
    <w:rsid w:val="00CF3C8E"/>
    <w:rsid w:val="00CF429F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D2F"/>
    <w:rsid w:val="00CF6E30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91D"/>
    <w:rsid w:val="00D00A1C"/>
    <w:rsid w:val="00D00E24"/>
    <w:rsid w:val="00D01340"/>
    <w:rsid w:val="00D0174A"/>
    <w:rsid w:val="00D01AB7"/>
    <w:rsid w:val="00D01B12"/>
    <w:rsid w:val="00D01D38"/>
    <w:rsid w:val="00D01D85"/>
    <w:rsid w:val="00D01DFA"/>
    <w:rsid w:val="00D01F26"/>
    <w:rsid w:val="00D021BA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4FAE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910"/>
    <w:rsid w:val="00D10C5B"/>
    <w:rsid w:val="00D113A5"/>
    <w:rsid w:val="00D11B97"/>
    <w:rsid w:val="00D11D84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C34"/>
    <w:rsid w:val="00D13D04"/>
    <w:rsid w:val="00D13F95"/>
    <w:rsid w:val="00D13FAF"/>
    <w:rsid w:val="00D14035"/>
    <w:rsid w:val="00D14118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3AC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08DC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3C"/>
    <w:rsid w:val="00D24E70"/>
    <w:rsid w:val="00D251C1"/>
    <w:rsid w:val="00D25789"/>
    <w:rsid w:val="00D2607B"/>
    <w:rsid w:val="00D26166"/>
    <w:rsid w:val="00D264AF"/>
    <w:rsid w:val="00D266E6"/>
    <w:rsid w:val="00D26963"/>
    <w:rsid w:val="00D26A1A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E12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D78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150"/>
    <w:rsid w:val="00D403DB"/>
    <w:rsid w:val="00D40478"/>
    <w:rsid w:val="00D407B6"/>
    <w:rsid w:val="00D40A43"/>
    <w:rsid w:val="00D40B5F"/>
    <w:rsid w:val="00D40E57"/>
    <w:rsid w:val="00D42284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526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93F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6F0"/>
    <w:rsid w:val="00D56939"/>
    <w:rsid w:val="00D5729B"/>
    <w:rsid w:val="00D574A3"/>
    <w:rsid w:val="00D57632"/>
    <w:rsid w:val="00D57679"/>
    <w:rsid w:val="00D5783E"/>
    <w:rsid w:val="00D57941"/>
    <w:rsid w:val="00D579DE"/>
    <w:rsid w:val="00D579E0"/>
    <w:rsid w:val="00D57B1B"/>
    <w:rsid w:val="00D57C3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F9"/>
    <w:rsid w:val="00D647A4"/>
    <w:rsid w:val="00D64916"/>
    <w:rsid w:val="00D64ACA"/>
    <w:rsid w:val="00D64D59"/>
    <w:rsid w:val="00D64D89"/>
    <w:rsid w:val="00D65066"/>
    <w:rsid w:val="00D655CE"/>
    <w:rsid w:val="00D65783"/>
    <w:rsid w:val="00D657B4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573"/>
    <w:rsid w:val="00D72B39"/>
    <w:rsid w:val="00D72F99"/>
    <w:rsid w:val="00D7388F"/>
    <w:rsid w:val="00D73918"/>
    <w:rsid w:val="00D73ABD"/>
    <w:rsid w:val="00D73E5F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B94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9B6"/>
    <w:rsid w:val="00D859DD"/>
    <w:rsid w:val="00D85D5E"/>
    <w:rsid w:val="00D85EBF"/>
    <w:rsid w:val="00D86566"/>
    <w:rsid w:val="00D867CA"/>
    <w:rsid w:val="00D86AC4"/>
    <w:rsid w:val="00D871D7"/>
    <w:rsid w:val="00D8744B"/>
    <w:rsid w:val="00D87852"/>
    <w:rsid w:val="00D879D5"/>
    <w:rsid w:val="00D90232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D2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6E49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38BD"/>
    <w:rsid w:val="00DA3A9A"/>
    <w:rsid w:val="00DA3B06"/>
    <w:rsid w:val="00DA3E20"/>
    <w:rsid w:val="00DA41BC"/>
    <w:rsid w:val="00DA4DEC"/>
    <w:rsid w:val="00DA5098"/>
    <w:rsid w:val="00DA525A"/>
    <w:rsid w:val="00DA52B9"/>
    <w:rsid w:val="00DA5BDE"/>
    <w:rsid w:val="00DA5CF8"/>
    <w:rsid w:val="00DA5F0E"/>
    <w:rsid w:val="00DA5F72"/>
    <w:rsid w:val="00DA6155"/>
    <w:rsid w:val="00DA62F1"/>
    <w:rsid w:val="00DA68DA"/>
    <w:rsid w:val="00DA6971"/>
    <w:rsid w:val="00DA6AC2"/>
    <w:rsid w:val="00DA6FB5"/>
    <w:rsid w:val="00DA7242"/>
    <w:rsid w:val="00DA7249"/>
    <w:rsid w:val="00DA7288"/>
    <w:rsid w:val="00DA7864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8DD"/>
    <w:rsid w:val="00DB58FC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9E8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659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60"/>
    <w:rsid w:val="00DD1E79"/>
    <w:rsid w:val="00DD1FAE"/>
    <w:rsid w:val="00DD2212"/>
    <w:rsid w:val="00DD2847"/>
    <w:rsid w:val="00DD2C7B"/>
    <w:rsid w:val="00DD2CA2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6FB1"/>
    <w:rsid w:val="00DD74C8"/>
    <w:rsid w:val="00DD7A29"/>
    <w:rsid w:val="00DE04A1"/>
    <w:rsid w:val="00DE06C9"/>
    <w:rsid w:val="00DE09A5"/>
    <w:rsid w:val="00DE1311"/>
    <w:rsid w:val="00DE1562"/>
    <w:rsid w:val="00DE197C"/>
    <w:rsid w:val="00DE1EA9"/>
    <w:rsid w:val="00DE2047"/>
    <w:rsid w:val="00DE2247"/>
    <w:rsid w:val="00DE27AC"/>
    <w:rsid w:val="00DE2A7B"/>
    <w:rsid w:val="00DE2CD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2F2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254"/>
    <w:rsid w:val="00DF3697"/>
    <w:rsid w:val="00DF3CC5"/>
    <w:rsid w:val="00DF3EEE"/>
    <w:rsid w:val="00DF448A"/>
    <w:rsid w:val="00DF44C9"/>
    <w:rsid w:val="00DF4A8A"/>
    <w:rsid w:val="00DF4D5F"/>
    <w:rsid w:val="00DF50B5"/>
    <w:rsid w:val="00DF5751"/>
    <w:rsid w:val="00DF587A"/>
    <w:rsid w:val="00DF59AC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02C8"/>
    <w:rsid w:val="00E0074F"/>
    <w:rsid w:val="00E01138"/>
    <w:rsid w:val="00E0215F"/>
    <w:rsid w:val="00E0261F"/>
    <w:rsid w:val="00E02621"/>
    <w:rsid w:val="00E02CCC"/>
    <w:rsid w:val="00E02CD4"/>
    <w:rsid w:val="00E03611"/>
    <w:rsid w:val="00E03D8F"/>
    <w:rsid w:val="00E03FF8"/>
    <w:rsid w:val="00E043E5"/>
    <w:rsid w:val="00E0450A"/>
    <w:rsid w:val="00E04E40"/>
    <w:rsid w:val="00E0504A"/>
    <w:rsid w:val="00E05527"/>
    <w:rsid w:val="00E05A34"/>
    <w:rsid w:val="00E05F38"/>
    <w:rsid w:val="00E05FB8"/>
    <w:rsid w:val="00E06335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CE5"/>
    <w:rsid w:val="00E11D46"/>
    <w:rsid w:val="00E11DEE"/>
    <w:rsid w:val="00E11E26"/>
    <w:rsid w:val="00E12D56"/>
    <w:rsid w:val="00E12F7B"/>
    <w:rsid w:val="00E131B5"/>
    <w:rsid w:val="00E131FC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293"/>
    <w:rsid w:val="00E2183F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35C"/>
    <w:rsid w:val="00E30BFE"/>
    <w:rsid w:val="00E30D18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727"/>
    <w:rsid w:val="00E3392B"/>
    <w:rsid w:val="00E346BE"/>
    <w:rsid w:val="00E352B7"/>
    <w:rsid w:val="00E35745"/>
    <w:rsid w:val="00E35756"/>
    <w:rsid w:val="00E35843"/>
    <w:rsid w:val="00E358F9"/>
    <w:rsid w:val="00E35A54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24FF"/>
    <w:rsid w:val="00E42FFC"/>
    <w:rsid w:val="00E4301E"/>
    <w:rsid w:val="00E43148"/>
    <w:rsid w:val="00E4350D"/>
    <w:rsid w:val="00E435B6"/>
    <w:rsid w:val="00E436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5BE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257"/>
    <w:rsid w:val="00E52C3A"/>
    <w:rsid w:val="00E53025"/>
    <w:rsid w:val="00E53211"/>
    <w:rsid w:val="00E534F2"/>
    <w:rsid w:val="00E535C9"/>
    <w:rsid w:val="00E540BB"/>
    <w:rsid w:val="00E542FC"/>
    <w:rsid w:val="00E54C98"/>
    <w:rsid w:val="00E558AD"/>
    <w:rsid w:val="00E55CEB"/>
    <w:rsid w:val="00E56ACA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8E7"/>
    <w:rsid w:val="00E609D5"/>
    <w:rsid w:val="00E6137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26D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871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44F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278"/>
    <w:rsid w:val="00E9657D"/>
    <w:rsid w:val="00E96D50"/>
    <w:rsid w:val="00E97059"/>
    <w:rsid w:val="00E97608"/>
    <w:rsid w:val="00E9762B"/>
    <w:rsid w:val="00E97E44"/>
    <w:rsid w:val="00E97ED2"/>
    <w:rsid w:val="00EA01BB"/>
    <w:rsid w:val="00EA02F2"/>
    <w:rsid w:val="00EA04CD"/>
    <w:rsid w:val="00EA0588"/>
    <w:rsid w:val="00EA064B"/>
    <w:rsid w:val="00EA07B7"/>
    <w:rsid w:val="00EA0907"/>
    <w:rsid w:val="00EA0A4B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9F6"/>
    <w:rsid w:val="00EA4F0D"/>
    <w:rsid w:val="00EA4F4F"/>
    <w:rsid w:val="00EA52D4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5C"/>
    <w:rsid w:val="00EA7FB8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3A6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A2"/>
    <w:rsid w:val="00EC2550"/>
    <w:rsid w:val="00EC2693"/>
    <w:rsid w:val="00EC282A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732"/>
    <w:rsid w:val="00EC6F92"/>
    <w:rsid w:val="00EC70B2"/>
    <w:rsid w:val="00EC78D9"/>
    <w:rsid w:val="00EC796C"/>
    <w:rsid w:val="00EC7B4F"/>
    <w:rsid w:val="00EC7DBE"/>
    <w:rsid w:val="00ED018A"/>
    <w:rsid w:val="00ED0582"/>
    <w:rsid w:val="00ED0908"/>
    <w:rsid w:val="00ED0B14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E03F8"/>
    <w:rsid w:val="00EE0802"/>
    <w:rsid w:val="00EE0BED"/>
    <w:rsid w:val="00EE0DEB"/>
    <w:rsid w:val="00EE12C2"/>
    <w:rsid w:val="00EE1464"/>
    <w:rsid w:val="00EE15CC"/>
    <w:rsid w:val="00EE1C96"/>
    <w:rsid w:val="00EE1D3E"/>
    <w:rsid w:val="00EE1ED9"/>
    <w:rsid w:val="00EE1F7F"/>
    <w:rsid w:val="00EE2145"/>
    <w:rsid w:val="00EE21C0"/>
    <w:rsid w:val="00EE22CF"/>
    <w:rsid w:val="00EE2525"/>
    <w:rsid w:val="00EE29A3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924"/>
    <w:rsid w:val="00EE5D29"/>
    <w:rsid w:val="00EE60C5"/>
    <w:rsid w:val="00EE61F1"/>
    <w:rsid w:val="00EE6B45"/>
    <w:rsid w:val="00EE6E82"/>
    <w:rsid w:val="00EE737B"/>
    <w:rsid w:val="00EE73A4"/>
    <w:rsid w:val="00EE74BA"/>
    <w:rsid w:val="00EE7977"/>
    <w:rsid w:val="00EE7C2E"/>
    <w:rsid w:val="00EE7D31"/>
    <w:rsid w:val="00EE7E56"/>
    <w:rsid w:val="00EE7F30"/>
    <w:rsid w:val="00EF07A7"/>
    <w:rsid w:val="00EF094A"/>
    <w:rsid w:val="00EF0A89"/>
    <w:rsid w:val="00EF0C2D"/>
    <w:rsid w:val="00EF0C36"/>
    <w:rsid w:val="00EF0CC7"/>
    <w:rsid w:val="00EF126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7C6"/>
    <w:rsid w:val="00EF3BED"/>
    <w:rsid w:val="00EF3DC6"/>
    <w:rsid w:val="00EF3E20"/>
    <w:rsid w:val="00EF408B"/>
    <w:rsid w:val="00EF420C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CA4"/>
    <w:rsid w:val="00EF7E26"/>
    <w:rsid w:val="00EF7E27"/>
    <w:rsid w:val="00EF7EA9"/>
    <w:rsid w:val="00EF7ECC"/>
    <w:rsid w:val="00EF7FDE"/>
    <w:rsid w:val="00F000AC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89B"/>
    <w:rsid w:val="00F029B8"/>
    <w:rsid w:val="00F03591"/>
    <w:rsid w:val="00F037DB"/>
    <w:rsid w:val="00F03873"/>
    <w:rsid w:val="00F041D3"/>
    <w:rsid w:val="00F042D8"/>
    <w:rsid w:val="00F043DB"/>
    <w:rsid w:val="00F04F04"/>
    <w:rsid w:val="00F04FC2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0EC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6FA0"/>
    <w:rsid w:val="00F170AE"/>
    <w:rsid w:val="00F17355"/>
    <w:rsid w:val="00F202CA"/>
    <w:rsid w:val="00F20748"/>
    <w:rsid w:val="00F20880"/>
    <w:rsid w:val="00F20A5B"/>
    <w:rsid w:val="00F214B3"/>
    <w:rsid w:val="00F216A0"/>
    <w:rsid w:val="00F21A68"/>
    <w:rsid w:val="00F21D9C"/>
    <w:rsid w:val="00F21F0E"/>
    <w:rsid w:val="00F221E3"/>
    <w:rsid w:val="00F2275C"/>
    <w:rsid w:val="00F229D6"/>
    <w:rsid w:val="00F22ADE"/>
    <w:rsid w:val="00F22BE4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25B"/>
    <w:rsid w:val="00F26613"/>
    <w:rsid w:val="00F26689"/>
    <w:rsid w:val="00F26A27"/>
    <w:rsid w:val="00F272CC"/>
    <w:rsid w:val="00F277D9"/>
    <w:rsid w:val="00F27A9A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1E92"/>
    <w:rsid w:val="00F3276A"/>
    <w:rsid w:val="00F32890"/>
    <w:rsid w:val="00F328DF"/>
    <w:rsid w:val="00F32BB0"/>
    <w:rsid w:val="00F32CF6"/>
    <w:rsid w:val="00F33632"/>
    <w:rsid w:val="00F338FE"/>
    <w:rsid w:val="00F34285"/>
    <w:rsid w:val="00F3429B"/>
    <w:rsid w:val="00F34609"/>
    <w:rsid w:val="00F34723"/>
    <w:rsid w:val="00F34A95"/>
    <w:rsid w:val="00F34DC2"/>
    <w:rsid w:val="00F355D3"/>
    <w:rsid w:val="00F35669"/>
    <w:rsid w:val="00F35C20"/>
    <w:rsid w:val="00F35D1B"/>
    <w:rsid w:val="00F35E9E"/>
    <w:rsid w:val="00F35EDF"/>
    <w:rsid w:val="00F36074"/>
    <w:rsid w:val="00F36126"/>
    <w:rsid w:val="00F36234"/>
    <w:rsid w:val="00F36605"/>
    <w:rsid w:val="00F3706F"/>
    <w:rsid w:val="00F37796"/>
    <w:rsid w:val="00F37955"/>
    <w:rsid w:val="00F401A4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B51"/>
    <w:rsid w:val="00F50C6B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349"/>
    <w:rsid w:val="00F5362C"/>
    <w:rsid w:val="00F537D2"/>
    <w:rsid w:val="00F53D58"/>
    <w:rsid w:val="00F53E58"/>
    <w:rsid w:val="00F53FEC"/>
    <w:rsid w:val="00F5466B"/>
    <w:rsid w:val="00F54D25"/>
    <w:rsid w:val="00F54FDF"/>
    <w:rsid w:val="00F550BE"/>
    <w:rsid w:val="00F5534D"/>
    <w:rsid w:val="00F558BB"/>
    <w:rsid w:val="00F56205"/>
    <w:rsid w:val="00F5624F"/>
    <w:rsid w:val="00F56663"/>
    <w:rsid w:val="00F56A67"/>
    <w:rsid w:val="00F56B55"/>
    <w:rsid w:val="00F570B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DE0"/>
    <w:rsid w:val="00F61E40"/>
    <w:rsid w:val="00F61FB0"/>
    <w:rsid w:val="00F62590"/>
    <w:rsid w:val="00F627DB"/>
    <w:rsid w:val="00F627E7"/>
    <w:rsid w:val="00F62AEA"/>
    <w:rsid w:val="00F62CAF"/>
    <w:rsid w:val="00F63170"/>
    <w:rsid w:val="00F6349D"/>
    <w:rsid w:val="00F635C5"/>
    <w:rsid w:val="00F635D6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CD1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363E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7C5"/>
    <w:rsid w:val="00F808AE"/>
    <w:rsid w:val="00F80E2D"/>
    <w:rsid w:val="00F812CE"/>
    <w:rsid w:val="00F816B8"/>
    <w:rsid w:val="00F81B5D"/>
    <w:rsid w:val="00F81BF3"/>
    <w:rsid w:val="00F82766"/>
    <w:rsid w:val="00F82928"/>
    <w:rsid w:val="00F82F5D"/>
    <w:rsid w:val="00F831F6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23E8"/>
    <w:rsid w:val="00F92B3D"/>
    <w:rsid w:val="00F92CCB"/>
    <w:rsid w:val="00F92D0E"/>
    <w:rsid w:val="00F92FAB"/>
    <w:rsid w:val="00F9300B"/>
    <w:rsid w:val="00F9320E"/>
    <w:rsid w:val="00F9326E"/>
    <w:rsid w:val="00F9367B"/>
    <w:rsid w:val="00F938D8"/>
    <w:rsid w:val="00F94139"/>
    <w:rsid w:val="00F942ED"/>
    <w:rsid w:val="00F94770"/>
    <w:rsid w:val="00F948DE"/>
    <w:rsid w:val="00F94D5B"/>
    <w:rsid w:val="00F94F34"/>
    <w:rsid w:val="00F94F3D"/>
    <w:rsid w:val="00F9573B"/>
    <w:rsid w:val="00F95911"/>
    <w:rsid w:val="00F95F02"/>
    <w:rsid w:val="00F965DC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0FB0"/>
    <w:rsid w:val="00FA117D"/>
    <w:rsid w:val="00FA120B"/>
    <w:rsid w:val="00FA161B"/>
    <w:rsid w:val="00FA1CC9"/>
    <w:rsid w:val="00FA1FDD"/>
    <w:rsid w:val="00FA255D"/>
    <w:rsid w:val="00FA2659"/>
    <w:rsid w:val="00FA26A2"/>
    <w:rsid w:val="00FA297F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61A"/>
    <w:rsid w:val="00FA6B9A"/>
    <w:rsid w:val="00FA6CD2"/>
    <w:rsid w:val="00FA6DCB"/>
    <w:rsid w:val="00FA6F3B"/>
    <w:rsid w:val="00FA7B4A"/>
    <w:rsid w:val="00FA7C9B"/>
    <w:rsid w:val="00FA7CCE"/>
    <w:rsid w:val="00FA7E65"/>
    <w:rsid w:val="00FA7F5A"/>
    <w:rsid w:val="00FB01EA"/>
    <w:rsid w:val="00FB036D"/>
    <w:rsid w:val="00FB0503"/>
    <w:rsid w:val="00FB0E3D"/>
    <w:rsid w:val="00FB1F76"/>
    <w:rsid w:val="00FB1FED"/>
    <w:rsid w:val="00FB212F"/>
    <w:rsid w:val="00FB214C"/>
    <w:rsid w:val="00FB22F6"/>
    <w:rsid w:val="00FB2647"/>
    <w:rsid w:val="00FB27B7"/>
    <w:rsid w:val="00FB28D6"/>
    <w:rsid w:val="00FB2A11"/>
    <w:rsid w:val="00FB2ADB"/>
    <w:rsid w:val="00FB3406"/>
    <w:rsid w:val="00FB375C"/>
    <w:rsid w:val="00FB3E44"/>
    <w:rsid w:val="00FB4233"/>
    <w:rsid w:val="00FB435C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5C"/>
    <w:rsid w:val="00FC4261"/>
    <w:rsid w:val="00FC5216"/>
    <w:rsid w:val="00FC550F"/>
    <w:rsid w:val="00FC5BDE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A6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B00"/>
    <w:rsid w:val="00FE2EC7"/>
    <w:rsid w:val="00FE3234"/>
    <w:rsid w:val="00FE373E"/>
    <w:rsid w:val="00FE3B8E"/>
    <w:rsid w:val="00FE4119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BC4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B19"/>
    <w:rsid w:val="00FF1B1E"/>
    <w:rsid w:val="00FF2842"/>
    <w:rsid w:val="00FF30DF"/>
    <w:rsid w:val="00FF34B7"/>
    <w:rsid w:val="00FF3A48"/>
    <w:rsid w:val="00FF3C9F"/>
    <w:rsid w:val="00FF3E6C"/>
    <w:rsid w:val="00FF3FEF"/>
    <w:rsid w:val="00FF4073"/>
    <w:rsid w:val="00FF423D"/>
    <w:rsid w:val="00FF4534"/>
    <w:rsid w:val="00FF4B00"/>
    <w:rsid w:val="00FF4CF2"/>
    <w:rsid w:val="00FF4FEC"/>
    <w:rsid w:val="00FF50FA"/>
    <w:rsid w:val="00FF5463"/>
    <w:rsid w:val="00FF5697"/>
    <w:rsid w:val="00FF56FD"/>
    <w:rsid w:val="00FF573C"/>
    <w:rsid w:val="00FF5BFC"/>
    <w:rsid w:val="00FF5EBB"/>
    <w:rsid w:val="00FF662A"/>
    <w:rsid w:val="00FF6BDA"/>
    <w:rsid w:val="00FF6F9B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A420D3"/>
  </w:style>
  <w:style w:type="character" w:customStyle="1" w:styleId="BodyText2Char1">
    <w:name w:val="Body Text 2 Char1"/>
    <w:basedOn w:val="DefaultParagraphFont"/>
    <w:rsid w:val="00A420D3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D42F3-E572-4332-9DA7-891020A0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36</Pages>
  <Words>7378</Words>
  <Characters>42057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Nitha, Thongkum</cp:lastModifiedBy>
  <cp:revision>3</cp:revision>
  <cp:lastPrinted>2020-08-11T09:08:00Z</cp:lastPrinted>
  <dcterms:created xsi:type="dcterms:W3CDTF">2020-08-11T11:33:00Z</dcterms:created>
  <dcterms:modified xsi:type="dcterms:W3CDTF">2020-08-11T11:34:00Z</dcterms:modified>
</cp:coreProperties>
</file>