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ink/ink1.xml" ContentType="application/inkml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CEACE7" w14:textId="77777777" w:rsidR="005A1A67" w:rsidRPr="00246993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246993">
        <w:rPr>
          <w:rFonts w:ascii="Angsana New" w:hAnsi="Angsana New"/>
          <w:b w:val="0"/>
          <w:bCs/>
          <w:sz w:val="30"/>
          <w:szCs w:val="30"/>
          <w:lang w:bidi="th-TH"/>
        </w:rPr>
        <w:tab/>
      </w:r>
      <w:r w:rsidRPr="00246993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26CBDBA2" w14:textId="77777777" w:rsidR="009839E6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75B594CA" w14:textId="77777777" w:rsidR="005A1A67" w:rsidRPr="00246993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ข้อมูลทั่วไป</w:t>
      </w:r>
    </w:p>
    <w:p w14:paraId="5219F966" w14:textId="77777777" w:rsidR="005A1A67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เกณฑ์การจัดทำงบการเงิ</w:t>
      </w:r>
      <w:r>
        <w:rPr>
          <w:rFonts w:ascii="Angsana New" w:hAnsi="Angsana New" w:hint="cs"/>
          <w:sz w:val="30"/>
          <w:szCs w:val="30"/>
          <w:cs/>
        </w:rPr>
        <w:t>นระหว่างกาล</w:t>
      </w:r>
    </w:p>
    <w:p w14:paraId="4981AD2C" w14:textId="77777777" w:rsidR="002B7B94" w:rsidRPr="002B7B94" w:rsidRDefault="002B7B94" w:rsidP="002B7B94">
      <w:pPr>
        <w:pStyle w:val="ListParagraph"/>
        <w:numPr>
          <w:ilvl w:val="0"/>
          <w:numId w:val="18"/>
        </w:numPr>
        <w:tabs>
          <w:tab w:val="clear" w:pos="227"/>
          <w:tab w:val="clear" w:pos="340"/>
        </w:tabs>
        <w:ind w:left="1260" w:hanging="1260"/>
        <w:rPr>
          <w:rFonts w:ascii="Angsana New" w:eastAsia="MS Mincho" w:hAnsi="Angsana New"/>
          <w:sz w:val="30"/>
          <w:szCs w:val="30"/>
        </w:rPr>
      </w:pPr>
      <w:r>
        <w:rPr>
          <w:rFonts w:ascii="Angsana New" w:eastAsia="MS Mincho" w:hAnsi="Angsana New"/>
          <w:sz w:val="30"/>
          <w:szCs w:val="30"/>
        </w:rPr>
        <w:t xml:space="preserve">                </w:t>
      </w:r>
      <w:r w:rsidRPr="002B7B94">
        <w:rPr>
          <w:rFonts w:ascii="Angsana New" w:eastAsia="MS Mincho" w:hAnsi="Angsana New" w:hint="cs"/>
          <w:sz w:val="30"/>
          <w:szCs w:val="30"/>
          <w:cs/>
        </w:rPr>
        <w:t>การเปลี่ยนแปลงนโยบายการบัญชี</w:t>
      </w:r>
      <w:r w:rsidRPr="002B7B94">
        <w:rPr>
          <w:rFonts w:ascii="Angsana New" w:eastAsia="MS Mincho" w:hAnsi="Angsana New"/>
          <w:sz w:val="30"/>
          <w:szCs w:val="30"/>
          <w:cs/>
        </w:rPr>
        <w:t xml:space="preserve">  </w:t>
      </w:r>
    </w:p>
    <w:p w14:paraId="0EDD5923" w14:textId="77777777" w:rsidR="005A1A67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5CB1599F" w14:textId="77777777" w:rsidR="005A1A67" w:rsidRPr="00306D0B" w:rsidRDefault="00CD101B" w:rsidP="0087450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83109C" w:rsidRPr="00306D0B">
        <w:rPr>
          <w:rFonts w:ascii="Angsana New" w:hAnsi="Angsana New" w:hint="cs"/>
          <w:sz w:val="30"/>
          <w:szCs w:val="30"/>
          <w:cs/>
        </w:rPr>
        <w:t>ร่วม</w:t>
      </w:r>
      <w:r w:rsidR="0087450D" w:rsidRPr="00306D0B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AC814A9" w14:textId="77777777" w:rsidR="008E5F42" w:rsidRPr="00306D0B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เงินลงทุนใน</w:t>
      </w:r>
      <w:r w:rsidR="0083109C" w:rsidRPr="00306D0B">
        <w:rPr>
          <w:rFonts w:ascii="Angsana New" w:hAnsi="Angsana New" w:hint="cs"/>
          <w:sz w:val="30"/>
          <w:szCs w:val="30"/>
          <w:cs/>
        </w:rPr>
        <w:t>บริษัทย่อย</w:t>
      </w:r>
    </w:p>
    <w:p w14:paraId="08CD6074" w14:textId="1BE922F6" w:rsidR="00090486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</w:p>
    <w:p w14:paraId="59EEF508" w14:textId="0A5BEAAB" w:rsidR="008E0816" w:rsidRPr="00306D0B" w:rsidRDefault="0087433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49F9F970" w14:textId="02AF7DFF" w:rsidR="00090486" w:rsidRDefault="00C974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041CD8" w:rsidRPr="00041CD8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21814A46" w14:textId="2341C197" w:rsidR="00A25360" w:rsidRPr="00306D0B" w:rsidRDefault="00A2536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5E3197A" w14:textId="77777777" w:rsidR="00F45474" w:rsidRPr="00306D0B" w:rsidRDefault="00F45474" w:rsidP="00F45474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4455245A" w14:textId="773E833F" w:rsidR="00090486" w:rsidRDefault="005C7D14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306D0B">
        <w:rPr>
          <w:rFonts w:ascii="Angsana New" w:hAnsi="Angsana New"/>
          <w:sz w:val="30"/>
          <w:szCs w:val="30"/>
          <w:cs/>
        </w:rPr>
        <w:t>ภาระผูกพัน</w:t>
      </w:r>
      <w:r w:rsidR="00090486" w:rsidRPr="00306D0B">
        <w:rPr>
          <w:rFonts w:ascii="Angsana New" w:hAnsi="Angsana New"/>
          <w:sz w:val="30"/>
          <w:szCs w:val="30"/>
          <w:cs/>
        </w:rPr>
        <w:t>กับกิจการที่ไม่เกี่ยวข้องกัน</w:t>
      </w:r>
    </w:p>
    <w:p w14:paraId="6F2307C9" w14:textId="77777777" w:rsidR="00FA4E7F" w:rsidRPr="00306D0B" w:rsidRDefault="00FA4E7F" w:rsidP="00FA4E7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="Angsana New" w:hAnsi="Angsana New"/>
          <w:sz w:val="30"/>
          <w:szCs w:val="30"/>
        </w:rPr>
      </w:pPr>
      <w:r w:rsidRPr="00691B4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343DF894" w14:textId="77777777" w:rsidR="00FA4E7F" w:rsidRDefault="00FA4E7F" w:rsidP="00FA4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="Angsana New" w:hAnsi="Angsana New"/>
          <w:sz w:val="30"/>
          <w:szCs w:val="30"/>
        </w:rPr>
      </w:pPr>
    </w:p>
    <w:p w14:paraId="3C034E82" w14:textId="77777777" w:rsidR="008C7898" w:rsidRDefault="008C7898" w:rsidP="008C7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rPr>
          <w:rFonts w:ascii="Angsana New" w:hAnsi="Angsana New"/>
          <w:sz w:val="30"/>
          <w:szCs w:val="30"/>
        </w:rPr>
      </w:pPr>
    </w:p>
    <w:p w14:paraId="65E7B481" w14:textId="77777777" w:rsidR="00CF0EEB" w:rsidRPr="00E9296D" w:rsidRDefault="00A84411" w:rsidP="00A537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E07D86">
        <w:rPr>
          <w:rFonts w:ascii="Angsana New" w:hAnsi="Angsana New"/>
          <w:sz w:val="30"/>
          <w:szCs w:val="30"/>
          <w:cs/>
        </w:rPr>
        <w:br w:type="page"/>
      </w:r>
      <w:r w:rsidR="00CF0EEB" w:rsidRPr="00E9296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E9296D">
        <w:rPr>
          <w:rFonts w:ascii="Angsana New" w:hAnsi="Angsana New"/>
          <w:sz w:val="30"/>
          <w:szCs w:val="30"/>
          <w:cs/>
        </w:rPr>
        <w:t>ระหว่างกาล</w:t>
      </w:r>
      <w:r w:rsidR="00CF0EEB" w:rsidRPr="00E9296D">
        <w:rPr>
          <w:rFonts w:ascii="Angsana New" w:hAnsi="Angsana New"/>
          <w:sz w:val="30"/>
          <w:szCs w:val="30"/>
          <w:cs/>
        </w:rPr>
        <w:t>นี้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0504AC8E" w14:textId="77777777" w:rsidR="00CF0EEB" w:rsidRPr="00E9296D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5C8873" w14:textId="7F282ED7" w:rsidR="00CF0EEB" w:rsidRPr="002C4FE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B21F7D" w:rsidRPr="00E9296D">
        <w:rPr>
          <w:rFonts w:ascii="Angsana New" w:hAnsi="Angsana New"/>
          <w:sz w:val="30"/>
          <w:szCs w:val="30"/>
          <w:cs/>
        </w:rPr>
        <w:t>นี้</w:t>
      </w:r>
      <w:r w:rsidRPr="00E9296D">
        <w:rPr>
          <w:rFonts w:ascii="Angsana New" w:hAnsi="Angsana New"/>
          <w:sz w:val="30"/>
          <w:szCs w:val="30"/>
          <w:cs/>
        </w:rPr>
        <w:t>ได้รับอนุมัติให้ออกงบการเงินจาก</w:t>
      </w:r>
      <w:r w:rsidR="008E5F42" w:rsidRPr="00E9296D">
        <w:rPr>
          <w:rFonts w:ascii="Angsana New" w:hAnsi="Angsana New"/>
          <w:sz w:val="30"/>
          <w:szCs w:val="30"/>
          <w:cs/>
        </w:rPr>
        <w:t>คณะ</w:t>
      </w:r>
      <w:r w:rsidRPr="00E9296D">
        <w:rPr>
          <w:rFonts w:ascii="Angsana New" w:hAnsi="Angsana New"/>
          <w:sz w:val="30"/>
          <w:szCs w:val="30"/>
          <w:cs/>
        </w:rPr>
        <w:t>กรรมการเมื่อ</w:t>
      </w:r>
      <w:r w:rsidRPr="00183D6C">
        <w:rPr>
          <w:rFonts w:ascii="Angsana New" w:hAnsi="Angsana New"/>
          <w:sz w:val="30"/>
          <w:szCs w:val="30"/>
          <w:cs/>
        </w:rPr>
        <w:t>วันที่</w:t>
      </w:r>
      <w:r w:rsidR="008F65B5" w:rsidRPr="00183D6C">
        <w:rPr>
          <w:rFonts w:ascii="Angsana New" w:hAnsi="Angsana New"/>
          <w:sz w:val="30"/>
          <w:szCs w:val="30"/>
        </w:rPr>
        <w:t xml:space="preserve"> </w:t>
      </w:r>
      <w:r w:rsidR="00674234">
        <w:rPr>
          <w:rFonts w:ascii="Angsana New" w:hAnsi="Angsana New" w:hint="cs"/>
          <w:sz w:val="30"/>
          <w:szCs w:val="30"/>
        </w:rPr>
        <w:t>11</w:t>
      </w:r>
      <w:r w:rsidR="00106797" w:rsidRPr="00183D6C">
        <w:rPr>
          <w:rFonts w:ascii="Angsana New" w:hAnsi="Angsana New"/>
          <w:sz w:val="30"/>
          <w:szCs w:val="30"/>
        </w:rPr>
        <w:t xml:space="preserve"> </w:t>
      </w:r>
      <w:r w:rsidR="00F46620">
        <w:rPr>
          <w:rFonts w:ascii="Angsana New" w:hAnsi="Angsana New" w:hint="cs"/>
          <w:sz w:val="30"/>
          <w:szCs w:val="30"/>
          <w:cs/>
        </w:rPr>
        <w:t>สิงหา</w:t>
      </w:r>
      <w:r w:rsidR="00106797" w:rsidRPr="00183D6C">
        <w:rPr>
          <w:rFonts w:ascii="Angsana New" w:hAnsi="Angsana New" w:hint="cs"/>
          <w:sz w:val="30"/>
          <w:szCs w:val="30"/>
          <w:cs/>
        </w:rPr>
        <w:t xml:space="preserve">คม </w:t>
      </w:r>
      <w:r w:rsidR="00674234">
        <w:rPr>
          <w:rFonts w:ascii="Angsana New" w:hAnsi="Angsana New"/>
          <w:sz w:val="30"/>
          <w:szCs w:val="30"/>
        </w:rPr>
        <w:t>2563</w:t>
      </w:r>
      <w:r w:rsidR="00EE0753">
        <w:rPr>
          <w:rFonts w:ascii="Angsana New" w:hAnsi="Angsana New"/>
          <w:sz w:val="30"/>
          <w:szCs w:val="30"/>
        </w:rPr>
        <w:t xml:space="preserve"> </w:t>
      </w:r>
    </w:p>
    <w:p w14:paraId="3BEB547B" w14:textId="77777777" w:rsidR="001C41B1" w:rsidRPr="00E9296D" w:rsidRDefault="001C41B1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E14CF12" w14:textId="77777777" w:rsidR="00CF0EEB" w:rsidRPr="00E9296D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ข้อมูลทั่วไป</w:t>
      </w:r>
      <w:r w:rsidR="00EE0753">
        <w:rPr>
          <w:rFonts w:ascii="Angsana New" w:hAnsi="Angsana New" w:hint="cs"/>
          <w:b/>
          <w:bCs/>
          <w:sz w:val="30"/>
          <w:szCs w:val="30"/>
          <w:rtl/>
          <w:lang w:val="th-TH"/>
        </w:rPr>
        <w:t xml:space="preserve"> </w:t>
      </w:r>
    </w:p>
    <w:p w14:paraId="0F58BDF5" w14:textId="77777777" w:rsidR="00397462" w:rsidRPr="00E9296D" w:rsidRDefault="00397462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A7C205E" w14:textId="77777777" w:rsidR="008C7898" w:rsidRDefault="00CF0EEB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296D">
        <w:rPr>
          <w:rFonts w:ascii="Angsana New" w:hAnsi="Angsana New"/>
          <w:sz w:val="30"/>
          <w:szCs w:val="30"/>
          <w:cs/>
        </w:rPr>
        <w:t>บริษัท</w:t>
      </w:r>
      <w:r w:rsidR="00A14A10" w:rsidRPr="00E9296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E9296D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8C7898" w:rsidRPr="008C7898">
        <w:rPr>
          <w:rFonts w:ascii="Angsana New" w:hAnsi="Angsana New" w:hint="cs"/>
          <w:sz w:val="30"/>
          <w:szCs w:val="30"/>
          <w:cs/>
        </w:rPr>
        <w:t>การผลิตแบบฟอร์ม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กระดาษพิมพ์ต่อเนื่อง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สิ่งพิมพ์ปลอดการทำเทียม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สิ่งพิมพ์อื่น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ๆ</w:t>
      </w:r>
      <w:r w:rsidR="008C7898" w:rsidRPr="008C7898">
        <w:rPr>
          <w:rFonts w:ascii="Angsana New" w:hAnsi="Angsana New"/>
          <w:sz w:val="30"/>
          <w:szCs w:val="30"/>
          <w:cs/>
        </w:rPr>
        <w:t xml:space="preserve"> </w:t>
      </w:r>
      <w:r w:rsidR="008C7898" w:rsidRPr="008C7898">
        <w:rPr>
          <w:rFonts w:ascii="Angsana New" w:hAnsi="Angsana New" w:hint="cs"/>
          <w:sz w:val="30"/>
          <w:szCs w:val="30"/>
          <w:cs/>
        </w:rPr>
        <w:t>ฉลากกาวต่อเนื่อง</w:t>
      </w:r>
      <w:r w:rsidR="00DD02BC">
        <w:rPr>
          <w:rFonts w:ascii="Angsana New" w:hAnsi="Angsana New"/>
          <w:sz w:val="30"/>
          <w:szCs w:val="30"/>
        </w:rPr>
        <w:t xml:space="preserve"> </w:t>
      </w:r>
      <w:r w:rsidR="0008458A" w:rsidRPr="008C7898">
        <w:rPr>
          <w:rFonts w:ascii="Angsana New" w:hAnsi="Angsana New" w:hint="cs"/>
          <w:sz w:val="30"/>
          <w:szCs w:val="30"/>
          <w:cs/>
        </w:rPr>
        <w:t>และ</w:t>
      </w:r>
      <w:r w:rsidR="0008458A">
        <w:rPr>
          <w:rFonts w:ascii="Angsana New" w:hAnsi="Angsana New" w:hint="cs"/>
          <w:sz w:val="30"/>
          <w:szCs w:val="30"/>
          <w:cs/>
        </w:rPr>
        <w:t>บริการคลังสินค้าแบบพิมพ์</w:t>
      </w:r>
    </w:p>
    <w:p w14:paraId="66F2911C" w14:textId="77777777" w:rsidR="00B56AC5" w:rsidRDefault="00B56AC5" w:rsidP="00FD73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2B5CCA5" w14:textId="77777777" w:rsidR="00CF0EEB" w:rsidRPr="00E9296D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rtl/>
          <w:cs/>
          <w:lang w:val="th-TH"/>
        </w:rPr>
      </w:pPr>
      <w:r w:rsidRPr="00E9296D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เก</w:t>
      </w:r>
      <w:r w:rsidR="008559AE" w:rsidRPr="00E9296D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14:paraId="137897E2" w14:textId="77777777" w:rsidR="00CF0EEB" w:rsidRPr="004349DE" w:rsidRDefault="00CF0EEB" w:rsidP="00CF0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14676697" w14:textId="77777777" w:rsidR="00A33382" w:rsidRPr="00171413" w:rsidRDefault="00A3338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5DD75CC9" w14:textId="77777777" w:rsidR="002E164A" w:rsidRPr="004349DE" w:rsidRDefault="002E164A" w:rsidP="00A3338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2A0F721F" w14:textId="78C24566" w:rsidR="00AC0B92" w:rsidRPr="00712F07" w:rsidRDefault="00041CD8" w:rsidP="002944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C29EB">
        <w:rPr>
          <w:rFonts w:ascii="Angsana New" w:hAnsi="Angsana New" w:hint="cs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041CD8">
        <w:rPr>
          <w:rFonts w:ascii="Angsana New" w:hAnsi="Angsana New"/>
          <w:sz w:val="30"/>
          <w:szCs w:val="30"/>
          <w:cs/>
        </w:rPr>
        <w:t xml:space="preserve"> (“</w:t>
      </w: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Pr="00041CD8">
        <w:rPr>
          <w:rFonts w:ascii="Angsana New" w:hAnsi="Angsana New" w:hint="eastAsia"/>
          <w:sz w:val="30"/>
          <w:szCs w:val="30"/>
          <w:cs/>
        </w:rPr>
        <w:t>”</w:t>
      </w:r>
      <w:r w:rsidRPr="00041CD8">
        <w:rPr>
          <w:rFonts w:ascii="Angsana New" w:hAnsi="Angsana New"/>
          <w:sz w:val="30"/>
          <w:szCs w:val="30"/>
          <w:cs/>
        </w:rPr>
        <w:t xml:space="preserve">) </w:t>
      </w:r>
      <w:r w:rsidRPr="00041CD8">
        <w:rPr>
          <w:rFonts w:ascii="Angsana New" w:hAnsi="Angsana New" w:hint="cs"/>
          <w:sz w:val="30"/>
          <w:szCs w:val="30"/>
          <w:cs/>
        </w:rPr>
        <w:t>ตามมาตรฐานการบัญชี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34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เรื่อง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50055D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EE0753">
        <w:rPr>
          <w:rFonts w:ascii="Angsana New" w:hAnsi="Angsana New"/>
          <w:sz w:val="30"/>
          <w:szCs w:val="30"/>
        </w:rPr>
        <w:t xml:space="preserve"> </w:t>
      </w:r>
      <w:r w:rsidR="00AC0B92">
        <w:rPr>
          <w:rFonts w:ascii="Angsana New" w:hAnsi="Angsana New"/>
          <w:sz w:val="30"/>
          <w:szCs w:val="30"/>
        </w:rPr>
        <w:t xml:space="preserve"> </w:t>
      </w:r>
    </w:p>
    <w:p w14:paraId="2D99E6B4" w14:textId="77777777" w:rsidR="00052E02" w:rsidRPr="004349DE" w:rsidRDefault="00052E02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04346042" w14:textId="00A91D49" w:rsidR="00AC0B92" w:rsidRPr="004349DE" w:rsidRDefault="00041CD8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  <w:r w:rsidRPr="00041CD8">
        <w:rPr>
          <w:rFonts w:ascii="Angsana New" w:hAnsi="Angsana New" w:hint="cs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041CD8">
        <w:rPr>
          <w:rFonts w:ascii="Angsana New" w:hAnsi="Angsana New"/>
          <w:sz w:val="30"/>
          <w:szCs w:val="30"/>
          <w:cs/>
        </w:rPr>
        <w:t xml:space="preserve">  </w:t>
      </w:r>
      <w:r w:rsidRPr="00041CD8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9C29EB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41CD8">
        <w:rPr>
          <w:rFonts w:ascii="Angsana New" w:hAnsi="Angsana New" w:hint="cs"/>
          <w:sz w:val="30"/>
          <w:szCs w:val="30"/>
          <w:cs/>
        </w:rPr>
        <w:t>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2562</w:t>
      </w:r>
    </w:p>
    <w:p w14:paraId="685D87C9" w14:textId="77777777" w:rsidR="00FC01FA" w:rsidRDefault="00FC01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72F129E" w14:textId="70D6AD87" w:rsidR="00041CD8" w:rsidRDefault="00041CD8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041CD8">
        <w:rPr>
          <w:rFonts w:ascii="Angsana New" w:eastAsia="MS Mincho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="001402A2">
        <w:rPr>
          <w:rFonts w:ascii="Angsana New" w:eastAsia="MS Mincho" w:hAnsi="Angsana New"/>
          <w:sz w:val="30"/>
          <w:szCs w:val="30"/>
          <w:cs/>
        </w:rPr>
        <w:br/>
      </w:r>
      <w:r w:rsidRPr="00041CD8">
        <w:rPr>
          <w:rFonts w:ascii="Angsana New" w:eastAsia="MS Mincho" w:hAnsi="Angsana New" w:hint="cs"/>
          <w:sz w:val="30"/>
          <w:szCs w:val="30"/>
          <w:cs/>
        </w:rPr>
        <w:t>ทางการเงิน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ฉบับที่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74234">
        <w:rPr>
          <w:rFonts w:ascii="Angsana New" w:eastAsia="MS Mincho" w:hAnsi="Angsana New"/>
          <w:sz w:val="30"/>
          <w:szCs w:val="30"/>
        </w:rPr>
        <w:t>16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เรื่อง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0055D">
        <w:rPr>
          <w:rFonts w:ascii="Angsana New" w:eastAsia="MS Mincho" w:hAnsi="Angsana New" w:hint="cs"/>
          <w:i/>
          <w:iCs/>
          <w:sz w:val="30"/>
          <w:szCs w:val="30"/>
          <w:cs/>
        </w:rPr>
        <w:t>สัญญาเช่า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(</w:t>
      </w:r>
      <w:r w:rsidRPr="009C29EB">
        <w:rPr>
          <w:rFonts w:ascii="Angsana New" w:eastAsia="MS Mincho" w:hAnsi="Angsana New"/>
          <w:i/>
          <w:iCs/>
          <w:sz w:val="30"/>
          <w:szCs w:val="30"/>
        </w:rPr>
        <w:t xml:space="preserve">TFRS </w:t>
      </w:r>
      <w:r w:rsidR="00674234">
        <w:rPr>
          <w:rFonts w:ascii="Angsana New" w:eastAsia="MS Mincho" w:hAnsi="Angsana New"/>
          <w:i/>
          <w:iCs/>
          <w:sz w:val="30"/>
          <w:szCs w:val="30"/>
        </w:rPr>
        <w:t>16</w:t>
      </w:r>
      <w:r w:rsidRPr="009C29EB">
        <w:rPr>
          <w:rFonts w:ascii="Angsana New" w:eastAsia="MS Mincho" w:hAnsi="Angsana New"/>
          <w:i/>
          <w:iCs/>
          <w:sz w:val="30"/>
          <w:szCs w:val="30"/>
          <w:cs/>
        </w:rPr>
        <w:t>)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41CD8">
        <w:rPr>
          <w:rFonts w:ascii="Angsana New" w:eastAsia="MS Mincho" w:hAnsi="Angsana New" w:hint="cs"/>
          <w:sz w:val="30"/>
          <w:szCs w:val="30"/>
          <w:cs/>
        </w:rPr>
        <w:t>เป็นครั้งแรกซึ่งได้เปิดเผยผลกระทบจากการเปลี่ยนแปลงนโยบายการบัญชีไว้ในหมายเหตุข้อ</w:t>
      </w:r>
      <w:r w:rsidRPr="00041CD8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74234">
        <w:rPr>
          <w:rFonts w:ascii="Angsana New" w:eastAsia="MS Mincho" w:hAnsi="Angsana New"/>
          <w:sz w:val="30"/>
          <w:szCs w:val="30"/>
        </w:rPr>
        <w:t>3</w:t>
      </w:r>
    </w:p>
    <w:p w14:paraId="13EA271F" w14:textId="77777777" w:rsidR="0071781C" w:rsidRDefault="0071781C" w:rsidP="00041C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8EB7D12" w14:textId="77777777" w:rsidR="0071781C" w:rsidRDefault="007178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D29E6D8" w14:textId="77777777" w:rsidR="00A33382" w:rsidRPr="00171413" w:rsidRDefault="00AC0B92" w:rsidP="000860E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="Angsana New" w:hAnsi="Angsana New"/>
          <w:i/>
          <w:iCs/>
          <w:sz w:val="30"/>
          <w:szCs w:val="30"/>
        </w:rPr>
      </w:pPr>
      <w:r w:rsidRPr="00171413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การใช้วิจารณญาณและการประมาณ</w:t>
      </w:r>
      <w:r w:rsidRPr="00171413">
        <w:rPr>
          <w:rFonts w:ascii="Angsana New" w:hAnsi="Angsana New" w:hint="cs"/>
          <w:i/>
          <w:iCs/>
          <w:sz w:val="30"/>
          <w:szCs w:val="30"/>
          <w:cs/>
        </w:rPr>
        <w:t>การ</w:t>
      </w:r>
    </w:p>
    <w:p w14:paraId="6B89B4FF" w14:textId="77777777" w:rsidR="00FD520B" w:rsidRPr="00CA0745" w:rsidRDefault="00FD520B" w:rsidP="002944D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 w:hanging="540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1CF1943F" w14:textId="25E55562" w:rsidR="007B3CF5" w:rsidRDefault="00041CD8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041CD8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71781C">
        <w:rPr>
          <w:rFonts w:ascii="Angsana New" w:hAnsi="Angsana New"/>
          <w:sz w:val="30"/>
          <w:szCs w:val="30"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ทั้งนี้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31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Pr="00041CD8">
        <w:rPr>
          <w:rFonts w:ascii="Angsana New" w:hAnsi="Angsana New" w:hint="cs"/>
          <w:sz w:val="30"/>
          <w:szCs w:val="30"/>
          <w:cs/>
        </w:rPr>
        <w:t>ธันวาคม</w:t>
      </w:r>
      <w:r w:rsidRPr="00041CD8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2562</w:t>
      </w:r>
      <w:r w:rsidR="007B3CF5" w:rsidRPr="00940B02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74234">
        <w:rPr>
          <w:rFonts w:ascii="Angsana New" w:hAnsi="Angsana New"/>
          <w:sz w:val="30"/>
          <w:szCs w:val="30"/>
        </w:rPr>
        <w:t>3</w:t>
      </w:r>
      <w:r w:rsidR="007B3CF5" w:rsidRPr="00940B02">
        <w:rPr>
          <w:rFonts w:ascii="Angsana New" w:hAnsi="Angsana New"/>
          <w:sz w:val="30"/>
          <w:szCs w:val="30"/>
        </w:rPr>
        <w:t xml:space="preserve"> </w:t>
      </w:r>
      <w:r w:rsidR="007B3CF5" w:rsidRPr="00940B02">
        <w:rPr>
          <w:rFonts w:ascii="Angsana New" w:hAnsi="Angsana New" w:hint="cs"/>
          <w:sz w:val="30"/>
          <w:szCs w:val="30"/>
          <w:cs/>
        </w:rPr>
        <w:t>และการแพร่ระบาด</w:t>
      </w:r>
      <w:r w:rsidR="007B3CF5" w:rsidRPr="00940B02">
        <w:rPr>
          <w:rFonts w:ascii="Angsana New" w:hAnsi="Angsana New"/>
          <w:sz w:val="30"/>
          <w:szCs w:val="30"/>
          <w:cs/>
        </w:rPr>
        <w:t>ของโรค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ติดเชื้อไวรัสโคโรนา </w:t>
      </w:r>
      <w:r w:rsidR="00674234">
        <w:rPr>
          <w:rFonts w:ascii="Angsana New" w:hAnsi="Angsana New"/>
          <w:sz w:val="30"/>
          <w:szCs w:val="30"/>
        </w:rPr>
        <w:t>2019</w:t>
      </w:r>
      <w:r w:rsidR="007B3CF5" w:rsidRPr="00940B02">
        <w:rPr>
          <w:rFonts w:ascii="Angsana New" w:hAnsi="Angsana New" w:hint="cs"/>
          <w:sz w:val="30"/>
          <w:szCs w:val="30"/>
          <w:cs/>
        </w:rPr>
        <w:t xml:space="preserve"> </w:t>
      </w:r>
      <w:r w:rsidR="007B3CF5" w:rsidRPr="00940B02">
        <w:rPr>
          <w:rFonts w:ascii="Angsana New" w:hAnsi="Angsana New"/>
          <w:sz w:val="30"/>
          <w:szCs w:val="30"/>
        </w:rPr>
        <w:t>(COVID-</w:t>
      </w:r>
      <w:r w:rsidR="00674234">
        <w:rPr>
          <w:rFonts w:ascii="Angsana New" w:hAnsi="Angsana New"/>
          <w:sz w:val="30"/>
          <w:szCs w:val="30"/>
        </w:rPr>
        <w:t>19</w:t>
      </w:r>
      <w:r w:rsidR="007B3CF5" w:rsidRPr="00940B02">
        <w:rPr>
          <w:rFonts w:ascii="Angsana New" w:hAnsi="Angsana New"/>
          <w:sz w:val="30"/>
          <w:szCs w:val="30"/>
        </w:rPr>
        <w:t>)</w:t>
      </w:r>
    </w:p>
    <w:p w14:paraId="54945902" w14:textId="5A277186" w:rsidR="00B84F0B" w:rsidRDefault="00B84F0B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363B0CAE" w14:textId="24AAB685" w:rsidR="00B84F0B" w:rsidRPr="00940B02" w:rsidRDefault="00193167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ในช่วงต้นปี </w:t>
      </w:r>
      <w:r w:rsidR="00674234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ได้เกิดการแพร่ระบาดของโรคติดเชื้อไวรัสโคโรนา </w:t>
      </w:r>
      <w:r w:rsidR="00674234">
        <w:rPr>
          <w:rFonts w:ascii="Angsana New" w:hAnsi="Angsana New"/>
          <w:sz w:val="30"/>
          <w:szCs w:val="30"/>
        </w:rPr>
        <w:t>2019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="00674234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ทำให้ประเทศไทยประกาศมาตรการป้องกันหลายประการ</w:t>
      </w:r>
      <w:r w:rsidR="006E51A0">
        <w:rPr>
          <w:rFonts w:ascii="Angsana New" w:hAnsi="Angsana New" w:hint="cs"/>
          <w:sz w:val="30"/>
          <w:szCs w:val="30"/>
          <w:cs/>
        </w:rPr>
        <w:t>เพื่อป้องกันการแพร่ระบาดของโรค</w:t>
      </w:r>
      <w:r>
        <w:rPr>
          <w:rFonts w:ascii="Angsana New" w:hAnsi="Angsana New" w:hint="cs"/>
          <w:sz w:val="30"/>
          <w:szCs w:val="30"/>
          <w:cs/>
        </w:rPr>
        <w:t xml:space="preserve"> เช่น ขอความร่วมมือจากประชาชนให้อยู่บ้าน 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ทำให้การทำธุรกรรมทางการเงินทางออนไลน์ผ่านธนาคารเพิ่มขึ้น ส่งผลให้ยอดขายผลิตภัณฑ์ของ</w:t>
      </w:r>
      <w:r w:rsidR="006E51A0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 xml:space="preserve">บริษัทลดลง </w:t>
      </w:r>
      <w:r w:rsidR="006E51A0">
        <w:rPr>
          <w:rFonts w:ascii="Angsana New" w:hAnsi="Angsana New" w:hint="cs"/>
          <w:sz w:val="30"/>
          <w:szCs w:val="30"/>
          <w:cs/>
        </w:rPr>
        <w:t xml:space="preserve">   </w:t>
      </w:r>
      <w:r>
        <w:rPr>
          <w:rFonts w:ascii="Angsana New" w:hAnsi="Angsana New" w:hint="cs"/>
          <w:sz w:val="30"/>
          <w:szCs w:val="30"/>
          <w:cs/>
        </w:rPr>
        <w:t>อย่างไรก็ตาม</w:t>
      </w:r>
      <w:r w:rsidR="006E51A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ผู้บริหารพยายามลดผลกระทบดังกล่าวโดยการหาผลิตภัณฑ์ใหม่ๆ เพื่อรักษายอดขายผลิตภัณฑ์ของกลุ่มบริษัท</w:t>
      </w:r>
    </w:p>
    <w:p w14:paraId="7AD1073B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400F542D" w14:textId="5427C4F6" w:rsidR="007B3CF5" w:rsidRPr="00940B02" w:rsidRDefault="007B3CF5" w:rsidP="00391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 w:rsidRPr="00940B0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74234">
        <w:rPr>
          <w:rFonts w:ascii="Angsana New" w:hAnsi="Angsana New" w:hint="cs"/>
          <w:sz w:val="30"/>
          <w:szCs w:val="30"/>
        </w:rPr>
        <w:t>30</w:t>
      </w:r>
      <w:r w:rsidR="00F46620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40B02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2563</w:t>
      </w:r>
      <w:r w:rsidRP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="00391E6A">
        <w:rPr>
          <w:rFonts w:ascii="Angsana New" w:hAnsi="Angsana New" w:hint="cs"/>
          <w:sz w:val="30"/>
          <w:szCs w:val="30"/>
          <w:cs/>
        </w:rPr>
        <w:t xml:space="preserve">        </w:t>
      </w:r>
      <w:r w:rsidRPr="00940B02">
        <w:rPr>
          <w:rFonts w:ascii="Angsana New" w:hAnsi="Angsana New"/>
          <w:sz w:val="30"/>
          <w:szCs w:val="30"/>
          <w:cs/>
        </w:rPr>
        <w:t xml:space="preserve">โรคติดเชื้อไวรัสโคโรนา </w:t>
      </w:r>
      <w:r w:rsidR="00674234">
        <w:rPr>
          <w:rFonts w:ascii="Angsana New" w:hAnsi="Angsana New"/>
          <w:sz w:val="30"/>
          <w:szCs w:val="30"/>
        </w:rPr>
        <w:t>2019</w:t>
      </w:r>
      <w:r w:rsidR="00940B02">
        <w:rPr>
          <w:rFonts w:ascii="Angsana New" w:hAnsi="Angsana New"/>
          <w:sz w:val="30"/>
          <w:szCs w:val="30"/>
        </w:rPr>
        <w:t xml:space="preserve"> </w:t>
      </w:r>
      <w:r w:rsidRPr="00940B02">
        <w:rPr>
          <w:rFonts w:ascii="Angsana New" w:hAnsi="Angsana New"/>
          <w:sz w:val="30"/>
          <w:szCs w:val="30"/>
        </w:rPr>
        <w:t>(COVID-</w:t>
      </w:r>
      <w:r w:rsidR="00674234">
        <w:rPr>
          <w:rFonts w:ascii="Angsana New" w:hAnsi="Angsana New"/>
          <w:sz w:val="30"/>
          <w:szCs w:val="30"/>
        </w:rPr>
        <w:t>19</w:t>
      </w:r>
      <w:r w:rsidRPr="00940B02">
        <w:rPr>
          <w:rFonts w:ascii="Angsana New" w:hAnsi="Angsana New"/>
          <w:sz w:val="30"/>
          <w:szCs w:val="30"/>
        </w:rPr>
        <w:t xml:space="preserve">) </w:t>
      </w:r>
      <w:r w:rsidRPr="00940B02">
        <w:rPr>
          <w:rFonts w:ascii="Angsana New" w:hAnsi="Angsana New"/>
          <w:sz w:val="30"/>
          <w:szCs w:val="30"/>
          <w:cs/>
        </w:rPr>
        <w:t>ในเรื่องดังต่อไปนี้</w:t>
      </w:r>
    </w:p>
    <w:p w14:paraId="271D1200" w14:textId="77777777" w:rsidR="007B3CF5" w:rsidRPr="00940B02" w:rsidRDefault="007B3CF5" w:rsidP="007B3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</w:p>
    <w:p w14:paraId="214840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การด้อยค่าของสินทรัพย์</w:t>
      </w:r>
    </w:p>
    <w:p w14:paraId="6BE6DD6E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2C9ACF7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/>
          <w:sz w:val="30"/>
          <w:szCs w:val="30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940B02">
        <w:rPr>
          <w:rFonts w:ascii="Angsana New" w:eastAsia="MS Mincho" w:hAnsi="Angsana New"/>
          <w:sz w:val="30"/>
          <w:szCs w:val="30"/>
        </w:rPr>
        <w:t>Simplified approach)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940B02">
        <w:rPr>
          <w:rFonts w:ascii="Angsana New" w:eastAsia="MS Mincho" w:hAnsi="Angsana New"/>
          <w:sz w:val="30"/>
          <w:szCs w:val="30"/>
        </w:rPr>
        <w:t>loss rate)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940B02">
        <w:rPr>
          <w:rFonts w:ascii="Angsana New" w:eastAsia="MS Mincho" w:hAnsi="Angsana New"/>
          <w:sz w:val="30"/>
          <w:szCs w:val="30"/>
        </w:rPr>
        <w:t xml:space="preserve">(Forward-looking information) </w:t>
      </w:r>
      <w:r w:rsidRPr="00940B02">
        <w:rPr>
          <w:rFonts w:ascii="Angsana New" w:eastAsia="MS Mincho" w:hAnsi="Angsana New"/>
          <w:sz w:val="30"/>
          <w:szCs w:val="30"/>
          <w:cs/>
        </w:rPr>
        <w:t>มาพิจารณา</w:t>
      </w:r>
    </w:p>
    <w:p w14:paraId="5DFD37B3" w14:textId="77777777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564EC22A" w14:textId="0B5D1DD9" w:rsidR="007B3CF5" w:rsidRPr="00940B02" w:rsidRDefault="007B3CF5" w:rsidP="00940B0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40B02">
        <w:rPr>
          <w:rFonts w:ascii="Angsana New" w:eastAsia="MS Mincho" w:hAnsi="Angsana New" w:hint="cs"/>
          <w:sz w:val="30"/>
          <w:szCs w:val="30"/>
          <w:cs/>
        </w:rPr>
        <w:t>กลุ่มบริษัทเลือกไม่นำข้อมูลสถานการณ์</w:t>
      </w:r>
      <w:r w:rsidRPr="00940B02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940B02">
        <w:rPr>
          <w:rFonts w:ascii="Angsana New" w:eastAsia="MS Mincho" w:hAnsi="Angsana New"/>
          <w:sz w:val="30"/>
          <w:szCs w:val="30"/>
        </w:rPr>
        <w:t>COVID-</w:t>
      </w:r>
      <w:r w:rsidR="00674234">
        <w:rPr>
          <w:rFonts w:ascii="Angsana New" w:eastAsia="MS Mincho" w:hAnsi="Angsana New"/>
          <w:sz w:val="30"/>
          <w:szCs w:val="30"/>
        </w:rPr>
        <w:t>19</w:t>
      </w:r>
      <w:r w:rsidRPr="00940B02">
        <w:rPr>
          <w:rFonts w:ascii="Angsana New" w:eastAsia="MS Mincho" w:hAnsi="Angsana New"/>
          <w:sz w:val="30"/>
          <w:szCs w:val="30"/>
        </w:rPr>
        <w:t xml:space="preserve"> </w:t>
      </w:r>
      <w:r w:rsidRPr="00940B02">
        <w:rPr>
          <w:rFonts w:ascii="Angsana New" w:eastAsia="MS Mincho" w:hAnsi="Angsana New" w:hint="cs"/>
          <w:sz w:val="30"/>
          <w:szCs w:val="30"/>
          <w:cs/>
        </w:rPr>
        <w:t>ที่อาจจะกระทบต่อการพยากรณ์ทางการเงินในอนาคตมาใช้ประกอบการทดสอบการด้อยค่าของค่าความนิยม</w:t>
      </w:r>
    </w:p>
    <w:p w14:paraId="267BB3EE" w14:textId="77777777" w:rsidR="00623B31" w:rsidRDefault="00623B31" w:rsidP="00041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B4C517D" w14:textId="77777777" w:rsidR="00BF21EC" w:rsidRDefault="00041CD8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bookmarkStart w:id="0" w:name="_Hlk40090881"/>
      <w:bookmarkStart w:id="1" w:name="_Hlk38323089"/>
      <w:r w:rsidRPr="00041CD8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lastRenderedPageBreak/>
        <w:t>การเปลี่ยนแปลงนโยบายการบัญชี</w:t>
      </w:r>
    </w:p>
    <w:p w14:paraId="0CDBD21D" w14:textId="77777777" w:rsidR="00BF21EC" w:rsidRDefault="00BF21EC" w:rsidP="00BF21EC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72B26FCC" w14:textId="254D36A2" w:rsidR="00041CD8" w:rsidRDefault="00BF21EC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  <w:r w:rsidRPr="00836386">
        <w:rPr>
          <w:rFonts w:asciiTheme="majorBidi" w:hAnsiTheme="majorBidi" w:cstheme="majorBidi"/>
          <w:sz w:val="30"/>
          <w:szCs w:val="30"/>
          <w:cs/>
        </w:rPr>
        <w:t>ตั้งแต่วันที่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67423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มกราคม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="00674234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836386">
        <w:rPr>
          <w:rFonts w:asciiTheme="majorBidi" w:hAnsiTheme="majorBidi" w:cstheme="majorBidi"/>
          <w:sz w:val="30"/>
          <w:szCs w:val="30"/>
        </w:rPr>
        <w:t xml:space="preserve">TFRS </w:t>
      </w:r>
      <w:r w:rsidR="00674234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836386">
        <w:rPr>
          <w:rFonts w:asciiTheme="majorBidi" w:hAnsiTheme="majorBidi" w:cstheme="majorBidi"/>
          <w:sz w:val="30"/>
          <w:szCs w:val="30"/>
        </w:rPr>
        <w:t xml:space="preserve"> </w:t>
      </w:r>
      <w:r w:rsidRPr="00836386">
        <w:rPr>
          <w:rFonts w:asciiTheme="majorBidi" w:hAnsiTheme="majorBidi" w:cstheme="majorBidi"/>
          <w:sz w:val="30"/>
          <w:szCs w:val="30"/>
          <w:cs/>
        </w:rPr>
        <w:t xml:space="preserve">เป็นครั้งแรก </w:t>
      </w:r>
      <w:r w:rsidRPr="00580EE4">
        <w:rPr>
          <w:rFonts w:asciiTheme="majorBidi" w:hAnsiTheme="majorBidi"/>
          <w:sz w:val="30"/>
          <w:szCs w:val="30"/>
          <w:cs/>
        </w:rPr>
        <w:t>ผลกระทบจากการเปลี่ยนแปลงนโยบายการบัญชี มีดังนี้</w:t>
      </w:r>
      <w:r w:rsidR="00041CD8" w:rsidRPr="00041CD8">
        <w:rPr>
          <w:rFonts w:ascii="Angsana New" w:hAnsi="Angsana New"/>
          <w:b/>
          <w:bCs/>
          <w:sz w:val="30"/>
          <w:szCs w:val="30"/>
          <w:cs/>
          <w:lang w:val="th-TH" w:bidi="th-TH"/>
        </w:rPr>
        <w:t xml:space="preserve">  </w:t>
      </w:r>
    </w:p>
    <w:p w14:paraId="727B6035" w14:textId="0226D655" w:rsidR="00EB035A" w:rsidRDefault="00EB035A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tbl>
      <w:tblPr>
        <w:tblW w:w="9011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01"/>
        <w:gridCol w:w="270"/>
        <w:gridCol w:w="180"/>
        <w:gridCol w:w="1440"/>
        <w:gridCol w:w="180"/>
        <w:gridCol w:w="1620"/>
        <w:gridCol w:w="180"/>
        <w:gridCol w:w="1440"/>
      </w:tblGrid>
      <w:tr w:rsidR="00EB035A" w:rsidRPr="00311B65" w14:paraId="0FB21B7E" w14:textId="77777777" w:rsidTr="00C50CC6">
        <w:trPr>
          <w:cantSplit/>
          <w:tblHeader/>
        </w:trPr>
        <w:tc>
          <w:tcPr>
            <w:tcW w:w="3701" w:type="dxa"/>
          </w:tcPr>
          <w:p w14:paraId="3E1E45A2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A622F12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3B48981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100BC3AD" w14:textId="0DC7AAA6" w:rsidR="00EB035A" w:rsidRPr="00EB035A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ธันวาคม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2E5E84F6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  <w:hideMark/>
          </w:tcPr>
          <w:p w14:paraId="7B1FA549" w14:textId="4410CE5E" w:rsidR="00EB035A" w:rsidRPr="00311B65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ผลกระทบจากมาตรฐานการ</w:t>
            </w:r>
          </w:p>
        </w:tc>
        <w:tc>
          <w:tcPr>
            <w:tcW w:w="180" w:type="dxa"/>
            <w:vAlign w:val="bottom"/>
          </w:tcPr>
          <w:p w14:paraId="0814CC25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  <w:hideMark/>
          </w:tcPr>
          <w:p w14:paraId="20E86D34" w14:textId="0712E1C5" w:rsidR="00EB035A" w:rsidRPr="00311B65" w:rsidRDefault="00EB035A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314935D1" w14:textId="77777777" w:rsidTr="00C50CC6">
        <w:trPr>
          <w:cantSplit/>
          <w:tblHeader/>
        </w:trPr>
        <w:tc>
          <w:tcPr>
            <w:tcW w:w="3701" w:type="dxa"/>
          </w:tcPr>
          <w:p w14:paraId="3ED55BB5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1A2C0BAB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6C85B97" w14:textId="77777777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6F6E79BB" w14:textId="4A0CB0F9" w:rsidR="00EB035A" w:rsidRPr="00311B65" w:rsidRDefault="00EB035A" w:rsidP="00EB035A">
            <w:pPr>
              <w:pStyle w:val="acctfourfigures"/>
              <w:tabs>
                <w:tab w:val="left" w:pos="720"/>
              </w:tabs>
              <w:spacing w:line="240" w:lineRule="auto"/>
              <w:ind w:left="-79" w:right="-90" w:firstLine="14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ตามที่รายงานใน</w:t>
            </w:r>
            <w:r w:rsidR="00BA6254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งวด</w:t>
            </w:r>
            <w:r w:rsidRPr="00311B65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ก่อน</w:t>
            </w:r>
          </w:p>
        </w:tc>
        <w:tc>
          <w:tcPr>
            <w:tcW w:w="180" w:type="dxa"/>
            <w:vAlign w:val="bottom"/>
          </w:tcPr>
          <w:p w14:paraId="7C40FEE1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vAlign w:val="bottom"/>
          </w:tcPr>
          <w:p w14:paraId="5E647D58" w14:textId="77777777" w:rsidR="00BA6254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รายงานทาง</w:t>
            </w:r>
          </w:p>
          <w:p w14:paraId="647EF8FE" w14:textId="7E74A434" w:rsidR="00EB035A" w:rsidRPr="00EB035A" w:rsidRDefault="00BA6254" w:rsidP="00EB035A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jc w:val="center"/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การเงิน</w:t>
            </w:r>
            <w:r w:rsidR="00EB035A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 xml:space="preserve">ฉบับที่ </w:t>
            </w:r>
            <w:r w:rsidR="00674234">
              <w:rPr>
                <w:rFonts w:asciiTheme="majorBidi" w:hAnsiTheme="majorBidi"/>
                <w:sz w:val="30"/>
                <w:szCs w:val="30"/>
                <w:lang w:val="en-US" w:eastAsia="en-GB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62320D4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CAF6F2F" w14:textId="1EE08930" w:rsidR="00EB035A" w:rsidRPr="00311B65" w:rsidRDefault="00BA6254" w:rsidP="00EB035A">
            <w:pPr>
              <w:pStyle w:val="acctfourfigures"/>
              <w:tabs>
                <w:tab w:val="clear" w:pos="765"/>
                <w:tab w:val="left" w:pos="1097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           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2563</w:t>
            </w:r>
          </w:p>
        </w:tc>
      </w:tr>
      <w:tr w:rsidR="00EB035A" w:rsidRPr="00311B65" w14:paraId="43113F42" w14:textId="77777777" w:rsidTr="00C50CC6">
        <w:trPr>
          <w:cantSplit/>
          <w:trHeight w:val="315"/>
          <w:tblHeader/>
        </w:trPr>
        <w:tc>
          <w:tcPr>
            <w:tcW w:w="3701" w:type="dxa"/>
          </w:tcPr>
          <w:p w14:paraId="60A2614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507BA0A9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31CF5D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  <w:hideMark/>
          </w:tcPr>
          <w:p w14:paraId="7B428C67" w14:textId="77777777" w:rsidR="00EB035A" w:rsidRPr="00311B65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(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  <w:lang w:bidi="th-TH"/>
              </w:rPr>
              <w:t>พันบาท</w:t>
            </w:r>
            <w:r w:rsidRPr="00311B65">
              <w:rPr>
                <w:rFonts w:asciiTheme="majorBidi" w:hAnsiTheme="majorBidi" w:cstheme="majorBidi"/>
                <w:i/>
                <w:iCs/>
                <w:sz w:val="30"/>
                <w:szCs w:val="30"/>
                <w:rtl/>
                <w:cs/>
              </w:rPr>
              <w:t>)</w:t>
            </w:r>
          </w:p>
        </w:tc>
      </w:tr>
      <w:tr w:rsidR="00EB035A" w:rsidRPr="00080D53" w14:paraId="50524A61" w14:textId="77777777" w:rsidTr="00C50CC6">
        <w:trPr>
          <w:cantSplit/>
          <w:trHeight w:val="315"/>
        </w:trPr>
        <w:tc>
          <w:tcPr>
            <w:tcW w:w="3701" w:type="dxa"/>
          </w:tcPr>
          <w:p w14:paraId="07B499ED" w14:textId="77777777" w:rsidR="00EB035A" w:rsidRPr="00311B65" w:rsidRDefault="00EB035A" w:rsidP="00EB035A">
            <w:pPr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3681CF7F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021008" w14:textId="77777777" w:rsidR="00EB035A" w:rsidRPr="00311B65" w:rsidRDefault="00EB035A" w:rsidP="00EB035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</w:p>
        </w:tc>
        <w:tc>
          <w:tcPr>
            <w:tcW w:w="4860" w:type="dxa"/>
            <w:gridSpan w:val="5"/>
          </w:tcPr>
          <w:p w14:paraId="432DD507" w14:textId="77777777" w:rsidR="00EB035A" w:rsidRPr="00080D53" w:rsidRDefault="00EB035A" w:rsidP="00EB035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B035A" w:rsidRPr="00311B65" w14:paraId="42D012B3" w14:textId="77777777" w:rsidTr="00C50CC6">
        <w:trPr>
          <w:cantSplit/>
        </w:trPr>
        <w:tc>
          <w:tcPr>
            <w:tcW w:w="3701" w:type="dxa"/>
            <w:hideMark/>
          </w:tcPr>
          <w:p w14:paraId="7FFC4719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0C407E7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213FB8B4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9D8A5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AD0E0E1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4A4FF73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78CB22BC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40083E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B035A" w:rsidRPr="00311B65" w14:paraId="1160C404" w14:textId="77777777" w:rsidTr="00C50CC6">
        <w:trPr>
          <w:cantSplit/>
        </w:trPr>
        <w:tc>
          <w:tcPr>
            <w:tcW w:w="3701" w:type="dxa"/>
          </w:tcPr>
          <w:p w14:paraId="07D9C59F" w14:textId="6D097C08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87F15F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4E7B71B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70C6350C" w14:textId="4A888C1E" w:rsidR="00EB035A" w:rsidRPr="00311B65" w:rsidRDefault="00674234" w:rsidP="0085455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236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7EEDF6B4" w14:textId="77777777" w:rsidR="00EB035A" w:rsidRPr="00311B65" w:rsidRDefault="00EB035A" w:rsidP="00EB035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</w:tcPr>
          <w:p w14:paraId="0A1E6695" w14:textId="6AAB3BAA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4B521A1A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7C02539" w14:textId="749EB91C" w:rsidR="00EB035A" w:rsidRPr="00311B65" w:rsidRDefault="00674234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451</w:t>
            </w:r>
          </w:p>
        </w:tc>
      </w:tr>
      <w:tr w:rsidR="00EB035A" w:rsidRPr="00311B65" w14:paraId="644CD2CA" w14:textId="77777777" w:rsidTr="00C50CC6">
        <w:trPr>
          <w:cantSplit/>
        </w:trPr>
        <w:tc>
          <w:tcPr>
            <w:tcW w:w="3701" w:type="dxa"/>
          </w:tcPr>
          <w:p w14:paraId="484C8BCB" w14:textId="71232DCC" w:rsidR="00EB035A" w:rsidRPr="00311B65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3B9BC962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8977E3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4EC91DA6" w14:textId="4D121D15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373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797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14834F83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C8DFEC7" w14:textId="09F9B121" w:rsidR="00EB035A" w:rsidRPr="00311B65" w:rsidRDefault="00674234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3E73D5E2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CE124C7" w14:textId="182AE888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368</w:t>
            </w:r>
            <w:r w:rsidR="00BA625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330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  <w:tr w:rsidR="00EB035A" w:rsidRPr="00311B65" w14:paraId="4E4E83B5" w14:textId="77777777" w:rsidTr="00C50CC6">
        <w:trPr>
          <w:cantSplit/>
        </w:trPr>
        <w:tc>
          <w:tcPr>
            <w:tcW w:w="3701" w:type="dxa"/>
          </w:tcPr>
          <w:p w14:paraId="462BFCC5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208CF08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9F33DA8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63914A1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57D4626B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9D08BB3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208C09ED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37658FE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10E4ACB4" w14:textId="77777777" w:rsidTr="00C50CC6">
        <w:trPr>
          <w:cantSplit/>
        </w:trPr>
        <w:tc>
          <w:tcPr>
            <w:tcW w:w="3701" w:type="dxa"/>
          </w:tcPr>
          <w:p w14:paraId="388E5CAD" w14:textId="77777777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70" w:type="dxa"/>
          </w:tcPr>
          <w:p w14:paraId="48862EB7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EBB0276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4860" w:type="dxa"/>
            <w:gridSpan w:val="5"/>
          </w:tcPr>
          <w:p w14:paraId="6446F2FC" w14:textId="48B9C5EE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080D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B035A" w:rsidRPr="00311B65" w14:paraId="273CF273" w14:textId="77777777" w:rsidTr="00C50CC6">
        <w:trPr>
          <w:cantSplit/>
        </w:trPr>
        <w:tc>
          <w:tcPr>
            <w:tcW w:w="3701" w:type="dxa"/>
          </w:tcPr>
          <w:p w14:paraId="3DB49768" w14:textId="1968963A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11B6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งบแสดงฐานะการเงิน</w:t>
            </w:r>
          </w:p>
        </w:tc>
        <w:tc>
          <w:tcPr>
            <w:tcW w:w="270" w:type="dxa"/>
          </w:tcPr>
          <w:p w14:paraId="54214F91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CF63EE7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2DD7D380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4BD9961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755FB9DB" w14:textId="77777777" w:rsidR="00EB035A" w:rsidRDefault="00EB035A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80" w:type="dxa"/>
          </w:tcPr>
          <w:p w14:paraId="746A0E07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23A90BF8" w14:textId="77777777" w:rsidR="00EB035A" w:rsidRDefault="00EB035A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EB035A" w:rsidRPr="00311B65" w14:paraId="5E7F8838" w14:textId="77777777" w:rsidTr="00C50CC6">
        <w:trPr>
          <w:cantSplit/>
        </w:trPr>
        <w:tc>
          <w:tcPr>
            <w:tcW w:w="3701" w:type="dxa"/>
          </w:tcPr>
          <w:p w14:paraId="3E89A579" w14:textId="5C57ED8F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419DEEAB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62D9FC8C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FBA6C50" w14:textId="535F0CCD" w:rsidR="00EB035A" w:rsidRDefault="00674234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236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918</w:t>
            </w:r>
          </w:p>
        </w:tc>
        <w:tc>
          <w:tcPr>
            <w:tcW w:w="180" w:type="dxa"/>
          </w:tcPr>
          <w:p w14:paraId="0DDA10A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01BDBD79" w14:textId="48742B49" w:rsidR="00EB035A" w:rsidRDefault="00A27E6E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671A8686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7FA7AC07" w14:textId="71BC83CF" w:rsidR="00EB035A" w:rsidRDefault="00674234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231</w:t>
            </w:r>
            <w:r w:rsidR="00A27E6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451</w:t>
            </w:r>
          </w:p>
        </w:tc>
      </w:tr>
      <w:tr w:rsidR="00EB035A" w:rsidRPr="00311B65" w14:paraId="56C8D809" w14:textId="77777777" w:rsidTr="00C50CC6">
        <w:trPr>
          <w:cantSplit/>
        </w:trPr>
        <w:tc>
          <w:tcPr>
            <w:tcW w:w="3701" w:type="dxa"/>
          </w:tcPr>
          <w:p w14:paraId="66FBB027" w14:textId="34417385" w:rsidR="00EB035A" w:rsidRDefault="00EB035A" w:rsidP="00EB035A">
            <w:pPr>
              <w:tabs>
                <w:tab w:val="clear" w:pos="3515"/>
                <w:tab w:val="right" w:pos="35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กำไรสะสมยังไม่ได้จัดสรร</w:t>
            </w:r>
          </w:p>
        </w:tc>
        <w:tc>
          <w:tcPr>
            <w:tcW w:w="270" w:type="dxa"/>
          </w:tcPr>
          <w:p w14:paraId="60A1AB4C" w14:textId="77777777" w:rsidR="00EB035A" w:rsidRPr="00311B65" w:rsidRDefault="00EB035A" w:rsidP="00EB035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535685D" w14:textId="77777777" w:rsidR="00EB035A" w:rsidRPr="00311B65" w:rsidRDefault="00EB035A" w:rsidP="00EB035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</w:tcPr>
          <w:p w14:paraId="5CF184E3" w14:textId="2CCC8043" w:rsidR="00EB035A" w:rsidRDefault="00BA6254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373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627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180" w:type="dxa"/>
          </w:tcPr>
          <w:p w14:paraId="3883CEC8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620" w:type="dxa"/>
          </w:tcPr>
          <w:p w14:paraId="33A0B216" w14:textId="7AD4FDDA" w:rsidR="00EB035A" w:rsidRDefault="00674234" w:rsidP="00EB03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</w:t>
            </w:r>
            <w:r w:rsidR="00EB035A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467</w:t>
            </w:r>
          </w:p>
        </w:tc>
        <w:tc>
          <w:tcPr>
            <w:tcW w:w="180" w:type="dxa"/>
          </w:tcPr>
          <w:p w14:paraId="36DCD141" w14:textId="77777777" w:rsidR="00EB035A" w:rsidRPr="00311B65" w:rsidRDefault="00EB035A" w:rsidP="00EB035A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440" w:type="dxa"/>
          </w:tcPr>
          <w:p w14:paraId="50548D98" w14:textId="38029E81" w:rsidR="00EB035A" w:rsidRPr="00EB035A" w:rsidRDefault="00BA6254" w:rsidP="00EB035A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368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160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</w:tr>
    </w:tbl>
    <w:p w14:paraId="18D8B7C5" w14:textId="140A19C0" w:rsidR="0058012D" w:rsidRDefault="0058012D" w:rsidP="00BF21E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th-TH" w:bidi="th-TH"/>
        </w:rPr>
      </w:pPr>
    </w:p>
    <w:p w14:paraId="4AF9208F" w14:textId="01E0637F" w:rsidR="0036118A" w:rsidRPr="00E6219D" w:rsidRDefault="0036118A" w:rsidP="008B1705">
      <w:pPr>
        <w:pStyle w:val="ListParagraph"/>
        <w:numPr>
          <w:ilvl w:val="0"/>
          <w:numId w:val="21"/>
        </w:numPr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  <w:bookmarkStart w:id="2" w:name="_Hlk40044252"/>
      <w:r w:rsidRPr="00836386">
        <w:rPr>
          <w:rFonts w:asciiTheme="majorBidi" w:hAnsiTheme="majorBidi"/>
          <w:b/>
          <w:bCs/>
          <w:i/>
          <w:iCs/>
          <w:sz w:val="30"/>
          <w:szCs w:val="30"/>
          <w:cs/>
          <w:lang w:val="th-TH" w:eastAsia="x-none"/>
        </w:rPr>
        <w:t>มาตรฐานการรายงานทางการเงินกลุ่มเครื่องมือทางการเงิน</w:t>
      </w:r>
    </w:p>
    <w:p w14:paraId="1855AB7F" w14:textId="1C095C41" w:rsid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rPr>
          <w:rFonts w:asciiTheme="majorBidi" w:hAnsiTheme="majorBidi"/>
          <w:b/>
          <w:bCs/>
          <w:i/>
          <w:iCs/>
          <w:sz w:val="30"/>
          <w:szCs w:val="30"/>
          <w:lang w:val="th-TH" w:eastAsia="x-none"/>
        </w:rPr>
      </w:pPr>
    </w:p>
    <w:p w14:paraId="2E24F67E" w14:textId="495769CE" w:rsidR="00E6219D" w:rsidRPr="00E6219D" w:rsidRDefault="00E6219D" w:rsidP="00E6219D">
      <w:pPr>
        <w:pStyle w:val="ListParagraph"/>
        <w:tabs>
          <w:tab w:val="clear" w:pos="680"/>
          <w:tab w:val="clear" w:pos="907"/>
          <w:tab w:val="left" w:pos="900"/>
        </w:tabs>
        <w:ind w:left="90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val="th-TH" w:eastAsia="x-none"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674234">
        <w:rPr>
          <w:rFonts w:asciiTheme="majorBidi" w:hAnsiTheme="majorBidi"/>
          <w:sz w:val="30"/>
          <w:szCs w:val="30"/>
          <w:lang w:eastAsia="x-none"/>
        </w:rPr>
        <w:t>1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มกราคม </w:t>
      </w:r>
      <w:r w:rsidR="00674234">
        <w:rPr>
          <w:rFonts w:asciiTheme="majorBidi" w:hAnsiTheme="majorBidi"/>
          <w:sz w:val="30"/>
          <w:szCs w:val="30"/>
          <w:lang w:eastAsia="x-none"/>
        </w:rPr>
        <w:t>2563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ดังนั้นกลุ่มบริษัทจึงไม่ปรับปรุงข้อมูลที่นำเสนอใน  ปี </w:t>
      </w:r>
      <w:r w:rsidR="00674234">
        <w:rPr>
          <w:rFonts w:asciiTheme="majorBidi" w:hAnsiTheme="majorBidi"/>
          <w:sz w:val="30"/>
          <w:szCs w:val="30"/>
          <w:lang w:eastAsia="x-none"/>
        </w:rPr>
        <w:t>2562</w:t>
      </w:r>
    </w:p>
    <w:bookmarkEnd w:id="2"/>
    <w:p w14:paraId="5262EAC9" w14:textId="77777777" w:rsidR="0036118A" w:rsidRPr="00836386" w:rsidRDefault="0036118A" w:rsidP="0036118A">
      <w:pPr>
        <w:pStyle w:val="ListParagraph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0DCCAA1D" w14:textId="0A2EA10B" w:rsidR="008C2E81" w:rsidRPr="0091323F" w:rsidRDefault="0091323F" w:rsidP="003611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/>
          <w:spacing w:val="-2"/>
          <w:sz w:val="30"/>
          <w:szCs w:val="30"/>
          <w:cs/>
        </w:rPr>
      </w:pP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แห่งหนึ่ง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ได้ประเมินการด้อยค่า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ของสินทรัพย์ทางการเงิน</w:t>
      </w:r>
      <w:r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>ตาม</w:t>
      </w:r>
      <w:r w:rsidR="0075294F">
        <w:rPr>
          <w:rFonts w:ascii="Angsana New" w:eastAsia="Calibri" w:hAnsi="Angsana New" w:hint="cs"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eastAsia="Calibri" w:hAnsi="Angsana New"/>
          <w:spacing w:val="-2"/>
          <w:sz w:val="30"/>
          <w:szCs w:val="30"/>
        </w:rPr>
        <w:t>TFRS</w:t>
      </w:r>
      <w:r w:rsidR="007C3636"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 w:rsidR="00674234">
        <w:rPr>
          <w:rFonts w:ascii="Angsana New" w:eastAsia="Calibri" w:hAnsi="Angsana New"/>
          <w:spacing w:val="-2"/>
          <w:sz w:val="30"/>
          <w:szCs w:val="30"/>
        </w:rPr>
        <w:t>9</w:t>
      </w:r>
      <w:r>
        <w:rPr>
          <w:rFonts w:ascii="Angsana New" w:eastAsia="Calibri" w:hAnsi="Angsana New"/>
          <w:spacing w:val="-2"/>
          <w:sz w:val="30"/>
          <w:szCs w:val="30"/>
        </w:rPr>
        <w:t xml:space="preserve">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ณ วันที่ </w:t>
      </w:r>
      <w:r w:rsidR="00674234">
        <w:rPr>
          <w:rFonts w:ascii="Angsana New" w:eastAsia="Calibri" w:hAnsi="Angsana New"/>
          <w:spacing w:val="-2"/>
          <w:sz w:val="30"/>
          <w:szCs w:val="30"/>
        </w:rPr>
        <w:t>1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มกราคม </w:t>
      </w:r>
      <w:r w:rsidR="00674234">
        <w:rPr>
          <w:rFonts w:ascii="Angsana New" w:eastAsia="Calibri" w:hAnsi="Angsana New"/>
          <w:spacing w:val="-2"/>
          <w:sz w:val="30"/>
          <w:szCs w:val="30"/>
        </w:rPr>
        <w:t>2563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ส่งผลให้มีค่าเผื่อผลขาดทุนจากการด้อยค่าเพิ่มขึ้น ทำให้เงินลงทุนในบริษัทร่วม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(ซึ่งบริษัทบันทึกบัญชีตาม      วิธีส่วนได้เสีย) 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>และกำไรสะสมยังไม่ได้จัดสรรของกลุ่มบริษัทและบริษัทลดลงตามสัดส่วนความเป็นเจ้าของ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     (</w:t>
      </w:r>
      <w:r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ร้อยละ </w:t>
      </w:r>
      <w:r w:rsidR="00674234">
        <w:rPr>
          <w:rFonts w:ascii="Angsana New" w:eastAsia="Calibri" w:hAnsi="Angsana New"/>
          <w:spacing w:val="-2"/>
          <w:sz w:val="30"/>
          <w:szCs w:val="30"/>
        </w:rPr>
        <w:t>38</w:t>
      </w:r>
      <w:r>
        <w:rPr>
          <w:rFonts w:ascii="Angsana New" w:eastAsia="Calibri" w:hAnsi="Angsana New"/>
          <w:spacing w:val="-2"/>
          <w:sz w:val="30"/>
          <w:szCs w:val="30"/>
        </w:rPr>
        <w:t>.</w:t>
      </w:r>
      <w:r w:rsidR="00674234">
        <w:rPr>
          <w:rFonts w:ascii="Angsana New" w:eastAsia="Calibri" w:hAnsi="Angsana New"/>
          <w:spacing w:val="-2"/>
          <w:sz w:val="30"/>
          <w:szCs w:val="30"/>
        </w:rPr>
        <w:t>51</w:t>
      </w:r>
      <w:r w:rsidR="00E6219D">
        <w:rPr>
          <w:rFonts w:ascii="Angsana New" w:eastAsia="Calibri" w:hAnsi="Angsana New" w:hint="cs"/>
          <w:spacing w:val="-2"/>
          <w:sz w:val="30"/>
          <w:szCs w:val="30"/>
          <w:cs/>
        </w:rPr>
        <w:t>)</w:t>
      </w:r>
    </w:p>
    <w:p w14:paraId="1937A789" w14:textId="3BC3BB6E" w:rsidR="008B1705" w:rsidRDefault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/>
          <w:spacing w:val="-2"/>
          <w:sz w:val="30"/>
          <w:szCs w:val="30"/>
          <w:cs/>
        </w:rPr>
      </w:pPr>
      <w:r>
        <w:rPr>
          <w:rFonts w:asciiTheme="majorBidi" w:hAnsiTheme="majorBidi"/>
          <w:spacing w:val="-2"/>
          <w:sz w:val="30"/>
          <w:szCs w:val="30"/>
          <w:cs/>
        </w:rPr>
        <w:br w:type="page"/>
      </w:r>
    </w:p>
    <w:bookmarkEnd w:id="0"/>
    <w:p w14:paraId="60E43B52" w14:textId="7DBDDEFB" w:rsidR="008B1705" w:rsidRPr="006A1747" w:rsidRDefault="008B1705" w:rsidP="008B1705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lastRenderedPageBreak/>
        <w:t xml:space="preserve">TFRS </w:t>
      </w:r>
      <w:r w:rsidR="0067423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A1747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6A1747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EC49D0B" w14:textId="77777777" w:rsidR="008B1705" w:rsidRPr="006A1747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7C98A2F" w14:textId="6DA5E0B7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1747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674234">
        <w:rPr>
          <w:rFonts w:asciiTheme="majorBidi" w:hAnsiTheme="majorBidi" w:cstheme="majorBidi"/>
          <w:sz w:val="30"/>
          <w:szCs w:val="30"/>
        </w:rPr>
        <w:t>1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674234">
        <w:rPr>
          <w:rFonts w:asciiTheme="majorBidi" w:hAnsiTheme="majorBidi" w:cstheme="majorBidi"/>
          <w:sz w:val="30"/>
          <w:szCs w:val="30"/>
        </w:rPr>
        <w:t>2563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6A1747">
        <w:rPr>
          <w:rFonts w:asciiTheme="majorBidi" w:hAnsiTheme="majorBidi" w:cstheme="majorBidi"/>
          <w:sz w:val="30"/>
          <w:szCs w:val="30"/>
        </w:rPr>
        <w:t>TFRS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74234">
        <w:rPr>
          <w:rFonts w:asciiTheme="majorBidi" w:hAnsiTheme="majorBidi" w:cstheme="majorBidi"/>
          <w:sz w:val="30"/>
          <w:szCs w:val="30"/>
        </w:rPr>
        <w:t>16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74234">
        <w:rPr>
          <w:rFonts w:asciiTheme="majorBidi" w:hAnsiTheme="majorBidi" w:cstheme="majorBidi"/>
          <w:sz w:val="30"/>
          <w:szCs w:val="30"/>
        </w:rPr>
        <w:t>17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(TAS </w:t>
      </w:r>
      <w:r w:rsidR="00674234">
        <w:rPr>
          <w:rFonts w:asciiTheme="majorBidi" w:hAnsiTheme="majorBidi" w:cstheme="majorBidi"/>
          <w:sz w:val="30"/>
          <w:szCs w:val="30"/>
        </w:rPr>
        <w:t>17</w:t>
      </w:r>
      <w:r w:rsidRPr="006A1747">
        <w:rPr>
          <w:rFonts w:asciiTheme="majorBidi" w:hAnsiTheme="majorBidi" w:cstheme="majorBidi"/>
          <w:sz w:val="30"/>
          <w:szCs w:val="30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74234">
        <w:rPr>
          <w:rFonts w:asciiTheme="majorBidi" w:hAnsiTheme="majorBidi" w:cstheme="majorBidi"/>
          <w:sz w:val="30"/>
          <w:szCs w:val="30"/>
        </w:rPr>
        <w:t>4</w:t>
      </w:r>
      <w:r w:rsidRPr="006A1747">
        <w:rPr>
          <w:rFonts w:asciiTheme="majorBidi" w:hAnsiTheme="majorBidi" w:cstheme="majorBidi"/>
          <w:sz w:val="30"/>
          <w:szCs w:val="30"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4E2C9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A1747">
        <w:rPr>
          <w:rFonts w:asciiTheme="majorBidi" w:hAnsiTheme="majorBidi" w:cstheme="majorBidi"/>
          <w:sz w:val="30"/>
          <w:szCs w:val="30"/>
        </w:rPr>
        <w:t xml:space="preserve">(TFRIC </w:t>
      </w:r>
      <w:r w:rsidR="00674234">
        <w:rPr>
          <w:rFonts w:asciiTheme="majorBidi" w:hAnsiTheme="majorBidi" w:cstheme="majorBidi"/>
          <w:sz w:val="30"/>
          <w:szCs w:val="30"/>
        </w:rPr>
        <w:t>4</w:t>
      </w:r>
      <w:r w:rsidRPr="006A1747">
        <w:rPr>
          <w:rFonts w:asciiTheme="majorBidi" w:hAnsiTheme="majorBidi" w:cstheme="majorBidi"/>
          <w:sz w:val="30"/>
          <w:szCs w:val="30"/>
        </w:rPr>
        <w:t xml:space="preserve">) </w:t>
      </w:r>
      <w:r w:rsidRPr="006A1747">
        <w:rPr>
          <w:rFonts w:asciiTheme="majorBidi" w:hAnsiTheme="majorBidi" w:cstheme="majorBidi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6A1747">
        <w:rPr>
          <w:rFonts w:asciiTheme="majorBidi" w:hAnsiTheme="majorBidi" w:cstheme="majorBidi"/>
          <w:sz w:val="30"/>
          <w:szCs w:val="30"/>
        </w:rPr>
        <w:t>(Modified retrospective approach)</w:t>
      </w:r>
    </w:p>
    <w:p w14:paraId="3452C7ED" w14:textId="77777777" w:rsidR="008B1705" w:rsidRDefault="008B1705" w:rsidP="008B17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1"/>
    <w:p w14:paraId="4FF5AD08" w14:textId="75D0AA61" w:rsidR="001171A4" w:rsidRDefault="001171A4" w:rsidP="008B1705">
      <w:pPr>
        <w:pStyle w:val="index"/>
        <w:tabs>
          <w:tab w:val="clear" w:pos="1134"/>
        </w:tabs>
        <w:spacing w:after="0" w:line="240" w:lineRule="atLeast"/>
        <w:ind w:left="900" w:firstLine="0"/>
        <w:jc w:val="thaiDistribute"/>
        <w:outlineLvl w:val="0"/>
        <w:rPr>
          <w:rFonts w:asciiTheme="majorBidi" w:eastAsia="Calibri" w:hAnsiTheme="majorBidi" w:cstheme="majorBidi"/>
          <w:sz w:val="28"/>
          <w:szCs w:val="28"/>
        </w:rPr>
      </w:pPr>
      <w:r w:rsidRPr="001171A4">
        <w:rPr>
          <w:rFonts w:ascii="Angsana New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1171A4">
        <w:rPr>
          <w:rFonts w:ascii="Angsana New" w:hAnsi="Angsana New"/>
          <w:sz w:val="30"/>
          <w:szCs w:val="30"/>
        </w:rPr>
        <w:t xml:space="preserve"> TFRS</w:t>
      </w:r>
      <w:r w:rsidRPr="001171A4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val="en-US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               </w:t>
      </w:r>
      <w:r w:rsidRPr="001171A4">
        <w:rPr>
          <w:rFonts w:ascii="Angsana New" w:hAnsi="Angsana New"/>
          <w:sz w:val="30"/>
          <w:szCs w:val="30"/>
          <w:cs/>
        </w:rPr>
        <w:t>สิ่งตอบแทนที่ต้องจ่าย</w:t>
      </w:r>
      <w:r w:rsidRPr="001171A4">
        <w:rPr>
          <w:rFonts w:ascii="Angsana New" w:hAnsi="Angsana New" w:hint="cs"/>
          <w:sz w:val="30"/>
          <w:szCs w:val="30"/>
          <w:cs/>
        </w:rPr>
        <w:t xml:space="preserve">ตามราคาขายที่เป็นเอกเทศ </w:t>
      </w:r>
      <w:r w:rsidRPr="001171A4">
        <w:rPr>
          <w:rFonts w:ascii="Angsana New" w:hAnsi="Angsana New"/>
          <w:sz w:val="30"/>
          <w:szCs w:val="30"/>
        </w:rPr>
        <w:t>(Transaction price)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 w:hint="cs"/>
          <w:sz w:val="30"/>
          <w:szCs w:val="30"/>
          <w:cs/>
        </w:rPr>
        <w:t xml:space="preserve">ณ </w:t>
      </w:r>
      <w:r w:rsidRPr="001171A4">
        <w:rPr>
          <w:rFonts w:ascii="Angsana New" w:hAnsi="Angsana New"/>
          <w:sz w:val="30"/>
          <w:szCs w:val="30"/>
          <w:cs/>
        </w:rPr>
        <w:t>วันที่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/>
        </w:rPr>
        <w:t>1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 xml:space="preserve">มกราคม </w:t>
      </w:r>
      <w:r w:rsidR="00674234">
        <w:rPr>
          <w:rFonts w:ascii="Angsana New" w:hAnsi="Angsana New"/>
          <w:sz w:val="30"/>
          <w:szCs w:val="30"/>
          <w:lang w:val="en-US"/>
        </w:rPr>
        <w:t>2563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</w:t>
      </w:r>
      <w:r w:rsidR="0093157C">
        <w:rPr>
          <w:rFonts w:ascii="Angsana New" w:hAnsi="Angsana New" w:hint="cs"/>
          <w:sz w:val="30"/>
          <w:szCs w:val="30"/>
          <w:cs/>
          <w:lang w:bidi="th-TH"/>
        </w:rPr>
        <w:t xml:space="preserve">    </w:t>
      </w:r>
      <w:r w:rsidR="0050055D">
        <w:rPr>
          <w:rFonts w:ascii="Angsana New" w:hAnsi="Angsana New" w:hint="cs"/>
          <w:sz w:val="30"/>
          <w:szCs w:val="30"/>
          <w:cs/>
          <w:lang w:val="en-US"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รับรู้สินทรัพย์สิทธิการใช้และหนี้สินตามสัญญาเช่า</w:t>
      </w:r>
      <w:r w:rsidRPr="001171A4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ส่งผลให้ลักษณะของค่าใช้จ่ายที่เกี่ยวข้อง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      </w:t>
      </w:r>
      <w:r w:rsidRPr="001171A4">
        <w:rPr>
          <w:rFonts w:ascii="Angsana New" w:hAnsi="Angsana New"/>
          <w:sz w:val="30"/>
          <w:szCs w:val="30"/>
          <w:cs/>
        </w:rPr>
        <w:t>กับสัญญาเช่าดังกล่าวเปลี่ยนแปลงไป</w:t>
      </w:r>
      <w:r w:rsidR="009C29EB">
        <w:rPr>
          <w:rFonts w:ascii="Angsana New" w:hAnsi="Angsana New"/>
          <w:sz w:val="30"/>
          <w:szCs w:val="30"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โดยกลุ่มบริษัท</w:t>
      </w:r>
      <w:r w:rsidR="0050055D">
        <w:rPr>
          <w:rFonts w:ascii="Angsana New" w:hAnsi="Angsana New" w:hint="cs"/>
          <w:sz w:val="30"/>
          <w:szCs w:val="30"/>
          <w:cs/>
          <w:lang w:bidi="th-TH"/>
        </w:rPr>
        <w:t>และบริษัท</w:t>
      </w:r>
      <w:r w:rsidRPr="001171A4">
        <w:rPr>
          <w:rFonts w:ascii="Angsana New" w:hAnsi="Angsana New"/>
          <w:sz w:val="30"/>
          <w:szCs w:val="30"/>
          <w:cs/>
        </w:rPr>
        <w:t>รับรู้ค่าเสื่อมราคาของสินทรัพย์สิทธิการใช้</w:t>
      </w:r>
      <w:r w:rsidR="00653A26">
        <w:rPr>
          <w:rFonts w:ascii="Angsana New" w:hAnsi="Angsana New" w:hint="cs"/>
          <w:sz w:val="30"/>
          <w:szCs w:val="30"/>
          <w:cs/>
          <w:lang w:bidi="th-TH"/>
        </w:rPr>
        <w:t xml:space="preserve">  </w:t>
      </w:r>
      <w:r w:rsidRPr="001171A4">
        <w:rPr>
          <w:rFonts w:ascii="Angsana New" w:hAnsi="Angsana New"/>
          <w:sz w:val="30"/>
          <w:szCs w:val="30"/>
          <w:cs/>
        </w:rPr>
        <w:t>และดอกเบี้ยจ่ายของหนี้สินตามสัญญาเช่า</w:t>
      </w:r>
      <w:r w:rsidRPr="009777AF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</w:p>
    <w:p w14:paraId="1EFBDCD5" w14:textId="77777777" w:rsidR="001171A4" w:rsidRDefault="001171A4" w:rsidP="001171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3F539173" w14:textId="77777777" w:rsidR="001171A4" w:rsidRDefault="001171A4" w:rsidP="008B1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171A4">
        <w:rPr>
          <w:rFonts w:ascii="Angsana New" w:hAnsi="Angsana New"/>
          <w:sz w:val="30"/>
          <w:szCs w:val="30"/>
          <w:cs/>
        </w:rPr>
        <w:t>ในการปฏิบัติในช่วงเปลี่ยนแปลง</w:t>
      </w:r>
      <w:r w:rsidR="0050055D">
        <w:rPr>
          <w:rFonts w:ascii="Angsana New" w:hAnsi="Angsana New" w:hint="cs"/>
          <w:sz w:val="30"/>
          <w:szCs w:val="30"/>
          <w:cs/>
        </w:rPr>
        <w:t xml:space="preserve"> </w:t>
      </w:r>
      <w:r w:rsidRPr="001171A4">
        <w:rPr>
          <w:rFonts w:ascii="Angsana New" w:hAnsi="Angsana New"/>
          <w:sz w:val="30"/>
          <w:szCs w:val="30"/>
          <w:cs/>
        </w:rPr>
        <w:t>กลุ่มบริษัทได้เลือกใช้ข้อยกเว้นต่อไปนี้</w:t>
      </w:r>
    </w:p>
    <w:p w14:paraId="03FFB9DB" w14:textId="29EB0E99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067CA9">
        <w:rPr>
          <w:rFonts w:ascii="Angsana New" w:eastAsia="MS Mincho" w:hAnsi="Angsana New"/>
          <w:sz w:val="30"/>
          <w:szCs w:val="30"/>
        </w:rPr>
        <w:br/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9C29EB">
        <w:rPr>
          <w:rFonts w:ascii="Angsana New" w:eastAsia="MS Mincho" w:hAnsi="Angsana New"/>
          <w:sz w:val="30"/>
          <w:szCs w:val="30"/>
        </w:rPr>
        <w:t xml:space="preserve">    </w:t>
      </w:r>
      <w:r w:rsidR="00674234">
        <w:rPr>
          <w:rFonts w:ascii="Angsana New" w:eastAsia="MS Mincho" w:hAnsi="Angsana New"/>
          <w:sz w:val="30"/>
          <w:szCs w:val="30"/>
        </w:rPr>
        <w:t>12</w:t>
      </w:r>
      <w:r w:rsidR="009D2D64">
        <w:rPr>
          <w:rFonts w:ascii="Angsana New" w:eastAsia="MS Mincho" w:hAnsi="Angsana New"/>
          <w:sz w:val="30"/>
          <w:szCs w:val="30"/>
        </w:rPr>
        <w:t xml:space="preserve"> </w:t>
      </w:r>
      <w:r w:rsidRPr="00FE43D5">
        <w:rPr>
          <w:rFonts w:ascii="Angsana New" w:eastAsia="MS Mincho" w:hAnsi="Angsana New"/>
          <w:sz w:val="30"/>
          <w:szCs w:val="30"/>
          <w:cs/>
        </w:rPr>
        <w:t xml:space="preserve">เดือน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489A835" w14:textId="3E03D851" w:rsidR="001171A4" w:rsidRPr="00FE43D5" w:rsidRDefault="001171A4" w:rsidP="008B170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  <w:r w:rsidR="00B84F0B">
        <w:rPr>
          <w:rFonts w:ascii="Angsana New" w:eastAsia="MS Mincho" w:hAnsi="Angsana New" w:hint="cs"/>
          <w:sz w:val="30"/>
          <w:szCs w:val="30"/>
          <w:cs/>
        </w:rPr>
        <w:t>และ</w:t>
      </w:r>
      <w:r w:rsidR="00B84F0B" w:rsidRPr="00FE43D5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B84F0B"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0890D0F7" w14:textId="243DA28A" w:rsidR="001171A4" w:rsidRPr="00B84F0B" w:rsidRDefault="001171A4" w:rsidP="00B84F0B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70" w:hanging="180"/>
        <w:jc w:val="thaiDistribute"/>
        <w:rPr>
          <w:rFonts w:ascii="Angsana New" w:eastAsia="MS Mincho" w:hAnsi="Angsana New"/>
          <w:sz w:val="30"/>
          <w:szCs w:val="30"/>
        </w:rPr>
      </w:pPr>
      <w:r w:rsidRPr="00FE43D5">
        <w:rPr>
          <w:rFonts w:ascii="Angsana New" w:eastAsia="MS Mincho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FE43D5">
        <w:rPr>
          <w:rFonts w:ascii="Angsana New" w:eastAsia="MS Mincho" w:hAnsi="Angsana New"/>
          <w:sz w:val="30"/>
          <w:szCs w:val="30"/>
        </w:rPr>
        <w:t xml:space="preserve"> </w:t>
      </w:r>
    </w:p>
    <w:p w14:paraId="36AD5585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0C4BE5" w:rsidRPr="006F6C88" w14:paraId="5B9E69EC" w14:textId="77777777" w:rsidTr="00C948C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2B6953A" w14:textId="6A87B0F0" w:rsidR="000C4BE5" w:rsidRPr="00A9193E" w:rsidRDefault="000C4BE5" w:rsidP="00C948C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A9193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TFRS </w:t>
            </w:r>
            <w:r w:rsidR="0067423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US"/>
              </w:rPr>
              <w:t>16</w:t>
            </w:r>
            <w:r w:rsidRPr="00A9193E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2187979B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69CFDE5D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6927372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B63B834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A9193E" w14:paraId="4806205C" w14:textId="77777777" w:rsidTr="00C948CF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14:paraId="67526410" w14:textId="77777777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46" w:type="dxa"/>
            <w:gridSpan w:val="3"/>
          </w:tcPr>
          <w:p w14:paraId="5ED5B824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4BE5" w:rsidRPr="00A9193E" w14:paraId="0773BFBE" w14:textId="77777777" w:rsidTr="00C948CF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14:paraId="2E1436C0" w14:textId="61FA59A5" w:rsidR="000C4BE5" w:rsidRPr="00A9193E" w:rsidRDefault="000C4BE5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74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46" w:type="dxa"/>
            <w:gridSpan w:val="3"/>
          </w:tcPr>
          <w:p w14:paraId="5885289C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0C4BE5" w:rsidRPr="006F6C88" w14:paraId="47A190BE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7E8F920B" w14:textId="72B6C56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14:paraId="64E2AEC6" w14:textId="7D13BBCB" w:rsidR="000C4BE5" w:rsidRPr="00A9193E" w:rsidRDefault="00C0653D" w:rsidP="00854553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728</w:t>
            </w:r>
            <w:r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57C8A8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2DB9AFFF" w14:textId="36F02F69" w:rsidR="000C4BE5" w:rsidRPr="00A9193E" w:rsidRDefault="00C0653D" w:rsidP="0085455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642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4BE5" w:rsidRPr="006F6C88" w14:paraId="451C8E57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1C3AB153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14:paraId="12B19100" w14:textId="1CF8E6A1" w:rsidR="000C4BE5" w:rsidRPr="00A9193E" w:rsidRDefault="00674234" w:rsidP="004B73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80" w:type="dxa"/>
            <w:vAlign w:val="bottom"/>
          </w:tcPr>
          <w:p w14:paraId="41146A4B" w14:textId="77777777" w:rsidR="000C4BE5" w:rsidRPr="00A9193E" w:rsidRDefault="000C4BE5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473E890D" w14:textId="0E048588" w:rsidR="000C4BE5" w:rsidRPr="00A9193E" w:rsidRDefault="00674234" w:rsidP="00854553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F363CC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</w:p>
        </w:tc>
      </w:tr>
      <w:tr w:rsidR="004B7327" w:rsidRPr="006F6C88" w14:paraId="23F7C719" w14:textId="77777777" w:rsidTr="00C948CF">
        <w:trPr>
          <w:cantSplit/>
          <w:trHeight w:val="20"/>
        </w:trPr>
        <w:tc>
          <w:tcPr>
            <w:tcW w:w="5670" w:type="dxa"/>
            <w:vAlign w:val="bottom"/>
          </w:tcPr>
          <w:p w14:paraId="22BCD636" w14:textId="488D7F83" w:rsidR="004B7327" w:rsidRPr="00A9193E" w:rsidRDefault="004B7327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หนี้สินตามสัญญาเช่าการเงินลดลง</w:t>
            </w:r>
          </w:p>
        </w:tc>
        <w:tc>
          <w:tcPr>
            <w:tcW w:w="1530" w:type="dxa"/>
            <w:vAlign w:val="bottom"/>
          </w:tcPr>
          <w:p w14:paraId="41729A1A" w14:textId="7041D3C8" w:rsidR="004B7327" w:rsidRPr="0040072B" w:rsidRDefault="004B7327" w:rsidP="004B732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48EB208" w14:textId="77777777" w:rsidR="004B7327" w:rsidRPr="00A9193E" w:rsidRDefault="004B7327" w:rsidP="00C948C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14:paraId="5150CDE6" w14:textId="5D3D660F" w:rsidR="004B7327" w:rsidRPr="0040072B" w:rsidRDefault="004B7327" w:rsidP="00515A9E">
            <w:pPr>
              <w:pStyle w:val="acctfourfigures"/>
              <w:tabs>
                <w:tab w:val="clear" w:pos="765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0C4BE5" w:rsidRPr="006F6C88" w14:paraId="06F40E20" w14:textId="77777777" w:rsidTr="00C948CF">
        <w:trPr>
          <w:cantSplit/>
          <w:trHeight w:val="20"/>
        </w:trPr>
        <w:tc>
          <w:tcPr>
            <w:tcW w:w="5670" w:type="dxa"/>
          </w:tcPr>
          <w:p w14:paraId="738D788B" w14:textId="77777777" w:rsidR="000C4BE5" w:rsidRPr="00A9193E" w:rsidRDefault="000C4BE5" w:rsidP="00C948C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14:paraId="15565DA4" w14:textId="4743A7C5" w:rsidR="000C4BE5" w:rsidRPr="00A9193E" w:rsidRDefault="00674234" w:rsidP="004B7327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  <w:r w:rsidR="0050055D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0" w:type="dxa"/>
          </w:tcPr>
          <w:p w14:paraId="2D531AD8" w14:textId="77777777" w:rsidR="000C4BE5" w:rsidRPr="00A9193E" w:rsidRDefault="000C4BE5" w:rsidP="00C948C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gridSpan w:val="2"/>
            <w:vAlign w:val="bottom"/>
          </w:tcPr>
          <w:p w14:paraId="6839A822" w14:textId="14335CCA" w:rsidR="000C4BE5" w:rsidRPr="00A9193E" w:rsidRDefault="004B7327" w:rsidP="0085455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10,750</w:t>
            </w:r>
          </w:p>
        </w:tc>
      </w:tr>
    </w:tbl>
    <w:p w14:paraId="5BCE9912" w14:textId="77777777" w:rsidR="000C4BE5" w:rsidRDefault="000C4BE5" w:rsidP="000C4B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0C4BE5" w:rsidRPr="006F6C88" w14:paraId="25F27FF9" w14:textId="77777777" w:rsidTr="003330A0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FD33144" w14:textId="77777777" w:rsidR="000C4BE5" w:rsidRPr="00A9193E" w:rsidRDefault="000C4BE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การวัดมูลค่าหนี้สินตามสัญญาเช่า</w:t>
            </w:r>
            <w:r w:rsidRPr="00A919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0415BC7F" w14:textId="77777777" w:rsidR="000C4BE5" w:rsidRPr="00A9193E" w:rsidRDefault="000C4BE5" w:rsidP="00C948C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0ED0FDB" w14:textId="77777777" w:rsidR="000C4BE5" w:rsidRPr="00A9193E" w:rsidRDefault="000C4BE5" w:rsidP="00C948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3186157B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FF2F01D" w14:textId="77777777" w:rsidR="000C4BE5" w:rsidRPr="00A9193E" w:rsidRDefault="000C4BE5" w:rsidP="00C948C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C4BE5" w:rsidRPr="006F6C88" w14:paraId="7930BB59" w14:textId="77777777" w:rsidTr="003330A0">
        <w:trPr>
          <w:cantSplit/>
          <w:trHeight w:val="20"/>
          <w:tblHeader/>
        </w:trPr>
        <w:tc>
          <w:tcPr>
            <w:tcW w:w="5670" w:type="dxa"/>
          </w:tcPr>
          <w:p w14:paraId="63243B9C" w14:textId="77777777" w:rsidR="000C4BE5" w:rsidRPr="00A9193E" w:rsidRDefault="000C4BE5" w:rsidP="003330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000FCCCE" w14:textId="77777777" w:rsidR="000C4BE5" w:rsidRPr="00A9193E" w:rsidRDefault="000C4BE5" w:rsidP="00C948C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94135" w:rsidRPr="006F6C88" w14:paraId="3095F2DE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F2B22FB" w14:textId="6439E6E6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ภาระผูกพันตามสัญญาเช่าดำเนินงานที่เปิดเผยไว้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F941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34EA0360" w14:textId="40DC2249" w:rsidR="00F94135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  <w:r w:rsidR="00F941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181" w:type="dxa"/>
            <w:vAlign w:val="bottom"/>
          </w:tcPr>
          <w:p w14:paraId="10904E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0B0DEEFC" w14:textId="0DB25F0E" w:rsidR="00F94135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600</w:t>
            </w:r>
          </w:p>
        </w:tc>
      </w:tr>
      <w:tr w:rsidR="00F94135" w:rsidRPr="006F6C88" w14:paraId="1465E3D4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07489D" w14:textId="77777777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530" w:type="dxa"/>
            <w:vAlign w:val="bottom"/>
          </w:tcPr>
          <w:p w14:paraId="5D7969C7" w14:textId="51E84619" w:rsidR="00F94135" w:rsidRPr="00A9193E" w:rsidRDefault="00F94135" w:rsidP="003060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186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bottom"/>
          </w:tcPr>
          <w:p w14:paraId="15DBE0B8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2F48BC20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4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4135" w:rsidRPr="006F6C88" w14:paraId="7A3E5332" w14:textId="77777777" w:rsidTr="00D84C8F">
        <w:trPr>
          <w:cantSplit/>
          <w:trHeight w:val="20"/>
        </w:trPr>
        <w:tc>
          <w:tcPr>
            <w:tcW w:w="5670" w:type="dxa"/>
            <w:vAlign w:val="bottom"/>
          </w:tcPr>
          <w:p w14:paraId="23E20B71" w14:textId="77777777" w:rsidR="00F94135" w:rsidRPr="003330A0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สิทธิเลือกขยายอายุสัญญาเช่าที่มีความแน่นอน</w:t>
            </w:r>
            <w:r w:rsidRPr="003330A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330A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อย่างสมเหตุสมผลว่าจะได้ใช้สิทธิ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1DDB635" w14:textId="77777777" w:rsidR="00F94135" w:rsidRPr="00A9193E" w:rsidRDefault="00F94135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4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1A3E606" w14:textId="77777777" w:rsidR="00F94135" w:rsidRPr="00A9193E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27BC34B2" w14:textId="6AD768C9" w:rsidR="00F94135" w:rsidRPr="00A9193E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</w:tr>
      <w:tr w:rsidR="00F94135" w:rsidRPr="006F6C88" w14:paraId="131A52BC" w14:textId="77777777" w:rsidTr="00D84C8F">
        <w:trPr>
          <w:cantSplit/>
          <w:trHeight w:val="20"/>
        </w:trPr>
        <w:tc>
          <w:tcPr>
            <w:tcW w:w="5670" w:type="dxa"/>
          </w:tcPr>
          <w:p w14:paraId="440AB0C1" w14:textId="77777777" w:rsidR="00F94135" w:rsidRPr="00A9193E" w:rsidRDefault="00F94135" w:rsidP="003330A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BC53C" w14:textId="1A1D179E" w:rsidR="00F94135" w:rsidRPr="001402A2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</w:t>
            </w:r>
            <w:r w:rsidR="00F94135" w:rsidRPr="001402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</w:p>
        </w:tc>
        <w:tc>
          <w:tcPr>
            <w:tcW w:w="181" w:type="dxa"/>
            <w:vAlign w:val="bottom"/>
          </w:tcPr>
          <w:p w14:paraId="4F3A88EE" w14:textId="77777777" w:rsidR="00F94135" w:rsidRPr="001402A2" w:rsidRDefault="00F94135" w:rsidP="00F9413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3EF26" w14:textId="00DEF8E8" w:rsidR="00F94135" w:rsidRPr="001402A2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1402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</w:tr>
      <w:tr w:rsidR="00F94135" w:rsidRPr="006F6C88" w14:paraId="01ABDB83" w14:textId="77777777" w:rsidTr="00D84C8F">
        <w:trPr>
          <w:cantSplit/>
          <w:trHeight w:val="20"/>
        </w:trPr>
        <w:tc>
          <w:tcPr>
            <w:tcW w:w="5670" w:type="dxa"/>
          </w:tcPr>
          <w:p w14:paraId="36544093" w14:textId="3D3713FF" w:rsidR="00F94135" w:rsidRPr="00A9193E" w:rsidRDefault="003330A0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ส่วนเพิ่ม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93E18FF" w14:textId="487288B3" w:rsidR="00F94135" w:rsidRPr="00A9193E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181" w:type="dxa"/>
          </w:tcPr>
          <w:p w14:paraId="3E51E76C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14:paraId="6727EC94" w14:textId="14829785" w:rsidR="00F94135" w:rsidRPr="00A9193E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</w:p>
        </w:tc>
      </w:tr>
      <w:tr w:rsidR="00F94135" w:rsidRPr="006F6C88" w14:paraId="6660B6C6" w14:textId="77777777" w:rsidTr="00D84C8F">
        <w:trPr>
          <w:cantSplit/>
          <w:trHeight w:val="20"/>
        </w:trPr>
        <w:tc>
          <w:tcPr>
            <w:tcW w:w="5670" w:type="dxa"/>
          </w:tcPr>
          <w:p w14:paraId="3E0BF01E" w14:textId="11C061BE" w:rsidR="00F94135" w:rsidRPr="00A9193E" w:rsidRDefault="00F94135" w:rsidP="003330A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0" w:type="dxa"/>
          </w:tcPr>
          <w:p w14:paraId="6B07976C" w14:textId="45EFC940" w:rsidR="00F94135" w:rsidRPr="00A9193E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  <w:tc>
          <w:tcPr>
            <w:tcW w:w="181" w:type="dxa"/>
          </w:tcPr>
          <w:p w14:paraId="1D48F2FD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129E84FE" w14:textId="020D5C60" w:rsidR="00F94135" w:rsidRPr="00A9193E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F94135" w:rsidRPr="00A9193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</w:tr>
      <w:tr w:rsidR="00F94135" w:rsidRPr="006F6C88" w14:paraId="2325ABF9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2750B41B" w14:textId="6C65C3BF" w:rsidR="00F94135" w:rsidRPr="00A9193E" w:rsidRDefault="00F94135" w:rsidP="003330A0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74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742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1A320B" w14:textId="25F06E96" w:rsidR="00F94135" w:rsidRPr="00A9193E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709</w:t>
            </w:r>
          </w:p>
        </w:tc>
        <w:tc>
          <w:tcPr>
            <w:tcW w:w="181" w:type="dxa"/>
          </w:tcPr>
          <w:p w14:paraId="2DFEBFB7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DA2A7" w14:textId="572A6FBA" w:rsidR="00F94135" w:rsidRPr="00A9193E" w:rsidRDefault="00674234" w:rsidP="00F94135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750</w:t>
            </w:r>
          </w:p>
        </w:tc>
      </w:tr>
      <w:tr w:rsidR="00F94135" w:rsidRPr="006F6C88" w14:paraId="7364CD65" w14:textId="77777777" w:rsidTr="003330A0">
        <w:trPr>
          <w:cantSplit/>
          <w:trHeight w:val="20"/>
        </w:trPr>
        <w:tc>
          <w:tcPr>
            <w:tcW w:w="5670" w:type="dxa"/>
            <w:vAlign w:val="bottom"/>
          </w:tcPr>
          <w:p w14:paraId="774337FC" w14:textId="77777777" w:rsidR="00F94135" w:rsidRPr="00A9193E" w:rsidRDefault="00F94135" w:rsidP="003330A0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193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193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A9193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C7B827" w14:textId="0B4339E2" w:rsidR="00F94135" w:rsidRPr="00A9193E" w:rsidRDefault="00674234" w:rsidP="00F9413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1" w:type="dxa"/>
          </w:tcPr>
          <w:p w14:paraId="50F0A8E0" w14:textId="77777777" w:rsidR="00F94135" w:rsidRPr="00A9193E" w:rsidRDefault="00F94135" w:rsidP="00F9413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B8B8B1E" w14:textId="5F9CBD54" w:rsidR="00F94135" w:rsidRPr="00A9193E" w:rsidRDefault="00674234" w:rsidP="00F94135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F94135" w:rsidRPr="00A919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</w:p>
        </w:tc>
      </w:tr>
    </w:tbl>
    <w:p w14:paraId="7D28912D" w14:textId="77777777" w:rsidR="00FE43D5" w:rsidRDefault="00FE43D5" w:rsidP="00FE4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1856645C" w14:textId="35BFDEF2" w:rsidR="00FE43D5" w:rsidRPr="003330A0" w:rsidRDefault="00FE43D5" w:rsidP="003330A0">
      <w:pPr>
        <w:pStyle w:val="BodyText"/>
        <w:tabs>
          <w:tab w:val="clear" w:pos="454"/>
          <w:tab w:val="clear" w:pos="907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3330A0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3330A0">
        <w:rPr>
          <w:rFonts w:ascii="Angsana New" w:hAnsi="Angsana New" w:hint="cs"/>
          <w:spacing w:val="-4"/>
          <w:sz w:val="30"/>
          <w:szCs w:val="30"/>
          <w:cs/>
        </w:rPr>
        <w:t>แสดง</w:t>
      </w:r>
      <w:r w:rsidRPr="003330A0">
        <w:rPr>
          <w:rFonts w:ascii="Angsana New" w:hAnsi="Angsana New"/>
          <w:spacing w:val="-4"/>
          <w:sz w:val="30"/>
          <w:szCs w:val="30"/>
          <w:cs/>
        </w:rPr>
        <w:t>เป็นส่วนหนึ่งของส่วนงาน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ผลิตแบบฟอร์ม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กระดาษพิมพ์ต่อเนื่อง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สิ่งพิมพ์ปลอดการทำเทียม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สิ่งพิมพ์อื่น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ๆ</w:t>
      </w:r>
      <w:r w:rsidR="000C4BE5" w:rsidRPr="003330A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C4BE5" w:rsidRPr="003330A0">
        <w:rPr>
          <w:rFonts w:ascii="Angsana New" w:hAnsi="Angsana New" w:hint="cs"/>
          <w:spacing w:val="-4"/>
          <w:sz w:val="30"/>
          <w:szCs w:val="30"/>
          <w:cs/>
        </w:rPr>
        <w:t>ฉลากกาวต่อเนื่อง</w:t>
      </w:r>
      <w:r w:rsidR="0047748D" w:rsidRPr="003330A0">
        <w:rPr>
          <w:rFonts w:ascii="Angsana New" w:hAnsi="Angsana New" w:hint="cs"/>
          <w:spacing w:val="-4"/>
          <w:sz w:val="30"/>
          <w:szCs w:val="30"/>
          <w:cs/>
        </w:rPr>
        <w:t xml:space="preserve"> และบริหารคลังสินค้าแบบพิมพ์</w:t>
      </w:r>
    </w:p>
    <w:p w14:paraId="4554DE62" w14:textId="77777777" w:rsidR="001171A4" w:rsidRPr="00A85483" w:rsidRDefault="001171A4" w:rsidP="00B8183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sz w:val="24"/>
          <w:szCs w:val="24"/>
          <w:cs/>
          <w:lang w:val="en-US" w:bidi="th-TH"/>
        </w:rPr>
      </w:pPr>
    </w:p>
    <w:p w14:paraId="63E441F2" w14:textId="77777777" w:rsidR="00B907E7" w:rsidRPr="0004651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046510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บุคคลหรือกิจการที่เกี่ยวข้องกัน</w:t>
      </w:r>
    </w:p>
    <w:p w14:paraId="46C2D3C7" w14:textId="77777777" w:rsidR="00C8301D" w:rsidRPr="00A85483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2"/>
          <w:szCs w:val="22"/>
          <w:highlight w:val="cyan"/>
        </w:rPr>
      </w:pPr>
    </w:p>
    <w:p w14:paraId="3B436497" w14:textId="0A26807B" w:rsidR="00D44E3C" w:rsidRPr="00046510" w:rsidRDefault="00061BCC" w:rsidP="001B3F60">
      <w:pPr>
        <w:pStyle w:val="BodyText"/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  <w:r w:rsidRPr="00061BCC">
        <w:rPr>
          <w:rFonts w:ascii="Angsana New" w:hAnsi="Angsana New" w:hint="cs"/>
          <w:sz w:val="30"/>
          <w:szCs w:val="30"/>
          <w:cs/>
        </w:rPr>
        <w:t>ความสัมพันธ์ที่มีกับบริษัทย่อย</w:t>
      </w:r>
      <w:r w:rsidR="00F94135">
        <w:rPr>
          <w:rFonts w:ascii="Angsana New" w:hAnsi="Angsana New" w:hint="cs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บริษัทร่วม</w:t>
      </w:r>
      <w:r w:rsidR="001B3F6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061BCC">
        <w:rPr>
          <w:rFonts w:ascii="Angsana New" w:hAnsi="Angsana New" w:hint="cs"/>
          <w:sz w:val="30"/>
          <w:szCs w:val="30"/>
          <w:cs/>
        </w:rPr>
        <w:t>ได้เปิดเผยในหมายเหตุประกอบงบการเงินข้อ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5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6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สำหรับความสัมพันธ์กับผู้บริหารสำคัญ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และบุคคลหรือกิจการ</w:t>
      </w:r>
      <w:r w:rsidR="00F94135" w:rsidRPr="00061BCC">
        <w:rPr>
          <w:rFonts w:ascii="Angsana New" w:hAnsi="Angsana New" w:hint="cs"/>
          <w:sz w:val="30"/>
          <w:szCs w:val="30"/>
          <w:cs/>
        </w:rPr>
        <w:t>อื่น</w:t>
      </w:r>
      <w:r w:rsidRPr="00061BCC">
        <w:rPr>
          <w:rFonts w:ascii="Angsana New" w:hAnsi="Angsana New" w:hint="cs"/>
          <w:sz w:val="30"/>
          <w:szCs w:val="30"/>
          <w:cs/>
        </w:rPr>
        <w:t>ที่เกี่ยวข้องกัน</w:t>
      </w:r>
      <w:r w:rsidRPr="00061BCC">
        <w:rPr>
          <w:rFonts w:ascii="Angsana New" w:hAnsi="Angsana New"/>
          <w:sz w:val="30"/>
          <w:szCs w:val="30"/>
          <w:cs/>
        </w:rPr>
        <w:t xml:space="preserve"> </w:t>
      </w:r>
      <w:r w:rsidRPr="00061BCC">
        <w:rPr>
          <w:rFonts w:ascii="Angsana New" w:hAnsi="Angsana New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</w:p>
    <w:p w14:paraId="2376D2E4" w14:textId="77777777" w:rsidR="0087244E" w:rsidRPr="00A85483" w:rsidRDefault="0087244E" w:rsidP="00F174C7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sz w:val="22"/>
          <w:szCs w:val="22"/>
          <w:cs/>
        </w:rPr>
      </w:pPr>
    </w:p>
    <w:p w14:paraId="20854D19" w14:textId="778DC30F" w:rsidR="006539D1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D6274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  <w:r>
        <w:rPr>
          <w:rFonts w:ascii="Angsana New" w:hAnsi="Angsana New" w:hint="cs"/>
          <w:sz w:val="30"/>
          <w:szCs w:val="30"/>
          <w:cs/>
        </w:rPr>
        <w:t>ไม่</w:t>
      </w:r>
      <w:r w:rsidRPr="007D6274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มีการเปลี่ยนแปลงอย่างมีสาระสำคัญในระหว่างงวด</w:t>
      </w:r>
      <w:r w:rsidR="00F46620">
        <w:rPr>
          <w:rFonts w:ascii="Angsana New" w:hAnsi="Angsana New" w:hint="cs"/>
          <w:sz w:val="30"/>
          <w:szCs w:val="30"/>
          <w:cs/>
        </w:rPr>
        <w:t>หก</w:t>
      </w:r>
      <w:r w:rsidRPr="007D6274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3330A0">
        <w:rPr>
          <w:rFonts w:ascii="Angsana New" w:hAnsi="Angsana New"/>
          <w:sz w:val="30"/>
          <w:szCs w:val="30"/>
        </w:rPr>
        <w:t xml:space="preserve"> </w:t>
      </w:r>
      <w:r w:rsidR="003330A0">
        <w:rPr>
          <w:rFonts w:ascii="Angsana New" w:hAnsi="Angsana New"/>
          <w:sz w:val="30"/>
          <w:szCs w:val="30"/>
        </w:rPr>
        <w:br/>
      </w:r>
      <w:r w:rsidR="00674234">
        <w:rPr>
          <w:rFonts w:ascii="Angsana New" w:hAnsi="Angsana New"/>
          <w:bCs/>
          <w:sz w:val="30"/>
          <w:szCs w:val="30"/>
        </w:rPr>
        <w:t>30</w:t>
      </w:r>
      <w:r w:rsidR="00F46620" w:rsidRPr="00DF3797">
        <w:rPr>
          <w:rFonts w:ascii="Angsana New" w:hAnsi="Angsana New"/>
          <w:b/>
          <w:sz w:val="30"/>
          <w:szCs w:val="30"/>
        </w:rPr>
        <w:t xml:space="preserve"> </w:t>
      </w:r>
      <w:r w:rsidR="00F46620" w:rsidRPr="00DF3797">
        <w:rPr>
          <w:rFonts w:ascii="Angsana New" w:hAnsi="Angsana New"/>
          <w:b/>
          <w:sz w:val="30"/>
          <w:szCs w:val="30"/>
          <w:cs/>
        </w:rPr>
        <w:t>มิถุนายน</w:t>
      </w:r>
      <w:r w:rsidR="00F4662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2563</w:t>
      </w:r>
    </w:p>
    <w:p w14:paraId="34EB6A83" w14:textId="77777777" w:rsidR="007D6274" w:rsidRPr="00A85483" w:rsidRDefault="007D6274" w:rsidP="003738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after="0"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p w14:paraId="4661E06E" w14:textId="787D37A9" w:rsidR="004B6EC1" w:rsidRDefault="004B6EC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A6FA8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</w:t>
      </w:r>
      <w:r w:rsidR="008A3086">
        <w:rPr>
          <w:rFonts w:ascii="Angsana New" w:hAnsi="Angsana New"/>
          <w:b/>
          <w:sz w:val="30"/>
          <w:szCs w:val="30"/>
          <w:cs/>
        </w:rPr>
        <w:t>กี่ยวข้องกันสำหรับงวด</w:t>
      </w:r>
      <w:r w:rsidR="00264FFD">
        <w:rPr>
          <w:rFonts w:ascii="Angsana New" w:hAnsi="Angsana New" w:hint="cs"/>
          <w:b/>
          <w:sz w:val="30"/>
          <w:szCs w:val="30"/>
          <w:cs/>
        </w:rPr>
        <w:t>สามเดือนและงวด</w:t>
      </w:r>
      <w:r w:rsidR="00F46620">
        <w:rPr>
          <w:rFonts w:ascii="Angsana New" w:hAnsi="Angsana New" w:hint="cs"/>
          <w:b/>
          <w:sz w:val="30"/>
          <w:szCs w:val="30"/>
          <w:cs/>
        </w:rPr>
        <w:t>หก</w:t>
      </w:r>
      <w:r w:rsidR="008A3086">
        <w:rPr>
          <w:rFonts w:ascii="Angsana New" w:hAnsi="Angsana New"/>
          <w:b/>
          <w:sz w:val="30"/>
          <w:szCs w:val="30"/>
          <w:cs/>
        </w:rPr>
        <w:t>เดือน</w:t>
      </w:r>
      <w:r w:rsidRPr="005A6FA8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5A6FA8">
        <w:rPr>
          <w:rFonts w:ascii="Angsana New" w:hAnsi="Angsana New"/>
          <w:bCs/>
          <w:sz w:val="30"/>
          <w:szCs w:val="30"/>
        </w:rPr>
        <w:t xml:space="preserve"> </w:t>
      </w:r>
      <w:r w:rsidR="00674234">
        <w:rPr>
          <w:rFonts w:ascii="Angsana New" w:hAnsi="Angsana New"/>
          <w:bCs/>
          <w:sz w:val="30"/>
          <w:szCs w:val="30"/>
        </w:rPr>
        <w:t>30</w:t>
      </w:r>
      <w:r w:rsidR="00F46620" w:rsidRPr="00DF3797">
        <w:rPr>
          <w:rFonts w:ascii="Angsana New" w:hAnsi="Angsana New"/>
          <w:b/>
          <w:sz w:val="30"/>
          <w:szCs w:val="30"/>
        </w:rPr>
        <w:t xml:space="preserve"> </w:t>
      </w:r>
      <w:r w:rsidR="00F46620" w:rsidRPr="00DF3797">
        <w:rPr>
          <w:rFonts w:ascii="Angsana New" w:hAnsi="Angsana New"/>
          <w:b/>
          <w:sz w:val="30"/>
          <w:szCs w:val="30"/>
          <w:cs/>
        </w:rPr>
        <w:t>มิถุนายน</w:t>
      </w:r>
      <w:r w:rsidRPr="005A6FA8">
        <w:rPr>
          <w:rFonts w:ascii="Angsana New" w:hAnsi="Angsana New"/>
          <w:b/>
          <w:sz w:val="30"/>
          <w:szCs w:val="30"/>
          <w:cs/>
        </w:rPr>
        <w:t xml:space="preserve"> </w:t>
      </w:r>
      <w:r w:rsidR="00674234">
        <w:rPr>
          <w:rFonts w:ascii="Angsana New" w:hAnsi="Angsana New"/>
          <w:bCs/>
          <w:sz w:val="30"/>
          <w:szCs w:val="30"/>
        </w:rPr>
        <w:t>2563</w:t>
      </w:r>
      <w:r w:rsidR="008A3086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/>
          <w:sz w:val="30"/>
          <w:szCs w:val="30"/>
          <w:cs/>
        </w:rPr>
        <w:t xml:space="preserve">และ </w:t>
      </w:r>
      <w:r w:rsidR="00674234">
        <w:rPr>
          <w:rFonts w:ascii="Angsana New" w:hAnsi="Angsana New"/>
          <w:bCs/>
          <w:sz w:val="30"/>
          <w:szCs w:val="30"/>
        </w:rPr>
        <w:t>2562</w:t>
      </w:r>
      <w:r w:rsidRPr="004B6EC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5A6FA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EBC8AF" w14:textId="77777777" w:rsidR="00623B31" w:rsidRDefault="00623B31" w:rsidP="004B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2"/>
          <w:szCs w:val="22"/>
        </w:rPr>
      </w:pPr>
      <w:r>
        <w:rPr>
          <w:rFonts w:ascii="Angsana New" w:hAnsi="Angsana New"/>
          <w:b/>
          <w:sz w:val="22"/>
          <w:szCs w:val="22"/>
        </w:rPr>
        <w:br w:type="page"/>
      </w: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4B6EC1" w:rsidRPr="00040ACC" w14:paraId="595C161A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777EAA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161E04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2E5E3C7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386016E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38D7" w:rsidRPr="00040ACC" w14:paraId="71E94DC7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3CC8D064" w14:textId="1D10461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742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F46620" w:rsidRPr="00F46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F46620" w:rsidRPr="00F466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62" w:type="dxa"/>
          </w:tcPr>
          <w:p w14:paraId="7EEF6A36" w14:textId="3E83875D" w:rsidR="005438D7" w:rsidRPr="00040ACC" w:rsidRDefault="00674234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41CA8A4F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228D9BC" w14:textId="542D6C3F" w:rsidR="005438D7" w:rsidRPr="00040ACC" w:rsidRDefault="00674234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435BD64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CAF72BA" w14:textId="7935761D" w:rsidR="005438D7" w:rsidRPr="00040ACC" w:rsidRDefault="00674234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51D13BC3" w14:textId="77777777" w:rsidR="005438D7" w:rsidRPr="00040ACC" w:rsidRDefault="005438D7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2EE7AC9" w14:textId="2FA0CDCA" w:rsidR="005438D7" w:rsidRPr="00040ACC" w:rsidRDefault="00674234" w:rsidP="00543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4B6EC1" w:rsidRPr="00040ACC" w14:paraId="562EA9AD" w14:textId="77777777" w:rsidTr="008D7579">
        <w:trPr>
          <w:trHeight w:hRule="exact" w:val="374"/>
          <w:tblHeader/>
        </w:trPr>
        <w:tc>
          <w:tcPr>
            <w:tcW w:w="4338" w:type="dxa"/>
          </w:tcPr>
          <w:p w14:paraId="1E59C68D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7522E16B" w14:textId="77777777" w:rsidR="004B6EC1" w:rsidRPr="00040ACC" w:rsidRDefault="004B6EC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271" w:rsidRPr="00040ACC" w14:paraId="069FDEAF" w14:textId="77777777" w:rsidTr="008D7579">
        <w:trPr>
          <w:trHeight w:hRule="exact" w:val="374"/>
        </w:trPr>
        <w:tc>
          <w:tcPr>
            <w:tcW w:w="4338" w:type="dxa"/>
          </w:tcPr>
          <w:p w14:paraId="57302996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DB8543A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384351F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F6D070" w14:textId="41A09ACA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A71AED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0BF74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27D984F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49005E" w14:textId="71B9E7DA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3271" w:rsidRPr="00046510" w14:paraId="048DED0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E2E8C75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ACF36C7" w14:textId="093C06AD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A7534B5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73B103" w14:textId="0A5BE635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5A8ED6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F26A445" w14:textId="0F332C49" w:rsidR="00AC3271" w:rsidRPr="00852CD6" w:rsidRDefault="00674234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771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252" w:type="dxa"/>
          </w:tcPr>
          <w:p w14:paraId="0878E714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458F0F" w14:textId="4F28990F" w:rsidR="00AC3271" w:rsidRPr="00852CD6" w:rsidRDefault="00674234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AC32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</w:p>
        </w:tc>
      </w:tr>
      <w:tr w:rsidR="00AC3271" w:rsidRPr="00046510" w14:paraId="0E6C329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53CB9A7C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44F25892" w14:textId="5ED8CDBA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3CA47E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517F4C3D" w14:textId="029B374E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CB187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65535B10" w14:textId="2E9E4595" w:rsidR="00AC3271" w:rsidRPr="00852CD6" w:rsidRDefault="00674234" w:rsidP="00AC327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771E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  <w:tc>
          <w:tcPr>
            <w:tcW w:w="252" w:type="dxa"/>
          </w:tcPr>
          <w:p w14:paraId="49D9588B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2269D45" w14:textId="6D089036" w:rsidR="00AC3271" w:rsidRPr="00852CD6" w:rsidRDefault="00674234" w:rsidP="00AC3271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C3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705</w:t>
            </w:r>
          </w:p>
        </w:tc>
      </w:tr>
      <w:tr w:rsidR="00AC3271" w:rsidRPr="00046510" w14:paraId="48B0429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7DC97A0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14B1C2C0" w14:textId="3E592FDA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288E944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9697AF1" w14:textId="17A559B8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9E53F5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07B7C4" w14:textId="7563EFF0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E771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52" w:type="dxa"/>
          </w:tcPr>
          <w:p w14:paraId="5221CB45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57FF393" w14:textId="6E911455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C32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217</w:t>
            </w:r>
          </w:p>
        </w:tc>
      </w:tr>
      <w:tr w:rsidR="00AC3271" w:rsidRPr="00046510" w14:paraId="6513284B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CF876C0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52F064F0" w14:textId="7E8DA033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B5D2613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8A8D67" w14:textId="3D6FAC08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5F94D7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DDCFA7" w14:textId="6FE3E2EC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71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52" w:type="dxa"/>
          </w:tcPr>
          <w:p w14:paraId="6A740172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F687310" w14:textId="185BCB79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</w:tr>
      <w:tr w:rsidR="00AC3271" w:rsidRPr="00046510" w14:paraId="2E4A5DAE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AFDAC46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60C6C9E7" w14:textId="1A47B4D9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53C7FE7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D03AAB8" w14:textId="002784A1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B91A9A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3E63E7" w14:textId="039BDA1D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771E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875</w:t>
            </w:r>
          </w:p>
        </w:tc>
        <w:tc>
          <w:tcPr>
            <w:tcW w:w="252" w:type="dxa"/>
          </w:tcPr>
          <w:p w14:paraId="3C8B8C94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509CE6AD" w14:textId="01231A1D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AC32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079</w:t>
            </w:r>
          </w:p>
        </w:tc>
      </w:tr>
      <w:tr w:rsidR="00E771EB" w:rsidRPr="00046510" w14:paraId="68EB9B99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75F8A616" w14:textId="77777777" w:rsidR="00E771EB" w:rsidRPr="00852CD6" w:rsidRDefault="00E771EB" w:rsidP="00E7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5F089DF0" w14:textId="4BF1A719" w:rsidR="00E771EB" w:rsidRPr="0012029A" w:rsidRDefault="0012029A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89FFB71" w14:textId="77777777" w:rsidR="00E771EB" w:rsidRPr="00852CD6" w:rsidRDefault="00E771EB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7E1689" w14:textId="0717C02D" w:rsidR="00E771EB" w:rsidRPr="00852CD6" w:rsidRDefault="00E771EB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33629A" w14:textId="77777777" w:rsidR="00E771EB" w:rsidRPr="00852CD6" w:rsidRDefault="00E771EB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5AB02D" w14:textId="68C19A1C" w:rsidR="00E771EB" w:rsidRPr="00E771EB" w:rsidRDefault="00E771EB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1E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4255622" w14:textId="77777777" w:rsidR="00E771EB" w:rsidRPr="00852CD6" w:rsidRDefault="00E771EB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7664180" w14:textId="012C03BA" w:rsidR="00E771EB" w:rsidRPr="00852CD6" w:rsidRDefault="00674234" w:rsidP="00E771EB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</w:tr>
      <w:tr w:rsidR="00947501" w:rsidRPr="00046510" w14:paraId="2D42984C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90D6D08" w14:textId="73B7EF68" w:rsidR="00947501" w:rsidRPr="00852CD6" w:rsidRDefault="00947501" w:rsidP="00E77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531C8B38" w14:textId="1A159301" w:rsidR="00947501" w:rsidRPr="0012029A" w:rsidRDefault="004A5B62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915CFD8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D3458C" w14:textId="3565B676" w:rsidR="00947501" w:rsidRPr="003E0A9E" w:rsidRDefault="004A5B62" w:rsidP="00E771EB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1FC88D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5DA802" w14:textId="652B5704" w:rsidR="00947501" w:rsidRPr="00E771EB" w:rsidRDefault="009263DE" w:rsidP="009263D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252" w:type="dxa"/>
          </w:tcPr>
          <w:p w14:paraId="620325F2" w14:textId="77777777" w:rsidR="00947501" w:rsidRPr="00852CD6" w:rsidRDefault="00947501" w:rsidP="00E771EB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DD3B139" w14:textId="67E81207" w:rsidR="00947501" w:rsidRPr="0040072B" w:rsidRDefault="009263DE" w:rsidP="00313C0C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C3271" w:rsidRPr="00040ACC" w14:paraId="2D941F01" w14:textId="77777777" w:rsidTr="00CD0108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7D07DBA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จากเงินลงทุนในบริษัทย่อย</w:t>
            </w:r>
          </w:p>
        </w:tc>
        <w:tc>
          <w:tcPr>
            <w:tcW w:w="1062" w:type="dxa"/>
          </w:tcPr>
          <w:p w14:paraId="6473F2AE" w14:textId="10A441C0" w:rsidR="00AC3271" w:rsidRPr="0012029A" w:rsidRDefault="0012029A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029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F31DA32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68C99F6" w14:textId="6B86EE4C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B5E7E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864BF5F" w14:textId="6181044A" w:rsidR="00AC3271" w:rsidRPr="00852CD6" w:rsidRDefault="00E771EB" w:rsidP="00B4068C">
            <w:pPr>
              <w:pStyle w:val="acctfourfigures"/>
              <w:tabs>
                <w:tab w:val="clear" w:pos="765"/>
                <w:tab w:val="left" w:pos="679"/>
              </w:tabs>
              <w:spacing w:line="240" w:lineRule="atLeast"/>
              <w:ind w:right="-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FB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519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0C0E70D0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10A921D" w14:textId="34ECC423" w:rsidR="00AC3271" w:rsidRPr="00852CD6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  <w:r w:rsidR="00AC32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AC3271" w:rsidRPr="00040ACC" w14:paraId="76CA999E" w14:textId="77777777" w:rsidTr="008A7D34">
        <w:trPr>
          <w:trHeight w:hRule="exact" w:val="371"/>
        </w:trPr>
        <w:tc>
          <w:tcPr>
            <w:tcW w:w="4338" w:type="dxa"/>
            <w:shd w:val="clear" w:color="auto" w:fill="auto"/>
          </w:tcPr>
          <w:p w14:paraId="4DB990CA" w14:textId="77777777" w:rsidR="00AC3271" w:rsidRPr="00852CD6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2F46CBF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FCD3A5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F504F3C" w14:textId="77777777" w:rsidR="00AC3271" w:rsidRPr="00852CD6" w:rsidRDefault="00AC3271" w:rsidP="00AC3271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FC9906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87480E" w14:textId="77777777" w:rsidR="00AC3271" w:rsidRPr="00852CD6" w:rsidRDefault="00AC3271" w:rsidP="00AC3271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7E428DD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006FB7" w14:textId="77777777" w:rsidR="00AC3271" w:rsidRPr="00852CD6" w:rsidRDefault="00AC3271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C3271" w:rsidRPr="00040ACC" w14:paraId="3930FF07" w14:textId="77777777" w:rsidTr="008D7579">
        <w:trPr>
          <w:trHeight w:hRule="exact" w:val="374"/>
        </w:trPr>
        <w:tc>
          <w:tcPr>
            <w:tcW w:w="4338" w:type="dxa"/>
          </w:tcPr>
          <w:p w14:paraId="2676333F" w14:textId="77777777" w:rsidR="00AC3271" w:rsidRPr="00040ACC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1F98AF1C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F8299FE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05A706E" w14:textId="77777777" w:rsidR="00AC3271" w:rsidRPr="004D51B7" w:rsidRDefault="00AC3271" w:rsidP="00AC3271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897E68D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7674B112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5B9F77F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7A58BBFE" w14:textId="77777777" w:rsidR="00AC3271" w:rsidRPr="00737193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C3271" w:rsidRPr="00046510" w14:paraId="36FBEE65" w14:textId="77777777" w:rsidTr="008D7579">
        <w:trPr>
          <w:trHeight w:hRule="exact" w:val="374"/>
        </w:trPr>
        <w:tc>
          <w:tcPr>
            <w:tcW w:w="4338" w:type="dxa"/>
          </w:tcPr>
          <w:p w14:paraId="27B47DD8" w14:textId="77777777" w:rsidR="00AC3271" w:rsidRPr="00046510" w:rsidRDefault="00AC3271" w:rsidP="00AC32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524C9A30" w14:textId="0ACFAF4C" w:rsidR="00AC3271" w:rsidRPr="005F76DF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555D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43" w:type="dxa"/>
          </w:tcPr>
          <w:p w14:paraId="5FC411A8" w14:textId="77777777" w:rsidR="00AC3271" w:rsidRPr="00046510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FE63B49" w14:textId="3C0E6DA6" w:rsidR="00AC3271" w:rsidRPr="005F76DF" w:rsidRDefault="00674234" w:rsidP="00AC3271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="00AC32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005</w:t>
            </w:r>
          </w:p>
        </w:tc>
        <w:tc>
          <w:tcPr>
            <w:tcW w:w="270" w:type="dxa"/>
          </w:tcPr>
          <w:p w14:paraId="3E7D56E1" w14:textId="77777777" w:rsidR="00AC3271" w:rsidRPr="00046510" w:rsidRDefault="00AC3271" w:rsidP="00AC3271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97ADD36" w14:textId="3803E811" w:rsidR="00AC3271" w:rsidRPr="00046510" w:rsidRDefault="00674234" w:rsidP="00AC327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B4068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270" w:type="dxa"/>
            <w:gridSpan w:val="2"/>
          </w:tcPr>
          <w:p w14:paraId="29855AE7" w14:textId="77777777" w:rsidR="00AC3271" w:rsidRPr="00046510" w:rsidRDefault="00AC3271" w:rsidP="00AC3271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BFD142D" w14:textId="6502BE0A" w:rsidR="00AC3271" w:rsidRPr="00046510" w:rsidRDefault="00674234" w:rsidP="00AC3271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AC32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027</w:t>
            </w:r>
          </w:p>
        </w:tc>
      </w:tr>
      <w:tr w:rsidR="005C31C0" w:rsidRPr="00046510" w14:paraId="74684A9F" w14:textId="77777777" w:rsidTr="008D7579">
        <w:trPr>
          <w:trHeight w:hRule="exact" w:val="374"/>
        </w:trPr>
        <w:tc>
          <w:tcPr>
            <w:tcW w:w="4338" w:type="dxa"/>
          </w:tcPr>
          <w:p w14:paraId="7F5B5613" w14:textId="0B220E64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515A9E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6E0212D5" w14:textId="11B367C1" w:rsidR="005C31C0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C31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43" w:type="dxa"/>
          </w:tcPr>
          <w:p w14:paraId="60996000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704CC1E" w14:textId="7ED6D744" w:rsidR="005C31C0" w:rsidRPr="0040072B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79F3A" w14:textId="77777777" w:rsidR="005C31C0" w:rsidRPr="0004651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441F28" w14:textId="1561DF12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E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6C0604" w14:textId="77777777" w:rsidR="005C31C0" w:rsidRPr="0004651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E2FA20B" w14:textId="66B7627E" w:rsidR="005C31C0" w:rsidRPr="0040072B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0ACC" w14:paraId="46CC1716" w14:textId="77777777" w:rsidTr="008D7579">
        <w:trPr>
          <w:trHeight w:hRule="exact" w:val="374"/>
        </w:trPr>
        <w:tc>
          <w:tcPr>
            <w:tcW w:w="4338" w:type="dxa"/>
          </w:tcPr>
          <w:p w14:paraId="1C0699D1" w14:textId="77777777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4447A3FE" w14:textId="23260326" w:rsidR="005C31C0" w:rsidRPr="00352C15" w:rsidRDefault="005C31C0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2,589</w:t>
            </w:r>
          </w:p>
        </w:tc>
        <w:tc>
          <w:tcPr>
            <w:tcW w:w="243" w:type="dxa"/>
          </w:tcPr>
          <w:p w14:paraId="0B6B228A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818C4C0" w14:textId="2AB30E35" w:rsidR="005C31C0" w:rsidRPr="005F76DF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5C31C0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270" w:type="dxa"/>
          </w:tcPr>
          <w:p w14:paraId="5940D191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B47D05" w14:textId="0FF5D12E" w:rsidR="005C31C0" w:rsidRPr="00F47E78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7E7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2CFE62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A27E013" w14:textId="7F66CACC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0ACC" w14:paraId="35605ED7" w14:textId="77777777" w:rsidTr="004C31E9">
        <w:trPr>
          <w:trHeight w:hRule="exact" w:val="374"/>
        </w:trPr>
        <w:tc>
          <w:tcPr>
            <w:tcW w:w="4338" w:type="dxa"/>
          </w:tcPr>
          <w:p w14:paraId="1E9E8D32" w14:textId="77777777" w:rsidR="005C31C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A2AF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39B87B6" w14:textId="2E509F0F" w:rsidR="005C31C0" w:rsidRPr="00352C15" w:rsidRDefault="006742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43" w:type="dxa"/>
          </w:tcPr>
          <w:p w14:paraId="40B23512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FAAD938" w14:textId="2CC6C4ED" w:rsidR="005C31C0" w:rsidRDefault="006742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0" w:type="dxa"/>
          </w:tcPr>
          <w:p w14:paraId="285BFF7A" w14:textId="77777777" w:rsidR="005C31C0" w:rsidRPr="00763D1F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C64C5C2" w14:textId="68C5E648" w:rsidR="005C31C0" w:rsidRPr="00CB7E0F" w:rsidRDefault="00674234" w:rsidP="005C31C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</w:p>
        </w:tc>
        <w:tc>
          <w:tcPr>
            <w:tcW w:w="270" w:type="dxa"/>
            <w:gridSpan w:val="2"/>
          </w:tcPr>
          <w:p w14:paraId="71038687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4CEE57" w14:textId="47862D36" w:rsidR="005C31C0" w:rsidRPr="00CB7E0F" w:rsidRDefault="00674234" w:rsidP="005C31C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160</w:t>
            </w:r>
          </w:p>
        </w:tc>
      </w:tr>
      <w:tr w:rsidR="005C31C0" w:rsidRPr="00040ACC" w14:paraId="5F15D3F9" w14:textId="77777777" w:rsidTr="004C31E9">
        <w:trPr>
          <w:trHeight w:hRule="exact" w:val="374"/>
        </w:trPr>
        <w:tc>
          <w:tcPr>
            <w:tcW w:w="4338" w:type="dxa"/>
          </w:tcPr>
          <w:p w14:paraId="4D2332C6" w14:textId="77777777" w:rsidR="005C31C0" w:rsidRPr="00040ACC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14:paraId="5A5FB982" w14:textId="2B103E8D" w:rsidR="005C31C0" w:rsidRPr="00555D00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  <w:r w:rsidR="005C31C0" w:rsidRPr="00555D0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978</w:t>
            </w:r>
          </w:p>
        </w:tc>
        <w:tc>
          <w:tcPr>
            <w:tcW w:w="243" w:type="dxa"/>
          </w:tcPr>
          <w:p w14:paraId="255C996E" w14:textId="77777777" w:rsidR="005C31C0" w:rsidRPr="00352C15" w:rsidRDefault="005C31C0" w:rsidP="005C31C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76C555" w14:textId="762FFC91" w:rsidR="005C31C0" w:rsidRDefault="006742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C31C0" w:rsidRPr="00643C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237D4CCF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86FA7" w14:textId="0F97E6DA" w:rsidR="005C31C0" w:rsidRPr="00F47E78" w:rsidRDefault="00674234" w:rsidP="005C31C0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5C31C0" w:rsidRPr="00F47E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978</w:t>
            </w:r>
          </w:p>
        </w:tc>
        <w:tc>
          <w:tcPr>
            <w:tcW w:w="270" w:type="dxa"/>
            <w:gridSpan w:val="2"/>
          </w:tcPr>
          <w:p w14:paraId="0DE013F7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86AAA58" w14:textId="54FDE01B" w:rsidR="005C31C0" w:rsidRDefault="006742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  <w:r w:rsidR="005C31C0" w:rsidRPr="00643C8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753</w:t>
            </w:r>
          </w:p>
        </w:tc>
      </w:tr>
      <w:tr w:rsidR="005C31C0" w:rsidRPr="00CB7E0F" w14:paraId="0580D093" w14:textId="77777777" w:rsidTr="008A7D34">
        <w:trPr>
          <w:trHeight w:hRule="exact" w:val="371"/>
        </w:trPr>
        <w:tc>
          <w:tcPr>
            <w:tcW w:w="4338" w:type="dxa"/>
          </w:tcPr>
          <w:p w14:paraId="6371E7C6" w14:textId="77777777" w:rsidR="005C31C0" w:rsidRPr="00040ACC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3D57B7C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FEF14BE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1FBAEEB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722471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8ECF04B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4CB6701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6A3B7192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31C0" w:rsidRPr="00040ACC" w14:paraId="3349CD18" w14:textId="77777777" w:rsidTr="004C31E9">
        <w:trPr>
          <w:trHeight w:hRule="exact" w:val="374"/>
        </w:trPr>
        <w:tc>
          <w:tcPr>
            <w:tcW w:w="4338" w:type="dxa"/>
          </w:tcPr>
          <w:p w14:paraId="39CE4569" w14:textId="77777777" w:rsidR="005C31C0" w:rsidRPr="00040ACC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394994DA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E04284" w14:textId="77777777" w:rsidR="005C31C0" w:rsidRPr="00352C15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4649B31" w14:textId="77777777" w:rsidR="005C31C0" w:rsidRPr="005F76DF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2A28D74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1196F49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7CF1CB0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2F8C4542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5C31C0" w:rsidRPr="00046510" w14:paraId="5F3C5A11" w14:textId="77777777" w:rsidTr="004C31E9">
        <w:trPr>
          <w:trHeight w:hRule="exact" w:val="374"/>
        </w:trPr>
        <w:tc>
          <w:tcPr>
            <w:tcW w:w="4338" w:type="dxa"/>
          </w:tcPr>
          <w:p w14:paraId="314DDC93" w14:textId="77777777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313B87D" w14:textId="350BC41F" w:rsidR="005C31C0" w:rsidRPr="00555D00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43" w:type="dxa"/>
          </w:tcPr>
          <w:p w14:paraId="76995904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3F8E4D6" w14:textId="529E4AAE" w:rsidR="005C31C0" w:rsidRPr="005F76DF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6FE5A5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C9C72E" w14:textId="34542924" w:rsidR="005C31C0" w:rsidRPr="00A84681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EAFA30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98CF267" w14:textId="5486D649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6510" w14:paraId="6801BAFC" w14:textId="77777777" w:rsidTr="004C31E9">
        <w:trPr>
          <w:trHeight w:hRule="exact" w:val="374"/>
        </w:trPr>
        <w:tc>
          <w:tcPr>
            <w:tcW w:w="4338" w:type="dxa"/>
          </w:tcPr>
          <w:p w14:paraId="0CF93BC5" w14:textId="08C70488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5076BC16" w14:textId="45E160D8" w:rsidR="005C31C0" w:rsidRPr="00555D0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61A6D12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ED74239" w14:textId="491BE6D7" w:rsidR="005C31C0" w:rsidRPr="0040072B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</w:p>
        </w:tc>
        <w:tc>
          <w:tcPr>
            <w:tcW w:w="270" w:type="dxa"/>
          </w:tcPr>
          <w:p w14:paraId="53147A1E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9DC303" w14:textId="631DD54D" w:rsidR="005C31C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64F3C6E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CE28D9" w14:textId="2824B48C" w:rsidR="005C31C0" w:rsidRPr="00643C8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6510" w14:paraId="0D9251C9" w14:textId="77777777" w:rsidTr="004C31E9">
        <w:trPr>
          <w:trHeight w:hRule="exact" w:val="374"/>
        </w:trPr>
        <w:tc>
          <w:tcPr>
            <w:tcW w:w="4338" w:type="dxa"/>
          </w:tcPr>
          <w:p w14:paraId="7596E80B" w14:textId="1C841C04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062" w:type="dxa"/>
          </w:tcPr>
          <w:p w14:paraId="3950D7A5" w14:textId="15B5E82C" w:rsidR="005C31C0" w:rsidRPr="00555D0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D6DB346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24837892" w14:textId="34220B2B" w:rsidR="005C31C0" w:rsidRPr="0040072B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415</w:t>
            </w:r>
          </w:p>
        </w:tc>
        <w:tc>
          <w:tcPr>
            <w:tcW w:w="270" w:type="dxa"/>
          </w:tcPr>
          <w:p w14:paraId="62B5417E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E9E716A" w14:textId="0A8CD3A7" w:rsidR="005C31C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F71C5E6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AC1F2F4" w14:textId="232F1988" w:rsidR="005C31C0" w:rsidRPr="00643C8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6510" w14:paraId="1BCE9CDD" w14:textId="77777777" w:rsidTr="004C31E9">
        <w:trPr>
          <w:trHeight w:hRule="exact" w:val="374"/>
        </w:trPr>
        <w:tc>
          <w:tcPr>
            <w:tcW w:w="4338" w:type="dxa"/>
          </w:tcPr>
          <w:p w14:paraId="005C94A8" w14:textId="0D3DE838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7ABFAD6C" w14:textId="22B04B8D" w:rsidR="005C31C0" w:rsidRPr="00555D00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243" w:type="dxa"/>
          </w:tcPr>
          <w:p w14:paraId="266CF183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C79F865" w14:textId="03F1598F" w:rsidR="005C31C0" w:rsidRPr="0040072B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2E3B114F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13DCA4" w14:textId="57A057A0" w:rsidR="005C31C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4044A5C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3A5698A" w14:textId="60F3327F" w:rsidR="005C31C0" w:rsidRPr="00643C8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14:paraId="1AE718D7" w14:textId="77777777" w:rsidTr="001379CE">
        <w:trPr>
          <w:trHeight w:hRule="exact" w:val="374"/>
        </w:trPr>
        <w:tc>
          <w:tcPr>
            <w:tcW w:w="4338" w:type="dxa"/>
          </w:tcPr>
          <w:p w14:paraId="0316FDBB" w14:textId="77777777" w:rsidR="005C31C0" w:rsidRPr="0004651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2410A7BB" w14:textId="74203D6C" w:rsidR="005C31C0" w:rsidRPr="00555D00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FF7EA3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3DAA0B8E" w14:textId="331082A1" w:rsidR="005C31C0" w:rsidRPr="005F76DF" w:rsidRDefault="00674234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862</w:t>
            </w:r>
          </w:p>
        </w:tc>
        <w:tc>
          <w:tcPr>
            <w:tcW w:w="270" w:type="dxa"/>
          </w:tcPr>
          <w:p w14:paraId="3F8A2658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1EDDD0E" w14:textId="1BBB2C9D" w:rsidR="005C31C0" w:rsidRPr="00A84681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D4628D2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98C5BF" w14:textId="7AB4745D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6510" w14:paraId="58B7D3FA" w14:textId="77777777" w:rsidTr="004C31E9">
        <w:trPr>
          <w:trHeight w:hRule="exact" w:val="374"/>
        </w:trPr>
        <w:tc>
          <w:tcPr>
            <w:tcW w:w="4338" w:type="dxa"/>
          </w:tcPr>
          <w:p w14:paraId="2EB0AB86" w14:textId="77777777" w:rsidR="005C31C0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AB10F18" w14:textId="629BA67F" w:rsidR="005C31C0" w:rsidRPr="00555D00" w:rsidRDefault="005C31C0" w:rsidP="005C31C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600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3" w:type="dxa"/>
          </w:tcPr>
          <w:p w14:paraId="059CD647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CD50B00" w14:textId="36F995B4" w:rsidR="005C31C0" w:rsidRPr="005F76DF" w:rsidRDefault="005C31C0" w:rsidP="005C31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835</w:t>
            </w:r>
            <w:r w:rsidRPr="00643C87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13FB75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DA2861A" w14:textId="76AB310A" w:rsidR="005C31C0" w:rsidRPr="00A84681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EFF8209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B2C975E" w14:textId="77E0FACF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046510" w14:paraId="54041A90" w14:textId="77777777" w:rsidTr="008A7D34">
        <w:trPr>
          <w:trHeight w:hRule="exact" w:val="380"/>
        </w:trPr>
        <w:tc>
          <w:tcPr>
            <w:tcW w:w="4338" w:type="dxa"/>
          </w:tcPr>
          <w:p w14:paraId="2CC71646" w14:textId="77777777" w:rsidR="005C31C0" w:rsidRPr="00796D77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CAE37D2" w14:textId="77777777" w:rsidR="005C31C0" w:rsidRPr="005F76DF" w:rsidRDefault="005C31C0" w:rsidP="005C31C0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A05C90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D0BE219" w14:textId="77777777" w:rsidR="005C31C0" w:rsidRPr="00643C87" w:rsidRDefault="005C31C0" w:rsidP="005C31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ED8E35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37558C8" w14:textId="3229DEC9" w:rsidR="005C31C0" w:rsidRPr="00A84681" w:rsidRDefault="005C31C0" w:rsidP="005C31C0">
            <w:pPr>
              <w:tabs>
                <w:tab w:val="clear" w:pos="227"/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7DB95BF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E0C96DA" w14:textId="77777777" w:rsidR="005C31C0" w:rsidRPr="00643C8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1C0" w:rsidRPr="003E0A9E" w14:paraId="120F97E3" w14:textId="77777777" w:rsidTr="00DE0237">
        <w:trPr>
          <w:trHeight w:hRule="exact" w:val="374"/>
        </w:trPr>
        <w:tc>
          <w:tcPr>
            <w:tcW w:w="4338" w:type="dxa"/>
          </w:tcPr>
          <w:p w14:paraId="7415C2FF" w14:textId="77777777" w:rsidR="005C31C0" w:rsidRPr="003E0A9E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01E6AA2D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91B2571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1781028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610B088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510C39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654ED719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C9EC59B" w14:textId="77777777" w:rsidR="005C31C0" w:rsidRPr="003E0A9E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C31C0" w:rsidRPr="00B16B67" w14:paraId="1D9F95C4" w14:textId="77777777" w:rsidTr="00DE0237">
        <w:trPr>
          <w:trHeight w:hRule="exact" w:val="374"/>
        </w:trPr>
        <w:tc>
          <w:tcPr>
            <w:tcW w:w="4338" w:type="dxa"/>
          </w:tcPr>
          <w:p w14:paraId="5FE54A33" w14:textId="77777777" w:rsidR="005C31C0" w:rsidRPr="003E0A9E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7A5C6755" w14:textId="3DB38F31" w:rsidR="005C31C0" w:rsidRPr="00B16B67" w:rsidRDefault="006742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43" w:type="dxa"/>
          </w:tcPr>
          <w:p w14:paraId="45F51BCB" w14:textId="77777777" w:rsidR="005C31C0" w:rsidRPr="009A25B1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7381495" w14:textId="77777777" w:rsidR="005C31C0" w:rsidRPr="00B16B67" w:rsidRDefault="005C31C0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7A9029" w14:textId="77777777" w:rsidR="005C31C0" w:rsidRPr="009A25B1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1F974A7" w14:textId="4E3E3F81" w:rsidR="005C31C0" w:rsidRPr="00B16B6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9FCD29B" w14:textId="77777777" w:rsidR="005C31C0" w:rsidRPr="00B16B6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3285707" w14:textId="77777777" w:rsidR="005C31C0" w:rsidRPr="00B16B6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7D34" w:rsidRPr="00B16B67" w14:paraId="03A7B07F" w14:textId="77777777" w:rsidTr="00DE0237">
        <w:trPr>
          <w:trHeight w:hRule="exact" w:val="374"/>
        </w:trPr>
        <w:tc>
          <w:tcPr>
            <w:tcW w:w="4338" w:type="dxa"/>
          </w:tcPr>
          <w:p w14:paraId="4CCD4C44" w14:textId="77777777" w:rsidR="008A7D34" w:rsidRPr="003E0A9E" w:rsidRDefault="008A7D34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AF3AEDB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8805CF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A53D8F4" w14:textId="77777777" w:rsidR="008A7D34" w:rsidRPr="00643C87" w:rsidRDefault="008A7D34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B6BAC4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627DEE5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29EF465" w14:textId="77777777" w:rsidR="008A7D34" w:rsidRPr="00B16B6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712B49C" w14:textId="77777777" w:rsidR="008A7D34" w:rsidRPr="00643C8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34" w:rsidRPr="00B16B67" w14:paraId="656F106D" w14:textId="77777777" w:rsidTr="00DE0237">
        <w:trPr>
          <w:trHeight w:hRule="exact" w:val="374"/>
        </w:trPr>
        <w:tc>
          <w:tcPr>
            <w:tcW w:w="4338" w:type="dxa"/>
          </w:tcPr>
          <w:p w14:paraId="2596B956" w14:textId="77777777" w:rsidR="008A7D34" w:rsidRPr="003E0A9E" w:rsidRDefault="008A7D34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2250DA68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D78A2C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1DC6AE9" w14:textId="77777777" w:rsidR="008A7D34" w:rsidRPr="00643C87" w:rsidRDefault="008A7D34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FE5DF0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C668C3D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1EE804" w14:textId="77777777" w:rsidR="008A7D34" w:rsidRPr="00B16B6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B78B7D" w14:textId="77777777" w:rsidR="008A7D34" w:rsidRPr="00643C8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34" w:rsidRPr="00B16B67" w14:paraId="7572C7C9" w14:textId="77777777" w:rsidTr="00DE0237">
        <w:trPr>
          <w:trHeight w:hRule="exact" w:val="374"/>
        </w:trPr>
        <w:tc>
          <w:tcPr>
            <w:tcW w:w="4338" w:type="dxa"/>
          </w:tcPr>
          <w:p w14:paraId="3D5ECDA5" w14:textId="77777777" w:rsidR="008A7D34" w:rsidRPr="003E0A9E" w:rsidRDefault="008A7D34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903F553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E76ECF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492C633" w14:textId="77777777" w:rsidR="008A7D34" w:rsidRPr="00643C87" w:rsidRDefault="008A7D34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A8BE9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664D60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5B32CA6" w14:textId="77777777" w:rsidR="008A7D34" w:rsidRPr="00B16B6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5C4AECD" w14:textId="77777777" w:rsidR="008A7D34" w:rsidRPr="00643C8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34" w:rsidRPr="00B16B67" w14:paraId="78BB4ABA" w14:textId="77777777" w:rsidTr="00DE0237">
        <w:trPr>
          <w:trHeight w:hRule="exact" w:val="374"/>
        </w:trPr>
        <w:tc>
          <w:tcPr>
            <w:tcW w:w="4338" w:type="dxa"/>
          </w:tcPr>
          <w:p w14:paraId="4C024076" w14:textId="77777777" w:rsidR="008A7D34" w:rsidRPr="003E0A9E" w:rsidRDefault="008A7D34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D6FBBF9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28AEF6A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770F7292" w14:textId="77777777" w:rsidR="008A7D34" w:rsidRPr="00643C87" w:rsidRDefault="008A7D34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AB4CAB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4A8F8E4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1610238" w14:textId="77777777" w:rsidR="008A7D34" w:rsidRPr="00B16B6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19EEB71" w14:textId="77777777" w:rsidR="008A7D34" w:rsidRPr="00643C8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D34" w:rsidRPr="00B16B67" w14:paraId="32927036" w14:textId="77777777" w:rsidTr="00DE0237">
        <w:trPr>
          <w:trHeight w:hRule="exact" w:val="374"/>
        </w:trPr>
        <w:tc>
          <w:tcPr>
            <w:tcW w:w="4338" w:type="dxa"/>
          </w:tcPr>
          <w:p w14:paraId="5083A9CD" w14:textId="77777777" w:rsidR="008A7D34" w:rsidRPr="003E0A9E" w:rsidRDefault="008A7D34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66161069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807E68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77E5C10" w14:textId="77777777" w:rsidR="008A7D34" w:rsidRPr="00643C87" w:rsidRDefault="008A7D34" w:rsidP="005C31C0">
            <w:pPr>
              <w:tabs>
                <w:tab w:val="clear" w:pos="227"/>
                <w:tab w:val="clear" w:pos="454"/>
                <w:tab w:val="clear" w:pos="907"/>
                <w:tab w:val="center" w:pos="64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E8416" w14:textId="77777777" w:rsidR="008A7D34" w:rsidRPr="009A25B1" w:rsidRDefault="008A7D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D3E3BA1" w14:textId="77777777" w:rsidR="008A7D34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8237BA" w14:textId="77777777" w:rsidR="008A7D34" w:rsidRPr="00B16B6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9A0A2CD" w14:textId="77777777" w:rsidR="008A7D34" w:rsidRPr="00643C87" w:rsidRDefault="008A7D34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1C0" w:rsidRPr="00040ACC" w14:paraId="29735899" w14:textId="77777777" w:rsidTr="00DE0237">
        <w:trPr>
          <w:trHeight w:hRule="exact" w:val="374"/>
        </w:trPr>
        <w:tc>
          <w:tcPr>
            <w:tcW w:w="4338" w:type="dxa"/>
          </w:tcPr>
          <w:p w14:paraId="719DF3B3" w14:textId="77777777" w:rsidR="005C31C0" w:rsidRPr="00040ACC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</w:tcPr>
          <w:p w14:paraId="539B12D0" w14:textId="77777777" w:rsidR="005C31C0" w:rsidRPr="00272D48" w:rsidRDefault="005C31C0" w:rsidP="005C31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F2D87E8" w14:textId="77777777" w:rsidR="005C31C0" w:rsidRPr="00040ACC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10C3C107" w14:textId="77777777" w:rsidR="005C31C0" w:rsidRPr="00272D48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D0D2D4" w14:textId="77777777" w:rsidR="005C31C0" w:rsidRPr="00737193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634EC14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575185AB" w14:textId="77777777" w:rsidR="005C31C0" w:rsidRPr="004D51B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81D91E" w14:textId="77777777" w:rsidR="005C31C0" w:rsidRPr="004D51B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1C0" w:rsidRPr="00612187" w14:paraId="632EB7A3" w14:textId="77777777" w:rsidTr="00DE0237">
        <w:trPr>
          <w:trHeight w:hRule="exact" w:val="374"/>
        </w:trPr>
        <w:tc>
          <w:tcPr>
            <w:tcW w:w="4338" w:type="dxa"/>
          </w:tcPr>
          <w:p w14:paraId="491AB36F" w14:textId="77777777" w:rsidR="005C31C0" w:rsidRPr="00612187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062789A" w14:textId="5FE2BD00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43" w:type="dxa"/>
          </w:tcPr>
          <w:p w14:paraId="7CB96629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F913844" w14:textId="2CEC94BA" w:rsidR="005C31C0" w:rsidRPr="00F94135" w:rsidRDefault="005C31C0" w:rsidP="005C31C0">
            <w:pPr>
              <w:tabs>
                <w:tab w:val="clear" w:pos="454"/>
                <w:tab w:val="clear" w:pos="907"/>
                <w:tab w:val="center" w:pos="409"/>
                <w:tab w:val="left" w:pos="460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3C8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286ED5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30AB08" w14:textId="5A83920B" w:rsidR="005C31C0" w:rsidRPr="00612187" w:rsidRDefault="00674234" w:rsidP="005C31C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70" w:type="dxa"/>
            <w:gridSpan w:val="2"/>
          </w:tcPr>
          <w:p w14:paraId="211E40F4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0AE8B9D" w14:textId="48112198" w:rsidR="005C31C0" w:rsidRPr="006F6C86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1C0" w:rsidRPr="00612187" w14:paraId="300CB8B3" w14:textId="77777777" w:rsidTr="00DE0237">
        <w:trPr>
          <w:trHeight w:hRule="exact" w:val="374"/>
        </w:trPr>
        <w:tc>
          <w:tcPr>
            <w:tcW w:w="4338" w:type="dxa"/>
          </w:tcPr>
          <w:p w14:paraId="1247CB7F" w14:textId="77777777" w:rsidR="005C31C0" w:rsidRPr="00612187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67569476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F8A5E16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7A486F6B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7E75EC5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2B91FF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C8CA2BA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A4B912A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C31C0" w:rsidRPr="00612187" w14:paraId="660C7E2D" w14:textId="77777777" w:rsidTr="00DE0237">
        <w:trPr>
          <w:trHeight w:hRule="exact" w:val="416"/>
        </w:trPr>
        <w:tc>
          <w:tcPr>
            <w:tcW w:w="4338" w:type="dxa"/>
          </w:tcPr>
          <w:p w14:paraId="73166698" w14:textId="77777777" w:rsidR="005C31C0" w:rsidRPr="00612187" w:rsidRDefault="005C31C0" w:rsidP="005C31C0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D6ABE92" w14:textId="21BD36DE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5C31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137</w:t>
            </w:r>
          </w:p>
        </w:tc>
        <w:tc>
          <w:tcPr>
            <w:tcW w:w="243" w:type="dxa"/>
          </w:tcPr>
          <w:p w14:paraId="431DA980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3FC71C2" w14:textId="4963545F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5C3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66A50CA5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E308BB" w14:textId="76CB5026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5C31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821</w:t>
            </w:r>
          </w:p>
        </w:tc>
        <w:tc>
          <w:tcPr>
            <w:tcW w:w="270" w:type="dxa"/>
            <w:gridSpan w:val="2"/>
          </w:tcPr>
          <w:p w14:paraId="74D2D242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6D9367F" w14:textId="65FC509D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3</w:t>
            </w:r>
            <w:r w:rsidR="005C31C0" w:rsidRPr="003E0A9E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451</w:t>
            </w:r>
          </w:p>
        </w:tc>
      </w:tr>
      <w:tr w:rsidR="005C31C0" w:rsidRPr="00612187" w14:paraId="3D7BCD94" w14:textId="77777777" w:rsidTr="00DE0237">
        <w:trPr>
          <w:trHeight w:hRule="exact" w:val="374"/>
        </w:trPr>
        <w:tc>
          <w:tcPr>
            <w:tcW w:w="4338" w:type="dxa"/>
          </w:tcPr>
          <w:p w14:paraId="08516E9A" w14:textId="77777777" w:rsidR="005C31C0" w:rsidRPr="00612187" w:rsidRDefault="005C31C0" w:rsidP="005C31C0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370CACCA" w14:textId="689F09BC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5C31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43" w:type="dxa"/>
          </w:tcPr>
          <w:p w14:paraId="7C4D869D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45322EF2" w14:textId="478831F4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C31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385</w:t>
            </w:r>
          </w:p>
        </w:tc>
        <w:tc>
          <w:tcPr>
            <w:tcW w:w="270" w:type="dxa"/>
          </w:tcPr>
          <w:p w14:paraId="313FC1C6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F983D2" w14:textId="194E141B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290</w:t>
            </w:r>
          </w:p>
        </w:tc>
        <w:tc>
          <w:tcPr>
            <w:tcW w:w="270" w:type="dxa"/>
            <w:gridSpan w:val="2"/>
          </w:tcPr>
          <w:p w14:paraId="004306A7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662F5C8" w14:textId="5D08C8A3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290</w:t>
            </w:r>
          </w:p>
        </w:tc>
      </w:tr>
      <w:tr w:rsidR="005C31C0" w:rsidRPr="00612187" w14:paraId="6AB54150" w14:textId="77777777" w:rsidTr="00DE0237">
        <w:trPr>
          <w:trHeight w:hRule="exact" w:val="374"/>
        </w:trPr>
        <w:tc>
          <w:tcPr>
            <w:tcW w:w="4338" w:type="dxa"/>
          </w:tcPr>
          <w:p w14:paraId="518A7969" w14:textId="77777777" w:rsidR="005C31C0" w:rsidRPr="00612187" w:rsidRDefault="005C31C0" w:rsidP="005C31C0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8609865" w14:textId="1EB020E7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43" w:type="dxa"/>
          </w:tcPr>
          <w:p w14:paraId="3CC34012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97DC32A" w14:textId="173C5722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8B4E6D1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07C17C" w14:textId="51CE0A9E" w:rsidR="005C31C0" w:rsidRPr="00B114A1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B0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796788E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29BB681" w14:textId="1D74FD98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5C31C0" w:rsidRPr="00612187" w14:paraId="0A6A404F" w14:textId="77777777" w:rsidTr="00DE0237">
        <w:trPr>
          <w:trHeight w:hRule="exact" w:val="374"/>
        </w:trPr>
        <w:tc>
          <w:tcPr>
            <w:tcW w:w="4338" w:type="dxa"/>
          </w:tcPr>
          <w:p w14:paraId="46977AB8" w14:textId="77777777" w:rsidR="005C31C0" w:rsidRPr="00612187" w:rsidRDefault="005C31C0" w:rsidP="005C31C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C4BCAD2" w14:textId="410F6DFB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5C31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43" w:type="dxa"/>
          </w:tcPr>
          <w:p w14:paraId="42B0BC4C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11347991" w14:textId="44F60F9C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  <w:r w:rsidR="005C31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729</w:t>
            </w:r>
          </w:p>
        </w:tc>
        <w:tc>
          <w:tcPr>
            <w:tcW w:w="270" w:type="dxa"/>
          </w:tcPr>
          <w:p w14:paraId="25286DDE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0BAE59" w14:textId="4C6DB159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C31C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111</w:t>
            </w:r>
          </w:p>
        </w:tc>
        <w:tc>
          <w:tcPr>
            <w:tcW w:w="270" w:type="dxa"/>
            <w:gridSpan w:val="2"/>
          </w:tcPr>
          <w:p w14:paraId="2A2C57DD" w14:textId="77777777" w:rsidR="005C31C0" w:rsidRPr="00612187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233705D" w14:textId="709D099D" w:rsidR="005C31C0" w:rsidRPr="00612187" w:rsidRDefault="00674234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5C31C0" w:rsidRPr="003E0A9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742</w:t>
            </w:r>
          </w:p>
        </w:tc>
      </w:tr>
      <w:tr w:rsidR="005C31C0" w:rsidRPr="00046510" w14:paraId="5E1F5BE8" w14:textId="77777777" w:rsidTr="004C31E9">
        <w:trPr>
          <w:trHeight w:hRule="exact" w:val="374"/>
        </w:trPr>
        <w:tc>
          <w:tcPr>
            <w:tcW w:w="4338" w:type="dxa"/>
          </w:tcPr>
          <w:p w14:paraId="3A62D703" w14:textId="77777777" w:rsidR="005C31C0" w:rsidRPr="00796D77" w:rsidRDefault="005C31C0" w:rsidP="005C3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CDF5C29" w14:textId="77777777" w:rsidR="005C31C0" w:rsidRPr="005F76DF" w:rsidRDefault="005C31C0" w:rsidP="005C31C0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FDF9B70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605AEBFB" w14:textId="77777777" w:rsidR="005C31C0" w:rsidRPr="00643C87" w:rsidRDefault="005C31C0" w:rsidP="005C31C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1BE34A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EB3EF7" w14:textId="77777777" w:rsidR="005C31C0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70" w:type="dxa"/>
            <w:gridSpan w:val="2"/>
          </w:tcPr>
          <w:p w14:paraId="36DB3C3C" w14:textId="77777777" w:rsidR="005C31C0" w:rsidRPr="00046510" w:rsidRDefault="005C31C0" w:rsidP="005C31C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3A28D9C" w14:textId="77777777" w:rsidR="005C31C0" w:rsidRPr="00643C87" w:rsidRDefault="005C31C0" w:rsidP="005C31C0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4896839" w14:textId="77777777" w:rsidR="00F46620" w:rsidRDefault="00F46620" w:rsidP="00F46620"/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62"/>
        <w:gridCol w:w="243"/>
        <w:gridCol w:w="1035"/>
        <w:gridCol w:w="270"/>
        <w:gridCol w:w="1080"/>
        <w:gridCol w:w="252"/>
        <w:gridCol w:w="18"/>
        <w:gridCol w:w="1053"/>
      </w:tblGrid>
      <w:tr w:rsidR="00F46620" w:rsidRPr="00040ACC" w14:paraId="6F0826D0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3632DC9C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58462D67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48B55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4"/>
          </w:tcPr>
          <w:p w14:paraId="5B628EAB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620" w:rsidRPr="00040ACC" w14:paraId="2729513D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26C5DA99" w14:textId="62A22B5A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40AC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7423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62" w:type="dxa"/>
          </w:tcPr>
          <w:p w14:paraId="0F5FDBC1" w14:textId="60BC9DD1" w:rsidR="00F46620" w:rsidRPr="00040ACC" w:rsidRDefault="00674234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</w:tcPr>
          <w:p w14:paraId="6B7E291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1FC51F7" w14:textId="64E4D7D5" w:rsidR="00F46620" w:rsidRPr="00040ACC" w:rsidRDefault="00674234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7E16A7E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BF1D9F" w14:textId="34A24323" w:rsidR="00F46620" w:rsidRPr="00040ACC" w:rsidRDefault="00674234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77E018ED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B2936D4" w14:textId="38231A4C" w:rsidR="00F46620" w:rsidRPr="00040ACC" w:rsidRDefault="00674234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6620" w:rsidRPr="00040ACC" w14:paraId="2D632512" w14:textId="77777777" w:rsidTr="00F46620">
        <w:trPr>
          <w:trHeight w:hRule="exact" w:val="374"/>
          <w:tblHeader/>
        </w:trPr>
        <w:tc>
          <w:tcPr>
            <w:tcW w:w="4338" w:type="dxa"/>
          </w:tcPr>
          <w:p w14:paraId="771E4C20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013" w:type="dxa"/>
            <w:gridSpan w:val="8"/>
          </w:tcPr>
          <w:p w14:paraId="605B65F4" w14:textId="77777777" w:rsidR="00F46620" w:rsidRPr="00040ACC" w:rsidRDefault="00F46620" w:rsidP="00F466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0AC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BE6" w:rsidRPr="00040ACC" w14:paraId="3C2E952E" w14:textId="77777777" w:rsidTr="00DE0237">
        <w:trPr>
          <w:trHeight w:hRule="exact" w:val="374"/>
        </w:trPr>
        <w:tc>
          <w:tcPr>
            <w:tcW w:w="4338" w:type="dxa"/>
          </w:tcPr>
          <w:p w14:paraId="655402A5" w14:textId="77777777" w:rsidR="00974BE6" w:rsidRPr="00852CD6" w:rsidRDefault="00974BE6" w:rsidP="00DE0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2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2" w:type="dxa"/>
          </w:tcPr>
          <w:p w14:paraId="62F66FB9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28E8BF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75A75F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A2EC5D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526136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681BA7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7F990A2" w14:textId="77777777" w:rsidR="00974BE6" w:rsidRPr="00852CD6" w:rsidRDefault="00974BE6" w:rsidP="00DE0237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0E82" w:rsidRPr="00046510" w14:paraId="5312696C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21DE924" w14:textId="77777777" w:rsidR="002B0E82" w:rsidRPr="00852CD6" w:rsidRDefault="002B0E82" w:rsidP="002B0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3085E558" w14:textId="18F64409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BC1D97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AC7DB50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53B0C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526EA91" w14:textId="710ED130" w:rsidR="002B0E82" w:rsidRPr="00852CD6" w:rsidRDefault="00674234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9F18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363</w:t>
            </w:r>
          </w:p>
        </w:tc>
        <w:tc>
          <w:tcPr>
            <w:tcW w:w="252" w:type="dxa"/>
          </w:tcPr>
          <w:p w14:paraId="110180CA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01B68B80" w14:textId="74F4564D" w:rsidR="002B0E82" w:rsidRPr="00852CD6" w:rsidRDefault="00674234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B0E82"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673</w:t>
            </w:r>
          </w:p>
        </w:tc>
      </w:tr>
      <w:tr w:rsidR="002B0E82" w:rsidRPr="00046510" w14:paraId="2A553DC9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46341EB" w14:textId="77777777" w:rsidR="002B0E82" w:rsidRPr="00852CD6" w:rsidRDefault="002B0E82" w:rsidP="002B0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EE47D5B" w14:textId="3A9CD14E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EA9F39C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35" w:type="dxa"/>
          </w:tcPr>
          <w:p w14:paraId="68F382B5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EA4E31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1080" w:type="dxa"/>
          </w:tcPr>
          <w:p w14:paraId="17C691FC" w14:textId="12AA842D" w:rsidR="002B0E82" w:rsidRPr="00852CD6" w:rsidRDefault="00674234" w:rsidP="002B0E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12</w:t>
            </w:r>
            <w:r w:rsidR="009F18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52" w:type="dxa"/>
          </w:tcPr>
          <w:p w14:paraId="37DB1E67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C2A358C" w14:textId="5CCDD083" w:rsidR="002B0E82" w:rsidRPr="00852CD6" w:rsidRDefault="00674234" w:rsidP="002B0E8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2B0E82" w:rsidRPr="003E0A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</w:tr>
      <w:tr w:rsidR="002B0E82" w:rsidRPr="00046510" w14:paraId="0F8F5306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233020A9" w14:textId="77777777" w:rsidR="002B0E82" w:rsidRPr="00852CD6" w:rsidRDefault="002B0E82" w:rsidP="002B0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14:paraId="0861C8AB" w14:textId="2D16747B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A5BF05C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420C1A8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B20168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ECAF2D" w14:textId="77C9A3C9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  <w:r w:rsidR="009F18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633</w:t>
            </w:r>
          </w:p>
        </w:tc>
        <w:tc>
          <w:tcPr>
            <w:tcW w:w="252" w:type="dxa"/>
          </w:tcPr>
          <w:p w14:paraId="6D091442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105B09B0" w14:textId="171A6936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2B0E82"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</w:tr>
      <w:tr w:rsidR="002B0E82" w:rsidRPr="00046510" w14:paraId="03D7EE48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870B57F" w14:textId="77777777" w:rsidR="002B0E82" w:rsidRPr="00852CD6" w:rsidRDefault="002B0E82" w:rsidP="002B0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CD6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6EF71F8" w14:textId="517F4FAD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AF43713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F190AB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47D5E0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E4BF79" w14:textId="163243A3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9F18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52" w:type="dxa"/>
          </w:tcPr>
          <w:p w14:paraId="6F9281A3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62842DA5" w14:textId="66A5CA2D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2B0E82"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557</w:t>
            </w:r>
          </w:p>
        </w:tc>
      </w:tr>
      <w:tr w:rsidR="002B0E82" w:rsidRPr="00046510" w14:paraId="5AE7ABD7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DDD03BF" w14:textId="77777777" w:rsidR="002B0E82" w:rsidRPr="00852CD6" w:rsidRDefault="002B0E82" w:rsidP="002B0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062" w:type="dxa"/>
          </w:tcPr>
          <w:p w14:paraId="72E563B7" w14:textId="1C207425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2F5F8F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571E95B" w14:textId="77777777" w:rsidR="002B0E82" w:rsidRPr="00852CD6" w:rsidRDefault="002B0E82" w:rsidP="002B0E82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12444A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D2AADD" w14:textId="025AB663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9F1879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52" w:type="dxa"/>
          </w:tcPr>
          <w:p w14:paraId="15F1D447" w14:textId="77777777" w:rsidR="002B0E82" w:rsidRPr="00852CD6" w:rsidRDefault="002B0E82" w:rsidP="002B0E82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79696229" w14:textId="32AB32BB" w:rsidR="002B0E82" w:rsidRPr="00852CD6" w:rsidRDefault="00674234" w:rsidP="002B0E8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B0E82" w:rsidRPr="003E0A9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</w:p>
        </w:tc>
      </w:tr>
      <w:tr w:rsidR="00EE6A39" w:rsidRPr="00046510" w14:paraId="75A2014C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04B83525" w14:textId="77777777" w:rsidR="00EE6A39" w:rsidRPr="00852CD6" w:rsidRDefault="00EE6A39" w:rsidP="00EE6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14:paraId="29DB7E58" w14:textId="2414702E" w:rsidR="00EE6A39" w:rsidRPr="00852CD6" w:rsidRDefault="00EE6A39" w:rsidP="00EE6A39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48ACEC2" w14:textId="77777777" w:rsidR="00EE6A39" w:rsidRPr="00852CD6" w:rsidRDefault="00EE6A39" w:rsidP="00EE6A3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ACBAF" w14:textId="77777777" w:rsidR="00EE6A39" w:rsidRPr="00852CD6" w:rsidRDefault="00EE6A39" w:rsidP="00EE6A39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D4BEEE" w14:textId="77777777" w:rsidR="00EE6A39" w:rsidRPr="00852CD6" w:rsidRDefault="00EE6A39" w:rsidP="00EE6A3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AD9FCF" w14:textId="7F885C06" w:rsidR="00EE6A39" w:rsidRPr="00EE6A39" w:rsidRDefault="00674234" w:rsidP="00EE6A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52" w:type="dxa"/>
          </w:tcPr>
          <w:p w14:paraId="7BD87886" w14:textId="77777777" w:rsidR="00EE6A39" w:rsidRPr="00852CD6" w:rsidRDefault="00EE6A39" w:rsidP="00EE6A39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3A94B2F4" w14:textId="6E73EBF0" w:rsidR="00EE6A39" w:rsidRPr="00852CD6" w:rsidRDefault="00674234" w:rsidP="00EE6A39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681</w:t>
            </w:r>
          </w:p>
        </w:tc>
      </w:tr>
      <w:tr w:rsidR="002105BD" w:rsidRPr="00046510" w14:paraId="35FB255A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313B1D3F" w14:textId="69E96C9A" w:rsidR="002105BD" w:rsidRPr="00852CD6" w:rsidRDefault="002105BD" w:rsidP="0021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3DDC471" w14:textId="48E28BD8" w:rsidR="002105BD" w:rsidRPr="003E0A9E" w:rsidRDefault="002105BD" w:rsidP="002105B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DC5F2A0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DF9BA38" w14:textId="361BC505" w:rsidR="002105BD" w:rsidRPr="003E0A9E" w:rsidRDefault="002105BD" w:rsidP="002105B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69C4DF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B26046" w14:textId="3197DD40" w:rsidR="002105BD" w:rsidRPr="0040072B" w:rsidRDefault="002105BD" w:rsidP="002105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715</w:t>
            </w:r>
          </w:p>
        </w:tc>
        <w:tc>
          <w:tcPr>
            <w:tcW w:w="252" w:type="dxa"/>
          </w:tcPr>
          <w:p w14:paraId="0A243F4A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2B9CB5E7" w14:textId="4102CCD4" w:rsidR="002105BD" w:rsidRPr="002105BD" w:rsidRDefault="002105BD" w:rsidP="002105B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2105BD">
              <w:t>-</w:t>
            </w:r>
          </w:p>
        </w:tc>
      </w:tr>
      <w:tr w:rsidR="002105BD" w:rsidRPr="00040ACC" w14:paraId="354CFCB1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6318A576" w14:textId="77777777" w:rsidR="002105BD" w:rsidRPr="00852CD6" w:rsidRDefault="002105BD" w:rsidP="0021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2CD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 (ขาดทุน) จากเงินลงทุนในบริษัทย่อย</w:t>
            </w:r>
          </w:p>
        </w:tc>
        <w:tc>
          <w:tcPr>
            <w:tcW w:w="1062" w:type="dxa"/>
          </w:tcPr>
          <w:p w14:paraId="43908C97" w14:textId="3F206C27" w:rsidR="002105BD" w:rsidRPr="00852CD6" w:rsidRDefault="002105BD" w:rsidP="002105B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6E45D7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079F96E" w14:textId="77777777" w:rsidR="002105BD" w:rsidRPr="00852CD6" w:rsidRDefault="002105BD" w:rsidP="002105B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62F73C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37F73" w14:textId="51EEF278" w:rsidR="002105BD" w:rsidRPr="00DF3250" w:rsidRDefault="002105BD" w:rsidP="002105BD">
            <w:pPr>
              <w:pStyle w:val="acctfourfigures"/>
              <w:tabs>
                <w:tab w:val="clear" w:pos="765"/>
              </w:tabs>
              <w:spacing w:line="240" w:lineRule="atLeast"/>
              <w:ind w:right="-5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674234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A24FB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820</w:t>
            </w:r>
            <w:r w:rsidRPr="00DF325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762D69FE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74821FF" w14:textId="03AB6B87" w:rsidR="002105BD" w:rsidRPr="00852CD6" w:rsidRDefault="00674234" w:rsidP="002105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  <w:r w:rsidR="002105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534</w:t>
            </w:r>
          </w:p>
        </w:tc>
      </w:tr>
      <w:tr w:rsidR="002105BD" w:rsidRPr="00040ACC" w14:paraId="22590C2D" w14:textId="77777777" w:rsidTr="00DE0237">
        <w:trPr>
          <w:trHeight w:hRule="exact" w:val="374"/>
        </w:trPr>
        <w:tc>
          <w:tcPr>
            <w:tcW w:w="4338" w:type="dxa"/>
          </w:tcPr>
          <w:p w14:paraId="2A273F65" w14:textId="6586EFF6" w:rsidR="002105BD" w:rsidRPr="00852CD6" w:rsidRDefault="002105BD" w:rsidP="0021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EB7D62A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D9FE63F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A50C252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3BAFE9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D85B9C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3F1A9C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9EC8939" w14:textId="77777777" w:rsidR="002105BD" w:rsidRPr="00852CD6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05BD" w:rsidRPr="00040ACC" w14:paraId="34D167E5" w14:textId="77777777" w:rsidTr="00DE0237">
        <w:trPr>
          <w:trHeight w:hRule="exact" w:val="374"/>
        </w:trPr>
        <w:tc>
          <w:tcPr>
            <w:tcW w:w="4338" w:type="dxa"/>
          </w:tcPr>
          <w:p w14:paraId="0EBBDC36" w14:textId="77777777" w:rsidR="002105BD" w:rsidRPr="00040ACC" w:rsidRDefault="002105BD" w:rsidP="0021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40AC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62" w:type="dxa"/>
          </w:tcPr>
          <w:p w14:paraId="57FBB119" w14:textId="77777777" w:rsidR="002105BD" w:rsidRPr="004D51B7" w:rsidRDefault="002105BD" w:rsidP="002105BD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DC5EFBC" w14:textId="77777777" w:rsidR="002105BD" w:rsidRPr="004D51B7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D8AEF77" w14:textId="77777777" w:rsidR="002105BD" w:rsidRPr="004D51B7" w:rsidRDefault="002105BD" w:rsidP="002105BD">
            <w:pPr>
              <w:pStyle w:val="acctfourfigures"/>
              <w:tabs>
                <w:tab w:val="clear" w:pos="765"/>
                <w:tab w:val="decimal" w:pos="477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6117EEC" w14:textId="77777777" w:rsidR="002105BD" w:rsidRPr="00737193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83F03A4" w14:textId="77777777" w:rsidR="002105BD" w:rsidRPr="00737193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047B979A" w14:textId="77777777" w:rsidR="002105BD" w:rsidRPr="00737193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1473AD70" w14:textId="77777777" w:rsidR="002105BD" w:rsidRPr="00737193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2105BD" w:rsidRPr="00046510" w14:paraId="29D9890A" w14:textId="77777777" w:rsidTr="00DE0237">
        <w:trPr>
          <w:trHeight w:hRule="exact" w:val="374"/>
        </w:trPr>
        <w:tc>
          <w:tcPr>
            <w:tcW w:w="4338" w:type="dxa"/>
          </w:tcPr>
          <w:p w14:paraId="608B9D99" w14:textId="77777777" w:rsidR="002105BD" w:rsidRPr="00046510" w:rsidRDefault="002105BD" w:rsidP="00210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6729D584" w14:textId="5EB3DE75" w:rsidR="002105BD" w:rsidRPr="005F76DF" w:rsidRDefault="00674234" w:rsidP="002105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  <w:r w:rsidR="004F6D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658</w:t>
            </w:r>
          </w:p>
        </w:tc>
        <w:tc>
          <w:tcPr>
            <w:tcW w:w="243" w:type="dxa"/>
          </w:tcPr>
          <w:p w14:paraId="4AF1081D" w14:textId="77777777" w:rsidR="002105BD" w:rsidRPr="00046510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BD10E3D" w14:textId="4519BF3D" w:rsidR="002105BD" w:rsidRPr="005F76DF" w:rsidRDefault="00674234" w:rsidP="002105B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  <w:r w:rsidR="002105B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</w:tcPr>
          <w:p w14:paraId="3E1BFB80" w14:textId="77777777" w:rsidR="002105BD" w:rsidRPr="00046510" w:rsidRDefault="002105BD" w:rsidP="002105B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28C1FF6" w14:textId="4876CB15" w:rsidR="002105BD" w:rsidRPr="00046510" w:rsidRDefault="00674234" w:rsidP="002105B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86</w:t>
            </w:r>
            <w:r w:rsidR="002105BD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270" w:type="dxa"/>
            <w:gridSpan w:val="2"/>
          </w:tcPr>
          <w:p w14:paraId="64B2FEA0" w14:textId="77777777" w:rsidR="002105BD" w:rsidRPr="00046510" w:rsidRDefault="002105BD" w:rsidP="002105B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DF2D4C" w14:textId="5C32272E" w:rsidR="002105BD" w:rsidRPr="00046510" w:rsidRDefault="00674234" w:rsidP="002105BD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  <w:r w:rsidR="002105BD" w:rsidRPr="003E0A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888</w:t>
            </w:r>
          </w:p>
        </w:tc>
      </w:tr>
      <w:tr w:rsidR="000768F8" w:rsidRPr="000768F8" w14:paraId="0AAD0767" w14:textId="77777777" w:rsidTr="00DE0237">
        <w:trPr>
          <w:trHeight w:hRule="exact" w:val="374"/>
        </w:trPr>
        <w:tc>
          <w:tcPr>
            <w:tcW w:w="4338" w:type="dxa"/>
          </w:tcPr>
          <w:p w14:paraId="221F8B1D" w14:textId="37378183" w:rsidR="000768F8" w:rsidRPr="00046510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</w:t>
            </w:r>
            <w:r w:rsidR="00515A9E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062" w:type="dxa"/>
          </w:tcPr>
          <w:p w14:paraId="2F289820" w14:textId="6C00BE55" w:rsidR="000768F8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7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476</w:t>
            </w:r>
          </w:p>
        </w:tc>
        <w:tc>
          <w:tcPr>
            <w:tcW w:w="243" w:type="dxa"/>
          </w:tcPr>
          <w:p w14:paraId="4360CD21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3AA4C18" w14:textId="64D53249" w:rsidR="000768F8" w:rsidRP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361E24" w14:textId="77777777" w:rsidR="000768F8" w:rsidRP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F3ACC" w14:textId="4DCCFB82" w:rsidR="000768F8" w:rsidRPr="0040072B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68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8EF7749" w14:textId="77777777" w:rsidR="000768F8" w:rsidRPr="000768F8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53" w:type="dxa"/>
          </w:tcPr>
          <w:p w14:paraId="65BFD075" w14:textId="3E6B03CD" w:rsidR="000768F8" w:rsidRPr="0040072B" w:rsidRDefault="000768F8" w:rsidP="000768F8">
            <w:pPr>
              <w:pStyle w:val="acctfourfigures"/>
              <w:tabs>
                <w:tab w:val="clear" w:pos="765"/>
                <w:tab w:val="decimal" w:pos="50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68F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68F8" w:rsidRPr="00040ACC" w14:paraId="243219BB" w14:textId="77777777" w:rsidTr="00DE0237">
        <w:trPr>
          <w:trHeight w:hRule="exact" w:val="374"/>
        </w:trPr>
        <w:tc>
          <w:tcPr>
            <w:tcW w:w="4338" w:type="dxa"/>
          </w:tcPr>
          <w:p w14:paraId="196B029A" w14:textId="77777777" w:rsidR="000768F8" w:rsidRPr="00046510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394F89BD" w14:textId="65BB74B7" w:rsidR="000768F8" w:rsidRPr="00352C15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7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</w:p>
        </w:tc>
        <w:tc>
          <w:tcPr>
            <w:tcW w:w="243" w:type="dxa"/>
          </w:tcPr>
          <w:p w14:paraId="3B63EF8D" w14:textId="77777777" w:rsidR="000768F8" w:rsidRPr="00352C15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03E9D08A" w14:textId="014FFCDE" w:rsidR="000768F8" w:rsidRPr="005F76DF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0768F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70" w:type="dxa"/>
          </w:tcPr>
          <w:p w14:paraId="3BF1E938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A8CCDD4" w14:textId="492D86EC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6C1189B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8D9BCF1" w14:textId="2F5FB00F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F8" w:rsidRPr="00040ACC" w14:paraId="643815EA" w14:textId="77777777" w:rsidTr="00DE0237">
        <w:trPr>
          <w:trHeight w:hRule="exact" w:val="374"/>
        </w:trPr>
        <w:tc>
          <w:tcPr>
            <w:tcW w:w="4338" w:type="dxa"/>
          </w:tcPr>
          <w:p w14:paraId="161BDC95" w14:textId="354CC0C6" w:rsidR="000768F8" w:rsidRPr="00046510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45EA05BD" w14:textId="6698AF5B" w:rsidR="000768F8" w:rsidRPr="00352C15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43" w:type="dxa"/>
          </w:tcPr>
          <w:p w14:paraId="3DEAF3AF" w14:textId="77777777" w:rsidR="000768F8" w:rsidRPr="00352C15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79935A1C" w14:textId="3F611F28" w:rsidR="000768F8" w:rsidRPr="0040072B" w:rsidRDefault="000768F8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171</w:t>
            </w:r>
          </w:p>
        </w:tc>
        <w:tc>
          <w:tcPr>
            <w:tcW w:w="270" w:type="dxa"/>
          </w:tcPr>
          <w:p w14:paraId="24F4E6B3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24324B0" w14:textId="574FC45A" w:rsidR="000768F8" w:rsidRPr="003E0A9E" w:rsidRDefault="000768F8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78</w:t>
            </w:r>
          </w:p>
        </w:tc>
        <w:tc>
          <w:tcPr>
            <w:tcW w:w="270" w:type="dxa"/>
            <w:gridSpan w:val="2"/>
          </w:tcPr>
          <w:p w14:paraId="44E34E9A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53" w:type="dxa"/>
          </w:tcPr>
          <w:p w14:paraId="5F4B3B8A" w14:textId="38E23F2E" w:rsidR="000768F8" w:rsidRPr="003E0A9E" w:rsidRDefault="000768F8" w:rsidP="000768F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105B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171</w:t>
            </w:r>
          </w:p>
        </w:tc>
      </w:tr>
      <w:tr w:rsidR="000768F8" w:rsidRPr="00040ACC" w14:paraId="0F9A1B57" w14:textId="77777777" w:rsidTr="00DE0237">
        <w:trPr>
          <w:trHeight w:hRule="exact" w:val="374"/>
        </w:trPr>
        <w:tc>
          <w:tcPr>
            <w:tcW w:w="4338" w:type="dxa"/>
          </w:tcPr>
          <w:p w14:paraId="30E20DF5" w14:textId="77777777" w:rsidR="000768F8" w:rsidRPr="00040ACC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งกำไร</w:t>
            </w:r>
            <w:r w:rsidRPr="00040ACC">
              <w:rPr>
                <w:rFonts w:ascii="Angsana New" w:hAnsi="Angsana New"/>
                <w:sz w:val="30"/>
                <w:szCs w:val="30"/>
                <w:cs/>
              </w:rPr>
              <w:t xml:space="preserve">จากเงินลงทุนในบริษัทร่วม </w:t>
            </w:r>
          </w:p>
        </w:tc>
        <w:tc>
          <w:tcPr>
            <w:tcW w:w="1062" w:type="dxa"/>
          </w:tcPr>
          <w:p w14:paraId="6B3E469E" w14:textId="485D2A82" w:rsidR="000768F8" w:rsidRPr="00352C15" w:rsidRDefault="006742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115</w:t>
            </w:r>
            <w:r w:rsidR="000768F8" w:rsidRPr="00FD410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243" w:type="dxa"/>
          </w:tcPr>
          <w:p w14:paraId="4F281AB3" w14:textId="77777777" w:rsidR="000768F8" w:rsidRPr="00352C15" w:rsidRDefault="000768F8" w:rsidP="000768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5095363E" w14:textId="2FA5CF18" w:rsidR="000768F8" w:rsidRDefault="006742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  <w:r w:rsidR="000768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270" w:type="dxa"/>
          </w:tcPr>
          <w:p w14:paraId="074ED3F9" w14:textId="77777777" w:rsidR="000768F8" w:rsidRPr="004D51B7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26BD10" w14:textId="21F6940F" w:rsidR="000768F8" w:rsidRPr="00FD4103" w:rsidRDefault="00674234" w:rsidP="000768F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  <w:r w:rsidR="000768F8" w:rsidRPr="00FD410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70" w:type="dxa"/>
            <w:gridSpan w:val="2"/>
          </w:tcPr>
          <w:p w14:paraId="47300533" w14:textId="77777777" w:rsidR="000768F8" w:rsidRPr="004D51B7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444F12" w14:textId="4BD557D6" w:rsidR="000768F8" w:rsidRDefault="006742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</w:pPr>
            <w:r>
              <w:rPr>
                <w:rFonts w:ascii="Angsana New" w:hAnsi="Angsana New"/>
                <w:sz w:val="30"/>
                <w:szCs w:val="30"/>
              </w:rPr>
              <w:t>116</w:t>
            </w:r>
            <w:r w:rsidR="000768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955</w:t>
            </w:r>
          </w:p>
        </w:tc>
      </w:tr>
      <w:tr w:rsidR="008A7D34" w:rsidRPr="00040ACC" w14:paraId="10149F00" w14:textId="77777777" w:rsidTr="00DE0237">
        <w:trPr>
          <w:trHeight w:hRule="exact" w:val="374"/>
        </w:trPr>
        <w:tc>
          <w:tcPr>
            <w:tcW w:w="4338" w:type="dxa"/>
          </w:tcPr>
          <w:p w14:paraId="780534D0" w14:textId="77777777" w:rsidR="008A7D34" w:rsidRDefault="008A7D34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7AC7F8FC" w14:textId="77777777" w:rsidR="008A7D34" w:rsidRPr="0040072B" w:rsidRDefault="008A7D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A7CB43" w14:textId="77777777" w:rsidR="008A7D34" w:rsidRPr="00352C15" w:rsidRDefault="008A7D34" w:rsidP="000768F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42DC2F4" w14:textId="77777777" w:rsidR="008A7D34" w:rsidRPr="0040072B" w:rsidRDefault="008A7D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CB68D" w14:textId="77777777" w:rsidR="008A7D34" w:rsidRPr="004D51B7" w:rsidRDefault="008A7D34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403A2" w14:textId="77777777" w:rsidR="008A7D34" w:rsidRPr="0040072B" w:rsidRDefault="008A7D34" w:rsidP="000768F8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7FDC3178" w14:textId="77777777" w:rsidR="008A7D34" w:rsidRPr="004D51B7" w:rsidRDefault="008A7D34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D62BDB5" w14:textId="77777777" w:rsidR="008A7D34" w:rsidRPr="0040072B" w:rsidRDefault="008A7D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68F8" w:rsidRPr="00040ACC" w14:paraId="2A6473B4" w14:textId="77777777" w:rsidTr="00DE0237">
        <w:trPr>
          <w:trHeight w:hRule="exact" w:val="374"/>
        </w:trPr>
        <w:tc>
          <w:tcPr>
            <w:tcW w:w="4338" w:type="dxa"/>
          </w:tcPr>
          <w:p w14:paraId="7945C0C4" w14:textId="77777777" w:rsidR="000768F8" w:rsidRPr="00040ACC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07F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62" w:type="dxa"/>
          </w:tcPr>
          <w:p w14:paraId="04010C74" w14:textId="77777777" w:rsidR="000768F8" w:rsidRPr="00352C15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7476B53" w14:textId="77777777" w:rsidR="000768F8" w:rsidRPr="00352C15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9ED16EF" w14:textId="77777777" w:rsidR="000768F8" w:rsidRPr="005F76DF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795A91D" w14:textId="77777777" w:rsidR="000768F8" w:rsidRPr="00737193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38592A8" w14:textId="77777777" w:rsidR="000768F8" w:rsidRPr="00737193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2657F7B2" w14:textId="77777777" w:rsidR="000768F8" w:rsidRPr="00737193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53" w:type="dxa"/>
          </w:tcPr>
          <w:p w14:paraId="17C63824" w14:textId="77777777" w:rsidR="000768F8" w:rsidRPr="00737193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0768F8" w:rsidRPr="00046510" w14:paraId="44A725FB" w14:textId="77777777" w:rsidTr="00DE0237">
        <w:trPr>
          <w:trHeight w:hRule="exact" w:val="374"/>
        </w:trPr>
        <w:tc>
          <w:tcPr>
            <w:tcW w:w="4338" w:type="dxa"/>
          </w:tcPr>
          <w:p w14:paraId="6AB783D3" w14:textId="77777777" w:rsidR="000768F8" w:rsidRPr="00046510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D4921C7" w14:textId="1C0A8861" w:rsidR="000768F8" w:rsidRPr="00263547" w:rsidRDefault="006742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3" w:type="dxa"/>
          </w:tcPr>
          <w:p w14:paraId="19A186E4" w14:textId="77777777" w:rsidR="000768F8" w:rsidRPr="00263547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4C0AA20" w14:textId="18D6A208" w:rsidR="000768F8" w:rsidRPr="005F76DF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14:paraId="4E4B6A89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E42EC9A" w14:textId="51887C88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87B99D4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8C9113D" w14:textId="77777777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046510" w14:paraId="084CA3C2" w14:textId="77777777" w:rsidTr="00DE0237">
        <w:trPr>
          <w:trHeight w:hRule="exact" w:val="374"/>
        </w:trPr>
        <w:tc>
          <w:tcPr>
            <w:tcW w:w="4338" w:type="dxa"/>
          </w:tcPr>
          <w:p w14:paraId="5B68D956" w14:textId="77777777" w:rsidR="00A2596D" w:rsidRPr="00046510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62" w:type="dxa"/>
          </w:tcPr>
          <w:p w14:paraId="60669933" w14:textId="77CF2700" w:rsidR="00A2596D" w:rsidRPr="0026354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B101503" w14:textId="77777777" w:rsidR="00A2596D" w:rsidRPr="00263547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13030BFA" w14:textId="7167EEE9" w:rsidR="00A2596D" w:rsidRPr="005F76DF" w:rsidRDefault="00674234" w:rsidP="00A259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</w:p>
        </w:tc>
        <w:tc>
          <w:tcPr>
            <w:tcW w:w="270" w:type="dxa"/>
          </w:tcPr>
          <w:p w14:paraId="76EF4145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A7F0E5" w14:textId="7C1E58B3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CD172B5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A2A6AB6" w14:textId="77777777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046510" w14:paraId="0DA9CCDF" w14:textId="77777777" w:rsidTr="00DE0237">
        <w:trPr>
          <w:trHeight w:hRule="exact" w:val="374"/>
        </w:trPr>
        <w:tc>
          <w:tcPr>
            <w:tcW w:w="4338" w:type="dxa"/>
          </w:tcPr>
          <w:p w14:paraId="7F330292" w14:textId="77777777" w:rsidR="00A2596D" w:rsidRPr="00046510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รายได้ค่าเช่าและบริการ</w:t>
            </w:r>
          </w:p>
        </w:tc>
        <w:tc>
          <w:tcPr>
            <w:tcW w:w="1062" w:type="dxa"/>
          </w:tcPr>
          <w:p w14:paraId="62F6849C" w14:textId="741C3FA4" w:rsidR="00A2596D" w:rsidRPr="0026354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64A5254" w14:textId="77777777" w:rsidR="00A2596D" w:rsidRPr="00263547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0C452B73" w14:textId="524BCE35" w:rsidR="00A2596D" w:rsidRPr="005F76DF" w:rsidRDefault="00674234" w:rsidP="00A259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809</w:t>
            </w:r>
          </w:p>
        </w:tc>
        <w:tc>
          <w:tcPr>
            <w:tcW w:w="270" w:type="dxa"/>
          </w:tcPr>
          <w:p w14:paraId="54A08077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C6D3D15" w14:textId="333DCF6D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5CD1F06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92C258F" w14:textId="77777777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68F8" w:rsidRPr="00046510" w14:paraId="35EAB64B" w14:textId="77777777" w:rsidTr="00DE0237">
        <w:trPr>
          <w:trHeight w:hRule="exact" w:val="374"/>
        </w:trPr>
        <w:tc>
          <w:tcPr>
            <w:tcW w:w="4338" w:type="dxa"/>
          </w:tcPr>
          <w:p w14:paraId="46254C65" w14:textId="77777777" w:rsidR="000768F8" w:rsidRPr="00046510" w:rsidRDefault="000768F8" w:rsidP="00076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62" w:type="dxa"/>
          </w:tcPr>
          <w:p w14:paraId="1FF0A02D" w14:textId="07B765FF" w:rsidR="000768F8" w:rsidRPr="00263547" w:rsidRDefault="00674234" w:rsidP="000768F8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43" w:type="dxa"/>
          </w:tcPr>
          <w:p w14:paraId="6D3D9DE2" w14:textId="77777777" w:rsidR="000768F8" w:rsidRPr="00263547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6FDEE880" w14:textId="42A48683" w:rsidR="000768F8" w:rsidRPr="005F76DF" w:rsidRDefault="00674234" w:rsidP="000768F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270" w:type="dxa"/>
          </w:tcPr>
          <w:p w14:paraId="558A6B03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383D50" w14:textId="654B60F0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A94FD22" w14:textId="77777777" w:rsidR="000768F8" w:rsidRPr="00046510" w:rsidRDefault="000768F8" w:rsidP="000768F8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0BFB760" w14:textId="77777777" w:rsidR="000768F8" w:rsidRDefault="000768F8" w:rsidP="000768F8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14:paraId="229B8400" w14:textId="77777777" w:rsidTr="00DE0237">
        <w:trPr>
          <w:trHeight w:hRule="exact" w:val="374"/>
        </w:trPr>
        <w:tc>
          <w:tcPr>
            <w:tcW w:w="4338" w:type="dxa"/>
          </w:tcPr>
          <w:p w14:paraId="08601B9D" w14:textId="77777777" w:rsidR="00A2596D" w:rsidRPr="00046510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51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6A100AA2" w14:textId="32D0A2E3" w:rsidR="00A2596D" w:rsidRPr="009E377A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474D653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114EF018" w14:textId="4CD3F8FA" w:rsidR="00A2596D" w:rsidRPr="005F76DF" w:rsidRDefault="00674234" w:rsidP="00A2596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C8644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0" w:type="dxa"/>
          </w:tcPr>
          <w:p w14:paraId="1C5D7634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8C662F" w14:textId="17D2B6F3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D38E2E1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A64A85C" w14:textId="77777777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046510" w14:paraId="43547D1D" w14:textId="77777777" w:rsidTr="00DE0237">
        <w:trPr>
          <w:trHeight w:hRule="exact" w:val="374"/>
        </w:trPr>
        <w:tc>
          <w:tcPr>
            <w:tcW w:w="4338" w:type="dxa"/>
          </w:tcPr>
          <w:p w14:paraId="4323BEC7" w14:textId="77777777" w:rsidR="00A2596D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96D77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1062" w:type="dxa"/>
          </w:tcPr>
          <w:p w14:paraId="4D5ABCC5" w14:textId="75359A6C" w:rsidR="00A2596D" w:rsidRPr="005F76DF" w:rsidRDefault="00A2596D" w:rsidP="00A2596D">
            <w:pPr>
              <w:tabs>
                <w:tab w:val="clear" w:pos="907"/>
                <w:tab w:val="center" w:pos="409"/>
              </w:tabs>
              <w:ind w:right="-4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74234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74234">
              <w:rPr>
                <w:rFonts w:ascii="Angsana New" w:hAnsi="Angsana New"/>
                <w:sz w:val="30"/>
                <w:szCs w:val="30"/>
              </w:rPr>
              <w:t>315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2D08C1A9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3FA400B" w14:textId="34FED995" w:rsidR="00A2596D" w:rsidRPr="005F76DF" w:rsidRDefault="00A2596D" w:rsidP="00A2596D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74234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277C30E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782E0DA" w14:textId="09C14100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F8F345" w14:textId="77777777" w:rsidR="00A2596D" w:rsidRPr="00046510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3998372" w14:textId="77777777" w:rsidR="00A2596D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046510" w14:paraId="20745A13" w14:textId="77777777" w:rsidTr="00DE0237">
        <w:trPr>
          <w:trHeight w:hRule="exact" w:val="374"/>
        </w:trPr>
        <w:tc>
          <w:tcPr>
            <w:tcW w:w="4338" w:type="dxa"/>
            <w:shd w:val="clear" w:color="auto" w:fill="auto"/>
          </w:tcPr>
          <w:p w14:paraId="4D34E43A" w14:textId="342BF2A5" w:rsidR="00A2596D" w:rsidRPr="00852CD6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012462A9" w14:textId="77777777" w:rsidR="00A2596D" w:rsidRPr="00852CD6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43" w:type="dxa"/>
          </w:tcPr>
          <w:p w14:paraId="6BE99BD9" w14:textId="77777777" w:rsidR="00A2596D" w:rsidRPr="00852CD6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0CC559" w14:textId="03FDA191" w:rsidR="00A2596D" w:rsidRPr="00852CD6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</w:pPr>
          </w:p>
        </w:tc>
        <w:tc>
          <w:tcPr>
            <w:tcW w:w="270" w:type="dxa"/>
          </w:tcPr>
          <w:p w14:paraId="10FBD3E8" w14:textId="77777777" w:rsidR="00A2596D" w:rsidRPr="00852CD6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7FD2667" w14:textId="77777777" w:rsidR="00A2596D" w:rsidRPr="00852CD6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35B6FCF5" w14:textId="77777777" w:rsidR="00A2596D" w:rsidRPr="00852CD6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gridSpan w:val="2"/>
          </w:tcPr>
          <w:p w14:paraId="48131E0B" w14:textId="04B08C29" w:rsidR="00A2596D" w:rsidRPr="00852CD6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2596D" w:rsidRPr="003E0A9E" w14:paraId="269F4510" w14:textId="77777777" w:rsidTr="00DE0237">
        <w:trPr>
          <w:trHeight w:hRule="exact" w:val="374"/>
        </w:trPr>
        <w:tc>
          <w:tcPr>
            <w:tcW w:w="4338" w:type="dxa"/>
          </w:tcPr>
          <w:p w14:paraId="0ABE47EE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14:paraId="40DA2651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BFCB564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8C76723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4CC9132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EAD8CD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A8BD556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1842C2A" w14:textId="77777777" w:rsidR="00A2596D" w:rsidRPr="003E0A9E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2596D" w:rsidRPr="00B16B67" w14:paraId="116ABA28" w14:textId="77777777" w:rsidTr="00DE0237">
        <w:trPr>
          <w:trHeight w:hRule="exact" w:val="374"/>
        </w:trPr>
        <w:tc>
          <w:tcPr>
            <w:tcW w:w="4338" w:type="dxa"/>
          </w:tcPr>
          <w:p w14:paraId="47294FAD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62" w:type="dxa"/>
          </w:tcPr>
          <w:p w14:paraId="16E28A06" w14:textId="664ADDE8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BD5CA6B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23C3343A" w14:textId="07852CF4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A259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997</w:t>
            </w:r>
            <w:r w:rsidR="00A2596D"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</w:tc>
        <w:tc>
          <w:tcPr>
            <w:tcW w:w="270" w:type="dxa"/>
          </w:tcPr>
          <w:p w14:paraId="12B7683E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126DDD4" w14:textId="2B2BBFF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B18D68B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2EB8C1B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B16B67" w14:paraId="14FF9331" w14:textId="77777777" w:rsidTr="00DE0237">
        <w:trPr>
          <w:trHeight w:hRule="exact" w:val="374"/>
        </w:trPr>
        <w:tc>
          <w:tcPr>
            <w:tcW w:w="4338" w:type="dxa"/>
          </w:tcPr>
          <w:p w14:paraId="46745BE9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62" w:type="dxa"/>
          </w:tcPr>
          <w:p w14:paraId="78F6C924" w14:textId="612FEE03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8F5F91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D521052" w14:textId="361DAA8D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96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  <w:r w:rsidR="00A2596D"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</w:tcPr>
          <w:p w14:paraId="6049010A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B9C202" w14:textId="487033FB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054BDB6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FEDA0A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B16B67" w14:paraId="21178BBA" w14:textId="77777777" w:rsidTr="00DE0237">
        <w:trPr>
          <w:trHeight w:hRule="exact" w:val="374"/>
        </w:trPr>
        <w:tc>
          <w:tcPr>
            <w:tcW w:w="4338" w:type="dxa"/>
          </w:tcPr>
          <w:p w14:paraId="2BBE854F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62" w:type="dxa"/>
          </w:tcPr>
          <w:p w14:paraId="470CFE9E" w14:textId="19065C01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43" w:type="dxa"/>
          </w:tcPr>
          <w:p w14:paraId="5890C1D9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4469827D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BFDB64" w14:textId="77777777" w:rsidR="00A2596D" w:rsidRPr="00022AE2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15046F9" w14:textId="13870871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FBF8869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1E108B3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B16B67" w14:paraId="40F13A98" w14:textId="77777777" w:rsidTr="00DE0237">
        <w:trPr>
          <w:trHeight w:hRule="exact" w:val="374"/>
        </w:trPr>
        <w:tc>
          <w:tcPr>
            <w:tcW w:w="4338" w:type="dxa"/>
          </w:tcPr>
          <w:p w14:paraId="1F582A1A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62" w:type="dxa"/>
          </w:tcPr>
          <w:p w14:paraId="1453DE85" w14:textId="30E68FF9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8C5B32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539386EC" w14:textId="5679EED5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2596D" w:rsidRPr="003E0A9E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270" w:type="dxa"/>
          </w:tcPr>
          <w:p w14:paraId="5DABEC04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78A3EF4" w14:textId="5911EC63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D9DE6E3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2DAF80E9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B16B67" w14:paraId="393FEC82" w14:textId="77777777" w:rsidTr="00DE0237">
        <w:trPr>
          <w:trHeight w:hRule="exact" w:val="374"/>
        </w:trPr>
        <w:tc>
          <w:tcPr>
            <w:tcW w:w="4338" w:type="dxa"/>
          </w:tcPr>
          <w:p w14:paraId="0161ABCB" w14:textId="77777777" w:rsidR="00A2596D" w:rsidRPr="003E0A9E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E0A9E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62" w:type="dxa"/>
          </w:tcPr>
          <w:p w14:paraId="1B0844AB" w14:textId="182E1CD9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73F1743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shd w:val="clear" w:color="auto" w:fill="auto"/>
          </w:tcPr>
          <w:p w14:paraId="3A6C1ABA" w14:textId="40AA30AC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2596D" w:rsidRPr="003E0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270" w:type="dxa"/>
          </w:tcPr>
          <w:p w14:paraId="604A284C" w14:textId="77777777" w:rsidR="00A2596D" w:rsidRPr="009A25B1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7F8E226" w14:textId="1FA66DE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2088CEB" w14:textId="77777777" w:rsidR="00A2596D" w:rsidRPr="00B16B67" w:rsidRDefault="00A2596D" w:rsidP="00A2596D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5D12E74A" w14:textId="3EE28C27" w:rsidR="00A2596D" w:rsidRPr="00B16B67" w:rsidRDefault="00674234" w:rsidP="00A2596D">
            <w:pPr>
              <w:tabs>
                <w:tab w:val="clear" w:pos="907"/>
                <w:tab w:val="center" w:pos="409"/>
                <w:tab w:val="left" w:pos="81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A2596D" w:rsidRPr="003E0A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920</w:t>
            </w:r>
          </w:p>
        </w:tc>
      </w:tr>
      <w:tr w:rsidR="00A2596D" w:rsidRPr="00040ACC" w14:paraId="5E7ADDA1" w14:textId="77777777" w:rsidTr="00F46620">
        <w:trPr>
          <w:trHeight w:hRule="exact" w:val="374"/>
        </w:trPr>
        <w:tc>
          <w:tcPr>
            <w:tcW w:w="4338" w:type="dxa"/>
          </w:tcPr>
          <w:p w14:paraId="3152048C" w14:textId="77777777" w:rsidR="00A2596D" w:rsidRPr="00852CD6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32854986" w14:textId="77777777" w:rsidR="00A2596D" w:rsidRPr="00272D48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E626B47" w14:textId="77777777" w:rsidR="00A2596D" w:rsidRPr="00040ACC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60BA5536" w14:textId="77777777" w:rsidR="00A2596D" w:rsidRPr="00272D48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63F153" w14:textId="77777777" w:rsidR="00A2596D" w:rsidRPr="00737193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2DEEE6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D3296B0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8CBD36E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596D" w:rsidRPr="00040ACC" w14:paraId="4EE2CFDB" w14:textId="77777777" w:rsidTr="00F46620">
        <w:trPr>
          <w:trHeight w:hRule="exact" w:val="374"/>
        </w:trPr>
        <w:tc>
          <w:tcPr>
            <w:tcW w:w="4338" w:type="dxa"/>
          </w:tcPr>
          <w:p w14:paraId="5685BFDF" w14:textId="7B4B8833" w:rsidR="00A2596D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62" w:type="dxa"/>
          </w:tcPr>
          <w:p w14:paraId="641EBD6E" w14:textId="77777777" w:rsidR="00A2596D" w:rsidRPr="00272D48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A5602A0" w14:textId="77777777" w:rsidR="00A2596D" w:rsidRPr="00040ACC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0AF698D" w14:textId="77777777" w:rsidR="00A2596D" w:rsidRPr="00272D48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4710D42" w14:textId="77777777" w:rsidR="00A2596D" w:rsidRPr="00737193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001657F3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7438B6E1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ECCB905" w14:textId="77777777" w:rsidR="00A2596D" w:rsidRPr="004D51B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596D" w:rsidRPr="00612187" w14:paraId="0D81BA36" w14:textId="77777777" w:rsidTr="00F46620">
        <w:trPr>
          <w:trHeight w:hRule="exact" w:val="374"/>
        </w:trPr>
        <w:tc>
          <w:tcPr>
            <w:tcW w:w="4338" w:type="dxa"/>
          </w:tcPr>
          <w:p w14:paraId="6513D212" w14:textId="77777777" w:rsidR="00A2596D" w:rsidRPr="00612187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218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46EE5BD" w14:textId="0EAB64FF" w:rsidR="00A2596D" w:rsidRPr="00612187" w:rsidRDefault="00D0337E" w:rsidP="00A2596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43" w:type="dxa"/>
          </w:tcPr>
          <w:p w14:paraId="6D705E65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AE247A0" w14:textId="0A9DDE8A" w:rsidR="00A2596D" w:rsidRPr="00F94135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E26D37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849145" w14:textId="4DA20756" w:rsidR="00A2596D" w:rsidRPr="00612187" w:rsidRDefault="00674234" w:rsidP="00A259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  <w:gridSpan w:val="2"/>
          </w:tcPr>
          <w:p w14:paraId="4AC61068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B7047DD" w14:textId="5976594A" w:rsidR="00A2596D" w:rsidRPr="00612187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596D" w:rsidRPr="00612187" w14:paraId="01898EBB" w14:textId="77777777" w:rsidTr="00F46620">
        <w:trPr>
          <w:trHeight w:hRule="exact" w:val="374"/>
        </w:trPr>
        <w:tc>
          <w:tcPr>
            <w:tcW w:w="4338" w:type="dxa"/>
          </w:tcPr>
          <w:p w14:paraId="44D163B0" w14:textId="77777777" w:rsidR="00A2596D" w:rsidRPr="00612187" w:rsidRDefault="00A2596D" w:rsidP="00A2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FEA2803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50DC319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C025EEA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FFFFC3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03C3FE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2"/>
          </w:tcPr>
          <w:p w14:paraId="4C82AD2E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C3AA99B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2596D" w:rsidRPr="00612187" w14:paraId="189F7B9C" w14:textId="77777777" w:rsidTr="00DE0237">
        <w:trPr>
          <w:trHeight w:hRule="exact" w:val="416"/>
        </w:trPr>
        <w:tc>
          <w:tcPr>
            <w:tcW w:w="4338" w:type="dxa"/>
          </w:tcPr>
          <w:p w14:paraId="1535533C" w14:textId="77777777" w:rsidR="00A2596D" w:rsidRPr="00612187" w:rsidRDefault="00A2596D" w:rsidP="00A2596D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</w:rPr>
            </w:pPr>
            <w:r w:rsidRPr="00612187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14:paraId="39C6DA39" w14:textId="12A6361F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  <w:r w:rsidR="00D033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43" w:type="dxa"/>
          </w:tcPr>
          <w:p w14:paraId="1CAE8F3E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BA071A" w14:textId="2630AACE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50</w:t>
            </w:r>
            <w:r w:rsidR="00A2596D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val="en-US" w:bidi="th-TH"/>
              </w:rPr>
              <w:t>993</w:t>
            </w:r>
          </w:p>
        </w:tc>
        <w:tc>
          <w:tcPr>
            <w:tcW w:w="270" w:type="dxa"/>
          </w:tcPr>
          <w:p w14:paraId="4EAF5885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E3CBB2" w14:textId="680D2F00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033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007</w:t>
            </w:r>
          </w:p>
        </w:tc>
        <w:tc>
          <w:tcPr>
            <w:tcW w:w="270" w:type="dxa"/>
            <w:gridSpan w:val="2"/>
          </w:tcPr>
          <w:p w14:paraId="390A3C4A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8B7A771" w14:textId="350D87AB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2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116</w:t>
            </w:r>
          </w:p>
        </w:tc>
      </w:tr>
      <w:tr w:rsidR="00A2596D" w:rsidRPr="00612187" w14:paraId="05463EB7" w14:textId="77777777" w:rsidTr="00DE0237">
        <w:trPr>
          <w:trHeight w:hRule="exact" w:val="374"/>
        </w:trPr>
        <w:tc>
          <w:tcPr>
            <w:tcW w:w="4338" w:type="dxa"/>
          </w:tcPr>
          <w:p w14:paraId="3955D62E" w14:textId="77777777" w:rsidR="00A2596D" w:rsidRPr="00612187" w:rsidRDefault="00A2596D" w:rsidP="00A2596D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</w:tcPr>
          <w:p w14:paraId="2D0679A1" w14:textId="096625B8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0337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  <w:tc>
          <w:tcPr>
            <w:tcW w:w="243" w:type="dxa"/>
          </w:tcPr>
          <w:p w14:paraId="6C74E3F0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</w:tcPr>
          <w:p w14:paraId="5B594ED8" w14:textId="58F8D294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259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765</w:t>
            </w:r>
          </w:p>
        </w:tc>
        <w:tc>
          <w:tcPr>
            <w:tcW w:w="270" w:type="dxa"/>
          </w:tcPr>
          <w:p w14:paraId="0C329A99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61A92A" w14:textId="44773248" w:rsidR="00A2596D" w:rsidRPr="00612187" w:rsidRDefault="00674234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601</w:t>
            </w:r>
          </w:p>
        </w:tc>
        <w:tc>
          <w:tcPr>
            <w:tcW w:w="270" w:type="dxa"/>
            <w:gridSpan w:val="2"/>
          </w:tcPr>
          <w:p w14:paraId="19A371F9" w14:textId="77777777" w:rsidR="00A2596D" w:rsidRPr="00612187" w:rsidRDefault="00A2596D" w:rsidP="00A2596D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E581C66" w14:textId="16F0FA0E" w:rsidR="00A2596D" w:rsidRPr="00612187" w:rsidRDefault="00A2596D" w:rsidP="00A2596D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291291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291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0337E" w:rsidRPr="00612187" w14:paraId="2311BF9D" w14:textId="77777777" w:rsidTr="00DE0237">
        <w:trPr>
          <w:trHeight w:hRule="exact" w:val="374"/>
        </w:trPr>
        <w:tc>
          <w:tcPr>
            <w:tcW w:w="4338" w:type="dxa"/>
          </w:tcPr>
          <w:p w14:paraId="72E094CB" w14:textId="77777777" w:rsidR="00D0337E" w:rsidRPr="00612187" w:rsidRDefault="00D0337E" w:rsidP="00D0337E">
            <w:pPr>
              <w:tabs>
                <w:tab w:val="clear" w:pos="227"/>
              </w:tabs>
              <w:spacing w:line="240" w:lineRule="auto"/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61218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2CB9374B" w14:textId="017DE222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43" w:type="dxa"/>
          </w:tcPr>
          <w:p w14:paraId="588B0259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7E602D2" w14:textId="4D0B97FC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7E07211B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8DFB72" w14:textId="230E3C9F" w:rsidR="00D0337E" w:rsidRPr="00D0337E" w:rsidRDefault="00D0337E" w:rsidP="00D0337E">
            <w:pPr>
              <w:tabs>
                <w:tab w:val="clear" w:pos="907"/>
                <w:tab w:val="center" w:pos="409"/>
                <w:tab w:val="left" w:pos="81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0A9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4BF44152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747AB8D5" w14:textId="457D433C" w:rsidR="00D0337E" w:rsidRPr="00612187" w:rsidRDefault="00D0337E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         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     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Pr="003E0A9E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 xml:space="preserve"> </w:t>
            </w:r>
          </w:p>
        </w:tc>
      </w:tr>
      <w:tr w:rsidR="00D0337E" w:rsidRPr="00612187" w14:paraId="20DA860C" w14:textId="77777777" w:rsidTr="00F46620">
        <w:trPr>
          <w:trHeight w:hRule="exact" w:val="374"/>
        </w:trPr>
        <w:tc>
          <w:tcPr>
            <w:tcW w:w="4338" w:type="dxa"/>
          </w:tcPr>
          <w:p w14:paraId="7AF0A3CD" w14:textId="77777777" w:rsidR="00D0337E" w:rsidRPr="00612187" w:rsidRDefault="00D0337E" w:rsidP="00D0337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218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C8F165" w14:textId="5A987656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D033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006</w:t>
            </w:r>
          </w:p>
        </w:tc>
        <w:tc>
          <w:tcPr>
            <w:tcW w:w="243" w:type="dxa"/>
          </w:tcPr>
          <w:p w14:paraId="43E1AEB2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3F7B802" w14:textId="510ABB1C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D033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771</w:t>
            </w:r>
          </w:p>
        </w:tc>
        <w:tc>
          <w:tcPr>
            <w:tcW w:w="270" w:type="dxa"/>
          </w:tcPr>
          <w:p w14:paraId="115AFA4C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0F9B8" w14:textId="6A1EA687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D0337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608</w:t>
            </w:r>
          </w:p>
        </w:tc>
        <w:tc>
          <w:tcPr>
            <w:tcW w:w="270" w:type="dxa"/>
            <w:gridSpan w:val="2"/>
          </w:tcPr>
          <w:p w14:paraId="59B8E5F4" w14:textId="77777777" w:rsidR="00D0337E" w:rsidRPr="00612187" w:rsidRDefault="00D0337E" w:rsidP="00D0337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55AA0E0" w14:textId="1262F991" w:rsidR="00D0337E" w:rsidRPr="00612187" w:rsidRDefault="00674234" w:rsidP="00D0337E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D033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</w:tbl>
    <w:p w14:paraId="63EF1038" w14:textId="77777777" w:rsidR="00F46620" w:rsidRDefault="00F46620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E18A05" w14:textId="7193C6BA" w:rsidR="003F7D59" w:rsidRPr="002B7D0A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7D0A">
        <w:rPr>
          <w:rFonts w:ascii="Angsana New" w:hAnsi="Angsana New"/>
          <w:sz w:val="30"/>
          <w:szCs w:val="30"/>
          <w:cs/>
        </w:rPr>
        <w:t>ยอดคงเหลือ</w:t>
      </w:r>
      <w:r w:rsidR="002363E3" w:rsidRPr="002B7D0A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B7D0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674234">
        <w:rPr>
          <w:rFonts w:ascii="Angsana New" w:hAnsi="Angsana New"/>
          <w:bCs/>
          <w:sz w:val="30"/>
          <w:szCs w:val="30"/>
        </w:rPr>
        <w:t>30</w:t>
      </w:r>
      <w:r w:rsidR="007A4EDF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7A4EDF" w:rsidRPr="003E0A9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7A4EDF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2563</w:t>
      </w:r>
      <w:r w:rsidR="00F2208E">
        <w:rPr>
          <w:rFonts w:ascii="Angsana New" w:hAnsi="Angsana New"/>
          <w:sz w:val="30"/>
          <w:szCs w:val="30"/>
        </w:rPr>
        <w:t xml:space="preserve"> </w:t>
      </w:r>
      <w:r w:rsidR="00DA7D5C" w:rsidRPr="002B7D0A">
        <w:rPr>
          <w:rFonts w:ascii="Angsana New" w:hAnsi="Angsana New"/>
          <w:sz w:val="30"/>
          <w:szCs w:val="30"/>
          <w:cs/>
        </w:rPr>
        <w:t>แ</w:t>
      </w:r>
      <w:r w:rsidR="00B21F7D" w:rsidRPr="002B7D0A">
        <w:rPr>
          <w:rFonts w:ascii="Angsana New" w:hAnsi="Angsana New"/>
          <w:sz w:val="30"/>
          <w:szCs w:val="30"/>
          <w:cs/>
        </w:rPr>
        <w:t>ละ</w:t>
      </w:r>
      <w:r w:rsidR="004135A6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</w:rPr>
        <w:t>31</w:t>
      </w:r>
      <w:r w:rsidRPr="002B7D0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74234">
        <w:rPr>
          <w:rFonts w:ascii="Angsana New" w:hAnsi="Angsana New"/>
          <w:sz w:val="30"/>
          <w:szCs w:val="30"/>
        </w:rPr>
        <w:t>2562</w:t>
      </w:r>
      <w:r w:rsidR="00A20917" w:rsidRPr="002B7D0A">
        <w:rPr>
          <w:rFonts w:ascii="Angsana New" w:hAnsi="Angsana New" w:hint="cs"/>
          <w:sz w:val="30"/>
          <w:szCs w:val="30"/>
          <w:cs/>
        </w:rPr>
        <w:t xml:space="preserve"> </w:t>
      </w:r>
      <w:r w:rsidRPr="002B7D0A">
        <w:rPr>
          <w:rFonts w:ascii="Angsana New" w:hAnsi="Angsana New"/>
          <w:sz w:val="30"/>
          <w:szCs w:val="30"/>
          <w:cs/>
        </w:rPr>
        <w:t>มีดังนี้</w:t>
      </w:r>
    </w:p>
    <w:p w14:paraId="5978A34D" w14:textId="77777777" w:rsidR="003F7D59" w:rsidRPr="00046510" w:rsidRDefault="003F7D59" w:rsidP="00C81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080"/>
        <w:gridCol w:w="236"/>
        <w:gridCol w:w="1114"/>
        <w:gridCol w:w="236"/>
        <w:gridCol w:w="1024"/>
        <w:gridCol w:w="236"/>
        <w:gridCol w:w="1114"/>
      </w:tblGrid>
      <w:tr w:rsidR="003F7D59" w:rsidRPr="000D56C8" w14:paraId="264E35F3" w14:textId="77777777" w:rsidTr="008A7D34">
        <w:trPr>
          <w:trHeight w:val="403"/>
          <w:tblHeader/>
        </w:trPr>
        <w:tc>
          <w:tcPr>
            <w:tcW w:w="4320" w:type="dxa"/>
          </w:tcPr>
          <w:p w14:paraId="041DB7BD" w14:textId="4C868452" w:rsidR="003F7D59" w:rsidRPr="000D56C8" w:rsidRDefault="003F7D59" w:rsidP="004B6EC1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31E7D52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3BA53FB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4" w:type="dxa"/>
            <w:gridSpan w:val="3"/>
          </w:tcPr>
          <w:p w14:paraId="5E34AFEE" w14:textId="77777777" w:rsidR="003F7D59" w:rsidRPr="000D56C8" w:rsidRDefault="003F7D59" w:rsidP="004B6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DA7D5C" w:rsidRPr="000D56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2208E" w:rsidRPr="000D56C8" w14:paraId="2950FBAA" w14:textId="77777777" w:rsidTr="008A7D34">
        <w:trPr>
          <w:trHeight w:val="403"/>
          <w:tblHeader/>
        </w:trPr>
        <w:tc>
          <w:tcPr>
            <w:tcW w:w="4320" w:type="dxa"/>
          </w:tcPr>
          <w:p w14:paraId="217861C1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24ADE9D" w14:textId="504FEFD9" w:rsidR="00F2208E" w:rsidRPr="000D56C8" w:rsidRDefault="00674234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A4EDF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7A4EDF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4AFB09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08D657B" w14:textId="186CB4F0" w:rsidR="00F2208E" w:rsidRPr="000D56C8" w:rsidRDefault="00674234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3B7AF806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789DDEF" w14:textId="6FD75B38" w:rsidR="00F2208E" w:rsidRPr="000D56C8" w:rsidRDefault="00674234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7A4EDF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7A4EDF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7F141F45" w14:textId="77777777" w:rsidR="00F2208E" w:rsidRPr="000D56C8" w:rsidRDefault="00F2208E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200873D" w14:textId="510D5EBA" w:rsidR="00F2208E" w:rsidRPr="000D56C8" w:rsidRDefault="00674234" w:rsidP="00F22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2208E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2C338D0E" w14:textId="77777777" w:rsidTr="008A7D34">
        <w:trPr>
          <w:trHeight w:val="403"/>
          <w:tblHeader/>
        </w:trPr>
        <w:tc>
          <w:tcPr>
            <w:tcW w:w="4320" w:type="dxa"/>
          </w:tcPr>
          <w:p w14:paraId="22D36DB2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3FD56" w14:textId="08C9985F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BAA483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E803" w14:textId="1685CBA1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6E2C4A8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249F4DC1" w14:textId="5AD573A2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0E76AE19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01A568" w14:textId="301B94E1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117D1EF3" w14:textId="77777777" w:rsidTr="001856AE">
        <w:trPr>
          <w:trHeight w:val="403"/>
        </w:trPr>
        <w:tc>
          <w:tcPr>
            <w:tcW w:w="4320" w:type="dxa"/>
          </w:tcPr>
          <w:p w14:paraId="50B718BE" w14:textId="6094EE4A" w:rsidR="00D27A81" w:rsidRPr="00E4713E" w:rsidRDefault="00E4713E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471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040" w:type="dxa"/>
            <w:gridSpan w:val="7"/>
          </w:tcPr>
          <w:p w14:paraId="1B3D15E1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1222" w:rsidRPr="000D56C8" w14:paraId="6AB0A262" w14:textId="77777777" w:rsidTr="003F68F8">
        <w:trPr>
          <w:trHeight w:val="371"/>
        </w:trPr>
        <w:tc>
          <w:tcPr>
            <w:tcW w:w="4320" w:type="dxa"/>
          </w:tcPr>
          <w:p w14:paraId="08190B53" w14:textId="77777777" w:rsidR="002F1222" w:rsidRPr="002B15B8" w:rsidRDefault="002F1222" w:rsidP="002F1222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B15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D427B9" w14:textId="6B56BB78" w:rsidR="002F1222" w:rsidRPr="00F95131" w:rsidRDefault="00BE19D7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04C35E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C7BAD9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7FE8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9CC903B" w14:textId="2CD1BDE0" w:rsidR="002F1222" w:rsidRPr="00DE0237" w:rsidRDefault="00674234" w:rsidP="002F122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E023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236" w:type="dxa"/>
          </w:tcPr>
          <w:p w14:paraId="17C605B2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D54479" w14:textId="0B9B4FB9" w:rsidR="002F1222" w:rsidRPr="00F95131" w:rsidRDefault="00674234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F1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547</w:t>
            </w:r>
          </w:p>
        </w:tc>
      </w:tr>
      <w:tr w:rsidR="002F1222" w:rsidRPr="000D56C8" w14:paraId="6EDC320E" w14:textId="77777777" w:rsidTr="003F68F8">
        <w:trPr>
          <w:trHeight w:val="371"/>
        </w:trPr>
        <w:tc>
          <w:tcPr>
            <w:tcW w:w="4320" w:type="dxa"/>
          </w:tcPr>
          <w:p w14:paraId="15526DEF" w14:textId="77777777" w:rsidR="002F1222" w:rsidRPr="002B15B8" w:rsidRDefault="002F1222" w:rsidP="002F1222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1650259F" w14:textId="3FAD2FE3" w:rsidR="002F1222" w:rsidRPr="00EC6E14" w:rsidRDefault="00BE19D7" w:rsidP="002F122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28,982</w:t>
            </w:r>
          </w:p>
        </w:tc>
        <w:tc>
          <w:tcPr>
            <w:tcW w:w="236" w:type="dxa"/>
          </w:tcPr>
          <w:p w14:paraId="1BBFF64B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585132" w14:textId="5CFCEF1F" w:rsidR="002F1222" w:rsidRDefault="00674234" w:rsidP="002F1222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2F12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236" w:type="dxa"/>
          </w:tcPr>
          <w:p w14:paraId="0D2FBC9D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B639784" w14:textId="326CB3DD" w:rsidR="002F1222" w:rsidRPr="00EC6E14" w:rsidRDefault="00674234" w:rsidP="002F122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DE023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612</w:t>
            </w:r>
          </w:p>
        </w:tc>
        <w:tc>
          <w:tcPr>
            <w:tcW w:w="236" w:type="dxa"/>
          </w:tcPr>
          <w:p w14:paraId="36B8A3E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474C5FC" w14:textId="1AE2EF04" w:rsidR="002F1222" w:rsidRDefault="00674234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2F12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</w:t>
            </w:r>
          </w:p>
        </w:tc>
      </w:tr>
      <w:tr w:rsidR="002F1222" w:rsidRPr="00EA48FD" w14:paraId="06D452FB" w14:textId="77777777" w:rsidTr="003F68F8">
        <w:trPr>
          <w:trHeight w:val="335"/>
        </w:trPr>
        <w:tc>
          <w:tcPr>
            <w:tcW w:w="4320" w:type="dxa"/>
          </w:tcPr>
          <w:p w14:paraId="1079374E" w14:textId="77777777" w:rsidR="002F1222" w:rsidRPr="00EA48FD" w:rsidRDefault="002F1222" w:rsidP="002F1222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54B5453" w14:textId="1B0D0F31" w:rsidR="002F1222" w:rsidRPr="00F95131" w:rsidRDefault="00674234" w:rsidP="00BE19D7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E19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E19D7" w:rsidRPr="00BE19D7">
              <w:rPr>
                <w:rFonts w:ascii="Angsana New" w:hAnsi="Angsana New"/>
                <w:sz w:val="30"/>
                <w:szCs w:val="30"/>
                <w:lang w:bidi="th-TH"/>
              </w:rPr>
              <w:t>749</w:t>
            </w:r>
          </w:p>
        </w:tc>
        <w:tc>
          <w:tcPr>
            <w:tcW w:w="236" w:type="dxa"/>
          </w:tcPr>
          <w:p w14:paraId="05EEB558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1AFA57F" w14:textId="5FA8C23C" w:rsidR="002F1222" w:rsidRPr="00F95131" w:rsidRDefault="00674234" w:rsidP="002F1222">
            <w:pPr>
              <w:pStyle w:val="acctfourfigures"/>
              <w:tabs>
                <w:tab w:val="clear" w:pos="765"/>
                <w:tab w:val="decimal" w:pos="86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F122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  <w:tc>
          <w:tcPr>
            <w:tcW w:w="236" w:type="dxa"/>
          </w:tcPr>
          <w:p w14:paraId="3A6CB947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80C9ED9" w14:textId="3DBD6416" w:rsidR="002F1222" w:rsidRPr="00F95131" w:rsidRDefault="00DE0237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36E4AB" w14:textId="77777777" w:rsidR="002F1222" w:rsidRPr="00EC6E14" w:rsidRDefault="002F1222" w:rsidP="002F122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EF3516" w14:textId="77777777" w:rsidR="002F1222" w:rsidRPr="00F95131" w:rsidRDefault="002F1222" w:rsidP="002F1222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2E5C" w:rsidRPr="000D56C8" w14:paraId="7A4358B1" w14:textId="77777777" w:rsidTr="00F94135">
        <w:trPr>
          <w:trHeight w:val="403"/>
        </w:trPr>
        <w:tc>
          <w:tcPr>
            <w:tcW w:w="4320" w:type="dxa"/>
          </w:tcPr>
          <w:p w14:paraId="1A800D53" w14:textId="42584153" w:rsidR="000A2E5C" w:rsidRPr="000D56C8" w:rsidRDefault="00CA4BBC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8BEE16" w14:textId="71FA2094" w:rsidR="000A2E5C" w:rsidRPr="001F7DF4" w:rsidRDefault="00BE19D7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31,731</w:t>
            </w:r>
          </w:p>
        </w:tc>
        <w:tc>
          <w:tcPr>
            <w:tcW w:w="236" w:type="dxa"/>
          </w:tcPr>
          <w:p w14:paraId="3C39A007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9BD04D0" w14:textId="64846E8B" w:rsidR="000A2E5C" w:rsidRPr="00F95131" w:rsidRDefault="00674234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0A2E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236" w:type="dxa"/>
          </w:tcPr>
          <w:p w14:paraId="336E51FE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A4C3A1E" w14:textId="23FA4662" w:rsidR="000A2E5C" w:rsidRPr="001F7DF4" w:rsidRDefault="00674234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</w:t>
            </w:r>
            <w:r w:rsidR="00DE02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236" w:type="dxa"/>
          </w:tcPr>
          <w:p w14:paraId="495E5742" w14:textId="77777777" w:rsidR="000A2E5C" w:rsidRPr="00EC6E14" w:rsidRDefault="000A2E5C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434647F5" w14:textId="0E631EEF" w:rsidR="000A2E5C" w:rsidRPr="00F95131" w:rsidRDefault="00674234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0A2E5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732</w:t>
            </w:r>
          </w:p>
        </w:tc>
      </w:tr>
      <w:tr w:rsidR="008A7D34" w:rsidRPr="000D56C8" w14:paraId="1BDF2023" w14:textId="77777777" w:rsidTr="008A7D34">
        <w:trPr>
          <w:trHeight w:val="403"/>
        </w:trPr>
        <w:tc>
          <w:tcPr>
            <w:tcW w:w="4320" w:type="dxa"/>
          </w:tcPr>
          <w:p w14:paraId="06755451" w14:textId="77777777" w:rsidR="008A7D34" w:rsidRDefault="008A7D34" w:rsidP="000A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305967" w14:textId="77777777" w:rsidR="008A7D34" w:rsidRPr="001F7DF4" w:rsidRDefault="008A7D34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E2A42C" w14:textId="77777777" w:rsidR="008A7D34" w:rsidRPr="00EC6E14" w:rsidRDefault="008A7D34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4C1316F" w14:textId="77777777" w:rsidR="008A7D34" w:rsidRPr="0040072B" w:rsidRDefault="008A7D34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2923621" w14:textId="77777777" w:rsidR="008A7D34" w:rsidRPr="00EC6E14" w:rsidRDefault="008A7D34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E3382C7" w14:textId="77777777" w:rsidR="008A7D34" w:rsidRPr="0040072B" w:rsidRDefault="008A7D34" w:rsidP="000A2E5C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92CF09F" w14:textId="77777777" w:rsidR="008A7D34" w:rsidRPr="00EC6E14" w:rsidRDefault="008A7D34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5C17E5FE" w14:textId="77777777" w:rsidR="008A7D34" w:rsidRPr="0040072B" w:rsidRDefault="008A7D34" w:rsidP="000A2E5C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54013" w:rsidRPr="000D56C8" w14:paraId="0B7D1D22" w14:textId="77777777" w:rsidTr="00851BB8">
        <w:trPr>
          <w:trHeight w:val="403"/>
        </w:trPr>
        <w:tc>
          <w:tcPr>
            <w:tcW w:w="4320" w:type="dxa"/>
          </w:tcPr>
          <w:p w14:paraId="510856C8" w14:textId="089824D0" w:rsidR="00454013" w:rsidRPr="003F68F8" w:rsidRDefault="00454013" w:rsidP="004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F68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F68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040" w:type="dxa"/>
            <w:gridSpan w:val="7"/>
          </w:tcPr>
          <w:p w14:paraId="39A509FE" w14:textId="07C1FE7D" w:rsidR="00454013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4013" w:rsidRPr="000D56C8" w14:paraId="345486E4" w14:textId="77777777" w:rsidTr="003F68F8">
        <w:trPr>
          <w:trHeight w:val="371"/>
        </w:trPr>
        <w:tc>
          <w:tcPr>
            <w:tcW w:w="4320" w:type="dxa"/>
          </w:tcPr>
          <w:p w14:paraId="59D35C3E" w14:textId="77777777" w:rsidR="00454013" w:rsidRPr="009630E5" w:rsidRDefault="00454013" w:rsidP="00454013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630E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86ADE3" w14:textId="23C0C6DA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5C99E80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2D287D0" w14:textId="77777777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1B12561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33F3ECE1" w14:textId="3A4E9DEC" w:rsidR="00454013" w:rsidRPr="00B26FE6" w:rsidRDefault="00674234" w:rsidP="00454013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4540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2FD34A48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57D57E20" w14:textId="48B20696" w:rsidR="00454013" w:rsidRPr="00B26FE6" w:rsidRDefault="00674234" w:rsidP="00454013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45401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</w:tr>
      <w:tr w:rsidR="00454013" w:rsidRPr="000D56C8" w14:paraId="55C68B86" w14:textId="77777777" w:rsidTr="003F68F8">
        <w:trPr>
          <w:trHeight w:val="371"/>
        </w:trPr>
        <w:tc>
          <w:tcPr>
            <w:tcW w:w="4320" w:type="dxa"/>
          </w:tcPr>
          <w:p w14:paraId="29C79692" w14:textId="77777777" w:rsidR="00454013" w:rsidRPr="009630E5" w:rsidRDefault="00454013" w:rsidP="00454013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8E82C4A" w14:textId="53F13E2E" w:rsidR="00454013" w:rsidRPr="009630E5" w:rsidRDefault="00454013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36" w:type="dxa"/>
          </w:tcPr>
          <w:p w14:paraId="2DF7F723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1CD0D4E8" w14:textId="55867E9C" w:rsidR="00454013" w:rsidRPr="009630E5" w:rsidRDefault="00674234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</w:tcPr>
          <w:p w14:paraId="12847DEF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24" w:type="dxa"/>
          </w:tcPr>
          <w:p w14:paraId="7FDFEF65" w14:textId="5613DE77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EFF106" w14:textId="77777777" w:rsidR="00454013" w:rsidRPr="000D5A11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14" w:type="dxa"/>
          </w:tcPr>
          <w:p w14:paraId="2BFE4C6C" w14:textId="77777777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4013" w:rsidRPr="000D56C8" w14:paraId="27D01BBF" w14:textId="77777777" w:rsidTr="003F68F8">
        <w:trPr>
          <w:trHeight w:val="371"/>
        </w:trPr>
        <w:tc>
          <w:tcPr>
            <w:tcW w:w="4320" w:type="dxa"/>
          </w:tcPr>
          <w:p w14:paraId="3CE367AD" w14:textId="77777777" w:rsidR="00454013" w:rsidRPr="009630E5" w:rsidRDefault="00454013" w:rsidP="00454013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B0D2313" w14:textId="40FFA61C" w:rsidR="00454013" w:rsidRPr="00F95131" w:rsidRDefault="00674234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540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454013" w:rsidRPr="00BE19D7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36" w:type="dxa"/>
          </w:tcPr>
          <w:p w14:paraId="420777D4" w14:textId="77777777" w:rsidR="00454013" w:rsidRPr="00EC6E14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8CD775" w14:textId="31AD07C7" w:rsidR="00454013" w:rsidRPr="009630E5" w:rsidRDefault="00674234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5401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36" w:type="dxa"/>
          </w:tcPr>
          <w:p w14:paraId="3D327C5F" w14:textId="77777777" w:rsidR="00454013" w:rsidRPr="00EC6E14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4DA0C52" w14:textId="534A713E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178E63" w14:textId="77777777" w:rsidR="00454013" w:rsidRPr="00EC6E14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EBE5BAF" w14:textId="77777777" w:rsidR="00454013" w:rsidRPr="00F95131" w:rsidRDefault="00454013" w:rsidP="004540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54013" w:rsidRPr="000D56C8" w14:paraId="1FD1FC46" w14:textId="77777777" w:rsidTr="003F68F8">
        <w:trPr>
          <w:trHeight w:val="403"/>
        </w:trPr>
        <w:tc>
          <w:tcPr>
            <w:tcW w:w="4320" w:type="dxa"/>
          </w:tcPr>
          <w:p w14:paraId="75C539B0" w14:textId="77777777" w:rsidR="00454013" w:rsidRPr="009630E5" w:rsidRDefault="00454013" w:rsidP="00454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30E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4303D5" w14:textId="6BFB2127" w:rsidR="00454013" w:rsidRPr="00303812" w:rsidRDefault="00454013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8,252</w:t>
            </w:r>
          </w:p>
        </w:tc>
        <w:tc>
          <w:tcPr>
            <w:tcW w:w="236" w:type="dxa"/>
          </w:tcPr>
          <w:p w14:paraId="67F6D59F" w14:textId="77777777" w:rsidR="00454013" w:rsidRPr="00525DC2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36E2D66" w14:textId="44F7C437" w:rsidR="00454013" w:rsidRPr="009630E5" w:rsidRDefault="00674234" w:rsidP="00454013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  <w:r w:rsidR="0045401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044</w:t>
            </w:r>
          </w:p>
        </w:tc>
        <w:tc>
          <w:tcPr>
            <w:tcW w:w="236" w:type="dxa"/>
          </w:tcPr>
          <w:p w14:paraId="34D06677" w14:textId="77777777" w:rsidR="00454013" w:rsidRPr="00525DC2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9F7B6DA" w14:textId="17A14285" w:rsidR="00454013" w:rsidRPr="00B26FE6" w:rsidRDefault="00674234" w:rsidP="00454013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45401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240</w:t>
            </w:r>
          </w:p>
        </w:tc>
        <w:tc>
          <w:tcPr>
            <w:tcW w:w="236" w:type="dxa"/>
          </w:tcPr>
          <w:p w14:paraId="6F2E97F1" w14:textId="77777777" w:rsidR="00454013" w:rsidRPr="00525DC2" w:rsidRDefault="00454013" w:rsidP="00454013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87F514" w14:textId="435A107A" w:rsidR="00454013" w:rsidRPr="00F94135" w:rsidRDefault="00674234" w:rsidP="00454013">
            <w:pPr>
              <w:pStyle w:val="acctfourfigures"/>
              <w:tabs>
                <w:tab w:val="clear" w:pos="765"/>
                <w:tab w:val="decimal" w:pos="54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454013" w:rsidRPr="00F94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</w:tr>
    </w:tbl>
    <w:p w14:paraId="55C7D482" w14:textId="77777777" w:rsidR="00144FAB" w:rsidRPr="00265D88" w:rsidRDefault="00144FAB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</w:rPr>
      </w:pPr>
    </w:p>
    <w:tbl>
      <w:tblPr>
        <w:tblStyle w:val="TableGrid"/>
        <w:tblW w:w="93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973"/>
        <w:gridCol w:w="236"/>
        <w:gridCol w:w="1041"/>
        <w:gridCol w:w="236"/>
        <w:gridCol w:w="917"/>
        <w:gridCol w:w="236"/>
        <w:gridCol w:w="736"/>
        <w:gridCol w:w="236"/>
        <w:gridCol w:w="699"/>
        <w:gridCol w:w="236"/>
        <w:gridCol w:w="1384"/>
        <w:gridCol w:w="236"/>
        <w:gridCol w:w="1010"/>
      </w:tblGrid>
      <w:tr w:rsidR="00583651" w:rsidRPr="00A60905" w14:paraId="59848B50" w14:textId="77777777" w:rsidTr="004B0D86">
        <w:trPr>
          <w:tblHeader/>
        </w:trPr>
        <w:tc>
          <w:tcPr>
            <w:tcW w:w="1170" w:type="dxa"/>
            <w:vAlign w:val="bottom"/>
          </w:tcPr>
          <w:p w14:paraId="6E305937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4FDB7297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  <w:r w:rsidRPr="006E77B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0C7DC01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0" w:type="dxa"/>
            <w:gridSpan w:val="9"/>
          </w:tcPr>
          <w:p w14:paraId="7E4FE156" w14:textId="1318AD29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7B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83651" w:rsidRPr="00A60905" w14:paraId="3D9A68FB" w14:textId="77777777" w:rsidTr="004B0D86">
        <w:trPr>
          <w:tblHeader/>
        </w:trPr>
        <w:tc>
          <w:tcPr>
            <w:tcW w:w="1170" w:type="dxa"/>
            <w:vAlign w:val="bottom"/>
          </w:tcPr>
          <w:p w14:paraId="45621D68" w14:textId="77777777" w:rsidR="00583651" w:rsidRPr="003F68F8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F68F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73" w:type="dxa"/>
            <w:vAlign w:val="bottom"/>
          </w:tcPr>
          <w:p w14:paraId="208B8458" w14:textId="77777777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00EF03A" w14:textId="2360E755" w:rsidR="00583651" w:rsidRPr="006E77B5" w:rsidRDefault="00583651" w:rsidP="004B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822CBEB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  <w:vAlign w:val="bottom"/>
          </w:tcPr>
          <w:p w14:paraId="126689B6" w14:textId="77777777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F5D0F6" w14:textId="02BDD321" w:rsidR="00583651" w:rsidRPr="006E77B5" w:rsidRDefault="00583651" w:rsidP="004B0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5" w:hanging="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565E37FF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vAlign w:val="bottom"/>
          </w:tcPr>
          <w:p w14:paraId="1E31A086" w14:textId="77777777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797082D" w14:textId="70E7FDA8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40" w:hanging="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E77B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8219EAE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3CD16EA0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98DBBE1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dxa"/>
            <w:vAlign w:val="bottom"/>
          </w:tcPr>
          <w:p w14:paraId="5D6D72B7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4ECFD2B0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DC42A48" w14:textId="47CD29F4" w:rsidR="00583651" w:rsidRPr="006E77B5" w:rsidRDefault="00583651" w:rsidP="0026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200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83651">
              <w:rPr>
                <w:rFonts w:asciiTheme="majorBidi" w:hAnsiTheme="majorBidi" w:hint="cs"/>
                <w:sz w:val="30"/>
                <w:szCs w:val="30"/>
                <w:cs/>
              </w:rPr>
              <w:t>ผลกระทบของอัตราแลกเปลี่ยนเงินตราต่างประเทศ</w:t>
            </w:r>
          </w:p>
        </w:tc>
        <w:tc>
          <w:tcPr>
            <w:tcW w:w="236" w:type="dxa"/>
            <w:vAlign w:val="bottom"/>
          </w:tcPr>
          <w:p w14:paraId="4AD6B75D" w14:textId="6728A80F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53AC9463" w14:textId="77777777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453F4E" w14:textId="1EC577DA" w:rsidR="00583651" w:rsidRPr="006E77B5" w:rsidRDefault="00583651" w:rsidP="00D4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 w:hanging="7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  <w:r w:rsidRPr="00A36E3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83651" w:rsidRPr="00A60905" w14:paraId="18B770E8" w14:textId="77777777" w:rsidTr="004B0D86">
        <w:trPr>
          <w:tblHeader/>
        </w:trPr>
        <w:tc>
          <w:tcPr>
            <w:tcW w:w="1170" w:type="dxa"/>
          </w:tcPr>
          <w:p w14:paraId="67BA3042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6CDA5454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EE1FA21" w14:textId="77777777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0" w:type="dxa"/>
            <w:gridSpan w:val="9"/>
          </w:tcPr>
          <w:p w14:paraId="0E456EC7" w14:textId="0996D60A" w:rsidR="00583651" w:rsidRPr="006E77B5" w:rsidRDefault="00583651" w:rsidP="00717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E77B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3651" w:rsidRPr="00E33F45" w14:paraId="7E85C6A2" w14:textId="77777777" w:rsidTr="004B0D86">
        <w:tc>
          <w:tcPr>
            <w:tcW w:w="1170" w:type="dxa"/>
          </w:tcPr>
          <w:p w14:paraId="507338FD" w14:textId="77777777" w:rsidR="00583651" w:rsidRPr="001402A2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10" w:hanging="88"/>
              <w:rPr>
                <w:rFonts w:ascii="Angsana New" w:hAnsi="Angsana New"/>
                <w:sz w:val="30"/>
                <w:szCs w:val="30"/>
              </w:rPr>
            </w:pPr>
            <w:r w:rsidRPr="001402A2"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</w:p>
        </w:tc>
        <w:tc>
          <w:tcPr>
            <w:tcW w:w="973" w:type="dxa"/>
          </w:tcPr>
          <w:p w14:paraId="6F5E3167" w14:textId="62139E68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36" w:type="dxa"/>
          </w:tcPr>
          <w:p w14:paraId="0B9A210D" w14:textId="77777777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1" w:type="dxa"/>
          </w:tcPr>
          <w:p w14:paraId="32F2A11A" w14:textId="6383A09C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5.5</w:t>
            </w:r>
          </w:p>
        </w:tc>
        <w:tc>
          <w:tcPr>
            <w:tcW w:w="236" w:type="dxa"/>
          </w:tcPr>
          <w:p w14:paraId="211B30D3" w14:textId="77777777" w:rsidR="00583651" w:rsidRPr="006E77B5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double" w:sz="4" w:space="0" w:color="auto"/>
            </w:tcBorders>
          </w:tcPr>
          <w:p w14:paraId="2B2CC1FB" w14:textId="5D87EF67" w:rsidR="00583651" w:rsidRPr="00454013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Pr="0045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988</w:t>
            </w:r>
          </w:p>
        </w:tc>
        <w:tc>
          <w:tcPr>
            <w:tcW w:w="236" w:type="dxa"/>
          </w:tcPr>
          <w:p w14:paraId="6F1A7DEB" w14:textId="77777777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6" w:type="dxa"/>
          </w:tcPr>
          <w:p w14:paraId="665D8200" w14:textId="33E3B9A6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512DEA" w14:textId="77777777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9" w:type="dxa"/>
          </w:tcPr>
          <w:p w14:paraId="415B43C6" w14:textId="22A1773D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F2427C" w14:textId="77777777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07D3665" w14:textId="0ABF3AD9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370</w:t>
            </w:r>
          </w:p>
        </w:tc>
        <w:tc>
          <w:tcPr>
            <w:tcW w:w="236" w:type="dxa"/>
          </w:tcPr>
          <w:p w14:paraId="6543CDA2" w14:textId="18C74A61" w:rsidR="00583651" w:rsidRPr="00C24834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bottom w:val="double" w:sz="4" w:space="0" w:color="auto"/>
            </w:tcBorders>
          </w:tcPr>
          <w:p w14:paraId="75349D5C" w14:textId="02F09D3C" w:rsidR="00583651" w:rsidRPr="00454013" w:rsidRDefault="00583651" w:rsidP="00583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Pr="0045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358</w:t>
            </w:r>
          </w:p>
        </w:tc>
      </w:tr>
    </w:tbl>
    <w:p w14:paraId="6D222A90" w14:textId="77777777" w:rsidR="00A85483" w:rsidRPr="00B54407" w:rsidRDefault="00A85483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16"/>
          <w:szCs w:val="16"/>
          <w:cs/>
        </w:rPr>
      </w:pPr>
    </w:p>
    <w:p w14:paraId="53CE821E" w14:textId="77777777" w:rsidR="00301FE4" w:rsidRDefault="00A40457" w:rsidP="00BE26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z w:val="2"/>
          <w:szCs w:val="2"/>
        </w:rPr>
      </w:pPr>
      <w:r>
        <w:rPr>
          <w:rFonts w:ascii="Angsana New" w:hAnsi="Angsana New"/>
          <w:sz w:val="30"/>
          <w:szCs w:val="30"/>
        </w:rPr>
        <w:tab/>
      </w:r>
    </w:p>
    <w:p w14:paraId="3462A240" w14:textId="77777777" w:rsidR="00301FE4" w:rsidRDefault="00301FE4" w:rsidP="002B7D0A">
      <w:pPr>
        <w:spacing w:line="240" w:lineRule="auto"/>
        <w:rPr>
          <w:sz w:val="2"/>
          <w:szCs w:val="2"/>
        </w:rPr>
      </w:pPr>
    </w:p>
    <w:p w14:paraId="46F73390" w14:textId="77777777" w:rsidR="00301FE4" w:rsidRPr="002B7D0A" w:rsidRDefault="00301FE4" w:rsidP="002B7D0A">
      <w:pPr>
        <w:spacing w:line="240" w:lineRule="auto"/>
        <w:rPr>
          <w:sz w:val="2"/>
          <w:szCs w:val="2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0"/>
        <w:gridCol w:w="1105"/>
        <w:gridCol w:w="236"/>
        <w:gridCol w:w="1084"/>
        <w:gridCol w:w="268"/>
        <w:gridCol w:w="980"/>
        <w:gridCol w:w="239"/>
        <w:gridCol w:w="1116"/>
      </w:tblGrid>
      <w:tr w:rsidR="00E9296D" w:rsidRPr="000D56C8" w14:paraId="3EA54CAD" w14:textId="77777777" w:rsidTr="00AC2F82">
        <w:tc>
          <w:tcPr>
            <w:tcW w:w="4330" w:type="dxa"/>
          </w:tcPr>
          <w:p w14:paraId="1481EBA3" w14:textId="77777777" w:rsidR="00E9296D" w:rsidRPr="00CA0F37" w:rsidRDefault="00E9296D" w:rsidP="002B7D0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br w:type="page"/>
            </w:r>
            <w:r w:rsidR="00A40457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25" w:type="dxa"/>
            <w:gridSpan w:val="3"/>
          </w:tcPr>
          <w:p w14:paraId="57399B43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58064B61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4" w:type="dxa"/>
            <w:gridSpan w:val="3"/>
          </w:tcPr>
          <w:p w14:paraId="0486B39D" w14:textId="77777777" w:rsidR="00E9296D" w:rsidRPr="00CA0F37" w:rsidRDefault="00E9296D" w:rsidP="00811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4988" w:rsidRPr="000D56C8" w14:paraId="60841C7A" w14:textId="77777777" w:rsidTr="00AC2F82">
        <w:tc>
          <w:tcPr>
            <w:tcW w:w="4330" w:type="dxa"/>
          </w:tcPr>
          <w:p w14:paraId="667B5CFD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5" w:type="dxa"/>
          </w:tcPr>
          <w:p w14:paraId="25AB5571" w14:textId="34117012" w:rsidR="00BE4988" w:rsidRPr="000D56C8" w:rsidRDefault="00674234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8F9895F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817D9A0" w14:textId="0FB6693E" w:rsidR="00BE4988" w:rsidRPr="000D56C8" w:rsidRDefault="00674234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2604C058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1F53B50E" w14:textId="0E088DD9" w:rsidR="00BE4988" w:rsidRPr="000D56C8" w:rsidRDefault="00674234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</w:tcPr>
          <w:p w14:paraId="69559FB1" w14:textId="77777777" w:rsidR="00BE4988" w:rsidRPr="000D56C8" w:rsidRDefault="00BE4988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4DC3FB1" w14:textId="3A49627D" w:rsidR="00BE4988" w:rsidRPr="000D56C8" w:rsidRDefault="00674234" w:rsidP="00BE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E4988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27A81" w:rsidRPr="000D56C8" w14:paraId="57B52F4F" w14:textId="77777777" w:rsidTr="00AC2F82">
        <w:tc>
          <w:tcPr>
            <w:tcW w:w="4330" w:type="dxa"/>
          </w:tcPr>
          <w:p w14:paraId="4745507B" w14:textId="11A328FD" w:rsidR="00D27A81" w:rsidRPr="005B1067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14:paraId="492D688F" w14:textId="330A54EA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E1102AC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A080B0" w14:textId="7831E3D6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3175B1A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0" w:type="dxa"/>
          </w:tcPr>
          <w:p w14:paraId="0B2E66F0" w14:textId="3AA4EB6D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0E2FA8E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5707E96" w14:textId="68B372A1" w:rsidR="00D27A81" w:rsidRPr="000D56C8" w:rsidRDefault="00674234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27A81" w:rsidRPr="000D56C8" w14:paraId="54CFE009" w14:textId="77777777" w:rsidTr="00AC2F82">
        <w:tc>
          <w:tcPr>
            <w:tcW w:w="4330" w:type="dxa"/>
          </w:tcPr>
          <w:p w14:paraId="5CE4DC57" w14:textId="2F6A0734" w:rsidR="00D27A81" w:rsidRPr="000D56C8" w:rsidRDefault="005152E9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B10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027" w:type="dxa"/>
            <w:gridSpan w:val="7"/>
          </w:tcPr>
          <w:p w14:paraId="52E5CBFF" w14:textId="77777777" w:rsidR="00D27A81" w:rsidRPr="000D56C8" w:rsidRDefault="00D27A81" w:rsidP="00D27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4274" w:rsidRPr="000D56C8" w14:paraId="7BD16C17" w14:textId="77777777" w:rsidTr="00AC2F82">
        <w:trPr>
          <w:trHeight w:val="375"/>
        </w:trPr>
        <w:tc>
          <w:tcPr>
            <w:tcW w:w="4330" w:type="dxa"/>
          </w:tcPr>
          <w:p w14:paraId="45D29069" w14:textId="77777777" w:rsidR="00FD4274" w:rsidRPr="004C31E9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5" w:type="dxa"/>
          </w:tcPr>
          <w:p w14:paraId="39FAEF80" w14:textId="5F543E23" w:rsidR="00FD4274" w:rsidRPr="00F95131" w:rsidRDefault="00446D1A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C2D5CB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F90B3D9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F0A6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8" w:type="dxa"/>
          </w:tcPr>
          <w:p w14:paraId="7D506345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0FFD4D4C" w14:textId="7B160F73" w:rsidR="00FD4274" w:rsidRPr="00352C15" w:rsidRDefault="00674234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39" w:type="dxa"/>
          </w:tcPr>
          <w:p w14:paraId="038B2093" w14:textId="77777777" w:rsidR="00FD4274" w:rsidRPr="00352C15" w:rsidRDefault="00FD4274" w:rsidP="00FD42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</w:tcPr>
          <w:p w14:paraId="0B6D5137" w14:textId="3D444170" w:rsidR="00FD4274" w:rsidRPr="001F0A63" w:rsidRDefault="00674234" w:rsidP="00FD4274">
            <w:pPr>
              <w:pStyle w:val="acctfourfigures"/>
              <w:tabs>
                <w:tab w:val="clear" w:pos="765"/>
                <w:tab w:val="decimal" w:pos="630"/>
              </w:tabs>
              <w:spacing w:line="400" w:lineRule="exact"/>
              <w:ind w:left="-108" w:right="4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282</w:t>
            </w:r>
          </w:p>
        </w:tc>
      </w:tr>
      <w:tr w:rsidR="00FD4274" w:rsidRPr="000D56C8" w14:paraId="59FD7894" w14:textId="77777777" w:rsidTr="00AC2F82">
        <w:trPr>
          <w:trHeight w:val="375"/>
        </w:trPr>
        <w:tc>
          <w:tcPr>
            <w:tcW w:w="4330" w:type="dxa"/>
          </w:tcPr>
          <w:p w14:paraId="2C2CA8A4" w14:textId="77777777" w:rsidR="00FD4274" w:rsidRPr="004C31E9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31E9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5" w:type="dxa"/>
          </w:tcPr>
          <w:p w14:paraId="484E5FD6" w14:textId="35507E0E" w:rsidR="00FD4274" w:rsidRPr="00352C15" w:rsidRDefault="0067423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36" w:type="dxa"/>
          </w:tcPr>
          <w:p w14:paraId="01BF80CB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BC9C60" w14:textId="115D1909" w:rsidR="00FD4274" w:rsidRPr="00F95131" w:rsidRDefault="0067423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367</w:t>
            </w:r>
          </w:p>
        </w:tc>
        <w:tc>
          <w:tcPr>
            <w:tcW w:w="268" w:type="dxa"/>
          </w:tcPr>
          <w:p w14:paraId="20C7E44C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</w:tcPr>
          <w:p w14:paraId="2F8E04C9" w14:textId="14EDFEAA" w:rsidR="00FD4274" w:rsidRPr="001F0A63" w:rsidRDefault="00131D92" w:rsidP="00FD4274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65A704D" w14:textId="77777777" w:rsidR="00FD4274" w:rsidRPr="00352C15" w:rsidRDefault="00FD4274" w:rsidP="00FD427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6" w:type="dxa"/>
          </w:tcPr>
          <w:p w14:paraId="06933FA6" w14:textId="77777777" w:rsidR="00FD4274" w:rsidRPr="001F0A63" w:rsidRDefault="00FD4274" w:rsidP="00FD4274">
            <w:pPr>
              <w:pStyle w:val="acctfourfigures"/>
              <w:tabs>
                <w:tab w:val="clear" w:pos="765"/>
                <w:tab w:val="decimal" w:pos="534"/>
              </w:tabs>
              <w:spacing w:line="400" w:lineRule="exact"/>
              <w:ind w:left="-108" w:right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4274" w:rsidRPr="00716082" w14:paraId="761C029E" w14:textId="77777777" w:rsidTr="00AC2F82">
        <w:trPr>
          <w:trHeight w:val="406"/>
        </w:trPr>
        <w:tc>
          <w:tcPr>
            <w:tcW w:w="4330" w:type="dxa"/>
          </w:tcPr>
          <w:p w14:paraId="6C07A539" w14:textId="77777777" w:rsidR="00FD4274" w:rsidRDefault="00FD4274" w:rsidP="00FD427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1067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C5A6547" w14:textId="5551B492" w:rsidR="00FD4274" w:rsidRPr="00F95131" w:rsidRDefault="00674234" w:rsidP="00446D1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36" w:type="dxa"/>
          </w:tcPr>
          <w:p w14:paraId="32EC5273" w14:textId="77777777" w:rsidR="00FD4274" w:rsidRPr="00352C15" w:rsidRDefault="00FD4274" w:rsidP="007D53EF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50" w:right="-36" w:firstLine="4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F23D0C8" w14:textId="3CED8752" w:rsidR="00FD4274" w:rsidRDefault="00674234" w:rsidP="00FD427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D42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278</w:t>
            </w:r>
          </w:p>
        </w:tc>
        <w:tc>
          <w:tcPr>
            <w:tcW w:w="268" w:type="dxa"/>
          </w:tcPr>
          <w:p w14:paraId="0C0D5BAE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782DF93" w14:textId="094F89B7" w:rsidR="00FD4274" w:rsidRDefault="00131D92" w:rsidP="00FD4274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2C80189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7DEFDDC6" w14:textId="77777777" w:rsidR="00FD4274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-28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D4274" w:rsidRPr="00E9296D" w14:paraId="6F85F876" w14:textId="77777777" w:rsidTr="00AC2F82">
        <w:tc>
          <w:tcPr>
            <w:tcW w:w="4330" w:type="dxa"/>
          </w:tcPr>
          <w:p w14:paraId="2B9D53D2" w14:textId="77777777" w:rsidR="00FD4274" w:rsidRPr="00E9296D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96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4DA572D5" w14:textId="73B82A22" w:rsidR="00FD4274" w:rsidRPr="00303812" w:rsidRDefault="0067423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374</w:t>
            </w:r>
          </w:p>
        </w:tc>
        <w:tc>
          <w:tcPr>
            <w:tcW w:w="236" w:type="dxa"/>
          </w:tcPr>
          <w:p w14:paraId="5F334386" w14:textId="77777777" w:rsidR="00FD4274" w:rsidRPr="00352C15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CB245F8" w14:textId="44C14BEB" w:rsidR="00FD4274" w:rsidRPr="00F95131" w:rsidRDefault="00674234" w:rsidP="00FD4274">
            <w:pPr>
              <w:pStyle w:val="acctfourfigures"/>
              <w:tabs>
                <w:tab w:val="clear" w:pos="765"/>
                <w:tab w:val="decimal" w:pos="930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FD42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645</w:t>
            </w:r>
          </w:p>
        </w:tc>
        <w:tc>
          <w:tcPr>
            <w:tcW w:w="268" w:type="dxa"/>
          </w:tcPr>
          <w:p w14:paraId="6E331036" w14:textId="77777777" w:rsidR="00FD4274" w:rsidRPr="00352C15" w:rsidRDefault="00FD4274" w:rsidP="00FD427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3801CEA5" w14:textId="49ABE23A" w:rsidR="00FD4274" w:rsidRPr="00352C15" w:rsidRDefault="00674234" w:rsidP="00FD4274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39" w:type="dxa"/>
          </w:tcPr>
          <w:p w14:paraId="3861607D" w14:textId="77777777" w:rsidR="00FD4274" w:rsidRPr="00352C15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0ABF7F5E" w14:textId="18D6BCDB" w:rsidR="00FD4274" w:rsidRPr="001F0A63" w:rsidRDefault="0067423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282</w:t>
            </w:r>
          </w:p>
        </w:tc>
      </w:tr>
    </w:tbl>
    <w:p w14:paraId="0082D13A" w14:textId="7A2FF29D" w:rsidR="009C43FD" w:rsidRPr="00B54407" w:rsidRDefault="009C43FD" w:rsidP="004B6EC1">
      <w:pPr>
        <w:spacing w:line="240" w:lineRule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6"/>
        <w:gridCol w:w="1078"/>
        <w:gridCol w:w="275"/>
        <w:gridCol w:w="1081"/>
        <w:gridCol w:w="268"/>
        <w:gridCol w:w="990"/>
        <w:gridCol w:w="270"/>
        <w:gridCol w:w="1082"/>
      </w:tblGrid>
      <w:tr w:rsidR="00D30A80" w:rsidRPr="00F95131" w14:paraId="0474861A" w14:textId="77777777" w:rsidTr="002720F4">
        <w:trPr>
          <w:trHeight w:hRule="exact" w:val="389"/>
        </w:trPr>
        <w:tc>
          <w:tcPr>
            <w:tcW w:w="4316" w:type="dxa"/>
          </w:tcPr>
          <w:p w14:paraId="0A23D520" w14:textId="77777777" w:rsidR="00D30A80" w:rsidRDefault="00D30A80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ค่าบริหารจัดการค้างจ่าย</w:t>
            </w:r>
          </w:p>
        </w:tc>
        <w:tc>
          <w:tcPr>
            <w:tcW w:w="2434" w:type="dxa"/>
            <w:gridSpan w:val="3"/>
          </w:tcPr>
          <w:p w14:paraId="1BB3F588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1DF3221" w14:textId="77777777" w:rsidR="00D30A80" w:rsidRPr="00F95131" w:rsidRDefault="00D30A80" w:rsidP="00193C9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</w:tcPr>
          <w:p w14:paraId="4A930004" w14:textId="77777777" w:rsidR="00D30A80" w:rsidRPr="00F95131" w:rsidRDefault="00D30A80" w:rsidP="00193C9D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4769A3A0" w14:textId="77777777" w:rsidTr="002720F4">
        <w:trPr>
          <w:trHeight w:hRule="exact" w:val="389"/>
        </w:trPr>
        <w:tc>
          <w:tcPr>
            <w:tcW w:w="4316" w:type="dxa"/>
          </w:tcPr>
          <w:p w14:paraId="05495576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69604451" w14:textId="3BB6D193" w:rsidR="00FD4274" w:rsidRPr="00F95131" w:rsidRDefault="00E75C0A" w:rsidP="00D47A13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2D29B6F6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5CC58C" w14:textId="77777777" w:rsidR="00FD4274" w:rsidRPr="00F95131" w:rsidRDefault="00FD4274" w:rsidP="00FD4274">
            <w:pPr>
              <w:pStyle w:val="acctfourfigures"/>
              <w:tabs>
                <w:tab w:val="clear" w:pos="765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Pr="006D05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6135EF4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EA157" w14:textId="0AC38C0C" w:rsidR="00FD4274" w:rsidRPr="00F95131" w:rsidRDefault="00674234" w:rsidP="00642EE5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14:paraId="67F0534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9B6DDDA" w14:textId="5CCB36EE" w:rsidR="00FD4274" w:rsidRPr="00F95131" w:rsidRDefault="00674234" w:rsidP="00FD4274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</w:t>
            </w:r>
          </w:p>
        </w:tc>
      </w:tr>
      <w:tr w:rsidR="00642EE5" w:rsidRPr="00F95131" w14:paraId="555DF3B7" w14:textId="77777777" w:rsidTr="002720F4">
        <w:trPr>
          <w:trHeight w:hRule="exact" w:val="389"/>
        </w:trPr>
        <w:tc>
          <w:tcPr>
            <w:tcW w:w="4316" w:type="dxa"/>
          </w:tcPr>
          <w:p w14:paraId="31B8DE55" w14:textId="77777777" w:rsidR="00642EE5" w:rsidRPr="00F95131" w:rsidRDefault="00642EE5" w:rsidP="00642E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C362352" w14:textId="6F92D043" w:rsidR="00642EE5" w:rsidRPr="00703D8D" w:rsidRDefault="00E75C0A" w:rsidP="00642EE5">
            <w:pPr>
              <w:pStyle w:val="acctfourfigures"/>
              <w:tabs>
                <w:tab w:val="clear" w:pos="765"/>
                <w:tab w:val="decimal" w:pos="428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63F5BC5B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547D868" w14:textId="721D8C00" w:rsidR="00642EE5" w:rsidRPr="00703D8D" w:rsidRDefault="00642EE5" w:rsidP="00FC687C">
            <w:pPr>
              <w:pStyle w:val="acctfourfigures"/>
              <w:tabs>
                <w:tab w:val="clear" w:pos="765"/>
                <w:tab w:val="decimal" w:pos="579"/>
              </w:tabs>
              <w:spacing w:line="400" w:lineRule="exact"/>
              <w:ind w:right="7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045F676" w14:textId="77777777" w:rsidR="00642EE5" w:rsidRPr="00703D8D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70CB6D3" w14:textId="5F019FFB" w:rsidR="00642EE5" w:rsidRPr="00642EE5" w:rsidRDefault="00674234" w:rsidP="00642EE5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578</w:t>
            </w:r>
          </w:p>
        </w:tc>
        <w:tc>
          <w:tcPr>
            <w:tcW w:w="270" w:type="dxa"/>
          </w:tcPr>
          <w:p w14:paraId="6DCEB210" w14:textId="77777777" w:rsidR="00642EE5" w:rsidRPr="00F95131" w:rsidRDefault="00642EE5" w:rsidP="00642EE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D9201DB" w14:textId="6A1C9727" w:rsidR="00642EE5" w:rsidRPr="00F95131" w:rsidRDefault="00674234" w:rsidP="00642EE5">
            <w:pPr>
              <w:pStyle w:val="acctfourfigures"/>
              <w:tabs>
                <w:tab w:val="clear" w:pos="765"/>
                <w:tab w:val="decimal" w:pos="94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578</w:t>
            </w:r>
          </w:p>
        </w:tc>
      </w:tr>
      <w:tr w:rsidR="00FD4274" w:rsidRPr="00B54407" w14:paraId="69A6577A" w14:textId="77777777" w:rsidTr="00B54407">
        <w:trPr>
          <w:trHeight w:hRule="exact" w:val="275"/>
        </w:trPr>
        <w:tc>
          <w:tcPr>
            <w:tcW w:w="4316" w:type="dxa"/>
          </w:tcPr>
          <w:p w14:paraId="105BA66C" w14:textId="06542432" w:rsidR="00FD4274" w:rsidRPr="00B54407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270C4923" w14:textId="47A2983F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75" w:type="dxa"/>
          </w:tcPr>
          <w:p w14:paraId="1D5E9DA2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1D20221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68" w:type="dxa"/>
          </w:tcPr>
          <w:p w14:paraId="00A88143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5B738F93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0" w:type="dxa"/>
          </w:tcPr>
          <w:p w14:paraId="7B57E8FF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769267D5" w14:textId="77777777" w:rsidR="00FD4274" w:rsidRPr="00B54407" w:rsidRDefault="00FD4274" w:rsidP="00FD42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FD4274" w:rsidRPr="00F95131" w14:paraId="6DA18331" w14:textId="77777777" w:rsidTr="002720F4">
        <w:trPr>
          <w:trHeight w:hRule="exact" w:val="389"/>
        </w:trPr>
        <w:tc>
          <w:tcPr>
            <w:tcW w:w="4316" w:type="dxa"/>
          </w:tcPr>
          <w:p w14:paraId="2D76E253" w14:textId="77777777" w:rsidR="00FD4274" w:rsidRPr="00F95131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78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434" w:type="dxa"/>
            <w:gridSpan w:val="3"/>
          </w:tcPr>
          <w:p w14:paraId="44D55F6C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8BA80D5" w14:textId="77777777" w:rsidR="00FD4274" w:rsidRPr="00F95131" w:rsidRDefault="00FD4274" w:rsidP="00FD42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</w:tcPr>
          <w:p w14:paraId="35ED59F9" w14:textId="77777777" w:rsidR="00FD4274" w:rsidRPr="00F95131" w:rsidRDefault="00FD4274" w:rsidP="00FD42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D4274" w:rsidRPr="00F95131" w14:paraId="6F4B4854" w14:textId="77777777" w:rsidTr="002720F4">
        <w:trPr>
          <w:trHeight w:hRule="exact" w:val="389"/>
        </w:trPr>
        <w:tc>
          <w:tcPr>
            <w:tcW w:w="4316" w:type="dxa"/>
          </w:tcPr>
          <w:p w14:paraId="6832D18E" w14:textId="77777777" w:rsidR="00FD427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009E1E04" w14:textId="41CA35C9" w:rsidR="00FD4274" w:rsidRPr="00716082" w:rsidRDefault="0067423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275" w:type="dxa"/>
          </w:tcPr>
          <w:p w14:paraId="4CF2225F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01D62B8" w14:textId="513EDD33" w:rsidR="00FD4274" w:rsidRPr="00716082" w:rsidRDefault="0067423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</w:p>
        </w:tc>
        <w:tc>
          <w:tcPr>
            <w:tcW w:w="268" w:type="dxa"/>
          </w:tcPr>
          <w:p w14:paraId="0260E15F" w14:textId="77777777" w:rsidR="00FD4274" w:rsidRPr="002B7E41" w:rsidRDefault="00FD4274" w:rsidP="00FD427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B2B9A7" w14:textId="679BB854" w:rsidR="00FD4274" w:rsidRPr="00716082" w:rsidRDefault="0067423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3889101A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D3B8431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4274" w:rsidRPr="00F95131" w14:paraId="6851E433" w14:textId="77777777" w:rsidTr="002720F4">
        <w:trPr>
          <w:trHeight w:hRule="exact" w:val="389"/>
        </w:trPr>
        <w:tc>
          <w:tcPr>
            <w:tcW w:w="4316" w:type="dxa"/>
          </w:tcPr>
          <w:p w14:paraId="3622BA86" w14:textId="77777777" w:rsidR="00FD427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6D5A71D5" w14:textId="02A6C437" w:rsidR="00FD4274" w:rsidRPr="00F95131" w:rsidRDefault="00F078E4" w:rsidP="00F078E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1CDD956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11793E2" w14:textId="05A23BE4" w:rsidR="00FD4274" w:rsidRPr="00716082" w:rsidRDefault="0067423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FD427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367</w:t>
            </w:r>
          </w:p>
        </w:tc>
        <w:tc>
          <w:tcPr>
            <w:tcW w:w="268" w:type="dxa"/>
          </w:tcPr>
          <w:p w14:paraId="5090FE32" w14:textId="77777777" w:rsidR="00FD4274" w:rsidRPr="002B7E41" w:rsidRDefault="00FD4274" w:rsidP="00FD4274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574ADBC" w14:textId="3D92F621" w:rsidR="00FD4274" w:rsidRPr="00F95131" w:rsidRDefault="00131D92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3A02E0" w14:textId="77777777" w:rsidR="00FD4274" w:rsidRPr="00FF7DB5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748D35B2" w14:textId="77777777" w:rsidR="00FD4274" w:rsidRPr="00F95131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D4274" w:rsidRPr="00F95131" w14:paraId="37C34F40" w14:textId="77777777" w:rsidTr="002720F4">
        <w:trPr>
          <w:trHeight w:hRule="exact" w:val="389"/>
        </w:trPr>
        <w:tc>
          <w:tcPr>
            <w:tcW w:w="4316" w:type="dxa"/>
          </w:tcPr>
          <w:p w14:paraId="28AC6028" w14:textId="77777777" w:rsidR="00FD4274" w:rsidRPr="003F5CB4" w:rsidRDefault="00FD4274" w:rsidP="00FD42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7F19A05" w14:textId="5704288B" w:rsidR="00FD4274" w:rsidRPr="003F5CB4" w:rsidRDefault="00674234" w:rsidP="00FD4274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</w:t>
            </w:r>
          </w:p>
        </w:tc>
        <w:tc>
          <w:tcPr>
            <w:tcW w:w="275" w:type="dxa"/>
          </w:tcPr>
          <w:p w14:paraId="0AAEBA90" w14:textId="77777777" w:rsidR="00FD4274" w:rsidRPr="0009012D" w:rsidRDefault="00FD427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C37ECD1" w14:textId="014E66BE" w:rsidR="00FD4274" w:rsidRPr="003F5CB4" w:rsidRDefault="00674234" w:rsidP="00FD4274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D42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</w:p>
        </w:tc>
        <w:tc>
          <w:tcPr>
            <w:tcW w:w="268" w:type="dxa"/>
          </w:tcPr>
          <w:p w14:paraId="38850B35" w14:textId="77777777" w:rsidR="00FD4274" w:rsidRPr="003F5CB4" w:rsidRDefault="00FD4274" w:rsidP="00FD4274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30BBEB4" w14:textId="1FCA5021" w:rsidR="00FD4274" w:rsidRPr="0009012D" w:rsidRDefault="00674234" w:rsidP="00FD4274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270" w:type="dxa"/>
          </w:tcPr>
          <w:p w14:paraId="549FE00C" w14:textId="77777777" w:rsidR="00FD4274" w:rsidRPr="0009012D" w:rsidRDefault="00FD4274" w:rsidP="00FD4274">
            <w:pPr>
              <w:pStyle w:val="acctfourfigures"/>
              <w:tabs>
                <w:tab w:val="clear" w:pos="765"/>
                <w:tab w:val="decimal" w:pos="351"/>
                <w:tab w:val="decimal" w:pos="882"/>
              </w:tabs>
              <w:spacing w:line="400" w:lineRule="exact"/>
              <w:ind w:left="-108" w:right="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4631257" w14:textId="77777777" w:rsidR="00FD4274" w:rsidRPr="001A7899" w:rsidRDefault="00FD4274" w:rsidP="00FD42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A789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013420" w:rsidRPr="000D56C8" w14:paraId="24F56736" w14:textId="77777777" w:rsidTr="002720F4">
        <w:tc>
          <w:tcPr>
            <w:tcW w:w="4316" w:type="dxa"/>
          </w:tcPr>
          <w:p w14:paraId="0FFA85B9" w14:textId="77777777" w:rsidR="00013420" w:rsidRPr="00CA0F37" w:rsidRDefault="00013420" w:rsidP="00982741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A0F37">
              <w:rPr>
                <w:rFonts w:ascii="Angsana New" w:hAnsi="Angsana New"/>
                <w:b w:val="0"/>
                <w:bCs w:val="0"/>
                <w:sz w:val="30"/>
                <w:szCs w:val="30"/>
              </w:rPr>
              <w:lastRenderedPageBreak/>
              <w:br w:type="page"/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434" w:type="dxa"/>
            <w:gridSpan w:val="3"/>
          </w:tcPr>
          <w:p w14:paraId="18E8BD63" w14:textId="77777777" w:rsidR="00013420" w:rsidRPr="00CA0F37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33B634C4" w14:textId="77777777" w:rsidR="00013420" w:rsidRPr="00CA0F37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2" w:type="dxa"/>
            <w:gridSpan w:val="3"/>
          </w:tcPr>
          <w:p w14:paraId="701306B6" w14:textId="77777777" w:rsidR="00013420" w:rsidRPr="00CA0F37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F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3420" w:rsidRPr="000D56C8" w14:paraId="68F789D3" w14:textId="77777777" w:rsidTr="002720F4">
        <w:tc>
          <w:tcPr>
            <w:tcW w:w="4316" w:type="dxa"/>
          </w:tcPr>
          <w:p w14:paraId="75853617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8" w:type="dxa"/>
          </w:tcPr>
          <w:p w14:paraId="12790865" w14:textId="11840CB1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13420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01342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5" w:type="dxa"/>
          </w:tcPr>
          <w:p w14:paraId="4843BDDE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9D7C9CF" w14:textId="7C33276B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13420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8" w:type="dxa"/>
          </w:tcPr>
          <w:p w14:paraId="1665F413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05149A1" w14:textId="2511ACC9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013420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013420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827F54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E5B8B31" w14:textId="53F79ECB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013420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3420" w:rsidRPr="000D56C8" w14:paraId="515910EC" w14:textId="77777777" w:rsidTr="002720F4">
        <w:tc>
          <w:tcPr>
            <w:tcW w:w="4316" w:type="dxa"/>
          </w:tcPr>
          <w:p w14:paraId="7B6F583D" w14:textId="77777777" w:rsidR="00013420" w:rsidRPr="005B1067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9990E46" w14:textId="1650FF7F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5" w:type="dxa"/>
          </w:tcPr>
          <w:p w14:paraId="7FC585D7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AC9765" w14:textId="404DE76E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8" w:type="dxa"/>
          </w:tcPr>
          <w:p w14:paraId="1338D523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555238" w14:textId="2727212B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23FF228" w14:textId="77777777" w:rsidR="00013420" w:rsidRPr="000D56C8" w:rsidRDefault="00013420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A39AAC5" w14:textId="0939E384" w:rsidR="00013420" w:rsidRPr="000D56C8" w:rsidRDefault="00674234" w:rsidP="00982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13420" w:rsidRPr="00F95131" w14:paraId="7C7B02F2" w14:textId="77777777" w:rsidTr="007D53EF">
        <w:trPr>
          <w:trHeight w:hRule="exact" w:val="389"/>
        </w:trPr>
        <w:tc>
          <w:tcPr>
            <w:tcW w:w="4316" w:type="dxa"/>
          </w:tcPr>
          <w:p w14:paraId="072A1E7E" w14:textId="2A4F278C" w:rsidR="00013420" w:rsidRPr="003F5CB4" w:rsidRDefault="00013420" w:rsidP="0001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044" w:type="dxa"/>
            <w:gridSpan w:val="7"/>
          </w:tcPr>
          <w:p w14:paraId="3A5C2818" w14:textId="127F94CD" w:rsidR="00013420" w:rsidRPr="000D56C8" w:rsidRDefault="00013420" w:rsidP="00013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D56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D8D" w:rsidRPr="00F95131" w14:paraId="1DA3363A" w14:textId="77777777" w:rsidTr="002720F4">
        <w:trPr>
          <w:trHeight w:hRule="exact" w:val="389"/>
        </w:trPr>
        <w:tc>
          <w:tcPr>
            <w:tcW w:w="4316" w:type="dxa"/>
          </w:tcPr>
          <w:p w14:paraId="002E78E6" w14:textId="49577B64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</w:tcPr>
          <w:p w14:paraId="11E0C342" w14:textId="476AE0C8" w:rsidR="00703D8D" w:rsidRPr="000D56C8" w:rsidRDefault="00B06C15" w:rsidP="00B06C15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76AF7B30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515E232" w14:textId="58A096EB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73936AA8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96FAEB5" w14:textId="245C1988" w:rsidR="00703D8D" w:rsidRPr="000D56C8" w:rsidRDefault="00674234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4C8E4360" w14:textId="77777777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8BB89D4" w14:textId="11F55D32" w:rsidR="00703D8D" w:rsidRPr="000D56C8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3D8D" w:rsidRPr="00F95131" w14:paraId="4385A2D1" w14:textId="77777777" w:rsidTr="002720F4">
        <w:trPr>
          <w:trHeight w:hRule="exact" w:val="389"/>
        </w:trPr>
        <w:tc>
          <w:tcPr>
            <w:tcW w:w="4316" w:type="dxa"/>
          </w:tcPr>
          <w:p w14:paraId="162D0324" w14:textId="77777777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dxa"/>
          </w:tcPr>
          <w:p w14:paraId="57DE2E0E" w14:textId="10D8556A" w:rsidR="00703D8D" w:rsidRPr="00893EEB" w:rsidRDefault="00674234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5" w:type="dxa"/>
          </w:tcPr>
          <w:p w14:paraId="0199AED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7FD5738D" w14:textId="167F87E3" w:rsidR="00703D8D" w:rsidRPr="00893EEB" w:rsidRDefault="00674234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3D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68" w:type="dxa"/>
          </w:tcPr>
          <w:p w14:paraId="3ABED552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0A7BC9" w14:textId="0F5F86F0" w:rsidR="00703D8D" w:rsidRPr="00893EEB" w:rsidRDefault="00674234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1B3BB56C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5CABBD2F" w14:textId="45BF31C9" w:rsidR="00703D8D" w:rsidRPr="00893EEB" w:rsidRDefault="00674234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703D8D" w:rsidRPr="00F95131" w14:paraId="29B16893" w14:textId="77777777" w:rsidTr="002720F4">
        <w:trPr>
          <w:trHeight w:hRule="exact" w:val="389"/>
        </w:trPr>
        <w:tc>
          <w:tcPr>
            <w:tcW w:w="4316" w:type="dxa"/>
          </w:tcPr>
          <w:p w14:paraId="78C41798" w14:textId="77777777" w:rsidR="00703D8D" w:rsidRPr="001A5C5E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5CA2319" w14:textId="70A2529B" w:rsidR="00703D8D" w:rsidRPr="00893EEB" w:rsidRDefault="00B06C15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06B139B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80108AF" w14:textId="7602537E" w:rsidR="00703D8D" w:rsidRPr="00893EEB" w:rsidRDefault="00674234" w:rsidP="00703D8D">
            <w:pPr>
              <w:pStyle w:val="acctfourfigures"/>
              <w:tabs>
                <w:tab w:val="clear" w:pos="765"/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03D8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68" w:type="dxa"/>
          </w:tcPr>
          <w:p w14:paraId="3AB71989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D5B6F31" w14:textId="4E3C7411" w:rsidR="00703D8D" w:rsidRPr="00893EEB" w:rsidRDefault="00131D92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C57D25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E5EE62F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264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03D8D" w:rsidRPr="00F95131" w14:paraId="5BDCAD23" w14:textId="77777777" w:rsidTr="002720F4">
        <w:trPr>
          <w:trHeight w:hRule="exact" w:val="389"/>
        </w:trPr>
        <w:tc>
          <w:tcPr>
            <w:tcW w:w="4316" w:type="dxa"/>
          </w:tcPr>
          <w:p w14:paraId="16059E88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709F73B0" w14:textId="5363006A" w:rsidR="00703D8D" w:rsidRPr="00F95131" w:rsidRDefault="00674234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5" w:type="dxa"/>
          </w:tcPr>
          <w:p w14:paraId="30260E31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EFB2CF7" w14:textId="07C026EC" w:rsidR="00703D8D" w:rsidRPr="00F95131" w:rsidRDefault="00674234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03D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268" w:type="dxa"/>
          </w:tcPr>
          <w:p w14:paraId="44F8DE4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749F91" w14:textId="7CF0F472" w:rsidR="00703D8D" w:rsidRPr="00F95131" w:rsidRDefault="00674234" w:rsidP="00703D8D">
            <w:pPr>
              <w:pStyle w:val="acctfourfigures"/>
              <w:tabs>
                <w:tab w:val="clear" w:pos="765"/>
                <w:tab w:val="decimal" w:pos="351"/>
              </w:tabs>
              <w:spacing w:line="40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270" w:type="dxa"/>
          </w:tcPr>
          <w:p w14:paraId="071A399F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421483B" w14:textId="4727DFC6" w:rsidR="00703D8D" w:rsidRPr="00F95131" w:rsidRDefault="00674234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703D8D" w:rsidRPr="00F95131" w14:paraId="73910A5B" w14:textId="77777777" w:rsidTr="002720F4">
        <w:trPr>
          <w:trHeight w:hRule="exact" w:val="320"/>
        </w:trPr>
        <w:tc>
          <w:tcPr>
            <w:tcW w:w="4316" w:type="dxa"/>
          </w:tcPr>
          <w:p w14:paraId="3BEB1046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43DC313C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7159A289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6BD5683" w14:textId="77777777" w:rsidR="00703D8D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8AC931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F92C4DA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69260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077A22AD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3D8D" w:rsidRPr="00F95131" w14:paraId="53C7029D" w14:textId="77777777" w:rsidTr="007D53EF">
        <w:trPr>
          <w:trHeight w:hRule="exact" w:val="389"/>
        </w:trPr>
        <w:tc>
          <w:tcPr>
            <w:tcW w:w="4316" w:type="dxa"/>
          </w:tcPr>
          <w:p w14:paraId="1E473827" w14:textId="77777777" w:rsidR="00703D8D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เงินมัดจำรับ </w:t>
            </w:r>
            <w:r w:rsidRPr="00880BA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044" w:type="dxa"/>
            <w:gridSpan w:val="7"/>
          </w:tcPr>
          <w:p w14:paraId="2D41E3A5" w14:textId="77777777" w:rsidR="00703D8D" w:rsidRPr="00893EEB" w:rsidRDefault="00703D8D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3D8D" w:rsidRPr="00435DAA" w14:paraId="14B74884" w14:textId="77777777" w:rsidTr="002720F4">
        <w:trPr>
          <w:trHeight w:hRule="exact" w:val="389"/>
        </w:trPr>
        <w:tc>
          <w:tcPr>
            <w:tcW w:w="4316" w:type="dxa"/>
          </w:tcPr>
          <w:p w14:paraId="14BC1A6D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F4E95D3" w14:textId="4F0A3F79" w:rsidR="00703D8D" w:rsidRPr="00114CD6" w:rsidRDefault="00F06D2F" w:rsidP="00703D8D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54D68B67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5AEE0C2" w14:textId="77777777" w:rsidR="00703D8D" w:rsidRPr="00114CD6" w:rsidRDefault="00703D8D" w:rsidP="00703D8D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0F1535B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517C4F1" w14:textId="76EFEEE2" w:rsidR="00703D8D" w:rsidRPr="00435DAA" w:rsidRDefault="00674234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1BEB2732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4B743E" w14:textId="0716E6EB" w:rsidR="00703D8D" w:rsidRPr="00435DAA" w:rsidRDefault="00674234" w:rsidP="00703D8D">
            <w:pPr>
              <w:pStyle w:val="acctfourfigures"/>
              <w:tabs>
                <w:tab w:val="clear" w:pos="765"/>
                <w:tab w:val="decimal" w:pos="949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500</w:t>
            </w:r>
          </w:p>
        </w:tc>
      </w:tr>
      <w:tr w:rsidR="00703D8D" w:rsidRPr="00F95131" w14:paraId="05631E9F" w14:textId="77777777" w:rsidTr="002720F4">
        <w:trPr>
          <w:trHeight w:hRule="exact" w:val="389"/>
        </w:trPr>
        <w:tc>
          <w:tcPr>
            <w:tcW w:w="4316" w:type="dxa"/>
          </w:tcPr>
          <w:p w14:paraId="5665A933" w14:textId="77777777" w:rsidR="00703D8D" w:rsidRPr="003F5CB4" w:rsidRDefault="00703D8D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518DAAD" w14:textId="2AB21404" w:rsidR="00703D8D" w:rsidRPr="00F95131" w:rsidRDefault="00F06D2F" w:rsidP="00703D8D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589EDD2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7757C5D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130C4FF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020982" w14:textId="299E7F94" w:rsidR="00703D8D" w:rsidRPr="00893EEB" w:rsidRDefault="00674234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343393C6" w14:textId="77777777" w:rsidR="00703D8D" w:rsidRPr="00F95131" w:rsidRDefault="00703D8D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9B8E62D" w14:textId="1753C513" w:rsidR="00703D8D" w:rsidRPr="00893EEB" w:rsidRDefault="00674234" w:rsidP="00703D8D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500</w:t>
            </w:r>
          </w:p>
        </w:tc>
      </w:tr>
      <w:tr w:rsidR="00DB0679" w:rsidRPr="00F95131" w14:paraId="18CB260D" w14:textId="77777777" w:rsidTr="002720F4">
        <w:trPr>
          <w:trHeight w:hRule="exact" w:val="389"/>
        </w:trPr>
        <w:tc>
          <w:tcPr>
            <w:tcW w:w="4316" w:type="dxa"/>
          </w:tcPr>
          <w:p w14:paraId="3E896C25" w14:textId="77777777" w:rsidR="00DB0679" w:rsidRDefault="00DB0679" w:rsidP="00703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39068F39" w14:textId="77777777" w:rsidR="00DB0679" w:rsidRDefault="00DB0679" w:rsidP="00703D8D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5" w:type="dxa"/>
          </w:tcPr>
          <w:p w14:paraId="4BB157FF" w14:textId="77777777" w:rsidR="00DB0679" w:rsidRPr="00F95131" w:rsidRDefault="00DB0679" w:rsidP="00703D8D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D89A6C1" w14:textId="77777777" w:rsidR="00DB0679" w:rsidRDefault="00DB0679" w:rsidP="00703D8D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54CF2124" w14:textId="77777777" w:rsidR="00DB0679" w:rsidRPr="00F95131" w:rsidRDefault="00DB0679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3732A1" w14:textId="77777777" w:rsidR="00DB0679" w:rsidRPr="0040072B" w:rsidRDefault="00DB0679" w:rsidP="00703D8D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9E0814" w14:textId="77777777" w:rsidR="00DB0679" w:rsidRPr="00F95131" w:rsidRDefault="00DB0679" w:rsidP="00703D8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AA8CCF1" w14:textId="77777777" w:rsidR="00DB0679" w:rsidRPr="0040072B" w:rsidRDefault="00DB0679" w:rsidP="00703D8D">
            <w:pPr>
              <w:pStyle w:val="acctfourfigures"/>
              <w:tabs>
                <w:tab w:val="clear" w:pos="765"/>
                <w:tab w:val="decimal" w:pos="958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D0174" w:rsidRPr="000D56C8" w14:paraId="6A99B405" w14:textId="77777777" w:rsidTr="007D53EF">
        <w:trPr>
          <w:trHeight w:hRule="exact" w:val="389"/>
        </w:trPr>
        <w:tc>
          <w:tcPr>
            <w:tcW w:w="4316" w:type="dxa"/>
          </w:tcPr>
          <w:p w14:paraId="6EBD6260" w14:textId="752EE56A" w:rsidR="006D0174" w:rsidRPr="006D0174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01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044" w:type="dxa"/>
            <w:gridSpan w:val="7"/>
          </w:tcPr>
          <w:p w14:paraId="0AD3636B" w14:textId="1DC88D0A" w:rsidR="006D0174" w:rsidRPr="006D0174" w:rsidRDefault="006D0174" w:rsidP="006D0174">
            <w:pPr>
              <w:pStyle w:val="acctfourfigures"/>
              <w:tabs>
                <w:tab w:val="decimal" w:pos="958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F26D4" w:rsidRPr="000D56C8" w14:paraId="6A7C85D3" w14:textId="77777777" w:rsidTr="002720F4">
        <w:trPr>
          <w:trHeight w:hRule="exact" w:val="389"/>
        </w:trPr>
        <w:tc>
          <w:tcPr>
            <w:tcW w:w="4316" w:type="dxa"/>
          </w:tcPr>
          <w:p w14:paraId="0FCAF280" w14:textId="77777777" w:rsidR="007F26D4" w:rsidRPr="006D0174" w:rsidRDefault="007F26D4" w:rsidP="007F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D017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7C5CEAC" w14:textId="0695AA69" w:rsidR="007F26D4" w:rsidRPr="006D0174" w:rsidRDefault="007F26D4" w:rsidP="007F26D4">
            <w:pPr>
              <w:pStyle w:val="acctfourfigures"/>
              <w:tabs>
                <w:tab w:val="clear" w:pos="765"/>
                <w:tab w:val="decimal" w:pos="432"/>
              </w:tabs>
              <w:spacing w:line="400" w:lineRule="exact"/>
              <w:ind w:right="1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7A9682D5" w14:textId="77777777" w:rsidR="007F26D4" w:rsidRPr="006D0174" w:rsidRDefault="007F26D4" w:rsidP="007F26D4">
            <w:pPr>
              <w:pStyle w:val="acctfourfigures"/>
              <w:tabs>
                <w:tab w:val="decimal" w:pos="88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B262A60" w14:textId="0C7E8830" w:rsidR="007F26D4" w:rsidRPr="006D0174" w:rsidRDefault="007F26D4" w:rsidP="007F26D4">
            <w:pPr>
              <w:pStyle w:val="acctfourfigures"/>
              <w:tabs>
                <w:tab w:val="clear" w:pos="765"/>
                <w:tab w:val="decimal" w:pos="252"/>
                <w:tab w:val="decimal" w:pos="714"/>
              </w:tabs>
              <w:spacing w:line="400" w:lineRule="exact"/>
              <w:ind w:right="-21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02348E9A" w14:textId="77777777" w:rsidR="007F26D4" w:rsidRPr="006D0174" w:rsidRDefault="007F26D4" w:rsidP="007F26D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54F68D0" w14:textId="68B53B08" w:rsidR="007F26D4" w:rsidRPr="006D0174" w:rsidRDefault="00674234" w:rsidP="007F26D4">
            <w:pPr>
              <w:pStyle w:val="acctfourfigures"/>
              <w:tabs>
                <w:tab w:val="decimal" w:pos="900"/>
              </w:tabs>
              <w:spacing w:line="400" w:lineRule="exac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F26D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4274B640" w14:textId="77777777" w:rsidR="007F26D4" w:rsidRPr="006D0174" w:rsidRDefault="007F26D4" w:rsidP="007F26D4">
            <w:pPr>
              <w:pStyle w:val="acctfourfigures"/>
              <w:tabs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280990F" w14:textId="3A0E1F0D" w:rsidR="007F26D4" w:rsidRPr="006D0174" w:rsidRDefault="007F26D4" w:rsidP="007F26D4">
            <w:pPr>
              <w:pStyle w:val="acctfourfigures"/>
              <w:tabs>
                <w:tab w:val="clear" w:pos="765"/>
                <w:tab w:val="decimal" w:pos="606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14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26D4" w:rsidRPr="00F95131" w14:paraId="1DD50C49" w14:textId="77777777" w:rsidTr="002720F4">
        <w:trPr>
          <w:trHeight w:hRule="exact" w:val="389"/>
        </w:trPr>
        <w:tc>
          <w:tcPr>
            <w:tcW w:w="4316" w:type="dxa"/>
          </w:tcPr>
          <w:p w14:paraId="3BCA2A98" w14:textId="77777777" w:rsidR="007F26D4" w:rsidRPr="003F5CB4" w:rsidRDefault="007F26D4" w:rsidP="007F2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5C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5D0DC17" w14:textId="36B7378A" w:rsidR="007F26D4" w:rsidRPr="006D0174" w:rsidRDefault="007F26D4" w:rsidP="007F26D4">
            <w:pPr>
              <w:pStyle w:val="acctfourfigures"/>
              <w:tabs>
                <w:tab w:val="clear" w:pos="765"/>
                <w:tab w:val="decimal" w:pos="303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48984B27" w14:textId="77777777" w:rsidR="007F26D4" w:rsidRPr="006D0174" w:rsidRDefault="007F26D4" w:rsidP="007F26D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587E71F" w14:textId="6D3B43C5" w:rsidR="007F26D4" w:rsidRPr="006D0174" w:rsidRDefault="007F26D4" w:rsidP="007F26D4">
            <w:pPr>
              <w:pStyle w:val="acctfourfigures"/>
              <w:tabs>
                <w:tab w:val="clear" w:pos="765"/>
                <w:tab w:val="decimal" w:pos="252"/>
              </w:tabs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9BA3C79" w14:textId="77777777" w:rsidR="007F26D4" w:rsidRPr="006D0174" w:rsidRDefault="007F26D4" w:rsidP="007F26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AEA7E1" w14:textId="0E3F108B" w:rsidR="007F26D4" w:rsidRPr="006D0174" w:rsidRDefault="00674234" w:rsidP="007F26D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F26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7F6B25DF" w14:textId="77777777" w:rsidR="007F26D4" w:rsidRPr="006D0174" w:rsidRDefault="007F26D4" w:rsidP="007F26D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C98D29F" w14:textId="4ACA1841" w:rsidR="007F26D4" w:rsidRPr="006D0174" w:rsidRDefault="007F26D4" w:rsidP="007F26D4">
            <w:pPr>
              <w:pStyle w:val="acctfourfigures"/>
              <w:tabs>
                <w:tab w:val="clear" w:pos="765"/>
                <w:tab w:val="decimal" w:pos="336"/>
              </w:tabs>
              <w:spacing w:line="400" w:lineRule="exact"/>
              <w:ind w:left="-108"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04D70224" w14:textId="77777777" w:rsidR="006D0174" w:rsidRDefault="006D017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tbl>
      <w:tblPr>
        <w:tblW w:w="93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38"/>
        <w:gridCol w:w="720"/>
        <w:gridCol w:w="1273"/>
        <w:gridCol w:w="1102"/>
        <w:gridCol w:w="243"/>
        <w:gridCol w:w="1064"/>
        <w:gridCol w:w="280"/>
        <w:gridCol w:w="995"/>
        <w:gridCol w:w="246"/>
        <w:gridCol w:w="1057"/>
        <w:gridCol w:w="76"/>
      </w:tblGrid>
      <w:tr w:rsidR="002720F4" w:rsidRPr="00F95131" w14:paraId="3A81DF6D" w14:textId="77777777" w:rsidTr="00FA104A">
        <w:trPr>
          <w:trHeight w:val="98"/>
        </w:trPr>
        <w:tc>
          <w:tcPr>
            <w:tcW w:w="4331" w:type="dxa"/>
            <w:gridSpan w:val="3"/>
          </w:tcPr>
          <w:p w14:paraId="74AB6F1C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2409" w:type="dxa"/>
            <w:gridSpan w:val="3"/>
          </w:tcPr>
          <w:p w14:paraId="6FD26D65" w14:textId="77777777" w:rsidR="006D0174" w:rsidRPr="00F95131" w:rsidRDefault="006D0174" w:rsidP="006D017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0" w:type="dxa"/>
          </w:tcPr>
          <w:p w14:paraId="76BBAF01" w14:textId="77777777" w:rsidR="006D0174" w:rsidRPr="00F95131" w:rsidRDefault="006D0174" w:rsidP="006D017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72" w:type="dxa"/>
            <w:gridSpan w:val="4"/>
          </w:tcPr>
          <w:p w14:paraId="1935A82F" w14:textId="77777777" w:rsidR="006D0174" w:rsidRPr="00F95131" w:rsidRDefault="006D0174" w:rsidP="00FA104A">
            <w:pPr>
              <w:tabs>
                <w:tab w:val="clear" w:pos="227"/>
                <w:tab w:val="left" w:pos="216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20F4" w:rsidRPr="000D56C8" w14:paraId="2EDFC9A3" w14:textId="77777777" w:rsidTr="00FA104A">
        <w:trPr>
          <w:trHeight w:val="98"/>
        </w:trPr>
        <w:tc>
          <w:tcPr>
            <w:tcW w:w="2338" w:type="dxa"/>
          </w:tcPr>
          <w:p w14:paraId="236535F6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CD3DE4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670347A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3E17152" w14:textId="431BCBF3" w:rsidR="006D0174" w:rsidRPr="000D56C8" w:rsidRDefault="0067423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AC5167A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5FC2F4B" w14:textId="792A6BC3" w:rsidR="006D0174" w:rsidRPr="000D56C8" w:rsidRDefault="0067423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D0174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0" w:type="dxa"/>
          </w:tcPr>
          <w:p w14:paraId="66AF3C84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6BB17FEC" w14:textId="058A16C9" w:rsidR="006D0174" w:rsidRPr="000D56C8" w:rsidRDefault="0067423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1D28FA" w:rsidRPr="003E0A9E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</w:t>
            </w:r>
            <w:r w:rsidR="001D28FA" w:rsidRPr="003E0A9E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6" w:type="dxa"/>
          </w:tcPr>
          <w:p w14:paraId="13857720" w14:textId="77777777" w:rsidR="006D0174" w:rsidRPr="000D56C8" w:rsidRDefault="006D017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0237B9CE" w14:textId="09EDF08A" w:rsidR="006D0174" w:rsidRPr="000D56C8" w:rsidRDefault="00674234" w:rsidP="006D0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D0174" w:rsidRPr="000D56C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720F4" w:rsidRPr="00F95131" w14:paraId="3052BA8C" w14:textId="77777777" w:rsidTr="00FA104A">
        <w:trPr>
          <w:trHeight w:val="98"/>
        </w:trPr>
        <w:tc>
          <w:tcPr>
            <w:tcW w:w="2338" w:type="dxa"/>
          </w:tcPr>
          <w:p w14:paraId="5A4735BA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8E5044C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04E2CEC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0C224809" w14:textId="63C58D81" w:rsidR="006D0174" w:rsidRPr="00F95131" w:rsidRDefault="0067423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1A324229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520DDEA" w14:textId="21AFD5BC" w:rsidR="006D0174" w:rsidRPr="00F95131" w:rsidRDefault="0067423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80" w:type="dxa"/>
          </w:tcPr>
          <w:p w14:paraId="28EE0445" w14:textId="77777777" w:rsidR="006D0174" w:rsidRPr="00F95131" w:rsidRDefault="006D0174" w:rsidP="006D0174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5" w:type="dxa"/>
          </w:tcPr>
          <w:p w14:paraId="4E268FA0" w14:textId="393034CF" w:rsidR="006D0174" w:rsidRPr="00F95131" w:rsidRDefault="0067423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6" w:type="dxa"/>
          </w:tcPr>
          <w:p w14:paraId="3860CEAF" w14:textId="77777777" w:rsidR="006D0174" w:rsidRPr="00F95131" w:rsidRDefault="006D017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3" w:type="dxa"/>
            <w:gridSpan w:val="2"/>
          </w:tcPr>
          <w:p w14:paraId="74E5D614" w14:textId="44893CFF" w:rsidR="006D0174" w:rsidRPr="00F95131" w:rsidRDefault="00674234" w:rsidP="006D0174">
            <w:pPr>
              <w:tabs>
                <w:tab w:val="left" w:pos="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2720F4" w:rsidRPr="00F95131" w14:paraId="71A21F87" w14:textId="77777777" w:rsidTr="00FA104A">
        <w:trPr>
          <w:gridAfter w:val="1"/>
          <w:wAfter w:w="76" w:type="dxa"/>
          <w:trHeight w:val="98"/>
        </w:trPr>
        <w:tc>
          <w:tcPr>
            <w:tcW w:w="2338" w:type="dxa"/>
          </w:tcPr>
          <w:p w14:paraId="70CB5B4F" w14:textId="77777777" w:rsidR="006D0174" w:rsidRPr="00BE3E8E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47AC65B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5187730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87" w:type="dxa"/>
            <w:gridSpan w:val="7"/>
          </w:tcPr>
          <w:p w14:paraId="06A13605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20F4" w:rsidRPr="00FC4800" w14:paraId="2E9B13B0" w14:textId="77777777" w:rsidTr="00FA104A">
        <w:trPr>
          <w:trHeight w:val="98"/>
        </w:trPr>
        <w:tc>
          <w:tcPr>
            <w:tcW w:w="4331" w:type="dxa"/>
            <w:gridSpan w:val="3"/>
          </w:tcPr>
          <w:p w14:paraId="73A06358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102" w:type="dxa"/>
          </w:tcPr>
          <w:p w14:paraId="6B1016FC" w14:textId="77777777" w:rsidR="006D0174" w:rsidRPr="00AB191A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eastAsia="Calibri" w:hAnsi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34EB0AA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CDC51FB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0B41FD6D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DA40002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17A13C86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1F9B9475" w14:textId="77777777" w:rsidR="006D0174" w:rsidRPr="00FC4800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F95131" w14:paraId="1770EDCA" w14:textId="77777777" w:rsidTr="00FA104A">
        <w:trPr>
          <w:trHeight w:val="98"/>
        </w:trPr>
        <w:tc>
          <w:tcPr>
            <w:tcW w:w="4331" w:type="dxa"/>
            <w:gridSpan w:val="3"/>
          </w:tcPr>
          <w:p w14:paraId="0E4F0FD9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</w:t>
            </w: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102" w:type="dxa"/>
          </w:tcPr>
          <w:p w14:paraId="0A1FA132" w14:textId="77777777" w:rsidR="006D017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A77B8D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5DFA89A9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6F8000EB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1CB02020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2BCD1CB4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76D2FE41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6EFC01D2" w14:textId="77777777" w:rsidTr="00FA104A">
        <w:trPr>
          <w:trHeight w:val="98"/>
        </w:trPr>
        <w:tc>
          <w:tcPr>
            <w:tcW w:w="2338" w:type="dxa"/>
          </w:tcPr>
          <w:p w14:paraId="625F20B1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20" w:type="dxa"/>
          </w:tcPr>
          <w:p w14:paraId="76761CFC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2C42E4F6" w14:textId="77777777" w:rsidR="006D0174" w:rsidRPr="00F95131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1D567D1F" w14:textId="56737534" w:rsidR="006D0174" w:rsidRPr="00BF76FD" w:rsidRDefault="00370911" w:rsidP="006D0174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A0ADA3E" w14:textId="77777777" w:rsidR="006D0174" w:rsidRPr="00F95131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2D63370B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0" w:type="dxa"/>
          </w:tcPr>
          <w:p w14:paraId="52437584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01001E9A" w14:textId="236A2634" w:rsidR="006D0174" w:rsidRPr="00006339" w:rsidRDefault="00F929A0" w:rsidP="006D0174">
            <w:pPr>
              <w:pStyle w:val="acctfourfigures"/>
              <w:tabs>
                <w:tab w:val="clear" w:pos="765"/>
                <w:tab w:val="decimal" w:pos="59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7CA29EA8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05AD9363" w14:textId="771ABA5A" w:rsidR="006D0174" w:rsidRPr="00006339" w:rsidRDefault="00674234" w:rsidP="006D0174">
            <w:pPr>
              <w:pStyle w:val="acctfourfigures"/>
              <w:tabs>
                <w:tab w:val="clear" w:pos="765"/>
                <w:tab w:val="decimal" w:pos="507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600</w:t>
            </w:r>
          </w:p>
        </w:tc>
      </w:tr>
      <w:tr w:rsidR="002720F4" w:rsidRPr="00006339" w14:paraId="3CADA0A9" w14:textId="77777777" w:rsidTr="00FA104A">
        <w:trPr>
          <w:trHeight w:val="98"/>
        </w:trPr>
        <w:tc>
          <w:tcPr>
            <w:tcW w:w="2338" w:type="dxa"/>
          </w:tcPr>
          <w:p w14:paraId="54DED2B8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346B962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3" w:type="dxa"/>
          </w:tcPr>
          <w:p w14:paraId="4B42A497" w14:textId="77777777" w:rsidR="006D0174" w:rsidRPr="00146324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2" w:type="dxa"/>
          </w:tcPr>
          <w:p w14:paraId="56B11357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23FE352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48009E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5ABFFE15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1283432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50B3C24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1B30DD7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48DA8DD0" w14:textId="77777777" w:rsidTr="00FA104A">
        <w:trPr>
          <w:trHeight w:val="98"/>
        </w:trPr>
        <w:tc>
          <w:tcPr>
            <w:tcW w:w="4331" w:type="dxa"/>
            <w:gridSpan w:val="3"/>
          </w:tcPr>
          <w:p w14:paraId="6BF9393A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B191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1102" w:type="dxa"/>
          </w:tcPr>
          <w:p w14:paraId="53154AFF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72EB0C40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3E41D781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</w:tcPr>
          <w:p w14:paraId="7EF54B33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2352CD7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</w:tcPr>
          <w:p w14:paraId="3AA1952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63E44FE9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20F4" w:rsidRPr="00006339" w14:paraId="10F211A4" w14:textId="77777777" w:rsidTr="00FA104A">
        <w:trPr>
          <w:trHeight w:val="98"/>
        </w:trPr>
        <w:tc>
          <w:tcPr>
            <w:tcW w:w="4331" w:type="dxa"/>
            <w:gridSpan w:val="3"/>
          </w:tcPr>
          <w:p w14:paraId="037F3B2F" w14:textId="77777777" w:rsidR="006D0174" w:rsidRPr="00AB191A" w:rsidRDefault="006D0174" w:rsidP="006D0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B191A">
              <w:rPr>
                <w:rFonts w:asciiTheme="majorBidi" w:hAnsi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02" w:type="dxa"/>
          </w:tcPr>
          <w:p w14:paraId="430E2CA7" w14:textId="26642F66" w:rsidR="006D0174" w:rsidRPr="00303737" w:rsidRDefault="00370911" w:rsidP="00303737">
            <w:pPr>
              <w:pStyle w:val="acctfourfigures"/>
              <w:tabs>
                <w:tab w:val="clear" w:pos="765"/>
              </w:tabs>
              <w:spacing w:line="400" w:lineRule="exact"/>
              <w:ind w:right="-28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037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</w:tcPr>
          <w:p w14:paraId="11D3CD73" w14:textId="77777777" w:rsidR="006D0174" w:rsidRPr="00146324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4" w:type="dxa"/>
          </w:tcPr>
          <w:p w14:paraId="057D72E6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633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80" w:type="dxa"/>
          </w:tcPr>
          <w:p w14:paraId="38AD84EC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5" w:type="dxa"/>
          </w:tcPr>
          <w:p w14:paraId="73D12161" w14:textId="7205BC4A" w:rsidR="006D0174" w:rsidRPr="00006339" w:rsidRDefault="0067423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929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860</w:t>
            </w:r>
          </w:p>
        </w:tc>
        <w:tc>
          <w:tcPr>
            <w:tcW w:w="246" w:type="dxa"/>
          </w:tcPr>
          <w:p w14:paraId="38FA89AA" w14:textId="77777777" w:rsidR="006D0174" w:rsidRPr="00006339" w:rsidRDefault="006D0174" w:rsidP="006D0174">
            <w:pPr>
              <w:pStyle w:val="acctfourfigures"/>
              <w:tabs>
                <w:tab w:val="clear" w:pos="765"/>
                <w:tab w:val="decimal" w:pos="386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3" w:type="dxa"/>
            <w:gridSpan w:val="2"/>
          </w:tcPr>
          <w:p w14:paraId="7E80094F" w14:textId="7908996B" w:rsidR="006D0174" w:rsidRPr="00006339" w:rsidRDefault="00674234" w:rsidP="006D0174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D01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</w:tr>
    </w:tbl>
    <w:p w14:paraId="716CC416" w14:textId="46FD0EAC" w:rsidR="00B965F4" w:rsidRDefault="00B965F4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  <w:lang w:val="en-US"/>
        </w:rPr>
      </w:pPr>
    </w:p>
    <w:p w14:paraId="7528B293" w14:textId="77777777" w:rsidR="00B965F4" w:rsidRDefault="00B96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</w:rPr>
      </w:pPr>
      <w:r>
        <w:rPr>
          <w:rFonts w:ascii="Angsana New" w:hAnsi="Angsana New"/>
          <w:b/>
          <w:bCs/>
          <w:i/>
          <w:iCs/>
          <w:sz w:val="24"/>
          <w:szCs w:val="24"/>
        </w:rPr>
        <w:br w:type="page"/>
      </w:r>
    </w:p>
    <w:p w14:paraId="28F8CD71" w14:textId="77777777" w:rsidR="00776452" w:rsidRPr="001E1967" w:rsidRDefault="00776452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E1967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6BEE2BEF" w14:textId="77777777" w:rsidR="002A5345" w:rsidRPr="001E1967" w:rsidRDefault="002A5345" w:rsidP="00776452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p w14:paraId="2B185F65" w14:textId="3567C2B7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B165D">
        <w:rPr>
          <w:rFonts w:asciiTheme="majorBidi" w:hAnsiTheme="majorBidi" w:cstheme="majorBidi" w:hint="cs"/>
          <w:sz w:val="30"/>
          <w:szCs w:val="30"/>
          <w:cs/>
        </w:rPr>
        <w:t>บริษัทมีสัญญาให้บริการบริหารจัดการกับบริษัทที่เกี่ยวข้องกันหลายแห่ง</w:t>
      </w:r>
      <w:r w:rsidRPr="00AB165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และสามารถต่ออายุได้อีกคราวละ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โดยอัตโนมัติ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เว้นแต่ฝ่ายหนึ่งฝ่ายใดจะบอกเลิกสัญญาเป็นลายลักษณ์อักษรล่วงหน้าไม่น้อยกว่า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เดือน</w:t>
      </w:r>
      <w:r w:rsidRPr="00AB165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AB165D">
        <w:rPr>
          <w:rFonts w:asciiTheme="majorBidi" w:hAnsiTheme="majorBidi" w:cstheme="majorBidi" w:hint="cs"/>
          <w:spacing w:val="4"/>
          <w:sz w:val="30"/>
          <w:szCs w:val="30"/>
          <w:cs/>
        </w:rPr>
        <w:t>ก่อนวันสิ้นสุดสัญญา</w:t>
      </w:r>
    </w:p>
    <w:p w14:paraId="61106B00" w14:textId="77777777" w:rsidR="00535F76" w:rsidRPr="00EB6EBA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22"/>
          <w:szCs w:val="22"/>
        </w:rPr>
      </w:pPr>
    </w:p>
    <w:p w14:paraId="4DE5B983" w14:textId="0ABEC949" w:rsidR="00535F76" w:rsidRDefault="00535F76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0C6853">
        <w:rPr>
          <w:rFonts w:asciiTheme="majorBidi" w:hAnsiTheme="majorBidi" w:cstheme="majorBidi" w:hint="cs"/>
          <w:sz w:val="30"/>
          <w:szCs w:val="30"/>
          <w:cs/>
        </w:rPr>
        <w:t>บริษัทมีสัญญา</w:t>
      </w:r>
      <w:r w:rsidRPr="00266F3C">
        <w:rPr>
          <w:rFonts w:asciiTheme="majorBidi" w:hAnsiTheme="majorBidi" w:cstheme="majorBidi" w:hint="cs"/>
          <w:sz w:val="30"/>
          <w:szCs w:val="30"/>
          <w:cs/>
        </w:rPr>
        <w:t>ให้เช่า</w:t>
      </w:r>
      <w:r>
        <w:rPr>
          <w:rFonts w:asciiTheme="majorBidi" w:hAnsiTheme="majorBidi" w:cstheme="majorBidi" w:hint="cs"/>
          <w:sz w:val="30"/>
          <w:szCs w:val="30"/>
          <w:cs/>
        </w:rPr>
        <w:t>ที่ดินกับบริษัทที่เกี่ยวข้องกันแห่งหนึ่ง</w:t>
      </w:r>
      <w:r w:rsidRPr="000C68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z w:val="30"/>
          <w:szCs w:val="30"/>
          <w:cs/>
        </w:rPr>
        <w:t>สัญญานี้มี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ระยะเวลา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3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ปี</w:t>
      </w:r>
      <w:r w:rsidRPr="000C6853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เริ่มตั้งแต่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สิงหาคม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2562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>ไปจนถึง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วันที่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31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pacing w:val="4"/>
          <w:sz w:val="30"/>
          <w:szCs w:val="30"/>
          <w:cs/>
        </w:rPr>
        <w:t>กรกฎาคม</w:t>
      </w:r>
      <w:r w:rsidRPr="000C685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674234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0C685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</w:p>
    <w:p w14:paraId="2540EDED" w14:textId="77777777" w:rsidR="002720F4" w:rsidRDefault="002720F4" w:rsidP="00535F76">
      <w:pPr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148C21B4" w14:textId="6FCEBFE1" w:rsidR="004824A2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>ภาระผูกพันอื่น</w:t>
      </w:r>
      <w:r w:rsidR="00E77B74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1E1967">
        <w:rPr>
          <w:rFonts w:ascii="Angsana New" w:hAnsi="Angsana New" w:cs="Angsana New"/>
          <w:b/>
          <w:bCs/>
          <w:cs/>
          <w:lang w:val="en-US"/>
        </w:rPr>
        <w:t xml:space="preserve">ๆ </w:t>
      </w:r>
    </w:p>
    <w:p w14:paraId="5EF5A1A0" w14:textId="77777777" w:rsidR="001E1967" w:rsidRPr="00C2536D" w:rsidRDefault="001E1967" w:rsidP="001E1967">
      <w:pPr>
        <w:pStyle w:val="a0"/>
        <w:tabs>
          <w:tab w:val="clear" w:pos="108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  <w:r w:rsidRPr="001E1967">
        <w:rPr>
          <w:rFonts w:ascii="Angsana New" w:hAnsi="Angsana New" w:cs="Angsana New"/>
          <w:b/>
          <w:bCs/>
          <w:cs/>
          <w:lang w:val="en-US"/>
        </w:rPr>
        <w:t xml:space="preserve"> </w:t>
      </w:r>
    </w:p>
    <w:p w14:paraId="1046550D" w14:textId="19A43879" w:rsidR="001E1967" w:rsidRDefault="004824A2" w:rsidP="00B20144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824A2">
        <w:rPr>
          <w:rFonts w:asciiTheme="majorBidi" w:hAnsiTheme="majorBidi" w:hint="cs"/>
          <w:sz w:val="30"/>
          <w:szCs w:val="30"/>
          <w:cs/>
        </w:rPr>
        <w:t>ณ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วันที่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bCs/>
          <w:sz w:val="30"/>
          <w:szCs w:val="30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674234">
        <w:rPr>
          <w:rFonts w:asciiTheme="majorBidi" w:hAnsiTheme="majorBidi"/>
          <w:sz w:val="30"/>
          <w:szCs w:val="30"/>
        </w:rPr>
        <w:t>2563</w:t>
      </w:r>
      <w:r w:rsidRPr="004824A2">
        <w:rPr>
          <w:rFonts w:asciiTheme="majorBidi" w:hAnsiTheme="majorBidi"/>
          <w:sz w:val="30"/>
          <w:szCs w:val="30"/>
          <w:cs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674234">
        <w:rPr>
          <w:rFonts w:asciiTheme="majorBidi" w:hAnsiTheme="majorBidi"/>
          <w:sz w:val="30"/>
          <w:szCs w:val="30"/>
        </w:rPr>
        <w:t>31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="00CC326B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74234">
        <w:rPr>
          <w:rFonts w:asciiTheme="majorBidi" w:hAnsiTheme="majorBidi"/>
          <w:sz w:val="30"/>
          <w:szCs w:val="30"/>
        </w:rPr>
        <w:t>2562</w:t>
      </w:r>
      <w:r w:rsidR="00CC326B">
        <w:rPr>
          <w:rFonts w:asciiTheme="majorBidi" w:hAnsiTheme="majorBidi"/>
          <w:sz w:val="30"/>
          <w:szCs w:val="30"/>
        </w:rPr>
        <w:t xml:space="preserve"> </w:t>
      </w:r>
      <w:r w:rsidRPr="004824A2">
        <w:rPr>
          <w:rFonts w:asciiTheme="majorBidi" w:hAnsiTheme="majorBidi" w:hint="cs"/>
          <w:sz w:val="30"/>
          <w:szCs w:val="30"/>
          <w:cs/>
        </w:rPr>
        <w:t>บริษัทได้นำที่ดินและสิ่งปลูกสร้างของบริษัทและบริษัทย่อยไปเป็น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หลักทรัพย์ค้ำประกันเงินกู้ยืมระยะสั้นและเงินกู้ยืมระยะยาวจากสถาบันการเงิน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ทั้งนี้</w:t>
      </w:r>
      <w:r w:rsidRPr="00CC326B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CC326B">
        <w:rPr>
          <w:rFonts w:asciiTheme="majorBidi" w:hAnsiTheme="majorBidi" w:hint="cs"/>
          <w:spacing w:val="4"/>
          <w:sz w:val="30"/>
          <w:szCs w:val="30"/>
          <w:cs/>
        </w:rPr>
        <w:t>บริษัทและบริษัทย่อยให้</w:t>
      </w:r>
      <w:r w:rsidRPr="004824A2">
        <w:rPr>
          <w:rFonts w:asciiTheme="majorBidi" w:hAnsiTheme="majorBidi" w:hint="cs"/>
          <w:sz w:val="30"/>
          <w:szCs w:val="30"/>
          <w:cs/>
        </w:rPr>
        <w:t>การค้ำประกันวงเงินสินเชื่อระหว่างกันโดยไม่คิดค่าธรรมเนียมการค้ำประกัน</w:t>
      </w:r>
    </w:p>
    <w:p w14:paraId="75398E50" w14:textId="77777777" w:rsidR="00CA5DAC" w:rsidRPr="00197303" w:rsidRDefault="00CA5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3C1594EA" w14:textId="77777777" w:rsidR="00EE5088" w:rsidRDefault="00EE5088" w:rsidP="00564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sz w:val="20"/>
          <w:szCs w:val="20"/>
        </w:rPr>
      </w:pPr>
    </w:p>
    <w:p w14:paraId="6494DA72" w14:textId="77777777" w:rsidR="00CF6FB4" w:rsidRPr="00BD24A6" w:rsidRDefault="00CF6FB4" w:rsidP="00B2460C">
      <w:pPr>
        <w:pStyle w:val="block"/>
        <w:spacing w:after="0" w:line="240" w:lineRule="atLeast"/>
        <w:ind w:left="562"/>
        <w:jc w:val="thaiDistribute"/>
        <w:rPr>
          <w:rFonts w:ascii="Angsana New" w:hAnsi="Angsana New"/>
          <w:b/>
          <w:sz w:val="30"/>
          <w:szCs w:val="30"/>
          <w:lang w:bidi="th-TH"/>
        </w:rPr>
        <w:sectPr w:rsidR="00CF6FB4" w:rsidRPr="00BD24A6" w:rsidSect="0013364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630" w:gutter="0"/>
          <w:pgNumType w:start="17"/>
          <w:cols w:space="708"/>
          <w:docGrid w:linePitch="360"/>
        </w:sectPr>
      </w:pPr>
    </w:p>
    <w:p w14:paraId="3D8D2EAA" w14:textId="77777777" w:rsidR="005B1067" w:rsidRPr="004B13DF" w:rsidRDefault="005B1067" w:rsidP="00A44C81">
      <w:pPr>
        <w:pStyle w:val="index"/>
        <w:numPr>
          <w:ilvl w:val="0"/>
          <w:numId w:val="19"/>
        </w:numPr>
        <w:spacing w:after="0" w:line="240" w:lineRule="atLeast"/>
        <w:ind w:left="630" w:hanging="630"/>
        <w:outlineLvl w:val="0"/>
        <w:rPr>
          <w:rFonts w:ascii="Angsana New" w:hAnsi="Angsana New"/>
          <w:b/>
          <w:bCs/>
          <w:sz w:val="30"/>
          <w:szCs w:val="30"/>
          <w:rtl/>
          <w:cs/>
          <w:lang w:val="en-US"/>
        </w:rPr>
      </w:pPr>
      <w:r w:rsidRPr="004B13DF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เงินลงทุน</w:t>
      </w:r>
      <w:r w:rsidRPr="004B13D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ในบริษัทร่วม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และการร่วมค้า</w:t>
      </w:r>
    </w:p>
    <w:p w14:paraId="6C441522" w14:textId="77777777" w:rsidR="005B1067" w:rsidRDefault="005B1067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p w14:paraId="0AEBB057" w14:textId="7AE98884" w:rsidR="00FB6C2F" w:rsidRDefault="00FB6C2F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  <w:r w:rsidRPr="0026205B">
        <w:rPr>
          <w:rFonts w:ascii="Angsana New" w:hAnsi="Angsana New"/>
          <w:sz w:val="30"/>
          <w:szCs w:val="30"/>
          <w:cs/>
          <w:lang w:bidi="th-TH"/>
        </w:rPr>
        <w:t>เงินลงทุนใน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บริษัทร่วม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 ณ วันที่ </w:t>
      </w:r>
      <w:r w:rsidR="00674234">
        <w:rPr>
          <w:rFonts w:ascii="Angsana New" w:hAnsi="Angsana New"/>
          <w:bCs/>
          <w:sz w:val="30"/>
          <w:szCs w:val="30"/>
          <w:lang w:val="en-US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06034B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bidi="th-TH"/>
        </w:rPr>
        <w:t>2563</w:t>
      </w:r>
      <w:r w:rsidR="006F7608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674234">
        <w:rPr>
          <w:rFonts w:ascii="Angsana New" w:hAnsi="Angsana New"/>
          <w:sz w:val="30"/>
          <w:szCs w:val="30"/>
          <w:lang w:val="en-US" w:bidi="th-TH"/>
        </w:rPr>
        <w:t>31</w:t>
      </w:r>
      <w:r w:rsidRPr="0026205B">
        <w:rPr>
          <w:rFonts w:ascii="Angsana New" w:hAnsi="Angsana New"/>
          <w:sz w:val="30"/>
          <w:szCs w:val="30"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Pr="0026205B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2B7D0A" w:rsidRPr="0026205B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1D28FA">
        <w:rPr>
          <w:rFonts w:ascii="Angsana New" w:hAnsi="Angsana New" w:hint="cs"/>
          <w:sz w:val="30"/>
          <w:szCs w:val="30"/>
          <w:cs/>
          <w:lang w:bidi="th-TH"/>
        </w:rPr>
        <w:t>หก</w:t>
      </w:r>
      <w:r w:rsidRPr="0026205B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674234">
        <w:rPr>
          <w:rFonts w:ascii="Angsana New" w:hAnsi="Angsana New"/>
          <w:bCs/>
          <w:sz w:val="30"/>
          <w:szCs w:val="30"/>
          <w:lang w:val="en-US"/>
        </w:rPr>
        <w:t>30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1D28FA" w:rsidRPr="003E0A9E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1D28FA" w:rsidRPr="003E0A9E">
        <w:rPr>
          <w:rFonts w:ascii="Angsana New" w:hAnsi="Angsana New"/>
          <w:b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bidi="th-TH"/>
        </w:rPr>
        <w:t>2563</w:t>
      </w:r>
      <w:r w:rsidR="00AA45E2" w:rsidRPr="0026205B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val="en-US" w:eastAsia="ja-JP" w:bidi="th-TH"/>
        </w:rPr>
        <w:t xml:space="preserve">และ </w:t>
      </w:r>
      <w:r w:rsidR="00674234">
        <w:rPr>
          <w:rFonts w:ascii="Angsana New" w:hAnsi="Angsana New"/>
          <w:sz w:val="30"/>
          <w:szCs w:val="30"/>
          <w:lang w:val="en-US" w:eastAsia="ja-JP" w:bidi="th-TH"/>
        </w:rPr>
        <w:t>2562</w:t>
      </w:r>
      <w:r w:rsidR="006F7608" w:rsidRPr="0026205B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 </w:t>
      </w:r>
      <w:r w:rsidRPr="0026205B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0ED8BE2B" w14:textId="77777777" w:rsidR="00834308" w:rsidRPr="00E037A3" w:rsidRDefault="00834308" w:rsidP="00C64C3A">
      <w:pPr>
        <w:pStyle w:val="block"/>
        <w:spacing w:after="0" w:line="240" w:lineRule="atLeast"/>
        <w:ind w:left="540" w:hanging="540"/>
        <w:jc w:val="both"/>
        <w:rPr>
          <w:rFonts w:ascii="Angsana New" w:hAnsi="Angsana New"/>
          <w:sz w:val="30"/>
          <w:szCs w:val="30"/>
          <w:lang w:bidi="th-TH"/>
        </w:rPr>
      </w:pPr>
    </w:p>
    <w:tbl>
      <w:tblPr>
        <w:tblW w:w="1530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87"/>
        <w:gridCol w:w="1869"/>
        <w:gridCol w:w="720"/>
        <w:gridCol w:w="630"/>
        <w:gridCol w:w="630"/>
        <w:gridCol w:w="765"/>
        <w:gridCol w:w="765"/>
        <w:gridCol w:w="236"/>
        <w:gridCol w:w="243"/>
        <w:gridCol w:w="155"/>
        <w:gridCol w:w="236"/>
        <w:gridCol w:w="7"/>
        <w:gridCol w:w="567"/>
        <w:gridCol w:w="243"/>
        <w:gridCol w:w="709"/>
        <w:gridCol w:w="38"/>
        <w:gridCol w:w="198"/>
        <w:gridCol w:w="68"/>
        <w:gridCol w:w="814"/>
        <w:gridCol w:w="274"/>
        <w:gridCol w:w="896"/>
        <w:gridCol w:w="270"/>
        <w:gridCol w:w="94"/>
        <w:gridCol w:w="810"/>
        <w:gridCol w:w="270"/>
        <w:gridCol w:w="720"/>
        <w:gridCol w:w="270"/>
        <w:gridCol w:w="720"/>
      </w:tblGrid>
      <w:tr w:rsidR="00834308" w:rsidRPr="00E037A3" w14:paraId="1EDF275C" w14:textId="77777777" w:rsidTr="001D28FA">
        <w:tc>
          <w:tcPr>
            <w:tcW w:w="2087" w:type="dxa"/>
          </w:tcPr>
          <w:p w14:paraId="2C0432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381E426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BE7733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793CDF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2F69343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364" w:type="dxa"/>
            <w:gridSpan w:val="23"/>
          </w:tcPr>
          <w:p w14:paraId="72040275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400C4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/ </w:t>
            </w:r>
            <w:r w:rsidR="00400C4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4308" w:rsidRPr="00E037A3" w14:paraId="4360C8E3" w14:textId="77777777" w:rsidTr="001D28FA">
        <w:tc>
          <w:tcPr>
            <w:tcW w:w="2087" w:type="dxa"/>
          </w:tcPr>
          <w:p w14:paraId="71F5BAC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B0B53A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7C946B0E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260" w:type="dxa"/>
            <w:gridSpan w:val="2"/>
          </w:tcPr>
          <w:p w14:paraId="64DBE60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gridSpan w:val="2"/>
          </w:tcPr>
          <w:p w14:paraId="6313A02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2F5138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EFADD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6"/>
          </w:tcPr>
          <w:p w14:paraId="490ED34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gridSpan w:val="2"/>
          </w:tcPr>
          <w:p w14:paraId="58CC52B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48" w:type="dxa"/>
            <w:gridSpan w:val="4"/>
          </w:tcPr>
          <w:p w14:paraId="318DFCFD" w14:textId="77777777" w:rsidR="00834308" w:rsidRPr="00834308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4" w:type="dxa"/>
            <w:gridSpan w:val="2"/>
          </w:tcPr>
          <w:p w14:paraId="2F2F4CD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5"/>
          </w:tcPr>
          <w:p w14:paraId="44A32F7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834308" w:rsidRPr="00E037A3" w14:paraId="1C60163E" w14:textId="77777777" w:rsidTr="001D28FA">
        <w:tc>
          <w:tcPr>
            <w:tcW w:w="2087" w:type="dxa"/>
          </w:tcPr>
          <w:p w14:paraId="7307927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489DB1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720" w:type="dxa"/>
          </w:tcPr>
          <w:p w14:paraId="37A598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260" w:type="dxa"/>
            <w:gridSpan w:val="2"/>
          </w:tcPr>
          <w:p w14:paraId="66D48BF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030AA02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6"/>
          </w:tcPr>
          <w:p w14:paraId="49AEEA0F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56561EE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40EBC85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4" w:type="dxa"/>
          </w:tcPr>
          <w:p w14:paraId="3071EF0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1DEB9A3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มูลค่ายุติธรรมสำหรับ</w:t>
            </w:r>
          </w:p>
        </w:tc>
        <w:tc>
          <w:tcPr>
            <w:tcW w:w="270" w:type="dxa"/>
          </w:tcPr>
          <w:p w14:paraId="7287EC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378624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834308" w:rsidRPr="00E037A3" w14:paraId="79B8C979" w14:textId="77777777" w:rsidTr="001D28FA">
        <w:tc>
          <w:tcPr>
            <w:tcW w:w="2087" w:type="dxa"/>
          </w:tcPr>
          <w:p w14:paraId="2D41FC1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57703D8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720" w:type="dxa"/>
          </w:tcPr>
          <w:p w14:paraId="07F5D2C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260" w:type="dxa"/>
            <w:gridSpan w:val="2"/>
          </w:tcPr>
          <w:p w14:paraId="7CA377CD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2637E21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440" w:type="dxa"/>
            <w:gridSpan w:val="6"/>
          </w:tcPr>
          <w:p w14:paraId="48E883E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1B1964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5"/>
          </w:tcPr>
          <w:p w14:paraId="382D865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4" w:type="dxa"/>
          </w:tcPr>
          <w:p w14:paraId="4587263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4"/>
          </w:tcPr>
          <w:p w14:paraId="6CD22D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34308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561AFFD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</w:tcPr>
          <w:p w14:paraId="64D5D0D1" w14:textId="07AD24A1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D6724F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523FA1" w:rsidRPr="00E037A3" w14:paraId="25E9306A" w14:textId="77777777" w:rsidTr="001D28FA">
        <w:tc>
          <w:tcPr>
            <w:tcW w:w="2087" w:type="dxa"/>
          </w:tcPr>
          <w:p w14:paraId="4116283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0A115FD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7963B67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71D42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EE3DD8A" w14:textId="08F564E7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30" w:type="dxa"/>
          </w:tcPr>
          <w:p w14:paraId="66B6D205" w14:textId="52AC3006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5" w:type="dxa"/>
          </w:tcPr>
          <w:p w14:paraId="0B93996C" w14:textId="53B21007" w:rsidR="001D28FA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42473FD9" w14:textId="654E655D" w:rsidR="00834308" w:rsidRPr="00E037A3" w:rsidRDefault="001D28FA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5" w:type="dxa"/>
          </w:tcPr>
          <w:p w14:paraId="42693B4D" w14:textId="1EB65F13" w:rsidR="00287857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5A14E02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4" w:type="dxa"/>
            <w:gridSpan w:val="3"/>
          </w:tcPr>
          <w:p w14:paraId="6DE7F036" w14:textId="62413DDF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75F742B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C79DD5" w14:textId="2F2D29A4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34308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69FEBA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2F34F425" w14:textId="7A4DD633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6" w:type="dxa"/>
            <w:gridSpan w:val="2"/>
          </w:tcPr>
          <w:p w14:paraId="1D870C6E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60F49B65" w14:textId="2B7FE1A5" w:rsidR="008B5F45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2FA5DD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4" w:type="dxa"/>
          </w:tcPr>
          <w:p w14:paraId="79EDD28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330B1C24" w14:textId="7A4A8448" w:rsidR="001D28FA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55E766CE" w14:textId="1D17BF1A" w:rsidR="00834308" w:rsidRPr="00E037A3" w:rsidRDefault="001D28FA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295FD6A3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5CB9F0F9" w14:textId="002EEFE6" w:rsidR="00C2543E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834308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45E5E6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1359002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4999A3D" w14:textId="16277E5F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14:paraId="03BEE00B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D58E22A" w14:textId="015569E8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523FA1" w:rsidRPr="00E037A3" w14:paraId="4877A0BC" w14:textId="77777777" w:rsidTr="001D28FA">
        <w:tc>
          <w:tcPr>
            <w:tcW w:w="2087" w:type="dxa"/>
          </w:tcPr>
          <w:p w14:paraId="7DF30D1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04A79EE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34976B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0A1DCBC" w14:textId="33D45E48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630" w:type="dxa"/>
          </w:tcPr>
          <w:p w14:paraId="7C9DCB52" w14:textId="12A9071B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5" w:type="dxa"/>
          </w:tcPr>
          <w:p w14:paraId="4C8DFD61" w14:textId="15772F0F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65" w:type="dxa"/>
          </w:tcPr>
          <w:p w14:paraId="7E3E3DFD" w14:textId="10E825BD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634" w:type="dxa"/>
            <w:gridSpan w:val="3"/>
          </w:tcPr>
          <w:p w14:paraId="34DD0540" w14:textId="553102DA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1E1F4949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4B319D" w14:textId="4BB494AA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2CBB2170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21FE9184" w14:textId="59BB343B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  <w:gridSpan w:val="2"/>
          </w:tcPr>
          <w:p w14:paraId="3E2147E6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DD01F51" w14:textId="21F45534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4" w:type="dxa"/>
          </w:tcPr>
          <w:p w14:paraId="544E3B5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</w:tcPr>
          <w:p w14:paraId="58468AE9" w14:textId="7692BFE2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54BE97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6C48EF8B" w14:textId="5D6B8BD4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51A9BDC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DA2436" w14:textId="0FDA55BB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3ABE490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46C43F4" w14:textId="1440832A" w:rsidR="00834308" w:rsidRPr="00E037A3" w:rsidRDefault="00674234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A56C91" w:rsidRPr="00E037A3" w14:paraId="7B39997F" w14:textId="77777777" w:rsidTr="001D28FA">
        <w:trPr>
          <w:trHeight w:val="272"/>
        </w:trPr>
        <w:tc>
          <w:tcPr>
            <w:tcW w:w="2087" w:type="dxa"/>
          </w:tcPr>
          <w:p w14:paraId="305E35DF" w14:textId="77777777" w:rsidR="00A56C91" w:rsidRPr="00E037A3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2945833B" w14:textId="77777777" w:rsidR="00A56C91" w:rsidRPr="00E037A3" w:rsidRDefault="00A56C91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6AC83264" w14:textId="77777777" w:rsidR="00A56C91" w:rsidRPr="00A2264C" w:rsidRDefault="00A56C91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14:paraId="1D421CDE" w14:textId="77777777" w:rsidR="00A56C91" w:rsidRPr="00EE38EA" w:rsidRDefault="00EE38EA" w:rsidP="00834308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9364" w:type="dxa"/>
            <w:gridSpan w:val="23"/>
          </w:tcPr>
          <w:p w14:paraId="0C5A31EA" w14:textId="77777777" w:rsidR="00A56C91" w:rsidRPr="00EE38EA" w:rsidRDefault="00EE38EA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A56C91" w:rsidRPr="00EE38EA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พันบาท</w:t>
            </w:r>
            <w:r w:rsidRPr="00EE38E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834308" w:rsidRPr="00E037A3" w14:paraId="5B3727FF" w14:textId="77777777" w:rsidTr="001D28FA">
        <w:trPr>
          <w:trHeight w:val="272"/>
        </w:trPr>
        <w:tc>
          <w:tcPr>
            <w:tcW w:w="2087" w:type="dxa"/>
          </w:tcPr>
          <w:p w14:paraId="6BC2A5E1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E037A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869" w:type="dxa"/>
          </w:tcPr>
          <w:p w14:paraId="2562959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21258AA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E0472E" w14:textId="77777777" w:rsidR="00834308" w:rsidRPr="00C761BE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B1765E2" w14:textId="77777777" w:rsidR="00834308" w:rsidRPr="00A2264C" w:rsidRDefault="00834308" w:rsidP="0083430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</w:tcPr>
          <w:p w14:paraId="5BAC7574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</w:tcPr>
          <w:p w14:paraId="0222C1A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4" w:type="dxa"/>
            <w:gridSpan w:val="3"/>
          </w:tcPr>
          <w:p w14:paraId="0A6AF2D7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3F2E22C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14:paraId="57DB8811" w14:textId="77777777" w:rsidR="00834308" w:rsidRPr="00E037A3" w:rsidRDefault="00834308" w:rsidP="0083430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FFD9C8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gridSpan w:val="2"/>
          </w:tcPr>
          <w:p w14:paraId="41528CD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16F132DA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3E38918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1B3330E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</w:tcPr>
          <w:p w14:paraId="15E7A70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2FF3EE2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gridSpan w:val="2"/>
          </w:tcPr>
          <w:p w14:paraId="451C5CA9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C1BA346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B539323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409655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8D41504" w14:textId="77777777" w:rsidR="00834308" w:rsidRPr="00E037A3" w:rsidRDefault="00834308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7534F" w:rsidRPr="00E037A3" w14:paraId="59B43E3C" w14:textId="77777777" w:rsidTr="001D28FA">
        <w:tc>
          <w:tcPr>
            <w:tcW w:w="2087" w:type="dxa"/>
          </w:tcPr>
          <w:p w14:paraId="6E0650E7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ซินเน็ค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  <w:p w14:paraId="035AA4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มหาชน</w:t>
            </w:r>
            <w:r w:rsidRPr="00C2543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869" w:type="dxa"/>
          </w:tcPr>
          <w:p w14:paraId="47529E64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นำเข้าและจำหน่ายอุปกรณ์</w:t>
            </w:r>
          </w:p>
          <w:p w14:paraId="47934EF9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720" w:type="dxa"/>
          </w:tcPr>
          <w:p w14:paraId="79498ED4" w14:textId="77777777" w:rsidR="0077534F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5F95C32" w14:textId="77777777" w:rsidR="0077534F" w:rsidRPr="00C2543E" w:rsidRDefault="0077534F" w:rsidP="0077534F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2543E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1A52A356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6F50E46B" w14:textId="090EDCC7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630" w:type="dxa"/>
          </w:tcPr>
          <w:p w14:paraId="0D57D65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  <w:p w14:paraId="7DC63F49" w14:textId="05936029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38</w:t>
            </w:r>
            <w:r w:rsidR="0077534F" w:rsidRPr="00C2543E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51</w:t>
            </w:r>
          </w:p>
        </w:tc>
        <w:tc>
          <w:tcPr>
            <w:tcW w:w="765" w:type="dxa"/>
            <w:shd w:val="clear" w:color="auto" w:fill="auto"/>
          </w:tcPr>
          <w:p w14:paraId="3976CD81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1DB69C9E" w14:textId="0BB3C506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765" w:type="dxa"/>
            <w:shd w:val="clear" w:color="auto" w:fill="auto"/>
          </w:tcPr>
          <w:p w14:paraId="01A3093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  <w:p w14:paraId="66A4E562" w14:textId="5782F646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847</w:t>
            </w:r>
            <w:r w:rsidR="005152E9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361</w:t>
            </w:r>
          </w:p>
        </w:tc>
        <w:tc>
          <w:tcPr>
            <w:tcW w:w="634" w:type="dxa"/>
            <w:gridSpan w:val="3"/>
            <w:tcBorders>
              <w:bottom w:val="double" w:sz="4" w:space="0" w:color="auto"/>
            </w:tcBorders>
          </w:tcPr>
          <w:p w14:paraId="5F00C41B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3B702D81" w14:textId="1F4D76AA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  <w:r w:rsidR="00805F5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36" w:type="dxa"/>
          </w:tcPr>
          <w:p w14:paraId="598E84B4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bottom w:val="double" w:sz="4" w:space="0" w:color="auto"/>
            </w:tcBorders>
          </w:tcPr>
          <w:p w14:paraId="4B85DB3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9387193" w14:textId="741E2599" w:rsidR="0077534F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298</w:t>
            </w:r>
            <w:r w:rsidR="0077534F" w:rsidRPr="00C2543E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518</w:t>
            </w:r>
          </w:p>
        </w:tc>
        <w:tc>
          <w:tcPr>
            <w:tcW w:w="243" w:type="dxa"/>
          </w:tcPr>
          <w:p w14:paraId="3569FA02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2555264" w14:textId="6D51229B" w:rsidR="00FD4274" w:rsidRPr="00C2543E" w:rsidRDefault="00805F5A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674234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74234">
              <w:rPr>
                <w:rFonts w:ascii="Angsana New" w:hAnsi="Angsana New"/>
                <w:sz w:val="24"/>
                <w:szCs w:val="24"/>
              </w:rPr>
              <w:t>242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74234">
              <w:rPr>
                <w:rFonts w:ascii="Angsana New" w:hAnsi="Angsana New"/>
                <w:sz w:val="24"/>
                <w:szCs w:val="24"/>
              </w:rPr>
              <w:t>648</w:t>
            </w:r>
          </w:p>
        </w:tc>
        <w:tc>
          <w:tcPr>
            <w:tcW w:w="266" w:type="dxa"/>
            <w:gridSpan w:val="2"/>
          </w:tcPr>
          <w:p w14:paraId="6E4682A5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</w:tcPr>
          <w:p w14:paraId="220ED640" w14:textId="77777777" w:rsidR="0077534F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E3E14B7" w14:textId="54A713A9" w:rsidR="00535F76" w:rsidRPr="00C2543E" w:rsidRDefault="00674234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08" w:right="-2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236</w:t>
            </w:r>
            <w:r w:rsidR="00535F76" w:rsidRPr="00721CAF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274" w:type="dxa"/>
          </w:tcPr>
          <w:p w14:paraId="1EAD848D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bottom w:val="double" w:sz="4" w:space="0" w:color="auto"/>
            </w:tcBorders>
            <w:shd w:val="clear" w:color="auto" w:fill="auto"/>
          </w:tcPr>
          <w:p w14:paraId="2D34D7AD" w14:textId="098B7969" w:rsidR="00FD4274" w:rsidRPr="00C2543E" w:rsidRDefault="00805F5A" w:rsidP="0077534F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br/>
            </w:r>
            <w:r w:rsidR="00674234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74234">
              <w:rPr>
                <w:rFonts w:ascii="Angsana New" w:hAnsi="Angsana New"/>
                <w:sz w:val="24"/>
                <w:szCs w:val="24"/>
              </w:rPr>
              <w:t>480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674234">
              <w:rPr>
                <w:rFonts w:ascii="Angsana New" w:hAnsi="Angsana New"/>
                <w:sz w:val="24"/>
                <w:szCs w:val="24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14:paraId="5F42DF97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bottom w:val="double" w:sz="4" w:space="0" w:color="auto"/>
            </w:tcBorders>
          </w:tcPr>
          <w:p w14:paraId="2388893C" w14:textId="77777777" w:rsidR="0077534F" w:rsidRDefault="0077534F" w:rsidP="0077534F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805936B" w14:textId="233E0C49" w:rsidR="00535F76" w:rsidRPr="00C2543E" w:rsidRDefault="00674234" w:rsidP="0077534F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447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669</w:t>
            </w:r>
          </w:p>
        </w:tc>
        <w:tc>
          <w:tcPr>
            <w:tcW w:w="270" w:type="dxa"/>
          </w:tcPr>
          <w:p w14:paraId="18F55ACC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</w:tcPr>
          <w:p w14:paraId="17A8FF4E" w14:textId="77777777" w:rsidR="0077534F" w:rsidRPr="00C2543E" w:rsidRDefault="0077534F" w:rsidP="00C018D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5719D8" w14:textId="3527AE0F" w:rsidR="0077534F" w:rsidRPr="00C2543E" w:rsidRDefault="00674234" w:rsidP="00C018DA">
            <w:pPr>
              <w:tabs>
                <w:tab w:val="clear" w:pos="454"/>
                <w:tab w:val="decimal" w:pos="254"/>
                <w:tab w:val="left" w:pos="343"/>
              </w:tabs>
              <w:ind w:right="-11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104</w:t>
            </w:r>
            <w:r w:rsidR="00C018D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2D874A63" w14:textId="77777777" w:rsidR="0077534F" w:rsidRPr="00C2543E" w:rsidRDefault="0077534F" w:rsidP="00775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3A3D866A" w14:textId="77777777" w:rsidR="0077534F" w:rsidRPr="00C2543E" w:rsidRDefault="0077534F" w:rsidP="00C0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  <w:p w14:paraId="655A712A" w14:textId="689F3264" w:rsidR="0077534F" w:rsidRPr="00C2543E" w:rsidRDefault="00674234" w:rsidP="00C018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4"/>
                <w:tab w:val="left" w:pos="342"/>
              </w:tabs>
              <w:spacing w:line="240" w:lineRule="auto"/>
              <w:ind w:left="-108" w:right="-10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100</w:t>
            </w:r>
            <w:r w:rsidR="00C018DA">
              <w:rPr>
                <w:rFonts w:ascii="Angsana New" w:hAnsi="Angsana New" w:hint="cs"/>
                <w:sz w:val="24"/>
                <w:szCs w:val="24"/>
                <w:cs/>
              </w:rPr>
              <w:t>,</w:t>
            </w:r>
            <w:r>
              <w:rPr>
                <w:rFonts w:ascii="Angsana New" w:hAnsi="Angsana New" w:hint="cs"/>
                <w:sz w:val="24"/>
                <w:szCs w:val="24"/>
              </w:rPr>
              <w:t>874</w:t>
            </w:r>
          </w:p>
        </w:tc>
      </w:tr>
      <w:tr w:rsidR="00A56C91" w:rsidRPr="00E037A3" w14:paraId="43495C24" w14:textId="77777777" w:rsidTr="001D28FA">
        <w:tc>
          <w:tcPr>
            <w:tcW w:w="2087" w:type="dxa"/>
          </w:tcPr>
          <w:p w14:paraId="72C465CD" w14:textId="77777777" w:rsidR="00A56C91" w:rsidRPr="00277B4E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69" w:type="dxa"/>
          </w:tcPr>
          <w:p w14:paraId="738259CA" w14:textId="77777777" w:rsidR="00A56C91" w:rsidRPr="00277B4E" w:rsidRDefault="00A56C91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6ABB7F02" w14:textId="77777777" w:rsidR="00A56C91" w:rsidRPr="00A56C91" w:rsidRDefault="00A56C91" w:rsidP="00A56C91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30" w:type="dxa"/>
          </w:tcPr>
          <w:p w14:paraId="36046DD5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2F652C1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1ED18FC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5" w:type="dxa"/>
            <w:shd w:val="clear" w:color="auto" w:fill="auto"/>
          </w:tcPr>
          <w:p w14:paraId="6886959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4" w:type="dxa"/>
            <w:gridSpan w:val="3"/>
            <w:tcBorders>
              <w:top w:val="double" w:sz="4" w:space="0" w:color="auto"/>
            </w:tcBorders>
          </w:tcPr>
          <w:p w14:paraId="0E24E3AD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3F0AF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gridSpan w:val="2"/>
            <w:tcBorders>
              <w:top w:val="double" w:sz="4" w:space="0" w:color="auto"/>
            </w:tcBorders>
          </w:tcPr>
          <w:p w14:paraId="6594522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620E416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36DAD6C4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  <w:gridSpan w:val="2"/>
          </w:tcPr>
          <w:p w14:paraId="046DEE94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double" w:sz="4" w:space="0" w:color="auto"/>
            </w:tcBorders>
          </w:tcPr>
          <w:p w14:paraId="08666149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AAEE5DD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double" w:sz="4" w:space="0" w:color="auto"/>
            </w:tcBorders>
            <w:shd w:val="clear" w:color="auto" w:fill="auto"/>
          </w:tcPr>
          <w:p w14:paraId="02B53FE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E615AFA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4" w:type="dxa"/>
            <w:gridSpan w:val="2"/>
            <w:tcBorders>
              <w:top w:val="double" w:sz="4" w:space="0" w:color="auto"/>
            </w:tcBorders>
          </w:tcPr>
          <w:p w14:paraId="77EC35C2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D75DDF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5038FA5E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4E9D77E" w14:textId="77777777" w:rsidR="00A56C91" w:rsidRPr="00EC6E14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09FCD378" w14:textId="77777777" w:rsidR="00A56C91" w:rsidRDefault="00A56C91" w:rsidP="008343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06097BC" w14:textId="77777777" w:rsidR="00A3613D" w:rsidRDefault="00A3613D"/>
    <w:p w14:paraId="5BAD8921" w14:textId="7FE85E28" w:rsidR="005D70B5" w:rsidRPr="005D70B5" w:rsidRDefault="005D70B5" w:rsidP="005D7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ณ วันที่ </w:t>
      </w:r>
      <w:r w:rsidR="00674234">
        <w:rPr>
          <w:rFonts w:ascii="Angsana New" w:eastAsia="Times New Roman" w:hAnsi="Angsana New" w:hint="cs"/>
          <w:sz w:val="30"/>
          <w:szCs w:val="30"/>
        </w:rPr>
        <w:t>30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 w:rsidR="00674234">
        <w:rPr>
          <w:rFonts w:ascii="Angsana New" w:eastAsia="Times New Roman" w:hAnsi="Angsana New" w:hint="cs"/>
          <w:sz w:val="30"/>
          <w:szCs w:val="30"/>
        </w:rPr>
        <w:t>2563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674234">
        <w:rPr>
          <w:rFonts w:ascii="Angsana New" w:eastAsia="Times New Roman" w:hAnsi="Angsana New" w:hint="cs"/>
          <w:sz w:val="30"/>
          <w:szCs w:val="30"/>
        </w:rPr>
        <w:t>31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674234">
        <w:rPr>
          <w:rFonts w:ascii="Angsana New" w:eastAsia="Times New Roman" w:hAnsi="Angsana New" w:hint="cs"/>
          <w:sz w:val="30"/>
          <w:szCs w:val="30"/>
        </w:rPr>
        <w:t>2562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 xml:space="preserve">บริษัทนำหุ้นสามัญของบริษัท ซินเน็ค (ประเทศไทย) จำกัด (มหาชน) โดยคิดคำนวณมูลค่าตามราคาตลาดที่มีการซื้อขายในตลาดหลักทรัพย์แห่งประเทศไทยในมูลค่าไม่ต่ำกว่า </w:t>
      </w:r>
      <w:r w:rsidR="00674234">
        <w:rPr>
          <w:rFonts w:ascii="Angsana New" w:eastAsia="Times New Roman" w:hAnsi="Angsana New" w:hint="cs"/>
          <w:sz w:val="30"/>
          <w:szCs w:val="30"/>
        </w:rPr>
        <w:t>1</w:t>
      </w:r>
      <w:r w:rsidRPr="005D70B5">
        <w:rPr>
          <w:rFonts w:ascii="Angsana New" w:eastAsia="Times New Roman" w:hAnsi="Angsana New" w:hint="cs"/>
          <w:sz w:val="30"/>
          <w:szCs w:val="30"/>
        </w:rPr>
        <w:t>.</w:t>
      </w:r>
      <w:r w:rsidR="00674234">
        <w:rPr>
          <w:rFonts w:ascii="Angsana New" w:eastAsia="Times New Roman" w:hAnsi="Angsana New" w:hint="cs"/>
          <w:sz w:val="30"/>
          <w:szCs w:val="30"/>
        </w:rPr>
        <w:t>5</w:t>
      </w:r>
      <w:r w:rsidRPr="005D70B5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5D70B5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44A9EC27" w14:textId="71F19351" w:rsidR="001B26DF" w:rsidRDefault="001B26DF">
      <w:pPr>
        <w:rPr>
          <w:spacing w:val="6"/>
          <w:sz w:val="28"/>
          <w:szCs w:val="28"/>
        </w:rPr>
      </w:pPr>
      <w:r w:rsidRPr="00F72572">
        <w:rPr>
          <w:spacing w:val="6"/>
          <w:sz w:val="28"/>
          <w:szCs w:val="28"/>
        </w:rPr>
        <w:br w:type="page"/>
      </w:r>
    </w:p>
    <w:p w14:paraId="0CA54ECD" w14:textId="59BD1D99" w:rsidR="00DB347A" w:rsidRPr="00BB1A05" w:rsidRDefault="00DB347A">
      <w:pPr>
        <w:rPr>
          <w:spacing w:val="6"/>
          <w:sz w:val="30"/>
          <w:szCs w:val="30"/>
        </w:rPr>
      </w:pPr>
      <w:r w:rsidRPr="00BB1A05">
        <w:rPr>
          <w:rFonts w:hint="cs"/>
          <w:spacing w:val="6"/>
          <w:sz w:val="30"/>
          <w:szCs w:val="30"/>
          <w:cs/>
        </w:rPr>
        <w:lastRenderedPageBreak/>
        <w:t>เงินลงทุนในการร่วมค้า</w:t>
      </w:r>
      <w:r w:rsidRPr="00BB1A05">
        <w:rPr>
          <w:spacing w:val="6"/>
          <w:sz w:val="30"/>
          <w:szCs w:val="30"/>
          <w:cs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ณ</w:t>
      </w:r>
      <w:r w:rsidRPr="00BB1A05">
        <w:rPr>
          <w:spacing w:val="6"/>
          <w:sz w:val="30"/>
          <w:szCs w:val="30"/>
          <w:cs/>
        </w:rPr>
        <w:t xml:space="preserve"> </w:t>
      </w:r>
      <w:r w:rsidRPr="001D28FA">
        <w:rPr>
          <w:rFonts w:ascii="Angsana New" w:hAnsi="Angsana New" w:hint="cs"/>
          <w:sz w:val="30"/>
          <w:szCs w:val="30"/>
          <w:cs/>
        </w:rPr>
        <w:t>วันที่</w:t>
      </w:r>
      <w:r w:rsidRPr="001D28FA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30</w:t>
      </w:r>
      <w:r w:rsidR="001D28FA" w:rsidRPr="001D28FA">
        <w:rPr>
          <w:rFonts w:ascii="Angsana New" w:hAnsi="Angsana New"/>
          <w:sz w:val="30"/>
          <w:szCs w:val="30"/>
          <w:cs/>
        </w:rPr>
        <w:t xml:space="preserve"> </w:t>
      </w:r>
      <w:r w:rsidR="001D28FA" w:rsidRPr="001D28FA">
        <w:rPr>
          <w:rFonts w:ascii="Angsana New" w:hAnsi="Angsana New" w:hint="cs"/>
          <w:sz w:val="30"/>
          <w:szCs w:val="30"/>
          <w:cs/>
        </w:rPr>
        <w:t>มิถุนายน</w:t>
      </w:r>
      <w:r w:rsidR="001D28FA" w:rsidRPr="001D28FA">
        <w:rPr>
          <w:rFonts w:ascii="Angsana New" w:hAnsi="Angsana New"/>
          <w:sz w:val="30"/>
          <w:szCs w:val="30"/>
          <w:lang w:bidi="ar-SA"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31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ธันวาคม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2562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และเงินปันผลรับจากเงินลงทุนสำหรับงวด</w:t>
      </w:r>
      <w:r w:rsidR="001D28FA">
        <w:rPr>
          <w:rFonts w:ascii="Angsana New" w:hAnsi="Angsana New" w:hint="cs"/>
          <w:sz w:val="30"/>
          <w:szCs w:val="30"/>
          <w:cs/>
        </w:rPr>
        <w:t>หก</w:t>
      </w:r>
      <w:r w:rsidRPr="00BB1A05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 w:hint="cs"/>
          <w:sz w:val="30"/>
          <w:szCs w:val="30"/>
        </w:rPr>
        <w:t>30</w:t>
      </w:r>
      <w:r w:rsidR="001D28FA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2563</w:t>
      </w:r>
      <w:r w:rsidRPr="00BB1A05">
        <w:rPr>
          <w:rFonts w:ascii="Angsana New" w:hAnsi="Angsana New"/>
          <w:sz w:val="30"/>
          <w:szCs w:val="30"/>
          <w:lang w:bidi="ar-SA"/>
        </w:rPr>
        <w:t xml:space="preserve"> </w:t>
      </w:r>
      <w:r w:rsidRPr="00BB1A05">
        <w:rPr>
          <w:rFonts w:ascii="Angsana New" w:hAnsi="Angsana New" w:hint="cs"/>
          <w:sz w:val="30"/>
          <w:szCs w:val="30"/>
          <w:cs/>
        </w:rPr>
        <w:t>และ</w:t>
      </w:r>
      <w:r w:rsidRPr="00BB1A05">
        <w:rPr>
          <w:rFonts w:ascii="Angsana New" w:hAnsi="Angsana New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z w:val="30"/>
          <w:szCs w:val="30"/>
          <w:lang w:bidi="ar-SA"/>
        </w:rPr>
        <w:t>2562</w:t>
      </w:r>
      <w:r w:rsidRPr="00BB1A05">
        <w:rPr>
          <w:spacing w:val="6"/>
          <w:sz w:val="30"/>
          <w:szCs w:val="30"/>
        </w:rPr>
        <w:t xml:space="preserve"> </w:t>
      </w:r>
      <w:r w:rsidRPr="00BB1A05">
        <w:rPr>
          <w:rFonts w:hint="cs"/>
          <w:spacing w:val="6"/>
          <w:sz w:val="30"/>
          <w:szCs w:val="30"/>
          <w:cs/>
        </w:rPr>
        <w:t>มีดังนี้</w:t>
      </w:r>
    </w:p>
    <w:p w14:paraId="158A00D7" w14:textId="77777777" w:rsidR="00DB347A" w:rsidRPr="00F72572" w:rsidRDefault="00DB347A">
      <w:pPr>
        <w:rPr>
          <w:spacing w:val="6"/>
          <w:sz w:val="28"/>
          <w:szCs w:val="28"/>
        </w:rPr>
      </w:pPr>
    </w:p>
    <w:tbl>
      <w:tblPr>
        <w:tblW w:w="1453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610"/>
        <w:gridCol w:w="2067"/>
        <w:gridCol w:w="810"/>
        <w:gridCol w:w="723"/>
        <w:gridCol w:w="720"/>
        <w:gridCol w:w="807"/>
        <w:gridCol w:w="813"/>
        <w:gridCol w:w="761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49"/>
        <w:gridCol w:w="21"/>
        <w:gridCol w:w="810"/>
      </w:tblGrid>
      <w:tr w:rsidR="003A2C1B" w:rsidRPr="00E037A3" w14:paraId="38BB3064" w14:textId="77777777" w:rsidTr="00B1232D">
        <w:tc>
          <w:tcPr>
            <w:tcW w:w="2610" w:type="dxa"/>
          </w:tcPr>
          <w:p w14:paraId="45D55A87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4FEB606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A99DADF" w14:textId="77777777" w:rsidR="003A2C1B" w:rsidRPr="00E037A3" w:rsidRDefault="003A2C1B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44" w:type="dxa"/>
            <w:gridSpan w:val="17"/>
          </w:tcPr>
          <w:p w14:paraId="5B6E7CEB" w14:textId="77777777" w:rsidR="003A2C1B" w:rsidRPr="00834308" w:rsidRDefault="003A2C1B" w:rsidP="00EE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3430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26DF" w:rsidRPr="00E037A3" w14:paraId="60BCB09C" w14:textId="77777777" w:rsidTr="00B1232D">
        <w:tc>
          <w:tcPr>
            <w:tcW w:w="2610" w:type="dxa"/>
          </w:tcPr>
          <w:p w14:paraId="003C513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5033E4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08793191" w14:textId="77777777" w:rsidR="001B26DF" w:rsidRPr="00834308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443" w:type="dxa"/>
            <w:gridSpan w:val="2"/>
          </w:tcPr>
          <w:p w14:paraId="2C6F4EA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gridSpan w:val="2"/>
          </w:tcPr>
          <w:p w14:paraId="45287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3C72551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0936501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03AB067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3244FC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3315A737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1B26DF" w:rsidRPr="00E037A3" w14:paraId="72E2EEAF" w14:textId="77777777" w:rsidTr="00B1232D">
        <w:tc>
          <w:tcPr>
            <w:tcW w:w="2610" w:type="dxa"/>
          </w:tcPr>
          <w:p w14:paraId="41D0436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6DB60A5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810" w:type="dxa"/>
          </w:tcPr>
          <w:p w14:paraId="7BB6F86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กิจการ</w:t>
            </w:r>
          </w:p>
        </w:tc>
        <w:tc>
          <w:tcPr>
            <w:tcW w:w="1443" w:type="dxa"/>
            <w:gridSpan w:val="2"/>
          </w:tcPr>
          <w:p w14:paraId="35656B8E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620" w:type="dxa"/>
            <w:gridSpan w:val="2"/>
          </w:tcPr>
          <w:p w14:paraId="0EDBE71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1" w:type="dxa"/>
            <w:gridSpan w:val="4"/>
          </w:tcPr>
          <w:p w14:paraId="253D92F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463C8C6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1BE3813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01E027F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0F6A0F8B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</w:p>
        </w:tc>
      </w:tr>
      <w:tr w:rsidR="001B26DF" w:rsidRPr="00E037A3" w14:paraId="1123BF6F" w14:textId="77777777" w:rsidTr="00B1232D">
        <w:tc>
          <w:tcPr>
            <w:tcW w:w="2610" w:type="dxa"/>
          </w:tcPr>
          <w:p w14:paraId="06EBA058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187311A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810" w:type="dxa"/>
          </w:tcPr>
          <w:p w14:paraId="117A258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จัดตั้ง</w:t>
            </w:r>
          </w:p>
        </w:tc>
        <w:tc>
          <w:tcPr>
            <w:tcW w:w="1443" w:type="dxa"/>
            <w:gridSpan w:val="2"/>
          </w:tcPr>
          <w:p w14:paraId="15FE029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620" w:type="dxa"/>
            <w:gridSpan w:val="2"/>
          </w:tcPr>
          <w:p w14:paraId="4CB6E35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34308">
              <w:rPr>
                <w:rFonts w:ascii="Angsana New" w:hAnsi="Angsan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51" w:type="dxa"/>
            <w:gridSpan w:val="4"/>
          </w:tcPr>
          <w:p w14:paraId="1F3CD4E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14:paraId="7BBF85C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7" w:type="dxa"/>
            <w:gridSpan w:val="3"/>
          </w:tcPr>
          <w:p w14:paraId="7D7B9BB9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วิธี</w:t>
            </w:r>
            <w:r w:rsidRPr="00E037A3">
              <w:rPr>
                <w:rFonts w:ascii="Angsana New" w:hAnsi="Angsana New"/>
                <w:sz w:val="24"/>
                <w:szCs w:val="24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0A11FB3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  <w:gridSpan w:val="4"/>
          </w:tcPr>
          <w:p w14:paraId="6EDF8CA6" w14:textId="2BC7E4B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  <w:r w:rsidR="00D6724F"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1B26DF" w:rsidRPr="00E037A3" w14:paraId="4AEDFD80" w14:textId="77777777" w:rsidTr="00B1232D">
        <w:tc>
          <w:tcPr>
            <w:tcW w:w="2610" w:type="dxa"/>
          </w:tcPr>
          <w:p w14:paraId="2373B402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28CD6A6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B7885D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B2F2A1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9F9DCC7" w14:textId="412303DF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20" w:type="dxa"/>
          </w:tcPr>
          <w:p w14:paraId="41979A61" w14:textId="13611087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B26DF"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07" w:type="dxa"/>
          </w:tcPr>
          <w:p w14:paraId="4E2AB692" w14:textId="28A1CF4D" w:rsidR="001D28FA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58CA824A" w14:textId="3C597001" w:rsidR="001B26DF" w:rsidRPr="00E037A3" w:rsidRDefault="001D28FA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3" w:type="dxa"/>
          </w:tcPr>
          <w:p w14:paraId="6BF52A6B" w14:textId="5E004D99" w:rsidR="001B26DF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37694D66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1" w:type="dxa"/>
          </w:tcPr>
          <w:p w14:paraId="50A71825" w14:textId="422030DF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3556150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4271F30E" w14:textId="55E136DA" w:rsidR="004C4C3F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886326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14:paraId="3F4997B4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0E9530F5" w14:textId="3A76D163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6" w:type="dxa"/>
          </w:tcPr>
          <w:p w14:paraId="0C83D34A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84D7EC6" w14:textId="202A0CBB" w:rsidR="001B26DF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 w:rsidR="001B26DF" w:rsidRPr="00E037A3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100530F3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7A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3233848A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6CC2279" w14:textId="4950745C" w:rsidR="001D28FA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="001D28FA" w:rsidRPr="001D28F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5C2075DB" w14:textId="407BC1F1" w:rsidR="001B26DF" w:rsidRPr="00E037A3" w:rsidRDefault="001D28FA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9" w:type="dxa"/>
          </w:tcPr>
          <w:p w14:paraId="64563F94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25C359B6" w14:textId="6C434A4D" w:rsidR="001D28FA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</w:t>
            </w:r>
          </w:p>
          <w:p w14:paraId="20C89AF9" w14:textId="525567FE" w:rsidR="001B26DF" w:rsidRPr="00E037A3" w:rsidRDefault="001D28FA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28FA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1B26DF" w:rsidRPr="00E037A3" w14:paraId="5ABF601F" w14:textId="77777777" w:rsidTr="00B1232D">
        <w:tc>
          <w:tcPr>
            <w:tcW w:w="2610" w:type="dxa"/>
          </w:tcPr>
          <w:p w14:paraId="2722F67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067" w:type="dxa"/>
          </w:tcPr>
          <w:p w14:paraId="0354DF7D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A0E65BF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3" w:type="dxa"/>
          </w:tcPr>
          <w:p w14:paraId="45623817" w14:textId="7E122AD3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720" w:type="dxa"/>
          </w:tcPr>
          <w:p w14:paraId="640EA3D1" w14:textId="54C2E73D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7" w:type="dxa"/>
          </w:tcPr>
          <w:p w14:paraId="20AF847C" w14:textId="02250199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813" w:type="dxa"/>
          </w:tcPr>
          <w:p w14:paraId="087A50AF" w14:textId="7DB1D9A6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1" w:type="dxa"/>
          </w:tcPr>
          <w:p w14:paraId="5775EF90" w14:textId="7D87BC1F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14:paraId="627444AC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217B60C4" w14:textId="1A60FD04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43" w:type="dxa"/>
          </w:tcPr>
          <w:p w14:paraId="153BF05C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</w:tcPr>
          <w:p w14:paraId="3780B2E5" w14:textId="7C175ED0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66" w:type="dxa"/>
          </w:tcPr>
          <w:p w14:paraId="5F5BBAE1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5D1D32B6" w14:textId="55CD269D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14:paraId="442F5C50" w14:textId="77777777" w:rsidR="001B26DF" w:rsidRPr="00E037A3" w:rsidRDefault="001B26DF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7F54DFD" w14:textId="09C6448F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249" w:type="dxa"/>
          </w:tcPr>
          <w:p w14:paraId="48BDD673" w14:textId="77777777" w:rsidR="001B26DF" w:rsidRPr="00E037A3" w:rsidRDefault="001B26DF" w:rsidP="000D5347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14:paraId="35D8D710" w14:textId="537043EE" w:rsidR="001B26DF" w:rsidRPr="00E037A3" w:rsidRDefault="00674234" w:rsidP="000D5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D6507E" w:rsidRPr="0077534F" w14:paraId="4E70FE3C" w14:textId="77777777" w:rsidTr="00B1232D">
        <w:trPr>
          <w:trHeight w:val="272"/>
        </w:trPr>
        <w:tc>
          <w:tcPr>
            <w:tcW w:w="2610" w:type="dxa"/>
          </w:tcPr>
          <w:p w14:paraId="7AD760E5" w14:textId="77777777" w:rsidR="00D6507E" w:rsidRPr="0077534F" w:rsidRDefault="00D6507E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67" w:type="dxa"/>
          </w:tcPr>
          <w:p w14:paraId="33AD3704" w14:textId="77777777" w:rsidR="00D6507E" w:rsidRPr="0077534F" w:rsidRDefault="00D6507E" w:rsidP="00D6507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172457D1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3" w:type="dxa"/>
            <w:gridSpan w:val="2"/>
          </w:tcPr>
          <w:p w14:paraId="6849ABB7" w14:textId="77777777" w:rsidR="00D6507E" w:rsidRPr="0077534F" w:rsidRDefault="00D6507E" w:rsidP="00D6507E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ร้อยละ</w:t>
            </w:r>
            <w:r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7601" w:type="dxa"/>
            <w:gridSpan w:val="15"/>
          </w:tcPr>
          <w:p w14:paraId="6D4D6D8F" w14:textId="77777777" w:rsidR="00D6507E" w:rsidRPr="0077534F" w:rsidRDefault="00B1232D" w:rsidP="00D6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</w:rPr>
              <w:t xml:space="preserve">                                          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(</w:t>
            </w:r>
            <w:r w:rsidR="00D6507E" w:rsidRPr="0077534F">
              <w:rPr>
                <w:rFonts w:ascii="Angsana New" w:hAnsi="Angsana New" w:hint="cs"/>
                <w:i/>
                <w:iCs/>
                <w:sz w:val="22"/>
                <w:szCs w:val="22"/>
                <w:cs/>
              </w:rPr>
              <w:t>พันบาท</w:t>
            </w:r>
            <w:r w:rsidR="00D6507E" w:rsidRPr="0077534F">
              <w:rPr>
                <w:rFonts w:ascii="Angsana New" w:hAnsi="Angsana New"/>
                <w:i/>
                <w:iCs/>
                <w:sz w:val="22"/>
                <w:szCs w:val="22"/>
              </w:rPr>
              <w:t>)</w:t>
            </w:r>
          </w:p>
        </w:tc>
      </w:tr>
      <w:tr w:rsidR="001B26DF" w:rsidRPr="00E037A3" w14:paraId="1626B723" w14:textId="77777777" w:rsidTr="00B1232D">
        <w:tc>
          <w:tcPr>
            <w:tcW w:w="2610" w:type="dxa"/>
          </w:tcPr>
          <w:p w14:paraId="5FD6243A" w14:textId="77777777" w:rsidR="001B26DF" w:rsidRPr="00A56C91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</w:t>
            </w:r>
            <w:r w:rsidRPr="00A56C91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ร่วม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ค้า</w:t>
            </w:r>
          </w:p>
        </w:tc>
        <w:tc>
          <w:tcPr>
            <w:tcW w:w="2067" w:type="dxa"/>
          </w:tcPr>
          <w:p w14:paraId="3538BC82" w14:textId="77777777" w:rsidR="001B26DF" w:rsidRPr="00277B4E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CA48F3B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3017B9A1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9391E3F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3F4A18AD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8A16AC2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03895A0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4EEE25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3A12DF1A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0105C43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5545F8D4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7867BE58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EFE3FC3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AE0F72E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77634B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6292E4D" w14:textId="77777777" w:rsidR="001B26DF" w:rsidRPr="00EC6E14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23C0E" w14:textId="77777777" w:rsidR="001B26DF" w:rsidRDefault="001B26DF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E440B" w:rsidRPr="00E037A3" w14:paraId="53A4CAF8" w14:textId="77777777" w:rsidTr="00B1232D">
        <w:tc>
          <w:tcPr>
            <w:tcW w:w="2610" w:type="dxa"/>
          </w:tcPr>
          <w:p w14:paraId="664C6938" w14:textId="77777777" w:rsidR="001E440B" w:rsidRPr="00E20610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ทางตรง</w:t>
            </w:r>
          </w:p>
        </w:tc>
        <w:tc>
          <w:tcPr>
            <w:tcW w:w="2067" w:type="dxa"/>
          </w:tcPr>
          <w:p w14:paraId="1C6D6954" w14:textId="77777777" w:rsidR="001E440B" w:rsidRPr="00277B4E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2C6E89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3" w:type="dxa"/>
          </w:tcPr>
          <w:p w14:paraId="27900AD0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BFB942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D6F2D53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0D2AB9D9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</w:tcPr>
          <w:p w14:paraId="3B287480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A34F5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49E6868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18299C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6601189E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dxa"/>
          </w:tcPr>
          <w:p w14:paraId="531A4229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168F3CA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5D5E82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2FF57B2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8D449E4" w14:textId="77777777" w:rsidR="001E440B" w:rsidRPr="00EC6E14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237DFB" w14:textId="77777777" w:rsidR="001E440B" w:rsidRDefault="001E440B" w:rsidP="00A56C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35F76" w:rsidRPr="00E037A3" w14:paraId="674ED4B6" w14:textId="77777777" w:rsidTr="00B1232D">
        <w:tc>
          <w:tcPr>
            <w:tcW w:w="2610" w:type="dxa"/>
          </w:tcPr>
          <w:p w14:paraId="740B5C30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ทิม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ซีเคียวด์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</w:p>
          <w:p w14:paraId="72DCA44E" w14:textId="77777777" w:rsidR="00535F76" w:rsidRPr="006315A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24"/>
                <w:szCs w:val="24"/>
              </w:rPr>
            </w:pP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เทคโนโลยีส์</w:t>
            </w:r>
            <w:r w:rsidRPr="002876BA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876BA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2067" w:type="dxa"/>
          </w:tcPr>
          <w:p w14:paraId="159842BE" w14:textId="77777777" w:rsidR="00535F76" w:rsidRDefault="00535F76" w:rsidP="00535F76">
            <w:pPr>
              <w:ind w:left="165" w:hanging="165"/>
              <w:rPr>
                <w:rFonts w:ascii="Angsana New" w:hAnsi="Angsana New"/>
                <w:sz w:val="24"/>
                <w:szCs w:val="24"/>
              </w:rPr>
            </w:pPr>
            <w:r w:rsidRPr="004C16BA">
              <w:rPr>
                <w:rFonts w:ascii="Angsana New" w:hAnsi="Angsana New" w:hint="cs"/>
                <w:sz w:val="24"/>
                <w:szCs w:val="24"/>
                <w:cs/>
              </w:rPr>
              <w:t>ธุรกิจการพิมพ์ดิจิทัลและการพัฒนาซอฟต์แวร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</w:p>
        </w:tc>
        <w:tc>
          <w:tcPr>
            <w:tcW w:w="810" w:type="dxa"/>
          </w:tcPr>
          <w:p w14:paraId="0D4536FD" w14:textId="77777777" w:rsidR="00535F7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3" w:type="dxa"/>
          </w:tcPr>
          <w:p w14:paraId="335B31B9" w14:textId="25FAF9F1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33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720" w:type="dxa"/>
          </w:tcPr>
          <w:p w14:paraId="4C8F4752" w14:textId="1E1616D7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33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hint="cs"/>
                <w:sz w:val="24"/>
                <w:szCs w:val="24"/>
              </w:rPr>
              <w:t>33</w:t>
            </w:r>
          </w:p>
        </w:tc>
        <w:tc>
          <w:tcPr>
            <w:tcW w:w="807" w:type="dxa"/>
            <w:shd w:val="clear" w:color="auto" w:fill="auto"/>
          </w:tcPr>
          <w:p w14:paraId="2FAFE8B6" w14:textId="0FC997B6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674234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0A7F526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13" w:type="dxa"/>
            <w:shd w:val="clear" w:color="auto" w:fill="auto"/>
          </w:tcPr>
          <w:p w14:paraId="518818EC" w14:textId="497307A0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="00674234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6D30ECB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761" w:type="dxa"/>
          </w:tcPr>
          <w:p w14:paraId="08F670FE" w14:textId="0D07E4F0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FD42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7159767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1021D9C5" w14:textId="5E42E0B0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43" w:type="dxa"/>
          </w:tcPr>
          <w:p w14:paraId="7DAC12D6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D5B8564" w14:textId="1500F393" w:rsidR="00535F76" w:rsidRDefault="00674234" w:rsidP="003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FD42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66" w:type="dxa"/>
          </w:tcPr>
          <w:p w14:paraId="4B192BAA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1FACE689" w14:textId="1E906F43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70" w:type="dxa"/>
          </w:tcPr>
          <w:p w14:paraId="4714DE13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698639C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320FF2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E9A7A3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BE1DE6" w14:paraId="72CE8369" w14:textId="77777777" w:rsidTr="00B1232D">
        <w:tc>
          <w:tcPr>
            <w:tcW w:w="2610" w:type="dxa"/>
          </w:tcPr>
          <w:p w14:paraId="5643305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067" w:type="dxa"/>
          </w:tcPr>
          <w:p w14:paraId="6AA18A56" w14:textId="77777777" w:rsidR="00535F76" w:rsidRPr="00BE1DE6" w:rsidRDefault="00535F76" w:rsidP="00535F76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5244E932" w14:textId="77777777" w:rsidR="00535F76" w:rsidRPr="00BE1DE6" w:rsidRDefault="00535F76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38B308D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47670C9A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75B4A62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644174A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3E252FD1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33A83626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573225B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39DEF757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39C38E1C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1E2FA94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257DF238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BC2179F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0112155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C386303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1A3B5F94" w14:textId="77777777" w:rsidR="00535F76" w:rsidRPr="00BE1DE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CD4C70" w:rsidRPr="00BE1DE6" w14:paraId="21893349" w14:textId="77777777" w:rsidTr="00B1232D">
        <w:tc>
          <w:tcPr>
            <w:tcW w:w="2610" w:type="dxa"/>
          </w:tcPr>
          <w:p w14:paraId="77943A65" w14:textId="77777777" w:rsidR="00CD4C70" w:rsidRPr="00E20610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2061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ทาง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อ้อม</w:t>
            </w:r>
          </w:p>
        </w:tc>
        <w:tc>
          <w:tcPr>
            <w:tcW w:w="2067" w:type="dxa"/>
          </w:tcPr>
          <w:p w14:paraId="0C911A39" w14:textId="77777777" w:rsidR="00CD4C70" w:rsidRPr="00BE1DE6" w:rsidRDefault="00CD4C70" w:rsidP="00CD4C70">
            <w:pPr>
              <w:ind w:left="165" w:hanging="165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35A7B4FB" w14:textId="77777777" w:rsidR="00CD4C70" w:rsidRPr="00BE1DE6" w:rsidRDefault="00CD4C70" w:rsidP="00CD4C70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3" w:type="dxa"/>
          </w:tcPr>
          <w:p w14:paraId="7DD6C477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720" w:type="dxa"/>
          </w:tcPr>
          <w:p w14:paraId="333C0DC8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21E9719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3" w:type="dxa"/>
            <w:shd w:val="clear" w:color="auto" w:fill="auto"/>
          </w:tcPr>
          <w:p w14:paraId="13B6C58F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61" w:type="dxa"/>
          </w:tcPr>
          <w:p w14:paraId="65C5B86B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D40C6EC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54" w:type="dxa"/>
            <w:gridSpan w:val="2"/>
          </w:tcPr>
          <w:p w14:paraId="691C34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43" w:type="dxa"/>
          </w:tcPr>
          <w:p w14:paraId="7A1EF00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47" w:type="dxa"/>
            <w:shd w:val="clear" w:color="auto" w:fill="auto"/>
          </w:tcPr>
          <w:p w14:paraId="0FEB0214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66" w:type="dxa"/>
          </w:tcPr>
          <w:p w14:paraId="45BB8252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4" w:type="dxa"/>
          </w:tcPr>
          <w:p w14:paraId="45836173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C3E5490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5E3F05B5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2CAD21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9EA6DF6" w14:textId="77777777" w:rsidR="00CD4C70" w:rsidRPr="00BE1DE6" w:rsidRDefault="00CD4C70" w:rsidP="00CD4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35F76" w:rsidRPr="00E037A3" w14:paraId="1CD3CF1B" w14:textId="77777777" w:rsidTr="00B1232D">
        <w:tc>
          <w:tcPr>
            <w:tcW w:w="2610" w:type="dxa"/>
          </w:tcPr>
          <w:p w14:paraId="278144D9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 w:rsidRPr="006315A4">
              <w:rPr>
                <w:rFonts w:ascii="Angsana New" w:hAnsi="Angsana New"/>
                <w:sz w:val="24"/>
                <w:szCs w:val="24"/>
              </w:rPr>
              <w:t xml:space="preserve">Myanmar Deco-TBSP </w:t>
            </w:r>
          </w:p>
          <w:p w14:paraId="253AFDB1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6315A4">
              <w:rPr>
                <w:rFonts w:ascii="Angsana New" w:hAnsi="Angsana New"/>
                <w:sz w:val="24"/>
                <w:szCs w:val="24"/>
              </w:rPr>
              <w:t>Special Products Company Limited</w:t>
            </w:r>
          </w:p>
        </w:tc>
        <w:tc>
          <w:tcPr>
            <w:tcW w:w="2067" w:type="dxa"/>
          </w:tcPr>
          <w:p w14:paraId="6323465E" w14:textId="77777777" w:rsidR="00535F76" w:rsidRPr="00A56C91" w:rsidRDefault="00535F76" w:rsidP="00535F76">
            <w:pPr>
              <w:rPr>
                <w:rFonts w:ascii="Angsana New" w:hAnsi="Angsana New"/>
                <w:sz w:val="24"/>
                <w:szCs w:val="24"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พิมพ์เอกสารปลอด</w:t>
            </w:r>
          </w:p>
          <w:p w14:paraId="5B4F6089" w14:textId="77777777" w:rsidR="00535F76" w:rsidRPr="00A56C91" w:rsidRDefault="00535F76" w:rsidP="00535F76">
            <w:pPr>
              <w:ind w:left="164"/>
              <w:rPr>
                <w:rFonts w:ascii="Angsana New" w:hAnsi="Angsana New"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sz w:val="24"/>
                <w:szCs w:val="24"/>
                <w:cs/>
              </w:rPr>
              <w:t>การทำเทียม</w:t>
            </w:r>
          </w:p>
        </w:tc>
        <w:tc>
          <w:tcPr>
            <w:tcW w:w="810" w:type="dxa"/>
          </w:tcPr>
          <w:p w14:paraId="0F374030" w14:textId="08E48921" w:rsidR="00535F76" w:rsidRPr="00A56C91" w:rsidRDefault="00BB1A05" w:rsidP="00535F76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พม่า</w:t>
            </w:r>
          </w:p>
        </w:tc>
        <w:tc>
          <w:tcPr>
            <w:tcW w:w="723" w:type="dxa"/>
          </w:tcPr>
          <w:p w14:paraId="55A631CD" w14:textId="241148AD" w:rsidR="00535F76" w:rsidRPr="00EC6E14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20" w:type="dxa"/>
          </w:tcPr>
          <w:p w14:paraId="63D1606F" w14:textId="003622D8" w:rsidR="00535F76" w:rsidRPr="00EC6E14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53" w:right="-1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07" w:type="dxa"/>
            <w:shd w:val="clear" w:color="auto" w:fill="auto"/>
          </w:tcPr>
          <w:p w14:paraId="726D6FCB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6B66A70B" w14:textId="67B52A06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813" w:type="dxa"/>
            <w:shd w:val="clear" w:color="auto" w:fill="auto"/>
          </w:tcPr>
          <w:p w14:paraId="5C234B34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USD</w:t>
            </w:r>
          </w:p>
          <w:p w14:paraId="5108ED9F" w14:textId="016C9636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0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  <w:r w:rsidR="00535F76">
              <w:rPr>
                <w:rFonts w:ascii="Angsana New" w:hAnsi="Angsana New"/>
                <w:sz w:val="24"/>
                <w:szCs w:val="24"/>
              </w:rPr>
              <w:t>.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="00535F7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535F76">
              <w:rPr>
                <w:rFonts w:ascii="Angsana New" w:hAnsi="Angsana New" w:hint="cs"/>
                <w:sz w:val="24"/>
                <w:szCs w:val="24"/>
                <w:cs/>
              </w:rPr>
              <w:t>ล้าน</w:t>
            </w:r>
          </w:p>
        </w:tc>
        <w:tc>
          <w:tcPr>
            <w:tcW w:w="761" w:type="dxa"/>
          </w:tcPr>
          <w:p w14:paraId="5E90BD88" w14:textId="4935214A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  <w:r w:rsidR="00FD4274" w:rsidRPr="00FD4274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71C4034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7BE2105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4" w:type="dxa"/>
            <w:gridSpan w:val="2"/>
          </w:tcPr>
          <w:p w14:paraId="24058413" w14:textId="54B6B68F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02A89CC8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99349E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7" w:type="dxa"/>
            <w:shd w:val="clear" w:color="auto" w:fill="auto"/>
          </w:tcPr>
          <w:p w14:paraId="4286BA99" w14:textId="505E8BBA" w:rsidR="00535F76" w:rsidRDefault="006A3A5C" w:rsidP="005D51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4,8</w:t>
            </w:r>
            <w:r w:rsidR="00674234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266" w:type="dxa"/>
          </w:tcPr>
          <w:p w14:paraId="45B15959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4" w:type="dxa"/>
          </w:tcPr>
          <w:p w14:paraId="3FBD7609" w14:textId="011DF1B8" w:rsidR="00535F76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="00535F76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171</w:t>
            </w:r>
          </w:p>
        </w:tc>
        <w:tc>
          <w:tcPr>
            <w:tcW w:w="270" w:type="dxa"/>
          </w:tcPr>
          <w:p w14:paraId="626614C7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1380A83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DF7EC80" w14:textId="77777777" w:rsidR="00535F76" w:rsidRPr="00EC6E14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B38CB16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535F76" w:rsidRPr="00E037A3" w14:paraId="74833E44" w14:textId="77777777" w:rsidTr="00B1232D">
        <w:trPr>
          <w:trHeight w:val="325"/>
        </w:trPr>
        <w:tc>
          <w:tcPr>
            <w:tcW w:w="2610" w:type="dxa"/>
          </w:tcPr>
          <w:p w14:paraId="04BCF68F" w14:textId="77777777" w:rsidR="00535F76" w:rsidRPr="00A56C91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56C9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067" w:type="dxa"/>
          </w:tcPr>
          <w:p w14:paraId="604B84D1" w14:textId="77777777" w:rsidR="00535F76" w:rsidRPr="00277B4E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4C3340F5" w14:textId="77777777" w:rsidR="00535F76" w:rsidRPr="00031A4E" w:rsidRDefault="00535F76" w:rsidP="00535F7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723" w:type="dxa"/>
          </w:tcPr>
          <w:p w14:paraId="654FDA95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816F54" w14:textId="77777777" w:rsidR="00535F76" w:rsidRDefault="00535F76" w:rsidP="00535F76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</w:tcPr>
          <w:p w14:paraId="5798C441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3" w:type="dxa"/>
            <w:shd w:val="clear" w:color="auto" w:fill="auto"/>
          </w:tcPr>
          <w:p w14:paraId="1AADCA2E" w14:textId="77777777" w:rsidR="00535F76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</w:tcPr>
          <w:p w14:paraId="18321504" w14:textId="3E8BAD19" w:rsidR="00535F76" w:rsidRPr="0077534F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  <w:tab w:val="decimal" w:pos="44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FD4274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36" w:type="dxa"/>
          </w:tcPr>
          <w:p w14:paraId="545CE6C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0F816C" w14:textId="3530DC1A" w:rsidR="00535F76" w:rsidRPr="001E440B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485</w:t>
            </w:r>
          </w:p>
        </w:tc>
        <w:tc>
          <w:tcPr>
            <w:tcW w:w="243" w:type="dxa"/>
          </w:tcPr>
          <w:p w14:paraId="6CE4C720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80DFD" w14:textId="1E607B07" w:rsidR="00535F76" w:rsidRPr="001E440B" w:rsidRDefault="00674234" w:rsidP="003F1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EA4600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6A3A5C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84</w:t>
            </w:r>
          </w:p>
        </w:tc>
        <w:tc>
          <w:tcPr>
            <w:tcW w:w="266" w:type="dxa"/>
          </w:tcPr>
          <w:p w14:paraId="72FD640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7DF30E19" w14:textId="3DB00607" w:rsidR="00535F76" w:rsidRPr="001E440B" w:rsidRDefault="00674234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535F7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699</w:t>
            </w:r>
          </w:p>
        </w:tc>
        <w:tc>
          <w:tcPr>
            <w:tcW w:w="270" w:type="dxa"/>
          </w:tcPr>
          <w:p w14:paraId="7070BFB4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74883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25A79F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E9C7D65" w14:textId="77777777" w:rsidR="00535F76" w:rsidRPr="001E440B" w:rsidRDefault="00535F76" w:rsidP="00535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  <w:tab w:val="decimal" w:pos="28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E440B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69F8A7D8" w14:textId="77777777" w:rsidR="00A44C81" w:rsidRDefault="00A44C81" w:rsidP="0077534F">
      <w:pPr>
        <w:spacing w:line="0" w:lineRule="atLeast"/>
        <w:rPr>
          <w:rFonts w:ascii="Angsana New" w:hAnsi="Angsana New"/>
          <w:sz w:val="28"/>
          <w:szCs w:val="28"/>
          <w:lang w:val="en-GB"/>
        </w:rPr>
      </w:pPr>
    </w:p>
    <w:p w14:paraId="1DC7E929" w14:textId="77777777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  <w:lang w:val="en-GB"/>
        </w:rPr>
        <w:br w:type="page"/>
      </w:r>
    </w:p>
    <w:tbl>
      <w:tblPr>
        <w:tblW w:w="1465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42"/>
        <w:gridCol w:w="2250"/>
        <w:gridCol w:w="990"/>
        <w:gridCol w:w="900"/>
        <w:gridCol w:w="810"/>
        <w:gridCol w:w="765"/>
        <w:gridCol w:w="765"/>
        <w:gridCol w:w="720"/>
        <w:gridCol w:w="236"/>
        <w:gridCol w:w="7"/>
        <w:gridCol w:w="747"/>
        <w:gridCol w:w="243"/>
        <w:gridCol w:w="747"/>
        <w:gridCol w:w="266"/>
        <w:gridCol w:w="814"/>
        <w:gridCol w:w="270"/>
        <w:gridCol w:w="810"/>
        <w:gridCol w:w="270"/>
        <w:gridCol w:w="27"/>
        <w:gridCol w:w="873"/>
      </w:tblGrid>
      <w:tr w:rsidR="003A2C1B" w:rsidRPr="0008688B" w14:paraId="0482BF19" w14:textId="77777777" w:rsidTr="00744C89">
        <w:tc>
          <w:tcPr>
            <w:tcW w:w="2142" w:type="dxa"/>
          </w:tcPr>
          <w:p w14:paraId="19489859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110948A1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C34081B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270" w:type="dxa"/>
            <w:gridSpan w:val="17"/>
          </w:tcPr>
          <w:p w14:paraId="6327AF73" w14:textId="77777777" w:rsidR="003A2C1B" w:rsidRPr="0008688B" w:rsidRDefault="003A2C1B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79CE" w:rsidRPr="0008688B" w14:paraId="33D9575E" w14:textId="77777777" w:rsidTr="005F5312">
        <w:tc>
          <w:tcPr>
            <w:tcW w:w="2142" w:type="dxa"/>
          </w:tcPr>
          <w:p w14:paraId="26E9E04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54DAE2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01DF3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ประเทศที่</w:t>
            </w:r>
          </w:p>
        </w:tc>
        <w:tc>
          <w:tcPr>
            <w:tcW w:w="1710" w:type="dxa"/>
            <w:gridSpan w:val="2"/>
          </w:tcPr>
          <w:p w14:paraId="5813EC6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gridSpan w:val="2"/>
          </w:tcPr>
          <w:p w14:paraId="0F607F3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03FD0E0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E0F694D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50476B2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E61872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3C44BB7C" w14:textId="77777777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</w:p>
        </w:tc>
      </w:tr>
      <w:tr w:rsidR="001379CE" w:rsidRPr="0008688B" w14:paraId="3488AB8F" w14:textId="77777777" w:rsidTr="005F5312">
        <w:tc>
          <w:tcPr>
            <w:tcW w:w="2142" w:type="dxa"/>
          </w:tcPr>
          <w:p w14:paraId="33F98A6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073EDE9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ลักษณะ</w:t>
            </w:r>
          </w:p>
        </w:tc>
        <w:tc>
          <w:tcPr>
            <w:tcW w:w="990" w:type="dxa"/>
          </w:tcPr>
          <w:p w14:paraId="11EF2765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  <w:tc>
          <w:tcPr>
            <w:tcW w:w="1710" w:type="dxa"/>
            <w:gridSpan w:val="2"/>
          </w:tcPr>
          <w:p w14:paraId="1EC718E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2"/>
          </w:tcPr>
          <w:p w14:paraId="5713D74C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4"/>
          </w:tcPr>
          <w:p w14:paraId="2F3755FA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8EA29B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A4F3FC6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มูลค่าตาม</w:t>
            </w:r>
          </w:p>
        </w:tc>
        <w:tc>
          <w:tcPr>
            <w:tcW w:w="270" w:type="dxa"/>
          </w:tcPr>
          <w:p w14:paraId="5D4E7727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263E0669" w14:textId="31F60E8D" w:rsidR="001379CE" w:rsidRPr="0008688B" w:rsidRDefault="00487271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="001D28FA"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</w:tr>
      <w:tr w:rsidR="001379CE" w:rsidRPr="0008688B" w14:paraId="34F8F324" w14:textId="77777777" w:rsidTr="005F5312">
        <w:tc>
          <w:tcPr>
            <w:tcW w:w="2142" w:type="dxa"/>
          </w:tcPr>
          <w:p w14:paraId="7A2A5660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4540A16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990" w:type="dxa"/>
          </w:tcPr>
          <w:p w14:paraId="5B7BCD7E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จัดตั้ง</w:t>
            </w:r>
          </w:p>
        </w:tc>
        <w:tc>
          <w:tcPr>
            <w:tcW w:w="1710" w:type="dxa"/>
            <w:gridSpan w:val="2"/>
          </w:tcPr>
          <w:p w14:paraId="37875103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เจ้าของ</w:t>
            </w:r>
          </w:p>
        </w:tc>
        <w:tc>
          <w:tcPr>
            <w:tcW w:w="1530" w:type="dxa"/>
            <w:gridSpan w:val="2"/>
          </w:tcPr>
          <w:p w14:paraId="5D3BABB1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710" w:type="dxa"/>
            <w:gridSpan w:val="4"/>
          </w:tcPr>
          <w:p w14:paraId="553689B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43" w:type="dxa"/>
          </w:tcPr>
          <w:p w14:paraId="284DA78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462046B9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วิธี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70" w:type="dxa"/>
          </w:tcPr>
          <w:p w14:paraId="5F4603E4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gridSpan w:val="4"/>
          </w:tcPr>
          <w:p w14:paraId="1C10361F" w14:textId="77777777" w:rsidR="001379CE" w:rsidRPr="0008688B" w:rsidRDefault="001379CE" w:rsidP="00896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</w:tr>
      <w:tr w:rsidR="001D28FA" w:rsidRPr="0008688B" w14:paraId="47E47D04" w14:textId="77777777" w:rsidTr="005F5312">
        <w:tc>
          <w:tcPr>
            <w:tcW w:w="2142" w:type="dxa"/>
          </w:tcPr>
          <w:p w14:paraId="4D94888A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646F58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B45AB8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D3684A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EC8928" w14:textId="476F5E59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10" w:type="dxa"/>
          </w:tcPr>
          <w:p w14:paraId="0556BB7F" w14:textId="462EF76F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65" w:type="dxa"/>
          </w:tcPr>
          <w:p w14:paraId="68788782" w14:textId="65F611B8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65" w:type="dxa"/>
          </w:tcPr>
          <w:p w14:paraId="72F3780A" w14:textId="65672927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20" w:type="dxa"/>
          </w:tcPr>
          <w:p w14:paraId="01511478" w14:textId="16D56A66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1E8AE463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5168648F" w14:textId="318E1629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2CE6A8F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1EE60839" w14:textId="7B798B00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6" w:type="dxa"/>
          </w:tcPr>
          <w:p w14:paraId="79D64713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2C7191F9" w14:textId="3EFA89BA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BF9D0D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9CE1B6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A42DEA5" w14:textId="22A05D28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7" w:type="dxa"/>
            <w:gridSpan w:val="2"/>
          </w:tcPr>
          <w:p w14:paraId="72644E02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7AD2154" w14:textId="323FA616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1D28FA" w:rsidRPr="001D28F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28FA" w:rsidRPr="001D28FA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D28FA" w:rsidRPr="0008688B" w14:paraId="03C1B9FC" w14:textId="77777777" w:rsidTr="005F5312">
        <w:tc>
          <w:tcPr>
            <w:tcW w:w="2142" w:type="dxa"/>
          </w:tcPr>
          <w:p w14:paraId="239CD2B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24C0B79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60F0C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401071D" w14:textId="03D2A182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810" w:type="dxa"/>
          </w:tcPr>
          <w:p w14:paraId="367AA5B3" w14:textId="5CAD8CC7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65" w:type="dxa"/>
          </w:tcPr>
          <w:p w14:paraId="1A33866B" w14:textId="2920A1DC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765" w:type="dxa"/>
          </w:tcPr>
          <w:p w14:paraId="45B867CD" w14:textId="45C99D9C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20" w:type="dxa"/>
          </w:tcPr>
          <w:p w14:paraId="4E72EE67" w14:textId="20039FCA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43" w:type="dxa"/>
            <w:gridSpan w:val="2"/>
          </w:tcPr>
          <w:p w14:paraId="2A30B179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29153072" w14:textId="4C7B4595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2CF055D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</w:tcPr>
          <w:p w14:paraId="1B18E295" w14:textId="3A83D4B4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24B935B0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704D6652" w14:textId="53B0DAEC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45B394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AB0F20C" w14:textId="12B4A606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97" w:type="dxa"/>
            <w:gridSpan w:val="2"/>
          </w:tcPr>
          <w:p w14:paraId="11427201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3D1C5A51" w14:textId="5C3C692F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28FA" w:rsidRPr="0008688B" w14:paraId="555625DD" w14:textId="77777777" w:rsidTr="005F5312">
        <w:trPr>
          <w:trHeight w:val="272"/>
        </w:trPr>
        <w:tc>
          <w:tcPr>
            <w:tcW w:w="2142" w:type="dxa"/>
          </w:tcPr>
          <w:p w14:paraId="3A08A2E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5D83A0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68F94ED" w14:textId="77777777" w:rsidR="001D28FA" w:rsidRPr="0008688B" w:rsidRDefault="001D28FA" w:rsidP="001D28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gridSpan w:val="2"/>
          </w:tcPr>
          <w:p w14:paraId="3D510F0E" w14:textId="77777777" w:rsidR="001D28FA" w:rsidRPr="0008688B" w:rsidRDefault="001D28FA" w:rsidP="001D28F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7560" w:type="dxa"/>
            <w:gridSpan w:val="15"/>
          </w:tcPr>
          <w:p w14:paraId="69BB667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8688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8688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8FA" w:rsidRPr="0008688B" w14:paraId="3EA29F40" w14:textId="77777777" w:rsidTr="005F5312">
        <w:tc>
          <w:tcPr>
            <w:tcW w:w="2142" w:type="dxa"/>
          </w:tcPr>
          <w:p w14:paraId="64F7723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ทางตรง</w:t>
            </w:r>
          </w:p>
        </w:tc>
        <w:tc>
          <w:tcPr>
            <w:tcW w:w="2250" w:type="dxa"/>
          </w:tcPr>
          <w:p w14:paraId="03E492A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2DAC3C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ind w:left="-153" w:right="-46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D9531C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FA2CD8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53B4472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461B88F3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961B8E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00567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190191B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409AD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0581C14B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14:paraId="5DE105E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1CAD515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5E38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22C5732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BDE735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FFC570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8FA" w:rsidRPr="0008688B" w14:paraId="67BE2246" w14:textId="77777777" w:rsidTr="005F5312">
        <w:tc>
          <w:tcPr>
            <w:tcW w:w="2142" w:type="dxa"/>
          </w:tcPr>
          <w:p w14:paraId="7FC424A6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ทิม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ซีเคียวด์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22BF02A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288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เทคโนโลยีส์</w:t>
            </w:r>
            <w:r w:rsidRPr="0008688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250" w:type="dxa"/>
          </w:tcPr>
          <w:p w14:paraId="14D63875" w14:textId="77777777" w:rsidR="001D28FA" w:rsidRPr="0008688B" w:rsidRDefault="001D28FA" w:rsidP="001D28FA">
            <w:pPr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ธุรกิจการพิมพ์ดิจิทัลและ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การพัฒนาซอฟต์แวร์</w:t>
            </w:r>
          </w:p>
        </w:tc>
        <w:tc>
          <w:tcPr>
            <w:tcW w:w="990" w:type="dxa"/>
          </w:tcPr>
          <w:p w14:paraId="7940AE47" w14:textId="77777777" w:rsidR="001D28FA" w:rsidRPr="0008688B" w:rsidRDefault="001D28FA" w:rsidP="001D28FA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6AC876" w14:textId="77777777" w:rsidR="001D28FA" w:rsidRPr="0008688B" w:rsidRDefault="001D28FA" w:rsidP="001D28FA">
            <w:pPr>
              <w:tabs>
                <w:tab w:val="clear" w:pos="227"/>
                <w:tab w:val="decimal" w:pos="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900" w:type="dxa"/>
          </w:tcPr>
          <w:p w14:paraId="38993BA6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920E8B" w14:textId="25FAA7C8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33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810" w:type="dxa"/>
          </w:tcPr>
          <w:p w14:paraId="2344D00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ED54BE" w14:textId="31A2B098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8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33</w:t>
            </w:r>
            <w:r w:rsidR="001D28FA" w:rsidRPr="0008688B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765" w:type="dxa"/>
            <w:shd w:val="clear" w:color="auto" w:fill="auto"/>
          </w:tcPr>
          <w:p w14:paraId="28D8B958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1D4B20EA" w14:textId="446B42B1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765" w:type="dxa"/>
            <w:shd w:val="clear" w:color="auto" w:fill="auto"/>
          </w:tcPr>
          <w:p w14:paraId="663A7078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6AF9A606" w14:textId="7817D729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720" w:type="dxa"/>
          </w:tcPr>
          <w:p w14:paraId="06632CBE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B8328B" w14:textId="4A8D65A4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677B6D8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</w:tcPr>
          <w:p w14:paraId="59AE46B9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DC0146" w14:textId="4B313ACC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</w:t>
            </w:r>
            <w:r w:rsidR="001D28FA" w:rsidRPr="000868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4C299AA5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shd w:val="clear" w:color="auto" w:fill="auto"/>
          </w:tcPr>
          <w:p w14:paraId="731E78F7" w14:textId="77777777" w:rsidR="001D28FA" w:rsidRPr="00DF365D" w:rsidRDefault="001D28FA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3139171" w14:textId="064C6925" w:rsidR="001D28FA" w:rsidRPr="00DF365D" w:rsidRDefault="00674234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1D28FA" w:rsidRPr="00DF365D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66" w:type="dxa"/>
          </w:tcPr>
          <w:p w14:paraId="50BF83AD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E2B65C7" w14:textId="77777777" w:rsidR="001D28FA" w:rsidRPr="00DF365D" w:rsidRDefault="001D28FA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EC6CA4" w14:textId="58E9BBA5" w:rsidR="001D28FA" w:rsidRPr="00DF365D" w:rsidRDefault="00674234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 w:rsidR="001D28FA" w:rsidRPr="00DF365D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610B84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A7965EF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48773C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132AD6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35F3F1D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05208A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1D28FA" w:rsidRPr="0008688B" w14:paraId="399D4A14" w14:textId="77777777" w:rsidTr="005F5312">
        <w:tc>
          <w:tcPr>
            <w:tcW w:w="2142" w:type="dxa"/>
          </w:tcPr>
          <w:p w14:paraId="0435D6F6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250" w:type="dxa"/>
          </w:tcPr>
          <w:p w14:paraId="208454B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B1BC0E" w14:textId="77777777" w:rsidR="001D28FA" w:rsidRPr="0008688B" w:rsidRDefault="001D28FA" w:rsidP="001D28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900" w:type="dxa"/>
          </w:tcPr>
          <w:p w14:paraId="30882FF1" w14:textId="77777777" w:rsidR="001D28FA" w:rsidRPr="0008688B" w:rsidRDefault="001D28FA" w:rsidP="001D28FA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A3F5A2" w14:textId="77777777" w:rsidR="001D28FA" w:rsidRPr="0008688B" w:rsidRDefault="001D28FA" w:rsidP="001D28FA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741333D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5" w:type="dxa"/>
            <w:shd w:val="clear" w:color="auto" w:fill="auto"/>
          </w:tcPr>
          <w:p w14:paraId="1FB7F5C1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F5BA754" w14:textId="40FCA8CC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1D28FA"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2A2F46E4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BF5897" w14:textId="51388ED9" w:rsidR="001D28FA" w:rsidRPr="0008688B" w:rsidRDefault="00674234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1D28FA" w:rsidRPr="000868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43" w:type="dxa"/>
          </w:tcPr>
          <w:p w14:paraId="31B688CD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AAE256" w14:textId="71246E15" w:rsidR="001D28FA" w:rsidRPr="00DF365D" w:rsidRDefault="00674234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D28FA" w:rsidRPr="00DF365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66" w:type="dxa"/>
          </w:tcPr>
          <w:p w14:paraId="30B9CA1F" w14:textId="77777777" w:rsidR="001D28FA" w:rsidRPr="00DF365D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</w:tcPr>
          <w:p w14:paraId="628BC8AC" w14:textId="1F89EC76" w:rsidR="001D28FA" w:rsidRPr="00DF365D" w:rsidRDefault="00674234" w:rsidP="00DF3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1D28FA" w:rsidRPr="00DF365D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279E5E47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3A3F0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04CF02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648A3" w14:textId="77777777" w:rsidR="001D28FA" w:rsidRPr="0008688B" w:rsidRDefault="001D28FA" w:rsidP="001D2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8688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9F22ABF" w14:textId="77777777" w:rsidR="00535F76" w:rsidRPr="008D47F9" w:rsidRDefault="00535F76" w:rsidP="00535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88"/>
        <w:rPr>
          <w:rFonts w:ascii="Angsana New" w:hAnsi="Angsana New"/>
          <w:sz w:val="12"/>
          <w:szCs w:val="12"/>
          <w:lang w:val="en-GB"/>
        </w:rPr>
      </w:pPr>
    </w:p>
    <w:p w14:paraId="2A5EA37A" w14:textId="77777777" w:rsidR="00535F76" w:rsidRDefault="00535F76" w:rsidP="00535F76">
      <w:pPr>
        <w:spacing w:line="0" w:lineRule="atLeast"/>
        <w:rPr>
          <w:rFonts w:ascii="Angsana New" w:hAnsi="Angsana New"/>
          <w:sz w:val="30"/>
          <w:szCs w:val="30"/>
          <w:lang w:val="en-GB"/>
        </w:rPr>
      </w:pPr>
      <w:r w:rsidRPr="00DA11AD">
        <w:rPr>
          <w:rFonts w:ascii="Angsana New" w:hAnsi="Angsana New" w:hint="cs"/>
          <w:sz w:val="30"/>
          <w:szCs w:val="30"/>
          <w:cs/>
          <w:lang w:val="en-GB"/>
        </w:rPr>
        <w:t>กลุ่มบริษัทไม่มีเงินลงทุนในการร่วมค้าที่จดทะเบียนในตลาดหลักทรัพย์</w:t>
      </w:r>
      <w:r w:rsidRPr="00DA11AD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11AD">
        <w:rPr>
          <w:rFonts w:ascii="Angsana New" w:hAnsi="Angsana New" w:hint="cs"/>
          <w:sz w:val="30"/>
          <w:szCs w:val="30"/>
          <w:cs/>
          <w:lang w:val="en-GB"/>
        </w:rPr>
        <w:t>ดังนั้นจึงไม่มีราคาที่เปิดเผยต่อสาธารณชน</w:t>
      </w:r>
    </w:p>
    <w:p w14:paraId="0BB23ABE" w14:textId="77777777" w:rsidR="00535F76" w:rsidRPr="008D47F9" w:rsidRDefault="00535F76" w:rsidP="00535F76">
      <w:pPr>
        <w:spacing w:line="0" w:lineRule="atLeast"/>
        <w:rPr>
          <w:rFonts w:ascii="Angsana New" w:hAnsi="Angsana New"/>
          <w:sz w:val="12"/>
          <w:szCs w:val="12"/>
          <w:lang w:val="en-GB"/>
        </w:rPr>
      </w:pPr>
    </w:p>
    <w:p w14:paraId="4F844012" w14:textId="77777777" w:rsidR="00535F76" w:rsidRDefault="00535F76" w:rsidP="00535F76">
      <w:pPr>
        <w:spacing w:line="0" w:lineRule="atLeast"/>
        <w:ind w:right="-134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F9AE375" w14:textId="77777777" w:rsidR="009630E5" w:rsidRDefault="009630E5" w:rsidP="007D34DF">
      <w:pPr>
        <w:rPr>
          <w:rFonts w:ascii="Angsana New" w:hAnsi="Angsana New"/>
          <w:sz w:val="28"/>
          <w:szCs w:val="28"/>
          <w:cs/>
          <w:lang w:val="en-GB"/>
        </w:rPr>
        <w:sectPr w:rsidR="009630E5" w:rsidSect="005E2660">
          <w:headerReference w:type="even" r:id="rId13"/>
          <w:headerReference w:type="firs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414CF15" w14:textId="344870D4" w:rsidR="00A44C81" w:rsidRDefault="00A44C81" w:rsidP="00A44C81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A52379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</w:t>
      </w:r>
    </w:p>
    <w:p w14:paraId="5A1D5333" w14:textId="77777777" w:rsidR="008D40EE" w:rsidRDefault="008D40EE" w:rsidP="005364C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5826410B" w14:textId="5AC43FA3" w:rsidR="00902C17" w:rsidRDefault="00902C17" w:rsidP="007904A8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674234"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 w:rsidR="00674234"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664FA4"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มีมติ</w:t>
      </w:r>
      <w:r w:rsidRPr="00F9493C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902C17">
        <w:rPr>
          <w:rFonts w:asciiTheme="majorBidi" w:hAnsiTheme="majorBidi" w:hint="cs"/>
          <w:sz w:val="30"/>
          <w:szCs w:val="30"/>
          <w:cs/>
        </w:rPr>
        <w:t>การปรับโครงสร้างกิจการของกลุ่มบริษัท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โดยการโอนกิจการทั้งหมดซึ่งได้แก่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ธุรกิจสื่อสิ่งพิมพ์ของบริษัท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เค</w:t>
      </w:r>
      <w:r w:rsidRPr="00902C17">
        <w:rPr>
          <w:rFonts w:asciiTheme="majorBidi" w:hAnsiTheme="majorBidi"/>
          <w:sz w:val="30"/>
          <w:szCs w:val="30"/>
          <w:cs/>
        </w:rPr>
        <w:t>.</w:t>
      </w:r>
      <w:r w:rsidRPr="00902C17">
        <w:rPr>
          <w:rFonts w:asciiTheme="majorBidi" w:hAnsiTheme="majorBidi" w:hint="cs"/>
          <w:sz w:val="30"/>
          <w:szCs w:val="30"/>
          <w:cs/>
        </w:rPr>
        <w:t>เอส</w:t>
      </w:r>
      <w:r w:rsidRPr="00902C17">
        <w:rPr>
          <w:rFonts w:asciiTheme="majorBidi" w:hAnsiTheme="majorBidi"/>
          <w:sz w:val="30"/>
          <w:szCs w:val="30"/>
          <w:cs/>
        </w:rPr>
        <w:t xml:space="preserve">. </w:t>
      </w:r>
      <w:r w:rsidRPr="00902C17">
        <w:rPr>
          <w:rFonts w:asciiTheme="majorBidi" w:hAnsiTheme="majorBidi" w:hint="cs"/>
          <w:sz w:val="30"/>
          <w:szCs w:val="30"/>
          <w:cs/>
        </w:rPr>
        <w:t>สยามเพรส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ผ่านบริษัท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เซอร์วิส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ฮอลล์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ซึ่งเป็นบริษัทย่อยที่จัดตั้งขึ้นใหม่ให้แก่บริษัท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="00664FA4">
        <w:rPr>
          <w:rFonts w:asciiTheme="majorBidi" w:hAnsiTheme="majorBidi" w:hint="cs"/>
          <w:sz w:val="30"/>
          <w:szCs w:val="30"/>
          <w:cs/>
        </w:rPr>
        <w:t xml:space="preserve">    </w:t>
      </w:r>
      <w:r w:rsidRPr="00902C17">
        <w:rPr>
          <w:rFonts w:asciiTheme="majorBidi" w:hAnsiTheme="majorBidi" w:cstheme="majorBidi"/>
          <w:sz w:val="30"/>
          <w:szCs w:val="30"/>
        </w:rPr>
        <w:t>(</w:t>
      </w:r>
      <w:r w:rsidRPr="00902C17">
        <w:rPr>
          <w:rFonts w:asciiTheme="majorBidi" w:hAnsiTheme="majorBidi" w:hint="cs"/>
          <w:sz w:val="30"/>
          <w:szCs w:val="30"/>
          <w:cs/>
        </w:rPr>
        <w:t>ซึ่งเป็นบริษัทย่อยของบริษัทที่บริษัทถือหุ้นร้อยล</w:t>
      </w:r>
      <w:r w:rsidR="00A55AD6">
        <w:rPr>
          <w:rFonts w:asciiTheme="majorBidi" w:hAnsiTheme="majorBidi" w:hint="cs"/>
          <w:sz w:val="30"/>
          <w:szCs w:val="30"/>
          <w:cs/>
        </w:rPr>
        <w:t xml:space="preserve">ะ </w:t>
      </w:r>
      <w:r w:rsidR="00A55AD6">
        <w:rPr>
          <w:rFonts w:asciiTheme="majorBidi" w:hAnsiTheme="majorBidi"/>
          <w:sz w:val="30"/>
          <w:szCs w:val="30"/>
        </w:rPr>
        <w:t>97.17</w:t>
      </w:r>
      <w:r w:rsidRPr="00902C17">
        <w:rPr>
          <w:rFonts w:asciiTheme="majorBidi" w:hAnsiTheme="majorBidi"/>
          <w:sz w:val="30"/>
          <w:szCs w:val="30"/>
          <w:cs/>
        </w:rPr>
        <w:t xml:space="preserve">) </w:t>
      </w:r>
      <w:r w:rsidRPr="00902C17">
        <w:rPr>
          <w:rFonts w:asciiTheme="majorBidi" w:hAnsiTheme="majorBidi" w:hint="cs"/>
          <w:sz w:val="30"/>
          <w:szCs w:val="30"/>
          <w:cs/>
        </w:rPr>
        <w:t>โดยได้รับค่าตอบแทนเป็นหุ้นสามัญเพิ่มทุนที่ออกใหม่ของบริษัท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ทีบีเอสพี</w:t>
      </w:r>
      <w:r w:rsidRPr="00902C17">
        <w:rPr>
          <w:rFonts w:asciiTheme="majorBidi" w:hAnsiTheme="majorBidi"/>
          <w:sz w:val="30"/>
          <w:szCs w:val="30"/>
          <w:cs/>
        </w:rPr>
        <w:t xml:space="preserve"> </w:t>
      </w:r>
      <w:r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Pr="00902C17">
        <w:rPr>
          <w:rFonts w:asciiTheme="majorBidi" w:hAnsiTheme="majorBidi"/>
          <w:sz w:val="30"/>
          <w:szCs w:val="30"/>
          <w:cs/>
        </w:rPr>
        <w:t xml:space="preserve"> (</w:t>
      </w:r>
      <w:r w:rsidRPr="00902C17">
        <w:rPr>
          <w:rFonts w:asciiTheme="majorBidi" w:hAnsiTheme="majorBidi" w:hint="cs"/>
          <w:sz w:val="30"/>
          <w:szCs w:val="30"/>
          <w:cs/>
        </w:rPr>
        <w:t>มหาชน</w:t>
      </w:r>
      <w:r w:rsidRPr="00902C17">
        <w:rPr>
          <w:rFonts w:asciiTheme="majorBidi" w:hAnsiTheme="majorBidi"/>
          <w:sz w:val="30"/>
          <w:szCs w:val="30"/>
          <w:cs/>
        </w:rPr>
        <w:t>)</w:t>
      </w:r>
      <w:r w:rsidR="00324132">
        <w:rPr>
          <w:rFonts w:asciiTheme="majorBidi" w:hAnsiTheme="majorBidi"/>
          <w:sz w:val="30"/>
          <w:szCs w:val="30"/>
        </w:rPr>
        <w:t xml:space="preserve"> </w:t>
      </w:r>
      <w:r w:rsidR="00324132">
        <w:rPr>
          <w:rFonts w:asciiTheme="majorBidi" w:hAnsiTheme="majorBidi" w:hint="cs"/>
          <w:sz w:val="30"/>
          <w:szCs w:val="30"/>
          <w:cs/>
        </w:rPr>
        <w:t xml:space="preserve">ทำให้บริษัทมีสัดส่วนการถือหุ้นเพิ่มขึ้นเป็นร้อยละ </w:t>
      </w:r>
      <w:r w:rsidR="00324132">
        <w:rPr>
          <w:rFonts w:asciiTheme="majorBidi" w:hAnsiTheme="majorBidi"/>
          <w:sz w:val="30"/>
          <w:szCs w:val="30"/>
        </w:rPr>
        <w:t>98.48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47DFD96F" w14:textId="77777777" w:rsidR="008D40EE" w:rsidRPr="008D40EE" w:rsidRDefault="008D40EE" w:rsidP="00480F11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 w:bidi="ar-SA"/>
        </w:rPr>
      </w:pPr>
    </w:p>
    <w:p w14:paraId="71A55D86" w14:textId="716A20FE" w:rsidR="008D40EE" w:rsidRPr="00780C02" w:rsidRDefault="00EA1862" w:rsidP="00F962F6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ที่ประชุมสามัญผู้ถือหุ้นของบริษัท ทีบีเอสพี จำกัด (มหาชน) (“ผู้รับโอนกิจการ”) เมื่อวันที่ </w:t>
      </w:r>
      <w:r w:rsidR="00674234">
        <w:rPr>
          <w:rFonts w:ascii="Angsana New" w:hAnsi="Angsana New" w:hint="cs"/>
          <w:sz w:val="30"/>
          <w:szCs w:val="30"/>
          <w:lang w:bidi="ar-SA"/>
        </w:rPr>
        <w:t>28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พฤษภาคม </w:t>
      </w:r>
      <w:r w:rsidR="00674234">
        <w:rPr>
          <w:rFonts w:ascii="Angsana New" w:hAnsi="Angsana New" w:hint="cs"/>
          <w:sz w:val="30"/>
          <w:szCs w:val="30"/>
          <w:lang w:bidi="ar-SA"/>
        </w:rPr>
        <w:t>2563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664FA4">
        <w:rPr>
          <w:rFonts w:ascii="Angsana New" w:hAnsi="Angsana New" w:hint="cs"/>
          <w:sz w:val="30"/>
          <w:szCs w:val="30"/>
          <w:cs/>
          <w:lang w:val="en-GB"/>
        </w:rPr>
        <w:t xml:space="preserve"> 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ผู้ถือหุ้น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มีมติอนุมัติการ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ซื้อและ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รับโอนกิจการทั้งหมด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ตามแผนการรับโอนกิจการทั้งหมดระหว่าง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 xml:space="preserve">ทีบีเอสพี จำกัด (มหาชน) กับ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บริษัท เซอร์วิส ฮอลล์ จำกัด (“ผู้โอนกิจการ”) และมีมติอนุมัติให้ดำเนินการเพิ่มทุนจดทะเบียนจากเดิม </w:t>
      </w:r>
      <w:r w:rsidR="00674234">
        <w:rPr>
          <w:rFonts w:ascii="Angsana New" w:hAnsi="Angsana New" w:hint="cs"/>
          <w:sz w:val="30"/>
          <w:szCs w:val="30"/>
          <w:lang w:bidi="ar-SA"/>
        </w:rPr>
        <w:t>110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เป็น </w:t>
      </w:r>
      <w:r w:rsidR="00674234">
        <w:rPr>
          <w:rFonts w:ascii="Angsana New" w:hAnsi="Angsana New" w:hint="cs"/>
          <w:sz w:val="30"/>
          <w:szCs w:val="30"/>
          <w:lang w:bidi="ar-SA"/>
        </w:rPr>
        <w:t>204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.</w:t>
      </w:r>
      <w:r w:rsidR="00674234">
        <w:rPr>
          <w:rFonts w:ascii="Angsana New" w:hAnsi="Angsana New" w:hint="cs"/>
          <w:sz w:val="30"/>
          <w:szCs w:val="30"/>
          <w:lang w:bidi="ar-SA"/>
        </w:rPr>
        <w:t>2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ล้านบาท โดยการออกหุ้นสามัญจำนวน </w:t>
      </w:r>
      <w:r w:rsidR="00674234">
        <w:rPr>
          <w:rFonts w:ascii="Angsana New" w:hAnsi="Angsana New" w:hint="cs"/>
          <w:sz w:val="30"/>
          <w:szCs w:val="30"/>
          <w:lang w:bidi="ar-SA"/>
        </w:rPr>
        <w:t>94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674234">
        <w:rPr>
          <w:rFonts w:ascii="Angsana New" w:hAnsi="Angsana New" w:hint="cs"/>
          <w:sz w:val="30"/>
          <w:szCs w:val="30"/>
          <w:lang w:bidi="ar-SA"/>
        </w:rPr>
        <w:t>220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>,</w:t>
      </w:r>
      <w:r w:rsidR="00674234">
        <w:rPr>
          <w:rFonts w:ascii="Angsana New" w:hAnsi="Angsana New" w:hint="cs"/>
          <w:sz w:val="30"/>
          <w:szCs w:val="30"/>
          <w:lang w:bidi="ar-SA"/>
        </w:rPr>
        <w:t>357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>หุ้น มูลค่า</w:t>
      </w:r>
      <w:r w:rsidR="001259F0">
        <w:rPr>
          <w:rFonts w:ascii="Angsana New" w:hAnsi="Angsana New" w:hint="cs"/>
          <w:sz w:val="30"/>
          <w:szCs w:val="30"/>
          <w:cs/>
          <w:lang w:val="en-GB"/>
        </w:rPr>
        <w:t>ที่ตราไว้</w:t>
      </w:r>
      <w:r w:rsidR="00D14C8E">
        <w:rPr>
          <w:rFonts w:ascii="Angsana New" w:hAnsi="Angsana New"/>
          <w:sz w:val="30"/>
          <w:szCs w:val="30"/>
          <w:lang w:val="en-GB"/>
        </w:rPr>
        <w:t xml:space="preserve">                   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หุ้นละ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674234">
        <w:rPr>
          <w:rFonts w:ascii="Angsana New" w:hAnsi="Angsana New" w:hint="cs"/>
          <w:sz w:val="30"/>
          <w:szCs w:val="30"/>
          <w:lang w:bidi="ar-SA"/>
        </w:rPr>
        <w:t>1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บาท เพื่อ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>ใช้ชำระเป็นค่าตอบแทนสำหรับการซื้อและรับโอนกิจการทั้งหมดจากผู้โอนกิจการ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แทนการชำระด้วยเงินสด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 xml:space="preserve"> โดยผู้รับโอนกิจการจะได้รับชำระค่าหุ้นเป็นหุ้นสามัญของ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D14C8E">
        <w:rPr>
          <w:rFonts w:ascii="Angsana New" w:hAnsi="Angsana New"/>
          <w:sz w:val="30"/>
          <w:szCs w:val="30"/>
          <w:lang w:val="en-GB"/>
        </w:rPr>
        <w:t xml:space="preserve"> </w:t>
      </w:r>
      <w:r w:rsidR="00021C50">
        <w:rPr>
          <w:rFonts w:ascii="Angsana New" w:hAnsi="Angsana New" w:hint="cs"/>
          <w:sz w:val="30"/>
          <w:szCs w:val="30"/>
          <w:cs/>
          <w:lang w:val="en-GB"/>
        </w:rPr>
        <w:t>บริษัท ที</w:t>
      </w:r>
      <w:r w:rsidR="00021C50">
        <w:rPr>
          <w:rFonts w:ascii="Angsana New" w:hAnsi="Angsana New"/>
          <w:sz w:val="30"/>
          <w:szCs w:val="30"/>
        </w:rPr>
        <w:t>.</w:t>
      </w:r>
      <w:r w:rsidR="00021C50">
        <w:rPr>
          <w:rFonts w:ascii="Angsana New" w:hAnsi="Angsana New" w:hint="cs"/>
          <w:sz w:val="30"/>
          <w:szCs w:val="30"/>
          <w:cs/>
        </w:rPr>
        <w:t>เค</w:t>
      </w:r>
      <w:r w:rsidR="00021C50">
        <w:rPr>
          <w:rFonts w:ascii="Angsana New" w:hAnsi="Angsana New"/>
          <w:sz w:val="30"/>
          <w:szCs w:val="30"/>
        </w:rPr>
        <w:t>.</w:t>
      </w:r>
      <w:r w:rsidR="00021C50">
        <w:rPr>
          <w:rFonts w:ascii="Angsana New" w:hAnsi="Angsana New" w:hint="cs"/>
          <w:sz w:val="30"/>
          <w:szCs w:val="30"/>
          <w:cs/>
        </w:rPr>
        <w:t>เอส</w:t>
      </w:r>
      <w:r w:rsidR="00021C50">
        <w:rPr>
          <w:rFonts w:ascii="Angsana New" w:hAnsi="Angsana New"/>
          <w:sz w:val="30"/>
          <w:szCs w:val="30"/>
        </w:rPr>
        <w:t xml:space="preserve">. </w:t>
      </w:r>
      <w:r w:rsidR="00021C50">
        <w:rPr>
          <w:rFonts w:ascii="Angsana New" w:hAnsi="Angsana New" w:hint="cs"/>
          <w:sz w:val="30"/>
          <w:szCs w:val="30"/>
          <w:cs/>
        </w:rPr>
        <w:t xml:space="preserve">สยามเพรส แมเนจเม้นท์ จำกัด จำนวน </w:t>
      </w:r>
      <w:r w:rsidR="00021C50">
        <w:rPr>
          <w:rFonts w:ascii="Angsana New" w:hAnsi="Angsana New"/>
          <w:sz w:val="30"/>
          <w:szCs w:val="30"/>
        </w:rPr>
        <w:t xml:space="preserve">29,999,994 </w:t>
      </w:r>
      <w:r w:rsidR="00021C50">
        <w:rPr>
          <w:rFonts w:ascii="Angsana New" w:hAnsi="Angsana New" w:hint="cs"/>
          <w:sz w:val="30"/>
          <w:szCs w:val="30"/>
          <w:cs/>
        </w:rPr>
        <w:t>หุ้น มูลค่า</w:t>
      </w:r>
      <w:r w:rsidR="00780C02">
        <w:rPr>
          <w:rFonts w:ascii="Angsana New" w:hAnsi="Angsana New" w:hint="cs"/>
          <w:sz w:val="30"/>
          <w:szCs w:val="30"/>
          <w:cs/>
        </w:rPr>
        <w:t>ที่ตราไว้</w:t>
      </w:r>
      <w:r w:rsidR="00021C50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021C50">
        <w:rPr>
          <w:rFonts w:ascii="Angsana New" w:hAnsi="Angsana New"/>
          <w:sz w:val="30"/>
          <w:szCs w:val="30"/>
        </w:rPr>
        <w:t xml:space="preserve">10 </w:t>
      </w:r>
      <w:r w:rsidR="00021C50">
        <w:rPr>
          <w:rFonts w:ascii="Angsana New" w:hAnsi="Angsana New" w:hint="cs"/>
          <w:sz w:val="30"/>
          <w:szCs w:val="30"/>
          <w:cs/>
        </w:rPr>
        <w:t>บาท</w:t>
      </w:r>
      <w:r w:rsidR="00506E12">
        <w:rPr>
          <w:rFonts w:ascii="Angsana New" w:hAnsi="Angsana New" w:hint="cs"/>
          <w:sz w:val="30"/>
          <w:szCs w:val="30"/>
          <w:cs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ตามสัญญาการโอนกิจการลงวันที่ </w:t>
      </w:r>
      <w:r w:rsidR="00674234">
        <w:rPr>
          <w:rFonts w:ascii="Angsana New" w:hAnsi="Angsana New" w:hint="cs"/>
          <w:sz w:val="30"/>
          <w:szCs w:val="30"/>
          <w:lang w:bidi="ar-SA"/>
        </w:rPr>
        <w:t>9</w:t>
      </w:r>
      <w:r w:rsidR="008D40EE"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674234">
        <w:rPr>
          <w:rFonts w:ascii="Angsana New" w:hAnsi="Angsana New" w:hint="cs"/>
          <w:sz w:val="30"/>
          <w:szCs w:val="30"/>
          <w:lang w:bidi="ar-SA"/>
        </w:rPr>
        <w:t>2563</w:t>
      </w:r>
      <w:r w:rsidR="008D40EE"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</w:p>
    <w:p w14:paraId="64828F6C" w14:textId="77777777" w:rsidR="00113481" w:rsidRDefault="00113481" w:rsidP="00113481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FC503DD" w14:textId="29F5B87F" w:rsidR="00113481" w:rsidRPr="008D40EE" w:rsidRDefault="00113481" w:rsidP="00113481">
      <w:pPr>
        <w:tabs>
          <w:tab w:val="clear" w:pos="6322"/>
          <w:tab w:val="clear" w:pos="6549"/>
          <w:tab w:val="left" w:pos="6300"/>
        </w:tabs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 w:bidi="ar-SA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</w:rPr>
        <w:t>29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พฤษภาคม </w:t>
      </w:r>
      <w:r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ในการประชุมสามัญผู้ถือหุ้นของบริษัท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ที่ประชุมได้มี</w:t>
      </w:r>
      <w:r>
        <w:rPr>
          <w:rFonts w:ascii="Angsana New" w:hAnsi="Angsana New"/>
          <w:sz w:val="30"/>
          <w:szCs w:val="30"/>
          <w:lang w:val="en-GB"/>
        </w:rPr>
        <w:br/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มติ</w:t>
      </w:r>
      <w:r>
        <w:rPr>
          <w:rFonts w:ascii="Angsana New" w:hAnsi="Angsana New" w:hint="cs"/>
          <w:sz w:val="30"/>
          <w:szCs w:val="30"/>
          <w:cs/>
          <w:lang w:val="en-GB"/>
        </w:rPr>
        <w:t>อนุมัติ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ให้โอนกิจการทั้งหมดของบริษัทให้แก่ บริษัท ทีบีเอสพี จำกัด (มหาชน) </w:t>
      </w:r>
      <w:r>
        <w:rPr>
          <w:rFonts w:ascii="Angsana New" w:hAnsi="Angsana New" w:hint="cs"/>
          <w:sz w:val="30"/>
          <w:szCs w:val="30"/>
          <w:cs/>
          <w:lang w:val="en-GB"/>
        </w:rPr>
        <w:t>และ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เมื่อวันที่ </w:t>
      </w:r>
      <w:r>
        <w:rPr>
          <w:rFonts w:ascii="Angsana New" w:hAnsi="Angsana New" w:hint="cs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</w:rPr>
        <w:t>2563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>
        <w:rPr>
          <w:rFonts w:ascii="Angsana New" w:hAnsi="Angsana New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บริษัท เซอร์วิส ฮอลล์ จำกัด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(“ผู้โอนกิจการ”)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ได้ทำสัญญาโอนกิจการทั้งหมดให้กับบริษัท ทีบีเอสพี จำกัด (มหาชน) (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>“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ผู้รับโอนกิจการ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”)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โดยตกลงที่จะโอนสิทธิและหน้าที่ต่าง ๆ ตามสัญญาที่ผู้โอนกิจการมีอยู่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ณ วันโอน</w:t>
      </w:r>
    </w:p>
    <w:p w14:paraId="7001D497" w14:textId="77777777" w:rsidR="008D40EE" w:rsidRPr="008D40EE" w:rsidRDefault="008D40EE" w:rsidP="00480F11">
      <w:pPr>
        <w:spacing w:line="0" w:lineRule="atLeast"/>
        <w:ind w:left="540" w:right="-2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72BC9AE" w14:textId="3E9E4D6F" w:rsidR="008D40EE" w:rsidRDefault="008D40EE" w:rsidP="00F962F6">
      <w:pPr>
        <w:spacing w:line="0" w:lineRule="atLeast"/>
        <w:ind w:left="540" w:right="-27"/>
        <w:jc w:val="thaiDistribute"/>
        <w:rPr>
          <w:rFonts w:ascii="Angsana New" w:hAnsi="Angsana New"/>
          <w:b/>
          <w:bCs/>
          <w:sz w:val="30"/>
          <w:szCs w:val="30"/>
        </w:rPr>
        <w:sectPr w:rsidR="008D40EE" w:rsidSect="008D40EE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ทั้งนี้ เมื่อวันที่ </w:t>
      </w:r>
      <w:r w:rsidR="00674234">
        <w:rPr>
          <w:rFonts w:ascii="Angsana New" w:hAnsi="Angsana New" w:hint="cs"/>
          <w:sz w:val="30"/>
          <w:szCs w:val="30"/>
          <w:lang w:bidi="ar-SA"/>
        </w:rPr>
        <w:t>9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674234">
        <w:rPr>
          <w:rFonts w:ascii="Angsana New" w:hAnsi="Angsana New" w:hint="cs"/>
          <w:sz w:val="30"/>
          <w:szCs w:val="30"/>
          <w:lang w:bidi="ar-SA"/>
        </w:rPr>
        <w:t>2563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 ผู้โอนกิจการได้โอนสินทรัพย์สุทธิ</w:t>
      </w:r>
      <w:r w:rsidR="00132CA8">
        <w:rPr>
          <w:rFonts w:ascii="Angsana New" w:hAnsi="Angsana New" w:hint="cs"/>
          <w:sz w:val="30"/>
          <w:szCs w:val="30"/>
          <w:cs/>
        </w:rPr>
        <w:t>ที่มีอยู่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ณ วันโอนกิจการ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 w:rsidR="00674234">
        <w:rPr>
          <w:rFonts w:ascii="Angsana New" w:hAnsi="Angsana New"/>
          <w:sz w:val="30"/>
          <w:szCs w:val="30"/>
        </w:rPr>
        <w:t>326</w:t>
      </w:r>
      <w:r w:rsidR="007B7707">
        <w:rPr>
          <w:rFonts w:ascii="Angsana New" w:hAnsi="Angsana New" w:hint="cs"/>
          <w:sz w:val="30"/>
          <w:szCs w:val="30"/>
          <w:cs/>
        </w:rPr>
        <w:t>.</w:t>
      </w:r>
      <w:r w:rsidR="00674234">
        <w:rPr>
          <w:rFonts w:ascii="Angsana New" w:hAnsi="Angsana New"/>
          <w:sz w:val="30"/>
          <w:szCs w:val="30"/>
        </w:rPr>
        <w:t>2</w:t>
      </w:r>
      <w:r w:rsidRPr="008D40EE">
        <w:rPr>
          <w:rFonts w:ascii="Angsana New" w:hAnsi="Angsana New" w:hint="cs"/>
          <w:sz w:val="30"/>
          <w:szCs w:val="30"/>
          <w:lang w:val="en-GB" w:bidi="ar-SA"/>
        </w:rPr>
        <w:t xml:space="preserve"> </w:t>
      </w:r>
      <w:r w:rsidRPr="008D40EE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780C02">
        <w:rPr>
          <w:rFonts w:ascii="Angsana New" w:hAnsi="Angsana New" w:hint="cs"/>
          <w:sz w:val="30"/>
          <w:szCs w:val="30"/>
          <w:cs/>
          <w:lang w:val="en-GB"/>
        </w:rPr>
        <w:t xml:space="preserve"> ซึ่งรวมถึงหุ้นสามัญของ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บริษัท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ที</w:t>
      </w:r>
      <w:r w:rsidR="00780C02" w:rsidRPr="00902C17">
        <w:rPr>
          <w:rFonts w:asciiTheme="majorBidi" w:hAnsiTheme="majorBidi"/>
          <w:sz w:val="30"/>
          <w:szCs w:val="30"/>
          <w:cs/>
        </w:rPr>
        <w:t>.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เค</w:t>
      </w:r>
      <w:r w:rsidR="00780C02" w:rsidRPr="00902C17">
        <w:rPr>
          <w:rFonts w:asciiTheme="majorBidi" w:hAnsiTheme="majorBidi"/>
          <w:sz w:val="30"/>
          <w:szCs w:val="30"/>
          <w:cs/>
        </w:rPr>
        <w:t>.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เอส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.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สยามเพรส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แมเนจเม้นท์</w:t>
      </w:r>
      <w:r w:rsidR="00780C02" w:rsidRPr="00902C17">
        <w:rPr>
          <w:rFonts w:asciiTheme="majorBidi" w:hAnsiTheme="majorBidi"/>
          <w:sz w:val="30"/>
          <w:szCs w:val="30"/>
          <w:cs/>
        </w:rPr>
        <w:t xml:space="preserve"> </w:t>
      </w:r>
      <w:r w:rsidR="00780C02" w:rsidRPr="00902C17">
        <w:rPr>
          <w:rFonts w:asciiTheme="majorBidi" w:hAnsiTheme="majorBidi" w:hint="cs"/>
          <w:sz w:val="30"/>
          <w:szCs w:val="30"/>
          <w:cs/>
        </w:rPr>
        <w:t>จำกัด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จำนวน </w:t>
      </w:r>
      <w:r w:rsidR="00780C02">
        <w:rPr>
          <w:rFonts w:ascii="Angsana New" w:hAnsi="Angsana New"/>
          <w:sz w:val="30"/>
          <w:szCs w:val="30"/>
        </w:rPr>
        <w:t xml:space="preserve">29,999,994 </w:t>
      </w:r>
      <w:r w:rsidR="00780C02">
        <w:rPr>
          <w:rFonts w:ascii="Angsana New" w:hAnsi="Angsana New" w:hint="cs"/>
          <w:sz w:val="30"/>
          <w:szCs w:val="30"/>
          <w:cs/>
        </w:rPr>
        <w:t>หุ้น มูลค่าที่ตราไว้</w:t>
      </w:r>
      <w:r w:rsidR="00D4390C">
        <w:rPr>
          <w:rFonts w:ascii="Angsana New" w:hAnsi="Angsana New"/>
          <w:sz w:val="30"/>
          <w:szCs w:val="30"/>
          <w:cs/>
        </w:rPr>
        <w:br/>
      </w:r>
      <w:r w:rsidR="00780C02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780C02">
        <w:rPr>
          <w:rFonts w:ascii="Angsana New" w:hAnsi="Angsana New"/>
          <w:sz w:val="30"/>
          <w:szCs w:val="30"/>
        </w:rPr>
        <w:t xml:space="preserve">10 </w:t>
      </w:r>
      <w:r w:rsidR="00780C02">
        <w:rPr>
          <w:rFonts w:ascii="Angsana New" w:hAnsi="Angsana New" w:hint="cs"/>
          <w:sz w:val="30"/>
          <w:szCs w:val="30"/>
          <w:cs/>
        </w:rPr>
        <w:t>บาท</w:t>
      </w:r>
      <w:r w:rsidR="00780C02">
        <w:rPr>
          <w:rFonts w:asciiTheme="majorBidi" w:hAnsiTheme="majorBidi" w:hint="cs"/>
          <w:sz w:val="30"/>
          <w:szCs w:val="30"/>
          <w:cs/>
        </w:rPr>
        <w:t xml:space="preserve"> </w:t>
      </w:r>
      <w:r w:rsidRPr="00457261">
        <w:rPr>
          <w:rFonts w:ascii="Angsana New" w:hAnsi="Angsana New" w:hint="cs"/>
          <w:sz w:val="30"/>
          <w:szCs w:val="30"/>
          <w:cs/>
          <w:lang w:val="en-GB"/>
        </w:rPr>
        <w:t>ให้กับผู้รับโอนกิจการทั้งจำนวนโดยได้รับหุ้นในบริษัทของผู้รับโอนกิจการเป็นค่าตอบแทนจำนวน</w:t>
      </w:r>
      <w:r w:rsidR="00324BA9" w:rsidRPr="0045726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7433E">
        <w:rPr>
          <w:rFonts w:ascii="Angsana New" w:hAnsi="Angsana New"/>
          <w:sz w:val="30"/>
          <w:szCs w:val="30"/>
        </w:rPr>
        <w:t xml:space="preserve">94,220,357 </w:t>
      </w:r>
      <w:r w:rsidR="0087433E">
        <w:rPr>
          <w:rFonts w:ascii="Angsana New" w:hAnsi="Angsana New" w:hint="cs"/>
          <w:sz w:val="30"/>
          <w:szCs w:val="30"/>
          <w:cs/>
        </w:rPr>
        <w:t>หุ้น มูลค่า</w:t>
      </w:r>
      <w:r w:rsidR="00F962F6">
        <w:rPr>
          <w:rFonts w:ascii="Angsana New" w:hAnsi="Angsana New" w:hint="cs"/>
          <w:sz w:val="30"/>
          <w:szCs w:val="30"/>
          <w:cs/>
        </w:rPr>
        <w:t>ที่ตราไว้</w:t>
      </w:r>
      <w:r w:rsidR="00FF2D0D">
        <w:rPr>
          <w:rFonts w:ascii="Angsana New" w:hAnsi="Angsana New" w:hint="cs"/>
          <w:sz w:val="30"/>
          <w:szCs w:val="30"/>
          <w:cs/>
        </w:rPr>
        <w:t xml:space="preserve"> </w:t>
      </w:r>
      <w:r w:rsidR="0087433E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="0087433E">
        <w:rPr>
          <w:rFonts w:ascii="Angsana New" w:hAnsi="Angsana New"/>
          <w:sz w:val="30"/>
          <w:szCs w:val="30"/>
        </w:rPr>
        <w:t>1</w:t>
      </w:r>
      <w:r w:rsidR="0087433E">
        <w:rPr>
          <w:rFonts w:ascii="Angsana New" w:hAnsi="Angsana New" w:hint="cs"/>
          <w:sz w:val="30"/>
          <w:szCs w:val="30"/>
          <w:cs/>
        </w:rPr>
        <w:t xml:space="preserve"> บาท </w:t>
      </w:r>
      <w:r w:rsidR="00B447FE">
        <w:rPr>
          <w:rFonts w:ascii="Angsana New" w:hAnsi="Angsana New" w:hint="cs"/>
          <w:sz w:val="30"/>
          <w:szCs w:val="30"/>
          <w:cs/>
        </w:rPr>
        <w:t>และ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เมื่อ</w:t>
      </w:r>
      <w:r w:rsidR="00EA1862">
        <w:rPr>
          <w:rFonts w:ascii="Angsana New" w:hAnsi="Angsana New" w:hint="cs"/>
          <w:sz w:val="30"/>
          <w:szCs w:val="30"/>
          <w:cs/>
          <w:lang w:val="en-GB"/>
        </w:rPr>
        <w:t xml:space="preserve">วันที่ </w:t>
      </w:r>
      <w:r w:rsidR="00674234">
        <w:rPr>
          <w:rFonts w:ascii="Angsana New" w:hAnsi="Angsana New"/>
          <w:sz w:val="30"/>
          <w:szCs w:val="30"/>
        </w:rPr>
        <w:t>10</w:t>
      </w:r>
      <w:r w:rsidR="00EA1862">
        <w:rPr>
          <w:rFonts w:ascii="Angsana New" w:hAnsi="Angsana New" w:hint="cs"/>
          <w:sz w:val="30"/>
          <w:szCs w:val="30"/>
          <w:cs/>
          <w:lang w:val="en-GB"/>
        </w:rPr>
        <w:t xml:space="preserve"> มิถุนายน</w:t>
      </w:r>
      <w:r w:rsidR="00882B99">
        <w:rPr>
          <w:rFonts w:ascii="Angsana New" w:hAnsi="Angsana New"/>
          <w:sz w:val="30"/>
          <w:szCs w:val="30"/>
          <w:lang w:val="en-GB"/>
        </w:rPr>
        <w:t xml:space="preserve"> 2563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B447FE">
        <w:rPr>
          <w:rFonts w:ascii="Angsana New" w:hAnsi="Angsana New" w:hint="cs"/>
          <w:sz w:val="30"/>
          <w:szCs w:val="30"/>
          <w:cs/>
          <w:lang w:val="en-GB"/>
        </w:rPr>
        <w:t>ผู้โอนกิจการ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>ได้ดำเนินการจดทะเบียนเลิกบริษัทกับ</w:t>
      </w:r>
      <w:r w:rsidR="00FF2D0D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F962F6" w:rsidRPr="00F962F6">
        <w:rPr>
          <w:rFonts w:ascii="Angsana New" w:hAnsi="Angsana New" w:hint="cs"/>
          <w:sz w:val="30"/>
          <w:szCs w:val="30"/>
          <w:cs/>
          <w:lang w:val="en-GB"/>
        </w:rPr>
        <w:t>กรมพัฒนาธุรกิจการค้า</w:t>
      </w:r>
      <w:r w:rsidR="00F962F6" w:rsidRPr="00F962F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962F6" w:rsidRPr="00F962F6">
        <w:rPr>
          <w:rFonts w:ascii="Angsana New" w:hAnsi="Angsana New" w:hint="cs"/>
          <w:sz w:val="30"/>
          <w:szCs w:val="30"/>
          <w:cs/>
          <w:lang w:val="en-GB"/>
        </w:rPr>
        <w:t>กระทรวงพาณิชย์</w:t>
      </w:r>
      <w:r w:rsidR="00F962F6">
        <w:rPr>
          <w:rFonts w:ascii="Angsana New" w:hAnsi="Angsana New" w:hint="cs"/>
          <w:sz w:val="30"/>
          <w:szCs w:val="30"/>
          <w:cs/>
          <w:lang w:val="en-GB"/>
        </w:rPr>
        <w:t xml:space="preserve"> และได้คืนทุนให้กับบริษัทซึ่งเป็นผู้ถือหุ้น</w:t>
      </w:r>
      <w:r w:rsidR="00FF2D0D">
        <w:rPr>
          <w:rFonts w:ascii="Angsana New" w:hAnsi="Angsana New" w:hint="cs"/>
          <w:sz w:val="30"/>
          <w:szCs w:val="30"/>
          <w:cs/>
          <w:lang w:val="en-GB"/>
        </w:rPr>
        <w:t>ด้วยเงินลงทุนในบริษัทผู้รับโอนกิจการที่รับโอนมา</w:t>
      </w: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5BA27FF2" w14:textId="7574E23F" w:rsidR="00E07D86" w:rsidRDefault="00E07D86" w:rsidP="00291AAE">
      <w:pPr>
        <w:pStyle w:val="block"/>
        <w:tabs>
          <w:tab w:val="left" w:pos="0"/>
        </w:tabs>
        <w:spacing w:after="120" w:line="240" w:lineRule="atLeast"/>
        <w:ind w:left="0"/>
        <w:jc w:val="both"/>
        <w:rPr>
          <w:rFonts w:ascii="Angsana New" w:hAnsi="Angsana New"/>
          <w:sz w:val="30"/>
          <w:szCs w:val="30"/>
          <w:lang w:bidi="th-TH"/>
        </w:rPr>
      </w:pPr>
      <w:r w:rsidRPr="00E07D86">
        <w:rPr>
          <w:rFonts w:ascii="Angsana New" w:hAnsi="Angsana New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="00674234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มิถุนายน</w:t>
      </w:r>
      <w:r w:rsidR="004F0947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bidi="th-TH"/>
        </w:rPr>
        <w:t>256</w:t>
      </w:r>
      <w:r w:rsidR="00674234">
        <w:rPr>
          <w:rFonts w:ascii="Angsana New" w:hAnsi="Angsana New" w:hint="cs"/>
          <w:sz w:val="30"/>
          <w:szCs w:val="30"/>
          <w:lang w:val="en-US" w:bidi="th-TH"/>
        </w:rPr>
        <w:t>3</w:t>
      </w:r>
      <w:r w:rsidR="00285652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 xml:space="preserve">และ </w:t>
      </w:r>
      <w:r w:rsidR="00674234">
        <w:rPr>
          <w:rFonts w:ascii="Angsana New" w:hAnsi="Angsana New"/>
          <w:sz w:val="30"/>
          <w:szCs w:val="30"/>
          <w:lang w:val="en-US" w:bidi="th-TH"/>
        </w:rPr>
        <w:t>31</w:t>
      </w:r>
      <w:r w:rsidRPr="00E07D86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="00B21F7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bidi="th-TH"/>
        </w:rPr>
        <w:t>256</w:t>
      </w:r>
      <w:r w:rsidR="00674234">
        <w:rPr>
          <w:rFonts w:ascii="Angsana New" w:hAnsi="Angsana New" w:hint="cs"/>
          <w:sz w:val="30"/>
          <w:szCs w:val="30"/>
          <w:lang w:val="en-US" w:bidi="th-TH"/>
        </w:rPr>
        <w:t>2</w:t>
      </w:r>
      <w:r w:rsidR="00A56284">
        <w:rPr>
          <w:rFonts w:ascii="Angsana New" w:hAnsi="Angsana New"/>
          <w:sz w:val="30"/>
          <w:szCs w:val="30"/>
          <w:lang w:bidi="th-TH"/>
        </w:rPr>
        <w:t xml:space="preserve"> </w:t>
      </w:r>
      <w:r w:rsidRPr="00E07D86">
        <w:rPr>
          <w:rFonts w:ascii="Angsana New" w:hAnsi="Angsana New"/>
          <w:sz w:val="30"/>
          <w:szCs w:val="30"/>
          <w:cs/>
          <w:lang w:bidi="th-TH"/>
        </w:rPr>
        <w:t>และเงินปันผลรับ</w:t>
      </w:r>
      <w:r w:rsidR="00D17035">
        <w:rPr>
          <w:rFonts w:ascii="Angsana New" w:hAnsi="Angsana New" w:hint="cs"/>
          <w:sz w:val="30"/>
          <w:szCs w:val="30"/>
          <w:cs/>
          <w:lang w:bidi="th-TH"/>
        </w:rPr>
        <w:t>จากเงินลงทุน</w:t>
      </w:r>
      <w:r w:rsidR="0015208D">
        <w:rPr>
          <w:rFonts w:ascii="Angsana New" w:hAnsi="Angsana New"/>
          <w:sz w:val="30"/>
          <w:szCs w:val="30"/>
          <w:cs/>
          <w:lang w:bidi="th-TH"/>
        </w:rPr>
        <w:t>สำหรับงวด</w:t>
      </w:r>
      <w:r w:rsidR="00D6724F">
        <w:rPr>
          <w:rFonts w:ascii="Angsana New" w:hAnsi="Angsana New" w:hint="cs"/>
          <w:sz w:val="30"/>
          <w:szCs w:val="30"/>
          <w:cs/>
          <w:lang w:val="en-US" w:bidi="th-TH"/>
        </w:rPr>
        <w:t>หก</w:t>
      </w:r>
      <w:r w:rsidRPr="00323863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674234">
        <w:rPr>
          <w:rFonts w:ascii="Angsana New" w:hAnsi="Angsana New" w:hint="cs"/>
          <w:sz w:val="30"/>
          <w:szCs w:val="30"/>
          <w:lang w:val="en-US" w:bidi="th-TH"/>
        </w:rPr>
        <w:t>30</w:t>
      </w:r>
      <w:r w:rsidR="00BF339A">
        <w:rPr>
          <w:rFonts w:ascii="Angsana New" w:hAnsi="Angsana New" w:hint="cs"/>
          <w:sz w:val="30"/>
          <w:szCs w:val="30"/>
          <w:cs/>
          <w:lang w:val="en-US" w:bidi="th-TH"/>
        </w:rPr>
        <w:t xml:space="preserve"> มิถุนายน</w:t>
      </w:r>
      <w:r w:rsidR="00BF339A" w:rsidRPr="00A7124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674234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674234">
        <w:rPr>
          <w:rFonts w:ascii="Angsana New" w:hAnsi="Angsana New" w:hint="cs"/>
          <w:sz w:val="30"/>
          <w:szCs w:val="30"/>
          <w:lang w:val="en-US" w:eastAsia="ja-JP" w:bidi="th-TH"/>
        </w:rPr>
        <w:t>3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="00300440">
        <w:rPr>
          <w:rFonts w:ascii="Angsana New" w:hAnsi="Angsana New"/>
          <w:sz w:val="30"/>
          <w:szCs w:val="30"/>
          <w:cs/>
          <w:lang w:val="en-US" w:eastAsia="ja-JP" w:bidi="th-TH"/>
        </w:rPr>
        <w:t>แล</w:t>
      </w:r>
      <w:r w:rsidR="00300440">
        <w:rPr>
          <w:rFonts w:ascii="Angsana New" w:hAnsi="Angsana New" w:hint="cs"/>
          <w:sz w:val="30"/>
          <w:szCs w:val="30"/>
          <w:cs/>
          <w:lang w:val="en-US" w:eastAsia="ja-JP" w:bidi="th-TH"/>
        </w:rPr>
        <w:t xml:space="preserve">ะ </w:t>
      </w:r>
      <w:r w:rsidR="00674234">
        <w:rPr>
          <w:rFonts w:ascii="Angsana New" w:hAnsi="Angsana New"/>
          <w:sz w:val="30"/>
          <w:szCs w:val="30"/>
          <w:lang w:val="en-US" w:eastAsia="ja-JP" w:bidi="th-TH"/>
        </w:rPr>
        <w:t>256</w:t>
      </w:r>
      <w:r w:rsidR="00674234">
        <w:rPr>
          <w:rFonts w:ascii="Angsana New" w:hAnsi="Angsana New" w:hint="cs"/>
          <w:sz w:val="30"/>
          <w:szCs w:val="30"/>
          <w:lang w:val="en-US" w:eastAsia="ja-JP" w:bidi="th-TH"/>
        </w:rPr>
        <w:t>2</w:t>
      </w:r>
      <w:r w:rsidR="00A56284">
        <w:rPr>
          <w:rFonts w:ascii="Angsana New" w:hAnsi="Angsana New"/>
          <w:sz w:val="30"/>
          <w:szCs w:val="30"/>
          <w:lang w:val="en-US" w:eastAsia="ja-JP" w:bidi="th-TH"/>
        </w:rPr>
        <w:t xml:space="preserve"> </w:t>
      </w:r>
      <w:r w:rsidRPr="00323863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tbl>
      <w:tblPr>
        <w:tblW w:w="16110" w:type="dxa"/>
        <w:tblInd w:w="-720" w:type="dxa"/>
        <w:tblLayout w:type="fixed"/>
        <w:tblLook w:val="01E0" w:firstRow="1" w:lastRow="1" w:firstColumn="1" w:lastColumn="1" w:noHBand="0" w:noVBand="0"/>
      </w:tblPr>
      <w:tblGrid>
        <w:gridCol w:w="1800"/>
        <w:gridCol w:w="1530"/>
        <w:gridCol w:w="720"/>
        <w:gridCol w:w="270"/>
        <w:gridCol w:w="720"/>
        <w:gridCol w:w="270"/>
        <w:gridCol w:w="810"/>
        <w:gridCol w:w="270"/>
        <w:gridCol w:w="810"/>
        <w:gridCol w:w="270"/>
        <w:gridCol w:w="900"/>
        <w:gridCol w:w="270"/>
        <w:gridCol w:w="898"/>
        <w:gridCol w:w="270"/>
        <w:gridCol w:w="990"/>
        <w:gridCol w:w="270"/>
        <w:gridCol w:w="992"/>
        <w:gridCol w:w="270"/>
        <w:gridCol w:w="720"/>
        <w:gridCol w:w="270"/>
        <w:gridCol w:w="720"/>
        <w:gridCol w:w="270"/>
        <w:gridCol w:w="720"/>
        <w:gridCol w:w="270"/>
        <w:gridCol w:w="810"/>
      </w:tblGrid>
      <w:tr w:rsidR="00193C9D" w:rsidRPr="00D92848" w14:paraId="07577F09" w14:textId="77777777" w:rsidTr="00193C9D">
        <w:trPr>
          <w:trHeight w:hRule="exact" w:val="272"/>
        </w:trPr>
        <w:tc>
          <w:tcPr>
            <w:tcW w:w="1800" w:type="dxa"/>
          </w:tcPr>
          <w:p w14:paraId="04134E8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3B8E5F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175BFD4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0" w:type="dxa"/>
            <w:gridSpan w:val="21"/>
          </w:tcPr>
          <w:p w14:paraId="3F10EC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93C9D" w:rsidRPr="00D92848" w14:paraId="3A368F9A" w14:textId="77777777" w:rsidTr="00193C9D">
        <w:trPr>
          <w:trHeight w:hRule="exact" w:val="272"/>
        </w:trPr>
        <w:tc>
          <w:tcPr>
            <w:tcW w:w="1800" w:type="dxa"/>
          </w:tcPr>
          <w:p w14:paraId="42B1245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0CC97B8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63E52D75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0DC38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D12428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08FB30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3D4CA6C" w14:textId="77777777" w:rsidR="00193C9D" w:rsidRPr="00D92848" w:rsidDel="00685444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665CC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2301824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0BEFA4A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038D543F" w14:textId="2B8AE3B0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E5AEB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96D1E78" w14:textId="6730F7DB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</w:t>
            </w:r>
          </w:p>
        </w:tc>
      </w:tr>
      <w:tr w:rsidR="00DB347A" w:rsidRPr="00D92848" w14:paraId="49BF38D3" w14:textId="77777777" w:rsidTr="00193C9D">
        <w:trPr>
          <w:trHeight w:hRule="exact" w:val="272"/>
        </w:trPr>
        <w:tc>
          <w:tcPr>
            <w:tcW w:w="1800" w:type="dxa"/>
          </w:tcPr>
          <w:p w14:paraId="31CDD281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0117076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</w:tcPr>
          <w:p w14:paraId="7814314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B3B6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3E62C0E3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D8E9AEE" w14:textId="77777777" w:rsidR="00DB347A" w:rsidRPr="00D92848" w:rsidRDefault="00DB347A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  <w:vAlign w:val="bottom"/>
          </w:tcPr>
          <w:p w14:paraId="12DA8DD5" w14:textId="77777777" w:rsidR="00DB347A" w:rsidRPr="00D92848" w:rsidDel="00685444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7FD11C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738609DE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78357CA9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6FC58B4" w14:textId="0B02B404" w:rsidR="00DB347A" w:rsidRPr="00271F4E" w:rsidRDefault="00497176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 w:hint="cs"/>
                <w:sz w:val="22"/>
                <w:szCs w:val="22"/>
                <w:cs/>
              </w:rPr>
              <w:t>มูลค่ายุติธรรมสำหรับ</w:t>
            </w:r>
          </w:p>
        </w:tc>
        <w:tc>
          <w:tcPr>
            <w:tcW w:w="270" w:type="dxa"/>
            <w:vAlign w:val="bottom"/>
          </w:tcPr>
          <w:p w14:paraId="09E3CE3B" w14:textId="77777777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36B62F0" w14:textId="671950EC" w:rsidR="00DB347A" w:rsidRPr="00D92848" w:rsidRDefault="00DB347A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งวด</w:t>
            </w:r>
            <w:r w:rsidR="00D6724F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</w:tr>
      <w:tr w:rsidR="00193C9D" w:rsidRPr="00D92848" w14:paraId="767BAE79" w14:textId="77777777" w:rsidTr="00193C9D">
        <w:trPr>
          <w:trHeight w:hRule="exact" w:val="263"/>
        </w:trPr>
        <w:tc>
          <w:tcPr>
            <w:tcW w:w="1800" w:type="dxa"/>
          </w:tcPr>
          <w:p w14:paraId="5A2FCEA7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717AFF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3"/>
          </w:tcPr>
          <w:p w14:paraId="62C756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1440D6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14:paraId="1672FA5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3FBD5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068" w:type="dxa"/>
            <w:gridSpan w:val="3"/>
          </w:tcPr>
          <w:p w14:paraId="7F3EF6B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14:paraId="2D8B04E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</w:tcPr>
          <w:p w14:paraId="4946C2BE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3AA9C3C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DC93B9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834BE">
              <w:rPr>
                <w:rFonts w:ascii="Angsana New" w:hAnsi="Angsana New"/>
                <w:sz w:val="24"/>
                <w:szCs w:val="24"/>
                <w:cs/>
              </w:rPr>
              <w:t>หลักทรัพย์จดทะเบียนฯ</w:t>
            </w:r>
          </w:p>
        </w:tc>
        <w:tc>
          <w:tcPr>
            <w:tcW w:w="270" w:type="dxa"/>
          </w:tcPr>
          <w:p w14:paraId="4C00829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0" w:type="dxa"/>
            <w:gridSpan w:val="3"/>
          </w:tcPr>
          <w:p w14:paraId="4A9FFB62" w14:textId="77777777" w:rsidR="00193C9D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สิ้นสุดวันที่</w:t>
            </w:r>
          </w:p>
        </w:tc>
      </w:tr>
      <w:tr w:rsidR="00BF339A" w:rsidRPr="00D92848" w14:paraId="698133A5" w14:textId="77777777" w:rsidTr="00193C9D">
        <w:trPr>
          <w:trHeight w:val="173"/>
        </w:trPr>
        <w:tc>
          <w:tcPr>
            <w:tcW w:w="1800" w:type="dxa"/>
          </w:tcPr>
          <w:p w14:paraId="01E149E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DDC73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C3BAF5" w14:textId="64D4D15E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DE1F6C4" w14:textId="1B1C1E51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60C4B78F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C2DA9D" w14:textId="30D40E4B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4F49A7EE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57BC28B5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2C006C" w14:textId="599CFE5E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0AC022F5" w14:textId="7B19138F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0809BE44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8D4DF16" w14:textId="390E1EC8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97F4B8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43812953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CADD31E" w14:textId="6E077DF6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4B0516D" w14:textId="5388EA4F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1B307BD8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0BDE9E" w14:textId="11B69B19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682260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6DFB8195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C02C567" w14:textId="4162DF44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7A9B5863" w14:textId="315BB4CB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349ACBFF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190BD32" w14:textId="11F8D96D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8B6EC8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3C9D9857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6E3AB77" w14:textId="7E5B7E26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5FA8144" w14:textId="5735B544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3DDBC8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E254578" w14:textId="7CA984AD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BF339A"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56E7072D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70" w:type="dxa"/>
          </w:tcPr>
          <w:p w14:paraId="780B297A" w14:textId="77777777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B086344" w14:textId="447D0F91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2F785C87" w14:textId="7BD4F480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270" w:type="dxa"/>
          </w:tcPr>
          <w:p w14:paraId="37827C50" w14:textId="77777777" w:rsidR="00BF339A" w:rsidRPr="00D92848" w:rsidRDefault="00BF339A" w:rsidP="00BF339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DFD83F2" w14:textId="665628D1" w:rsidR="00BF339A" w:rsidRDefault="00674234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="00BF339A" w:rsidRPr="00BF339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  <w:p w14:paraId="10495CFE" w14:textId="41BBAA30" w:rsidR="00BF339A" w:rsidRPr="00D92848" w:rsidRDefault="00BF339A" w:rsidP="00BF3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339A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มิถุนายน</w:t>
            </w:r>
          </w:p>
        </w:tc>
      </w:tr>
      <w:tr w:rsidR="00193C9D" w:rsidRPr="00D92848" w14:paraId="4F9F42A2" w14:textId="77777777" w:rsidTr="00193C9D">
        <w:trPr>
          <w:trHeight w:hRule="exact" w:val="236"/>
        </w:trPr>
        <w:tc>
          <w:tcPr>
            <w:tcW w:w="1800" w:type="dxa"/>
          </w:tcPr>
          <w:p w14:paraId="1CA723B3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114CF0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9C174E5" w14:textId="698886E2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6DAE49A2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24BC0E4" w14:textId="0CCE7094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3F33BA2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E7A37E6" w14:textId="2ADF69D8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1BF4D7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30ACE8D" w14:textId="1F09F0CD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60A2E3A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040469" w14:textId="315DA4DF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092A1753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ECD8333" w14:textId="1954D8E1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1D2F104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190119E" w14:textId="0FC0F172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F00991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4FEC8A6" w14:textId="023D04EF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4D645D5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E5DFF64" w14:textId="76BF8F94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171B73ED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33B0159" w14:textId="0870E98E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  <w:tc>
          <w:tcPr>
            <w:tcW w:w="270" w:type="dxa"/>
          </w:tcPr>
          <w:p w14:paraId="59AF7A4A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3BF3433F" w14:textId="52C8D4D7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270" w:type="dxa"/>
          </w:tcPr>
          <w:p w14:paraId="7E67A3F8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90A6A5C" w14:textId="1D709DC2" w:rsidR="00193C9D" w:rsidRPr="00D92848" w:rsidRDefault="00674234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2562</w:t>
            </w:r>
          </w:p>
        </w:tc>
      </w:tr>
      <w:tr w:rsidR="00193C9D" w:rsidRPr="00D92848" w14:paraId="78395855" w14:textId="77777777" w:rsidTr="00193C9D">
        <w:trPr>
          <w:trHeight w:hRule="exact" w:val="216"/>
        </w:trPr>
        <w:tc>
          <w:tcPr>
            <w:tcW w:w="1800" w:type="dxa"/>
          </w:tcPr>
          <w:p w14:paraId="2BCC1A5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1A6A9E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20791D65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D9284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14:paraId="6169780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0" w:type="dxa"/>
            <w:gridSpan w:val="19"/>
          </w:tcPr>
          <w:p w14:paraId="262F1B5C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D9284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193C9D" w:rsidRPr="00D92848" w14:paraId="1FAC8287" w14:textId="77777777" w:rsidTr="00193C9D">
        <w:trPr>
          <w:trHeight w:hRule="exact" w:val="281"/>
        </w:trPr>
        <w:tc>
          <w:tcPr>
            <w:tcW w:w="1800" w:type="dxa"/>
          </w:tcPr>
          <w:p w14:paraId="4AFEB2C2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ทางตรง</w:t>
            </w:r>
          </w:p>
        </w:tc>
        <w:tc>
          <w:tcPr>
            <w:tcW w:w="1530" w:type="dxa"/>
          </w:tcPr>
          <w:p w14:paraId="281C9C5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CA568C0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0B076B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CC7837B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7D0BCB37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487FEC66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6E9CE2CA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13B54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2BB72224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BA5885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086CFDA1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584AB28C" w14:textId="77777777" w:rsidR="00193C9D" w:rsidRPr="00D92848" w:rsidRDefault="00193C9D" w:rsidP="00193C9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14:paraId="44B0936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512C70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69583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706B050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4ADF5AD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30B6D6F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161E23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5330A7C1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A08B7B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0613A489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A9BCDBF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0630F826" w14:textId="77777777" w:rsidR="00193C9D" w:rsidRPr="00D92848" w:rsidRDefault="00193C9D" w:rsidP="00193C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62E8E" w:rsidRPr="00D92848" w14:paraId="62481952" w14:textId="77777777" w:rsidTr="00193C9D">
        <w:trPr>
          <w:trHeight w:hRule="exact" w:val="281"/>
        </w:trPr>
        <w:tc>
          <w:tcPr>
            <w:tcW w:w="1800" w:type="dxa"/>
          </w:tcPr>
          <w:p w14:paraId="38183BC7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เซอร์วิส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ฮอลล์</w:t>
            </w:r>
            <w:r w:rsidRPr="00C87D8E">
              <w:rPr>
                <w:rFonts w:asciiTheme="majorBidi" w:hAnsiTheme="majorBidi"/>
                <w:sz w:val="22"/>
                <w:szCs w:val="22"/>
                <w:cs/>
              </w:rPr>
              <w:t xml:space="preserve"> </w:t>
            </w:r>
            <w:r w:rsidRPr="00C87D8E">
              <w:rPr>
                <w:rFonts w:asciiTheme="majorBidi" w:hAnsi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30" w:type="dxa"/>
            <w:vAlign w:val="center"/>
          </w:tcPr>
          <w:p w14:paraId="14BA06C1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กิจการลงทุน</w:t>
            </w:r>
          </w:p>
        </w:tc>
        <w:tc>
          <w:tcPr>
            <w:tcW w:w="720" w:type="dxa"/>
          </w:tcPr>
          <w:p w14:paraId="3FA1DC33" w14:textId="651FD023" w:rsidR="00062E8E" w:rsidRPr="00A735C3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89724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6F31C1D" w14:textId="4CB3B60E" w:rsidR="00062E8E" w:rsidRPr="00D92848" w:rsidRDefault="00674234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78A4F1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14:paraId="6008F4ED" w14:textId="5236E23D" w:rsidR="00062E8E" w:rsidRPr="00A735C3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A9248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810" w:type="dxa"/>
          </w:tcPr>
          <w:p w14:paraId="3DEC2A1C" w14:textId="25D6AD0F" w:rsidR="00062E8E" w:rsidRPr="00D92848" w:rsidRDefault="00674234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28185B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98682F7" w14:textId="68731A73" w:rsidR="00062E8E" w:rsidRPr="001971D1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5B201C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</w:tcPr>
          <w:p w14:paraId="6AEBBEF7" w14:textId="6E4CAF35" w:rsidR="00062E8E" w:rsidRPr="001971D1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300</w:t>
            </w:r>
            <w:r w:rsidR="00062E8E" w:rsidRPr="001971D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10A000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7B078A5" w14:textId="2316716E" w:rsidR="00062E8E" w:rsidRPr="00F72385" w:rsidRDefault="00A735C3" w:rsidP="00A735C3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1112E8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</w:tcPr>
          <w:p w14:paraId="020F1445" w14:textId="4215E21A" w:rsidR="00062E8E" w:rsidRPr="008E7D25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329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888</w:t>
            </w:r>
          </w:p>
        </w:tc>
        <w:tc>
          <w:tcPr>
            <w:tcW w:w="270" w:type="dxa"/>
          </w:tcPr>
          <w:p w14:paraId="17894135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7975332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35F4D7A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A2C108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-</w:t>
            </w:r>
          </w:p>
        </w:tc>
        <w:tc>
          <w:tcPr>
            <w:tcW w:w="270" w:type="dxa"/>
          </w:tcPr>
          <w:p w14:paraId="578297EE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80B6897" w14:textId="77777777" w:rsidR="00062E8E" w:rsidRPr="008E7D25" w:rsidRDefault="00984A83" w:rsidP="00062E8E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8B84E9B" w14:textId="77777777" w:rsidR="00062E8E" w:rsidRPr="008E7D25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1AC83C6" w14:textId="77777777" w:rsidR="00062E8E" w:rsidRPr="008E7D25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03503F57" w14:textId="77777777" w:rsidTr="00193C9D">
        <w:trPr>
          <w:trHeight w:hRule="exact" w:val="272"/>
        </w:trPr>
        <w:tc>
          <w:tcPr>
            <w:tcW w:w="1800" w:type="dxa"/>
          </w:tcPr>
          <w:p w14:paraId="0300493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F58B7">
              <w:rPr>
                <w:rFonts w:asciiTheme="majorBidi" w:hAnsiTheme="majorBidi" w:hint="cs"/>
                <w:sz w:val="22"/>
                <w:szCs w:val="22"/>
                <w:cs/>
              </w:rPr>
              <w:t>บริษัท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ทีบีเอสพี จำกัด</w:t>
            </w:r>
          </w:p>
        </w:tc>
        <w:tc>
          <w:tcPr>
            <w:tcW w:w="1530" w:type="dxa"/>
            <w:vAlign w:val="center"/>
          </w:tcPr>
          <w:p w14:paraId="3D048D9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พิมพ์เอกสารปลอด</w:t>
            </w:r>
          </w:p>
        </w:tc>
        <w:tc>
          <w:tcPr>
            <w:tcW w:w="720" w:type="dxa"/>
          </w:tcPr>
          <w:p w14:paraId="72B84A1F" w14:textId="13C96BA1" w:rsidR="00062E8E" w:rsidRPr="00D92848" w:rsidRDefault="00674234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23007290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337B5FB" w14:textId="00CF01FE" w:rsidR="00062E8E" w:rsidRPr="00D92848" w:rsidRDefault="00674234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17</w:t>
            </w:r>
          </w:p>
        </w:tc>
        <w:tc>
          <w:tcPr>
            <w:tcW w:w="270" w:type="dxa"/>
          </w:tcPr>
          <w:p w14:paraId="6B4D5CC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11EE705B" w14:textId="5AB5DCD0" w:rsidR="00062E8E" w:rsidRPr="00D92848" w:rsidRDefault="00674234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204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03590FF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AC6B726" w14:textId="745908B8" w:rsidR="00062E8E" w:rsidRPr="00D92848" w:rsidRDefault="00674234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046CF1A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27FDDD3" w14:textId="12243B1F" w:rsidR="00062E8E" w:rsidRPr="00D92848" w:rsidRDefault="00983FF0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1,962,677</w:t>
            </w:r>
          </w:p>
        </w:tc>
        <w:tc>
          <w:tcPr>
            <w:tcW w:w="270" w:type="dxa"/>
          </w:tcPr>
          <w:p w14:paraId="5E6DC40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34068C0D" w14:textId="595709BA" w:rsidR="00062E8E" w:rsidRPr="00D92848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/>
                <w:szCs w:val="22"/>
                <w:lang w:val="en-US" w:bidi="th-TH"/>
              </w:rPr>
              <w:t>636</w:t>
            </w:r>
            <w:r w:rsidR="00062E8E">
              <w:rPr>
                <w:rFonts w:asciiTheme="majorBidi" w:hAnsi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7A378F1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07919F5" w14:textId="4B71D5AB" w:rsidR="00062E8E" w:rsidRPr="004B5B19" w:rsidRDefault="00983FF0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674234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64</w:t>
            </w:r>
            <w:r w:rsidR="00A735C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00E5934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24F4138" w14:textId="762A10CB" w:rsidR="00062E8E" w:rsidRPr="004B5B19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416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384</w:t>
            </w:r>
          </w:p>
        </w:tc>
        <w:tc>
          <w:tcPr>
            <w:tcW w:w="270" w:type="dxa"/>
          </w:tcPr>
          <w:p w14:paraId="3585A69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3549208" w14:textId="26FEDE47" w:rsidR="00062E8E" w:rsidRPr="00D92848" w:rsidRDefault="00674234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2</w:t>
            </w:r>
            <w:r w:rsidR="00324BA9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694</w:t>
            </w:r>
            <w:r w:rsidR="00324BA9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E731DB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147C308" w14:textId="112D0D79" w:rsidR="00062E8E" w:rsidRPr="00D92848" w:rsidRDefault="00674234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485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741</w:t>
            </w:r>
          </w:p>
        </w:tc>
        <w:tc>
          <w:tcPr>
            <w:tcW w:w="270" w:type="dxa"/>
          </w:tcPr>
          <w:p w14:paraId="1911E3A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580830" w14:textId="7ABBEBEF" w:rsidR="00062E8E" w:rsidRPr="00D92848" w:rsidRDefault="00674234" w:rsidP="00324B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48</w:t>
            </w:r>
            <w:r w:rsidR="00324BA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23EF6F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4949620" w14:textId="217E6E06" w:rsidR="00062E8E" w:rsidRPr="008E7D25" w:rsidRDefault="00674234" w:rsidP="00A6584F">
            <w:pPr>
              <w:pStyle w:val="acctfourfigures"/>
              <w:tabs>
                <w:tab w:val="clear" w:pos="765"/>
                <w:tab w:val="left" w:pos="48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47</w:t>
            </w:r>
            <w:r w:rsidR="00324BA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lang w:val="en-US" w:bidi="th-TH"/>
              </w:rPr>
              <w:t>035</w:t>
            </w:r>
          </w:p>
        </w:tc>
      </w:tr>
      <w:tr w:rsidR="00062E8E" w:rsidRPr="00D92848" w14:paraId="7D1594EA" w14:textId="77777777" w:rsidTr="00193C9D">
        <w:trPr>
          <w:trHeight w:hRule="exact" w:val="290"/>
        </w:trPr>
        <w:tc>
          <w:tcPr>
            <w:tcW w:w="1800" w:type="dxa"/>
          </w:tcPr>
          <w:p w14:paraId="389AADDE" w14:textId="53C9F7FD" w:rsidR="00062E8E" w:rsidRPr="00271F4E" w:rsidRDefault="0085761A" w:rsidP="00857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 w:firstLine="161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sz w:val="22"/>
                <w:szCs w:val="22"/>
                <w:cs/>
              </w:rPr>
              <w:t>(มหาชน)</w:t>
            </w:r>
          </w:p>
        </w:tc>
        <w:tc>
          <w:tcPr>
            <w:tcW w:w="1530" w:type="dxa"/>
            <w:vAlign w:val="center"/>
          </w:tcPr>
          <w:p w14:paraId="210CFF8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 การทำเทียม</w:t>
            </w:r>
          </w:p>
        </w:tc>
        <w:tc>
          <w:tcPr>
            <w:tcW w:w="720" w:type="dxa"/>
          </w:tcPr>
          <w:p w14:paraId="0AB2F14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DDE19F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4253B2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35BD97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5B31D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36C50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D4FC3DA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8194DC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DCA6F8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24DDB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35A89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35038E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A51D1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45AB7C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74929C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CD3B07F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26DAB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DA286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F0961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5E94D35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243BFF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C28858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59967BBB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E682EDD" w14:textId="77777777" w:rsidTr="00193C9D">
        <w:trPr>
          <w:trHeight w:hRule="exact" w:val="317"/>
        </w:trPr>
        <w:tc>
          <w:tcPr>
            <w:tcW w:w="1800" w:type="dxa"/>
          </w:tcPr>
          <w:p w14:paraId="3FFEC8FF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  <w:r w:rsidRPr="00271F4E">
              <w:rPr>
                <w:rFonts w:asciiTheme="majorBidi" w:hAnsiTheme="majorBidi"/>
                <w:sz w:val="22"/>
                <w:szCs w:val="22"/>
                <w:cs/>
              </w:rPr>
              <w:t>บริษัท โกไฟว์ จำกัด</w:t>
            </w:r>
          </w:p>
        </w:tc>
        <w:tc>
          <w:tcPr>
            <w:tcW w:w="1530" w:type="dxa"/>
            <w:vAlign w:val="center"/>
          </w:tcPr>
          <w:p w14:paraId="2C71BF5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ให้คำปรึกษาและ</w:t>
            </w:r>
          </w:p>
        </w:tc>
        <w:tc>
          <w:tcPr>
            <w:tcW w:w="720" w:type="dxa"/>
          </w:tcPr>
          <w:p w14:paraId="22C76619" w14:textId="0F59106C" w:rsidR="00062E8E" w:rsidRPr="00D92848" w:rsidRDefault="00674234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6A4849A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07FF8A4" w14:textId="7AD60E76" w:rsidR="00062E8E" w:rsidRPr="00D92848" w:rsidRDefault="00674234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4872663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67C96157" w14:textId="10DF7E71" w:rsidR="00062E8E" w:rsidRPr="00D92848" w:rsidRDefault="00674234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3A845D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598BE68D" w14:textId="1B4BA1E9" w:rsidR="00062E8E" w:rsidRPr="00D92848" w:rsidRDefault="00674234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71897D2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5854302" w14:textId="76054DFC" w:rsidR="00062E8E" w:rsidRPr="00D92848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46876E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46A620DC" w14:textId="0913CB97" w:rsidR="00062E8E" w:rsidRPr="00D92848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6E47607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34C1563" w14:textId="6CCD355B" w:rsidR="00062E8E" w:rsidRPr="003E045B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292F57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622</w:t>
            </w:r>
          </w:p>
        </w:tc>
        <w:tc>
          <w:tcPr>
            <w:tcW w:w="270" w:type="dxa"/>
          </w:tcPr>
          <w:p w14:paraId="58DD494F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3C524D71" w14:textId="5674EF98" w:rsidR="00062E8E" w:rsidRPr="003E045B" w:rsidRDefault="00674234" w:rsidP="00062E8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062E8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951</w:t>
            </w:r>
          </w:p>
        </w:tc>
        <w:tc>
          <w:tcPr>
            <w:tcW w:w="270" w:type="dxa"/>
          </w:tcPr>
          <w:p w14:paraId="3C71B78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9B6B5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727207FA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BA8E9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3A051CDD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1311DC1" w14:textId="77777777" w:rsidR="00062E8E" w:rsidRPr="00D92848" w:rsidRDefault="00984A83" w:rsidP="00984A83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14:paraId="044F5C4B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739461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62E8E" w:rsidRPr="00D92848" w14:paraId="2683F2F2" w14:textId="77777777" w:rsidTr="00193C9D">
        <w:trPr>
          <w:trHeight w:hRule="exact" w:val="317"/>
        </w:trPr>
        <w:tc>
          <w:tcPr>
            <w:tcW w:w="1800" w:type="dxa"/>
          </w:tcPr>
          <w:p w14:paraId="1DDA945A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6579FFC8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ให้บริการด้าน</w:t>
            </w:r>
          </w:p>
        </w:tc>
        <w:tc>
          <w:tcPr>
            <w:tcW w:w="720" w:type="dxa"/>
          </w:tcPr>
          <w:p w14:paraId="1456999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4FDC79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7C9EFE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904C0D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5665D43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B8BF87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63C87C1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D4D96C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49D7BD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8A518D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20B69D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D3E6A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438E2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28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EB20619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0EA0DE4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C7CF52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0D4E5E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285A75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C7274C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DF6AF8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BB9124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FF2321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7F3941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11D63BD8" w14:textId="77777777" w:rsidTr="00193C9D">
        <w:trPr>
          <w:trHeight w:hRule="exact" w:val="317"/>
        </w:trPr>
        <w:tc>
          <w:tcPr>
            <w:tcW w:w="1800" w:type="dxa"/>
          </w:tcPr>
          <w:p w14:paraId="2F0BEC2E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7770786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ระบบเทคโนโลยี</w:t>
            </w:r>
          </w:p>
        </w:tc>
        <w:tc>
          <w:tcPr>
            <w:tcW w:w="720" w:type="dxa"/>
          </w:tcPr>
          <w:p w14:paraId="30C6E8A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D7DFD3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B2925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2A51B00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7309B17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5E9A2E7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F1B6A2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9C566FD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50CD0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A9867D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1D995E6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FC6511C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22568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E5EF541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5BF38186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7BCD36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0651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76DF7D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0C9027C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A714F0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7F17C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63AC874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828D73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6F896A8C" w14:textId="77777777" w:rsidTr="00193C9D">
        <w:trPr>
          <w:trHeight w:hRule="exact" w:val="317"/>
        </w:trPr>
        <w:tc>
          <w:tcPr>
            <w:tcW w:w="1800" w:type="dxa"/>
          </w:tcPr>
          <w:p w14:paraId="62C28A89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5C49850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สารสนเทศ </w:t>
            </w:r>
          </w:p>
        </w:tc>
        <w:tc>
          <w:tcPr>
            <w:tcW w:w="720" w:type="dxa"/>
          </w:tcPr>
          <w:p w14:paraId="0B8166E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E54EA4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AACA181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BC812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39B3338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2ACC4F75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7B1102A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A0E2D7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52B48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188043B4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0BB2128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97E93F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7FF8EC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1426A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1A1CAD4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92FCB3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992E734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33BC658C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0736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9A89542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372C019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4403EA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2FAF34CD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62E8E" w:rsidRPr="00D92848" w14:paraId="24BB16A7" w14:textId="77777777" w:rsidTr="00193C9D">
        <w:trPr>
          <w:trHeight w:hRule="exact" w:val="317"/>
        </w:trPr>
        <w:tc>
          <w:tcPr>
            <w:tcW w:w="1800" w:type="dxa"/>
          </w:tcPr>
          <w:p w14:paraId="05C9610B" w14:textId="77777777" w:rsidR="00062E8E" w:rsidRPr="00271F4E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center"/>
          </w:tcPr>
          <w:p w14:paraId="199C90EE" w14:textId="77777777" w:rsidR="00062E8E" w:rsidRDefault="00062E8E" w:rsidP="00062E8E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 xml:space="preserve">   และซอฟต์แวร์</w:t>
            </w:r>
          </w:p>
        </w:tc>
        <w:tc>
          <w:tcPr>
            <w:tcW w:w="720" w:type="dxa"/>
          </w:tcPr>
          <w:p w14:paraId="2670BB3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4DCA6AF8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97684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2D7952E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</w:tcPr>
          <w:p w14:paraId="2382C7F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B3D7EA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312FF70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82489DB" w14:textId="77777777" w:rsidR="00062E8E" w:rsidRPr="00D92848" w:rsidRDefault="00062E8E" w:rsidP="00062E8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CC966E2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57CBB26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98" w:type="dxa"/>
          </w:tcPr>
          <w:p w14:paraId="7D2492D8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F2253D6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2F7442F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42FF9A43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92" w:type="dxa"/>
          </w:tcPr>
          <w:p w14:paraId="62CDD85A" w14:textId="77777777" w:rsidR="00062E8E" w:rsidRDefault="00062E8E" w:rsidP="00062E8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0DF1D0A3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0DDABD3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23157062" w14:textId="77777777" w:rsidR="00062E8E" w:rsidRPr="00D92848" w:rsidRDefault="00062E8E" w:rsidP="00062E8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88511F5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740E99E0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321737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FB18819" w14:textId="77777777" w:rsidR="00062E8E" w:rsidRPr="00D92848" w:rsidRDefault="00062E8E" w:rsidP="00062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8BF0F50" w14:textId="77777777" w:rsidR="00062E8E" w:rsidRDefault="00062E8E" w:rsidP="00062E8E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324BA9" w:rsidRPr="00324BA9" w14:paraId="1526A533" w14:textId="77777777" w:rsidTr="00193C9D">
        <w:trPr>
          <w:trHeight w:hRule="exact" w:val="255"/>
        </w:trPr>
        <w:tc>
          <w:tcPr>
            <w:tcW w:w="1800" w:type="dxa"/>
          </w:tcPr>
          <w:p w14:paraId="3860CD0D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9284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530" w:type="dxa"/>
          </w:tcPr>
          <w:p w14:paraId="74A73107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D10DA6B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1A9824E6" w14:textId="77777777" w:rsidR="00324BA9" w:rsidRPr="00D92848" w:rsidRDefault="00324BA9" w:rsidP="00324B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9CC3FDA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0BBA8629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0DB97EF5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4828FD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0B593D4B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910F61" w14:textId="77777777" w:rsidR="00324BA9" w:rsidRPr="00D92848" w:rsidRDefault="00324BA9" w:rsidP="00324BA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D07F1BA" w14:textId="71F0266B" w:rsidR="00324BA9" w:rsidRPr="00D92848" w:rsidRDefault="00983FF0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983FF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1,96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</w:t>
            </w:r>
            <w:r w:rsidRPr="00983FF0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,677</w:t>
            </w:r>
          </w:p>
        </w:tc>
        <w:tc>
          <w:tcPr>
            <w:tcW w:w="270" w:type="dxa"/>
          </w:tcPr>
          <w:p w14:paraId="44D13F37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2A73083C" w14:textId="0AF9D4E1" w:rsidR="00324BA9" w:rsidRPr="00D92848" w:rsidRDefault="00674234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</w:t>
            </w:r>
            <w:r w:rsidR="00324BA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939</w:t>
            </w:r>
            <w:r w:rsidR="00324BA9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429</w:t>
            </w:r>
          </w:p>
        </w:tc>
        <w:tc>
          <w:tcPr>
            <w:tcW w:w="270" w:type="dxa"/>
          </w:tcPr>
          <w:p w14:paraId="1A0FA4D0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32902F" w14:textId="0AB370A9" w:rsidR="00324BA9" w:rsidRPr="00D92848" w:rsidRDefault="00983FF0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3FF0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1,670,359</w:t>
            </w:r>
          </w:p>
        </w:tc>
        <w:tc>
          <w:tcPr>
            <w:tcW w:w="270" w:type="dxa"/>
          </w:tcPr>
          <w:p w14:paraId="5FD245FF" w14:textId="77777777" w:rsidR="00324BA9" w:rsidRPr="00D92848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0D42932" w14:textId="2955510F" w:rsidR="00324BA9" w:rsidRPr="00D92848" w:rsidRDefault="00674234" w:rsidP="00324BA9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4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</w:t>
            </w:r>
            <w:r w:rsidR="00324BA9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750</w:t>
            </w:r>
            <w:r w:rsidR="00324BA9" w:rsidRPr="00710B9A">
              <w:rPr>
                <w:rFonts w:asciiTheme="majorBidi" w:hAnsiTheme="majorBidi" w:cstheme="majorBidi"/>
                <w:b/>
                <w:bCs/>
                <w:szCs w:val="22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223</w:t>
            </w:r>
          </w:p>
        </w:tc>
        <w:tc>
          <w:tcPr>
            <w:tcW w:w="270" w:type="dxa"/>
          </w:tcPr>
          <w:p w14:paraId="063D29AD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14:paraId="73748266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57BB77DE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4DF26061" w14:textId="77777777" w:rsidR="00324BA9" w:rsidRPr="005324D1" w:rsidRDefault="00324BA9" w:rsidP="00324BA9">
            <w:pPr>
              <w:pStyle w:val="acctfourfigures"/>
              <w:tabs>
                <w:tab w:val="clear" w:pos="765"/>
                <w:tab w:val="decimal" w:pos="34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270" w:type="dxa"/>
          </w:tcPr>
          <w:p w14:paraId="6668562F" w14:textId="77777777" w:rsidR="00324BA9" w:rsidRPr="00D92848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BBF26F5" w14:textId="278D08E1" w:rsidR="00324BA9" w:rsidRPr="00324BA9" w:rsidRDefault="00674234" w:rsidP="00324B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48</w:t>
            </w:r>
            <w:r w:rsidR="00324BA9" w:rsidRPr="00324BA9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14:paraId="7F4675B1" w14:textId="77777777" w:rsidR="00324BA9" w:rsidRPr="00324BA9" w:rsidRDefault="00324BA9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D1E0EB2" w14:textId="09EBDAE6" w:rsidR="00324BA9" w:rsidRPr="00324BA9" w:rsidRDefault="00674234" w:rsidP="00324BA9">
            <w:pPr>
              <w:pStyle w:val="acctfourfigures"/>
              <w:tabs>
                <w:tab w:val="clear" w:pos="765"/>
                <w:tab w:val="decimal" w:pos="250"/>
              </w:tabs>
              <w:spacing w:line="240" w:lineRule="auto"/>
              <w:ind w:right="-50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47</w:t>
            </w:r>
            <w:r w:rsidR="00324BA9" w:rsidRPr="00324BA9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Cs w:val="22"/>
                <w:lang w:val="en-US" w:bidi="th-TH"/>
              </w:rPr>
              <w:t>035</w:t>
            </w:r>
          </w:p>
        </w:tc>
      </w:tr>
    </w:tbl>
    <w:p w14:paraId="197034F3" w14:textId="77777777" w:rsidR="00BB7436" w:rsidRPr="00BB7436" w:rsidRDefault="00BB7436" w:rsidP="00BB7436">
      <w:pPr>
        <w:pStyle w:val="BodyText2"/>
        <w:tabs>
          <w:tab w:val="left" w:pos="540"/>
        </w:tabs>
        <w:ind w:left="0" w:firstLine="0"/>
        <w:jc w:val="thaiDistribute"/>
        <w:rPr>
          <w:rFonts w:ascii="Arial" w:hAnsi="Arial" w:cs="Arial"/>
          <w:sz w:val="18"/>
          <w:szCs w:val="18"/>
        </w:rPr>
      </w:pPr>
      <w:bookmarkStart w:id="3" w:name="_Hlk38318782"/>
    </w:p>
    <w:p w14:paraId="4DA2CEA2" w14:textId="4052A64C" w:rsidR="004F17ED" w:rsidRPr="004F17ED" w:rsidRDefault="004F17ED" w:rsidP="004F1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บริษัทย่อยทั้งหมดดำเนินธุรกิจในประเทศไทย และ ณ วันที่ </w:t>
      </w:r>
      <w:r w:rsidR="00674234">
        <w:rPr>
          <w:rFonts w:ascii="Angsana New" w:eastAsia="Times New Roman" w:hAnsi="Angsana New" w:hint="cs"/>
          <w:sz w:val="30"/>
          <w:szCs w:val="30"/>
        </w:rPr>
        <w:t>30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มิถุนายน </w:t>
      </w:r>
      <w:r w:rsidR="00674234">
        <w:rPr>
          <w:rFonts w:ascii="Angsana New" w:eastAsia="Times New Roman" w:hAnsi="Angsana New" w:hint="cs"/>
          <w:sz w:val="30"/>
          <w:szCs w:val="30"/>
        </w:rPr>
        <w:t>2563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674234">
        <w:rPr>
          <w:rFonts w:ascii="Angsana New" w:eastAsia="Times New Roman" w:hAnsi="Angsana New" w:hint="cs"/>
          <w:sz w:val="30"/>
          <w:szCs w:val="30"/>
        </w:rPr>
        <w:t>31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674234">
        <w:rPr>
          <w:rFonts w:ascii="Angsana New" w:eastAsia="Times New Roman" w:hAnsi="Angsana New" w:hint="cs"/>
          <w:sz w:val="30"/>
          <w:szCs w:val="30"/>
        </w:rPr>
        <w:t>2562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 xml:space="preserve">บริษัทนำหุ้นสามัญของบริษัท ทีบีเอสพี จำกัด (มหาชน) โดยคิดคำนวณมูลค่าตามราคาตลาดที่มีการซื้อขายในตลาดหลักทรัพย์แห่งประเทศไทยไม่ต่ำกว่า </w:t>
      </w:r>
      <w:r w:rsidR="00674234">
        <w:rPr>
          <w:rFonts w:ascii="Angsana New" w:eastAsia="Times New Roman" w:hAnsi="Angsana New" w:hint="cs"/>
          <w:sz w:val="30"/>
          <w:szCs w:val="30"/>
        </w:rPr>
        <w:t>1</w:t>
      </w:r>
      <w:r w:rsidRPr="004F17ED">
        <w:rPr>
          <w:rFonts w:ascii="Angsana New" w:eastAsia="Times New Roman" w:hAnsi="Angsana New" w:hint="cs"/>
          <w:sz w:val="30"/>
          <w:szCs w:val="30"/>
        </w:rPr>
        <w:t xml:space="preserve"> </w:t>
      </w:r>
      <w:r w:rsidRPr="004F17ED">
        <w:rPr>
          <w:rFonts w:ascii="Angsana New" w:eastAsia="Times New Roman" w:hAnsi="Angsana New" w:hint="cs"/>
          <w:sz w:val="30"/>
          <w:szCs w:val="30"/>
          <w:cs/>
        </w:rPr>
        <w:t>เท่าของต้นเงินกู้คงค้างไปเป็นหลักประกันวงเงินสินเชื่อที่ได้รับจากสถาบันการเงิน</w:t>
      </w:r>
    </w:p>
    <w:p w14:paraId="575391D1" w14:textId="00A4CEEB" w:rsidR="00E07EA3" w:rsidRPr="00BB7436" w:rsidRDefault="00E07EA3" w:rsidP="00BB7436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/>
          <w:sz w:val="30"/>
          <w:szCs w:val="30"/>
        </w:rPr>
        <w:sectPr w:rsidR="00E07EA3" w:rsidRPr="00BB7436" w:rsidSect="008D40EE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3"/>
    <w:p w14:paraId="5B4797F5" w14:textId="77777777" w:rsidR="000C6EEE" w:rsidRPr="00EE1DAF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EE1DAF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14:paraId="649D7A61" w14:textId="77777777" w:rsidR="000C6EEE" w:rsidRPr="00382E4A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</w:rPr>
      </w:pPr>
    </w:p>
    <w:p w14:paraId="086CB60E" w14:textId="4A04A832" w:rsidR="00F44F41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ารซื้อ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จำหน่าย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และโอน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 xml:space="preserve">ที่ดิน 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อาคารและอุปกรณ์ระหว่างงวด</w:t>
      </w:r>
      <w:r w:rsidR="00D6724F">
        <w:rPr>
          <w:rFonts w:ascii="Angsana New" w:hAnsi="Angsana New" w:hint="cs"/>
          <w:b/>
          <w:spacing w:val="-4"/>
          <w:sz w:val="30"/>
          <w:szCs w:val="30"/>
          <w:cs/>
        </w:rPr>
        <w:t>หก</w:t>
      </w:r>
      <w:r w:rsidRPr="003E7B64">
        <w:rPr>
          <w:rFonts w:ascii="Angsana New" w:hAnsi="Angsana New"/>
          <w:b/>
          <w:spacing w:val="-4"/>
          <w:sz w:val="30"/>
          <w:szCs w:val="30"/>
          <w:cs/>
        </w:rPr>
        <w:t>เดือนสิ้นสุดวันที่</w:t>
      </w:r>
      <w:r w:rsidRPr="00F44F41"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674234">
        <w:rPr>
          <w:rFonts w:asciiTheme="majorBidi" w:hAnsiTheme="majorBidi" w:hint="cs"/>
          <w:sz w:val="30"/>
          <w:szCs w:val="30"/>
        </w:rPr>
        <w:t>30</w:t>
      </w:r>
      <w:r w:rsidR="00F619FD">
        <w:rPr>
          <w:rFonts w:asciiTheme="majorBidi" w:hAnsiTheme="majorBidi" w:hint="cs"/>
          <w:sz w:val="30"/>
          <w:szCs w:val="30"/>
          <w:cs/>
        </w:rPr>
        <w:t xml:space="preserve"> มิถุนายน</w:t>
      </w:r>
      <w:r w:rsidR="00F619FD" w:rsidRPr="00062E8E">
        <w:rPr>
          <w:rFonts w:asciiTheme="majorBidi" w:hAnsiTheme="majorBidi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bCs/>
          <w:spacing w:val="-4"/>
          <w:sz w:val="30"/>
          <w:szCs w:val="30"/>
        </w:rPr>
        <w:t>256</w:t>
      </w:r>
      <w:r w:rsidR="00674234">
        <w:rPr>
          <w:rFonts w:ascii="Angsana New" w:hAnsi="Angsana New" w:hint="cs"/>
          <w:bCs/>
          <w:spacing w:val="-4"/>
          <w:sz w:val="30"/>
          <w:szCs w:val="30"/>
        </w:rPr>
        <w:t>3</w:t>
      </w:r>
      <w:r w:rsidRPr="00F44F41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3E7B64">
        <w:rPr>
          <w:rFonts w:ascii="Angsana New" w:hAnsi="Angsana New" w:hint="cs"/>
          <w:b/>
          <w:spacing w:val="-4"/>
          <w:sz w:val="30"/>
          <w:szCs w:val="30"/>
          <w:cs/>
        </w:rPr>
        <w:t>มีดังนี้</w:t>
      </w:r>
    </w:p>
    <w:p w14:paraId="4D90F041" w14:textId="77777777" w:rsidR="00F44F41" w:rsidRPr="00014F2D" w:rsidRDefault="00F44F41" w:rsidP="00F44F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distribute"/>
        <w:rPr>
          <w:rFonts w:ascii="Angsana New" w:hAnsi="Angsana New"/>
          <w:b/>
          <w:spacing w:val="-4"/>
          <w:sz w:val="10"/>
          <w:szCs w:val="1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238"/>
        <w:gridCol w:w="1181"/>
        <w:gridCol w:w="246"/>
        <w:gridCol w:w="1217"/>
        <w:gridCol w:w="266"/>
        <w:gridCol w:w="1172"/>
        <w:gridCol w:w="268"/>
        <w:gridCol w:w="1263"/>
      </w:tblGrid>
      <w:tr w:rsidR="00034274" w:rsidRPr="00821891" w14:paraId="1502B936" w14:textId="77777777" w:rsidTr="006A1C4F">
        <w:trPr>
          <w:tblHeader/>
        </w:trPr>
        <w:tc>
          <w:tcPr>
            <w:tcW w:w="2030" w:type="pct"/>
            <w:gridSpan w:val="2"/>
            <w:shd w:val="clear" w:color="auto" w:fill="auto"/>
          </w:tcPr>
          <w:p w14:paraId="4C5DDE28" w14:textId="77777777" w:rsidR="00034274" w:rsidRPr="00034274" w:rsidRDefault="00034274" w:rsidP="009E3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482077A0" w14:textId="77777777" w:rsidR="00034274" w:rsidRPr="0003427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209A1FD3" w14:textId="77777777" w:rsidR="00034274" w:rsidRPr="00034274" w:rsidRDefault="00034274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0" w:type="pct"/>
            <w:gridSpan w:val="3"/>
            <w:shd w:val="clear" w:color="auto" w:fill="auto"/>
          </w:tcPr>
          <w:p w14:paraId="53C3AE4E" w14:textId="77777777" w:rsidR="00034274" w:rsidRPr="00034274" w:rsidRDefault="005B7161" w:rsidP="00D928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749C" w:rsidRPr="00821891" w14:paraId="6C7E34D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2487FC0C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FDD3161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BC019F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4E97111E" w14:textId="77777777" w:rsidR="00F44F41" w:rsidRPr="00821891" w:rsidRDefault="00F44F41" w:rsidP="00F4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shd w:val="clear" w:color="auto" w:fill="auto"/>
          </w:tcPr>
          <w:p w14:paraId="14789C5E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2138E4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346023F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0" w:type="pct"/>
            <w:shd w:val="clear" w:color="auto" w:fill="auto"/>
          </w:tcPr>
          <w:p w14:paraId="5FD11D9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4697A61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D88C87D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="00605E43" w:rsidRPr="00034274">
              <w:rPr>
                <w:rFonts w:ascii="Angsana New" w:hAnsi="Angsana New"/>
                <w:sz w:val="30"/>
                <w:szCs w:val="30"/>
                <w:cs/>
              </w:rPr>
              <w:t>ราค</w:t>
            </w:r>
            <w:r w:rsidR="00605E43" w:rsidRPr="00034274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141" w:type="pct"/>
            <w:shd w:val="clear" w:color="auto" w:fill="auto"/>
          </w:tcPr>
          <w:p w14:paraId="53801097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3095EFF" w14:textId="77777777" w:rsidR="006A1C4F" w:rsidRDefault="006A1C4F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8E5D4A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759DB513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03427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shd w:val="clear" w:color="auto" w:fill="auto"/>
          </w:tcPr>
          <w:p w14:paraId="3E3887E6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9C24EE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E59F7A4" w14:textId="77777777" w:rsidR="00F44F41" w:rsidRPr="00034274" w:rsidRDefault="00F44F41" w:rsidP="00F51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034274">
              <w:rPr>
                <w:rFonts w:ascii="Angsana New" w:hAnsi="Angsana New"/>
                <w:sz w:val="30"/>
                <w:szCs w:val="30"/>
              </w:rPr>
              <w:t>-</w:t>
            </w:r>
            <w:r w:rsidRPr="00034274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F44F41" w:rsidRPr="00821891" w14:paraId="0CC2024F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0BE8D13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" w:type="pct"/>
            <w:shd w:val="clear" w:color="auto" w:fill="auto"/>
          </w:tcPr>
          <w:p w14:paraId="6936F1BC" w14:textId="77777777" w:rsidR="00F44F41" w:rsidRPr="00821891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970" w:type="pct"/>
            <w:gridSpan w:val="7"/>
            <w:shd w:val="clear" w:color="auto" w:fill="auto"/>
          </w:tcPr>
          <w:p w14:paraId="7BE49F59" w14:textId="77777777" w:rsidR="00F44F41" w:rsidRPr="00034274" w:rsidRDefault="00F44F41" w:rsidP="00F44F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0D5" w:rsidRPr="00034274" w14:paraId="2123AAF8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DF569C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26" w:type="pct"/>
            <w:shd w:val="clear" w:color="auto" w:fill="auto"/>
          </w:tcPr>
          <w:p w14:paraId="580A6434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1B30E50" w14:textId="1B541916" w:rsidR="00B060D5" w:rsidRPr="00034274" w:rsidRDefault="00674234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690</w:t>
            </w:r>
          </w:p>
        </w:tc>
        <w:tc>
          <w:tcPr>
            <w:tcW w:w="130" w:type="pct"/>
            <w:shd w:val="clear" w:color="auto" w:fill="auto"/>
          </w:tcPr>
          <w:p w14:paraId="6D38CA5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36B80736" w14:textId="1CFFFF4C" w:rsidR="00B060D5" w:rsidRPr="00034274" w:rsidRDefault="005B442B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CF969B9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759C683" w14:textId="027E8EAF" w:rsidR="00B060D5" w:rsidRPr="00034274" w:rsidRDefault="00674234" w:rsidP="0034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142" w:type="pct"/>
            <w:shd w:val="clear" w:color="auto" w:fill="auto"/>
          </w:tcPr>
          <w:p w14:paraId="6A213D1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830BF32" w14:textId="27632991" w:rsidR="00B060D5" w:rsidRPr="00034274" w:rsidRDefault="005B442B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60D5" w:rsidRPr="00034274" w14:paraId="2B290E3A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7062C2B5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6" w:type="pct"/>
            <w:shd w:val="clear" w:color="auto" w:fill="auto"/>
          </w:tcPr>
          <w:p w14:paraId="17D4990F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2009F4D" w14:textId="14A8A601" w:rsidR="00B060D5" w:rsidRPr="00034274" w:rsidRDefault="00674234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924</w:t>
            </w:r>
          </w:p>
        </w:tc>
        <w:tc>
          <w:tcPr>
            <w:tcW w:w="130" w:type="pct"/>
            <w:shd w:val="clear" w:color="auto" w:fill="auto"/>
          </w:tcPr>
          <w:p w14:paraId="7CEC386B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D3D4CD9" w14:textId="6E4DBA86" w:rsidR="00B060D5" w:rsidRPr="00034274" w:rsidRDefault="00674234" w:rsidP="00E22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41" w:type="pct"/>
            <w:shd w:val="clear" w:color="auto" w:fill="auto"/>
          </w:tcPr>
          <w:p w14:paraId="03B9CA92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99CFD30" w14:textId="76AA8346" w:rsidR="00B060D5" w:rsidRPr="00034274" w:rsidRDefault="005B442B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6A9CC1D" w14:textId="77777777" w:rsidR="00B060D5" w:rsidRPr="00034274" w:rsidRDefault="00B060D5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1B085EC9" w14:textId="067B09D9" w:rsidR="00B060D5" w:rsidRPr="00034274" w:rsidRDefault="005B442B" w:rsidP="00B060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42B" w:rsidRPr="00034274" w14:paraId="30E497B6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61138C4D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" w:type="pct"/>
            <w:shd w:val="clear" w:color="auto" w:fill="auto"/>
          </w:tcPr>
          <w:p w14:paraId="45FA5FE2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13D28E2" w14:textId="694593D9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2564065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11F11173" w14:textId="3F987679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415</w:t>
            </w:r>
          </w:p>
        </w:tc>
        <w:tc>
          <w:tcPr>
            <w:tcW w:w="141" w:type="pct"/>
            <w:shd w:val="clear" w:color="auto" w:fill="auto"/>
          </w:tcPr>
          <w:p w14:paraId="68372970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273DA487" w14:textId="62AA57EC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02DD85AB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075DB48F" w14:textId="2E7C3214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5B442B" w:rsidRPr="00034274" w14:paraId="6DA7D0D2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4C9CEFB5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6" w:type="pct"/>
            <w:shd w:val="clear" w:color="auto" w:fill="auto"/>
          </w:tcPr>
          <w:p w14:paraId="3BA4D21A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3D1CFB6C" w14:textId="1278AA68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068</w:t>
            </w:r>
          </w:p>
        </w:tc>
        <w:tc>
          <w:tcPr>
            <w:tcW w:w="130" w:type="pct"/>
            <w:shd w:val="clear" w:color="auto" w:fill="auto"/>
          </w:tcPr>
          <w:p w14:paraId="1BE63F1F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B10366A" w14:textId="1D0D5802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104</w:t>
            </w:r>
          </w:p>
        </w:tc>
        <w:tc>
          <w:tcPr>
            <w:tcW w:w="141" w:type="pct"/>
            <w:shd w:val="clear" w:color="auto" w:fill="auto"/>
          </w:tcPr>
          <w:p w14:paraId="68047C83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0F299F1C" w14:textId="5043BEE3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142" w:type="pct"/>
            <w:shd w:val="clear" w:color="auto" w:fill="auto"/>
          </w:tcPr>
          <w:p w14:paraId="4AC9AFC4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</w:tcPr>
          <w:p w14:paraId="3668CDB1" w14:textId="0A3E16C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B442B" w:rsidRPr="00034274" w14:paraId="6F5E24EB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5A02FA1B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34274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26" w:type="pct"/>
            <w:shd w:val="clear" w:color="auto" w:fill="auto"/>
          </w:tcPr>
          <w:p w14:paraId="3F41B45A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6B0B2AA" w14:textId="1DCF93F7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30" w:type="pct"/>
            <w:shd w:val="clear" w:color="auto" w:fill="auto"/>
          </w:tcPr>
          <w:p w14:paraId="53C31905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EA3B8EB" w14:textId="14054E0E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  <w:r w:rsidR="005B44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082</w:t>
            </w:r>
          </w:p>
        </w:tc>
        <w:tc>
          <w:tcPr>
            <w:tcW w:w="141" w:type="pct"/>
            <w:shd w:val="clear" w:color="auto" w:fill="auto"/>
          </w:tcPr>
          <w:p w14:paraId="69FA02FC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375161E0" w14:textId="7978FE3A" w:rsidR="005B442B" w:rsidRPr="00034274" w:rsidRDefault="00674234" w:rsidP="003423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2" w:type="pct"/>
            <w:shd w:val="clear" w:color="auto" w:fill="auto"/>
          </w:tcPr>
          <w:p w14:paraId="4824B088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295294C" w14:textId="31CCC90E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</w:p>
        </w:tc>
      </w:tr>
      <w:tr w:rsidR="005B442B" w:rsidRPr="00034274" w14:paraId="2A5F7477" w14:textId="77777777" w:rsidTr="006A1C4F">
        <w:trPr>
          <w:tblHeader/>
        </w:trPr>
        <w:tc>
          <w:tcPr>
            <w:tcW w:w="1904" w:type="pct"/>
            <w:shd w:val="clear" w:color="auto" w:fill="auto"/>
          </w:tcPr>
          <w:p w14:paraId="09BB432F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34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" w:type="pct"/>
            <w:shd w:val="clear" w:color="auto" w:fill="auto"/>
          </w:tcPr>
          <w:p w14:paraId="700D26A2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FF669" w14:textId="0875AD62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88</w:t>
            </w:r>
            <w:r w:rsidR="005B44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30" w:type="pct"/>
            <w:shd w:val="clear" w:color="auto" w:fill="auto"/>
          </w:tcPr>
          <w:p w14:paraId="04ECE0CE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FD54" w14:textId="7944E38C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  <w:r w:rsidR="005B44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870</w:t>
            </w:r>
          </w:p>
        </w:tc>
        <w:tc>
          <w:tcPr>
            <w:tcW w:w="141" w:type="pct"/>
            <w:shd w:val="clear" w:color="auto" w:fill="auto"/>
          </w:tcPr>
          <w:p w14:paraId="529B45B9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EAB9E" w14:textId="6DE4292F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142" w:type="pct"/>
            <w:shd w:val="clear" w:color="auto" w:fill="auto"/>
          </w:tcPr>
          <w:p w14:paraId="789A84F7" w14:textId="77777777" w:rsidR="005B442B" w:rsidRPr="00034274" w:rsidRDefault="005B442B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BFD40" w14:textId="731A2ECD" w:rsidR="005B442B" w:rsidRPr="00034274" w:rsidRDefault="00674234" w:rsidP="005B4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/>
              <w:ind w:left="-108"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B44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740</w:t>
            </w:r>
          </w:p>
        </w:tc>
      </w:tr>
    </w:tbl>
    <w:p w14:paraId="2B03C882" w14:textId="77777777" w:rsid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  <w:r>
        <w:rPr>
          <w:sz w:val="2"/>
          <w:szCs w:val="2"/>
          <w:cs/>
        </w:rPr>
        <w:tab/>
      </w:r>
    </w:p>
    <w:p w14:paraId="4B2FDD72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064F3D6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8F43E5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D093F5E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6D0BADD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309D6F3A" w14:textId="77777777" w:rsidR="00221636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22C0CDBA" w14:textId="77777777" w:rsidR="00221636" w:rsidRPr="00F44F41" w:rsidRDefault="00221636" w:rsidP="002216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46"/>
        </w:tabs>
        <w:spacing w:line="240" w:lineRule="auto"/>
        <w:rPr>
          <w:sz w:val="2"/>
          <w:szCs w:val="2"/>
        </w:rPr>
      </w:pPr>
    </w:p>
    <w:p w14:paraId="59A12140" w14:textId="77777777" w:rsidR="005B7161" w:rsidRDefault="005B7161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1585756F" w14:textId="78F98130" w:rsidR="009E5C6F" w:rsidRPr="009A5C0B" w:rsidRDefault="009A5C0B" w:rsidP="009A5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  <w:cs/>
        </w:rPr>
      </w:pPr>
      <w:r w:rsidRPr="009A5C0B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74234">
        <w:rPr>
          <w:rFonts w:ascii="Angsana New" w:hAnsi="Angsana New" w:hint="cs"/>
          <w:sz w:val="30"/>
          <w:szCs w:val="30"/>
        </w:rPr>
        <w:t>30</w:t>
      </w:r>
      <w:r w:rsidR="00F619FD" w:rsidRPr="00F619FD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9A5C0B">
        <w:rPr>
          <w:rFonts w:ascii="Angsana New" w:hAnsi="Angsana New" w:hint="cs"/>
          <w:sz w:val="30"/>
          <w:szCs w:val="30"/>
          <w:cs/>
        </w:rPr>
        <w:t xml:space="preserve"> </w:t>
      </w:r>
      <w:r w:rsidR="00674234">
        <w:rPr>
          <w:rFonts w:ascii="Angsana New" w:hAnsi="Angsana New" w:hint="cs"/>
          <w:sz w:val="30"/>
          <w:szCs w:val="30"/>
        </w:rPr>
        <w:t>2563</w:t>
      </w:r>
      <w:r w:rsidRPr="009A5C0B">
        <w:rPr>
          <w:rFonts w:ascii="Angsana New" w:hAnsi="Angsana New" w:hint="cs"/>
          <w:sz w:val="30"/>
          <w:szCs w:val="30"/>
          <w:cs/>
        </w:rPr>
        <w:t xml:space="preserve"> และ </w:t>
      </w:r>
      <w:r w:rsidR="00674234">
        <w:rPr>
          <w:rFonts w:ascii="Angsana New" w:hAnsi="Angsana New"/>
          <w:sz w:val="30"/>
          <w:szCs w:val="30"/>
        </w:rPr>
        <w:t>31</w:t>
      </w:r>
      <w:r w:rsidR="00061DFA">
        <w:rPr>
          <w:rFonts w:ascii="Angsana New" w:hAnsi="Angsana New"/>
          <w:sz w:val="30"/>
          <w:szCs w:val="30"/>
        </w:rPr>
        <w:t xml:space="preserve"> </w:t>
      </w:r>
      <w:r w:rsidR="00061DF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674234">
        <w:rPr>
          <w:rFonts w:ascii="Angsana New" w:hAnsi="Angsana New" w:hint="cs"/>
          <w:sz w:val="30"/>
          <w:szCs w:val="30"/>
        </w:rPr>
        <w:t>2562</w:t>
      </w:r>
      <w:r w:rsidRPr="009A5C0B">
        <w:rPr>
          <w:rFonts w:ascii="Angsana New" w:hAnsi="Angsana New" w:hint="cs"/>
          <w:sz w:val="30"/>
          <w:szCs w:val="30"/>
          <w:cs/>
        </w:rPr>
        <w:t xml:space="preserve"> บริษัทได้นำที่ดินและสิ่งปลูกสร้างของบริษัทและบริษัทย่อยไปเป็นหลักทรัพย์ค้ำประกันเงินกู้ยืมระยะสั้นและระยะยาวจากสถาบันการเงิน</w:t>
      </w:r>
    </w:p>
    <w:p w14:paraId="3BF6ED5B" w14:textId="2BDFAF00" w:rsidR="00A44C81" w:rsidRDefault="00A44C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691F6894" w14:textId="310F9FCD" w:rsidR="00280C4D" w:rsidRDefault="00280C4D" w:rsidP="00D14C8E">
      <w:pPr>
        <w:pStyle w:val="index"/>
        <w:numPr>
          <w:ilvl w:val="0"/>
          <w:numId w:val="19"/>
        </w:numPr>
        <w:tabs>
          <w:tab w:val="left" w:pos="540"/>
          <w:tab w:val="left" w:pos="630"/>
        </w:tabs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14:paraId="3F724A39" w14:textId="77777777" w:rsidR="000165CC" w:rsidRPr="00280C4D" w:rsidRDefault="000165CC" w:rsidP="000165CC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4A97FA5" w14:textId="7613C4DC" w:rsidR="0055569A" w:rsidRDefault="0055569A" w:rsidP="00D14C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b/>
          <w:spacing w:val="-4"/>
          <w:sz w:val="30"/>
          <w:szCs w:val="30"/>
        </w:rPr>
      </w:pPr>
      <w:r w:rsidRPr="003C2FCA">
        <w:rPr>
          <w:rFonts w:ascii="Angsana New" w:hAnsi="Angsana New" w:hint="cs"/>
          <w:b/>
          <w:spacing w:val="-4"/>
          <w:sz w:val="30"/>
          <w:szCs w:val="30"/>
          <w:cs/>
        </w:rPr>
        <w:t xml:space="preserve">ในเดือนมิถุนายน </w:t>
      </w:r>
      <w:r w:rsidRPr="003C2FCA">
        <w:rPr>
          <w:rFonts w:ascii="Angsana New" w:hAnsi="Angsana New"/>
          <w:bCs/>
          <w:spacing w:val="-4"/>
          <w:sz w:val="30"/>
          <w:szCs w:val="30"/>
        </w:rPr>
        <w:t>2563</w:t>
      </w:r>
      <w:r>
        <w:rPr>
          <w:rFonts w:ascii="Angsana New" w:hAnsi="Angsana New"/>
          <w:bCs/>
          <w:spacing w:val="-4"/>
          <w:sz w:val="30"/>
          <w:szCs w:val="30"/>
        </w:rPr>
        <w:t xml:space="preserve"> </w:t>
      </w:r>
      <w:r w:rsidR="00280C4D" w:rsidRPr="003C2FCA">
        <w:rPr>
          <w:rFonts w:ascii="Angsana New" w:hAnsi="Angsana New" w:hint="cs"/>
          <w:b/>
          <w:spacing w:val="-4"/>
          <w:sz w:val="30"/>
          <w:szCs w:val="30"/>
          <w:cs/>
        </w:rPr>
        <w:t>บริษัท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>และบริษัทย่อยแห่งหนึ่งได้</w:t>
      </w:r>
      <w:r w:rsidR="00A31355">
        <w:rPr>
          <w:rFonts w:ascii="Angsana New" w:hAnsi="Angsana New" w:hint="cs"/>
          <w:b/>
          <w:spacing w:val="-4"/>
          <w:sz w:val="30"/>
          <w:szCs w:val="30"/>
          <w:cs/>
        </w:rPr>
        <w:t>รับ</w:t>
      </w:r>
      <w:r>
        <w:rPr>
          <w:rFonts w:ascii="Angsana New" w:hAnsi="Angsana New" w:hint="cs"/>
          <w:b/>
          <w:spacing w:val="-4"/>
          <w:sz w:val="30"/>
          <w:szCs w:val="30"/>
          <w:cs/>
        </w:rPr>
        <w:t xml:space="preserve">การอนุมัติการขอพักการชำระหนี้ในส่วนของเงินต้นจำนวนสองงวด (งวดรายไตรมาส) จากธนาคารในประเทศแห่งหนึ่ง </w:t>
      </w:r>
    </w:p>
    <w:p w14:paraId="11EF30AE" w14:textId="202B4992" w:rsidR="00280C4D" w:rsidRDefault="00252B0A" w:rsidP="00252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AFC8139" w14:textId="2923E962" w:rsidR="003F7D59" w:rsidRDefault="00C9741B" w:rsidP="00785C95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ส่วนงานดำเนินงาน</w:t>
      </w:r>
      <w:r w:rsidR="00547EC3" w:rsidRPr="00547EC3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14:paraId="13F60DEC" w14:textId="77777777" w:rsidR="00547EC3" w:rsidRDefault="00547EC3" w:rsidP="00547EC3">
      <w:pPr>
        <w:pStyle w:val="index"/>
        <w:tabs>
          <w:tab w:val="clear" w:pos="1134"/>
        </w:tabs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547EC3" w:rsidRPr="000F3736" w14:paraId="533207A1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6180E2A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8836121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47EC3" w:rsidRPr="000F3736" w14:paraId="4AC9841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15B80C2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E676113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F04048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82D59E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DDA2C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47BA227A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63C59D9E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DDB4DC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702679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5480E5E5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000584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7B70B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246089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547EC3" w:rsidRPr="000F3736" w14:paraId="58DD3FC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F3C98C8" w14:textId="4C403BD9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="00522A8E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="00DB347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2BDF717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0CBCFD4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94E6BE8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E8390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565A14CF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47EC3" w:rsidRPr="000F3736" w14:paraId="1FCE06BF" w14:textId="77777777" w:rsidTr="00EF2609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AE5D6A5" w14:textId="43BDDF5C" w:rsidR="00547EC3" w:rsidRPr="000F3736" w:rsidRDefault="00547EC3" w:rsidP="00547EC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E6847BE" w14:textId="5E800B5C" w:rsidR="00547EC3" w:rsidRPr="000F3736" w:rsidRDefault="00674234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219508A9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9FD8E" w14:textId="5A6F358D" w:rsidR="00547EC3" w:rsidRPr="000F3736" w:rsidRDefault="00674234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C011955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5CFAF" w14:textId="284341AD" w:rsidR="00547EC3" w:rsidRPr="000F3736" w:rsidRDefault="00674234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D4584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10A3BC" w14:textId="79754AC0" w:rsidR="00547EC3" w:rsidRPr="000F3736" w:rsidRDefault="00674234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2066216A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091CA93E" w14:textId="5394F895" w:rsidR="00547EC3" w:rsidRPr="000F3736" w:rsidRDefault="00674234" w:rsidP="00547EC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2B9558CF" w14:textId="77777777" w:rsidR="00547EC3" w:rsidRPr="000F3736" w:rsidRDefault="00547EC3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1B7CDA43" w14:textId="52FDE988" w:rsidR="00547EC3" w:rsidRPr="000F3736" w:rsidRDefault="00674234" w:rsidP="00547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547EC3" w:rsidRPr="000F3736" w14:paraId="3F0910B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DE58F06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AACB784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547EC3" w:rsidRPr="000F3736" w14:paraId="5C2BF2EB" w14:textId="77777777" w:rsidTr="00E77B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9D39E3D" w14:textId="77777777" w:rsidR="00547EC3" w:rsidRPr="00E84527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266A6EDE" w14:textId="77777777" w:rsidR="00547EC3" w:rsidRPr="000F3736" w:rsidRDefault="00547EC3" w:rsidP="00183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0A64A1" w:rsidRPr="000F3736" w14:paraId="41437F4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D130B0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7E9A9CFF" w14:textId="171913E1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0C85EF3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66E71" w14:textId="6945EA6E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589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837A2A5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675341" w14:textId="0083C811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F1D11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EFF99C" w14:textId="1EC4D0DA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2F47B8C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D897639" w14:textId="75564605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EF18D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517</w:t>
            </w:r>
          </w:p>
        </w:tc>
        <w:tc>
          <w:tcPr>
            <w:tcW w:w="123" w:type="pct"/>
            <w:vAlign w:val="bottom"/>
          </w:tcPr>
          <w:p w14:paraId="4D895C2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29A1DA61" w14:textId="379155D5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  <w:r w:rsidR="000249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490</w:t>
            </w:r>
          </w:p>
        </w:tc>
      </w:tr>
      <w:tr w:rsidR="000A64A1" w:rsidRPr="000F3736" w14:paraId="49B0114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576779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3CD5FF65" w14:textId="48B7D3C9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</w:t>
            </w:r>
            <w:r w:rsidR="00CA398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031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78B399FC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273FA7" w14:textId="38D45D41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287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05C19AC0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A6A40" w14:textId="7503C014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097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AB036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AF2EEA" w14:textId="40F1997B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392B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001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4A7710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76A88903" w14:textId="17D54BCC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7376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128</w:t>
            </w:r>
          </w:p>
        </w:tc>
        <w:tc>
          <w:tcPr>
            <w:tcW w:w="123" w:type="pct"/>
            <w:vAlign w:val="bottom"/>
          </w:tcPr>
          <w:p w14:paraId="3A9D260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39C8068D" w14:textId="30723EB2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</w:t>
            </w:r>
            <w:r w:rsidR="000249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288</w:t>
            </w:r>
          </w:p>
        </w:tc>
      </w:tr>
      <w:tr w:rsidR="000A64A1" w:rsidRPr="000F3736" w14:paraId="7F6C1754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4E5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47B19" w14:textId="0585EEB1" w:rsidR="000A64A1" w:rsidRPr="002E6C91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47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392B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864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96338A3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0ABCB" w14:textId="784D83AF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603</w:t>
            </w:r>
            <w:r w:rsidR="00392B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94B57C6" w14:textId="77777777" w:rsidR="000A64A1" w:rsidRPr="007F5888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731647" w14:textId="4EF2648F" w:rsidR="000A64A1" w:rsidRPr="007F5888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13</w:t>
            </w:r>
            <w:r w:rsidR="00392B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781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C2A895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CFDB" w14:textId="34766B02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392B1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649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CA9EB0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2DAB8ADF" w14:textId="6DF35B90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EF18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645</w:t>
            </w:r>
          </w:p>
        </w:tc>
        <w:tc>
          <w:tcPr>
            <w:tcW w:w="123" w:type="pct"/>
            <w:vAlign w:val="bottom"/>
          </w:tcPr>
          <w:p w14:paraId="28FB607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double" w:sz="4" w:space="0" w:color="auto"/>
            </w:tcBorders>
            <w:vAlign w:val="bottom"/>
          </w:tcPr>
          <w:p w14:paraId="4EB135DC" w14:textId="54168AFA" w:rsidR="000A64A1" w:rsidRPr="000F3736" w:rsidRDefault="00674234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611</w:t>
            </w:r>
            <w:r w:rsidR="0002495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778</w:t>
            </w:r>
          </w:p>
        </w:tc>
      </w:tr>
      <w:tr w:rsidR="000A64A1" w:rsidRPr="000F3736" w14:paraId="49E1CF29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7EC9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D7A6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DCEDB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8B02B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7AB32E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D3E4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5DB32F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FDDD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E2F4BEA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78027B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3A81BF20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E8E085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64A1" w:rsidRPr="000F3736" w14:paraId="71E21C8E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5398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D0CBD84" w14:textId="1A2B94EB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CCF6A44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2C692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ECBBF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3489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6B5B29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1E30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EBEC9D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8526911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C9585D8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F3C930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A64A1" w:rsidRPr="000F3736" w14:paraId="728760C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6E74B1" w14:textId="77777777" w:rsidR="000A64A1" w:rsidRPr="00E84527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F5C94" w14:textId="14FCC840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30F6F09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37AD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62D853E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D7943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C01BBBC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BDE3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5D878F6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CA549CF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C0D7F3D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4CD71682" w14:textId="77777777" w:rsidR="000A64A1" w:rsidRPr="000F3736" w:rsidRDefault="000A64A1" w:rsidP="000A6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1761" w:rsidRPr="000F3736" w14:paraId="76E66211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E988D2E" w14:textId="77777777" w:rsidR="00E51761" w:rsidRPr="00E84527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D044A" w14:textId="1F2501BA" w:rsidR="00E51761" w:rsidRPr="00E51761" w:rsidRDefault="00C8214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398,857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A4A57E8" w14:textId="77777777" w:rsidR="00E51761" w:rsidRPr="00FF65E9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11B54FE" w14:textId="1D878E5C" w:rsidR="00E51761" w:rsidRPr="00E761B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546</w:t>
            </w:r>
            <w:r w:rsidR="00B27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0987BD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3288B" w14:textId="77097E48" w:rsidR="00E51761" w:rsidRPr="00872251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B27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1CA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A25F45" w14:textId="72664B7F" w:rsidR="00E51761" w:rsidRPr="001B777C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B27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82DD3E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12705E1" w14:textId="67FC5159" w:rsidR="00E51761" w:rsidRPr="00FF65E9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1B22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541</w:t>
            </w:r>
          </w:p>
        </w:tc>
        <w:tc>
          <w:tcPr>
            <w:tcW w:w="123" w:type="pct"/>
            <w:vAlign w:val="bottom"/>
          </w:tcPr>
          <w:p w14:paraId="31197516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38AD997F" w14:textId="62EBCD88" w:rsidR="00E51761" w:rsidRPr="009E184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549</w:t>
            </w:r>
            <w:r w:rsidR="001B22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261</w:t>
            </w:r>
          </w:p>
        </w:tc>
      </w:tr>
      <w:tr w:rsidR="00E51761" w:rsidRPr="000F3736" w14:paraId="767AB10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4D2A92" w14:textId="77777777" w:rsidR="00E51761" w:rsidRPr="00E84527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E6721BE" w14:textId="19B73D25" w:rsidR="00E51761" w:rsidRPr="00E51761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E51761" w:rsidRPr="00E5176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58655D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6D98989C" w14:textId="2440B794" w:rsidR="00E51761" w:rsidRPr="00E761B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B27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22381A6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7318336" w14:textId="204CFB75" w:rsidR="00E51761" w:rsidRPr="00034274" w:rsidRDefault="00B278A7" w:rsidP="00E5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839A84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0CB8301" w14:textId="01E5CA08" w:rsidR="00E51761" w:rsidRPr="00034274" w:rsidRDefault="00B278A7" w:rsidP="00E5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A6DC16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A0CEE6" w14:textId="55A1C9FE" w:rsidR="00E51761" w:rsidRPr="00FF65E9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</w:t>
            </w:r>
            <w:r w:rsidR="001B22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577</w:t>
            </w:r>
          </w:p>
        </w:tc>
        <w:tc>
          <w:tcPr>
            <w:tcW w:w="123" w:type="pct"/>
            <w:vAlign w:val="bottom"/>
          </w:tcPr>
          <w:p w14:paraId="072E48E4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15AF05B5" w14:textId="3988E91A" w:rsidR="00E51761" w:rsidRPr="009E184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F157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037</w:t>
            </w:r>
          </w:p>
        </w:tc>
      </w:tr>
      <w:tr w:rsidR="00E51761" w:rsidRPr="000F3736" w14:paraId="5146B0E2" w14:textId="77777777" w:rsidTr="00902C1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E6C6FD" w14:textId="77777777" w:rsidR="00E51761" w:rsidRPr="00E84527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6CC994" w14:textId="7345D94A" w:rsidR="00E51761" w:rsidRPr="007A4924" w:rsidRDefault="00674234" w:rsidP="00E5176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722B1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B7DFB4C" w14:textId="77777777" w:rsidR="00E51761" w:rsidRPr="007A4924" w:rsidRDefault="00E51761" w:rsidP="00E5176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1E65DB" w14:textId="7E838E1D" w:rsidR="00E51761" w:rsidRPr="00E761B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B278A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83654D5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6133C9" w14:textId="44577060" w:rsidR="00E51761" w:rsidRPr="00034274" w:rsidRDefault="00B278A7" w:rsidP="00E5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70CA000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151C" w14:textId="678433D9" w:rsidR="00E51761" w:rsidRPr="00034274" w:rsidRDefault="00B278A7" w:rsidP="00E51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62DCFB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568601E2" w14:textId="2CCB27BB" w:rsidR="00E51761" w:rsidRPr="007A4924" w:rsidRDefault="00674234" w:rsidP="00E5176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1B223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23" w:type="pct"/>
            <w:vAlign w:val="bottom"/>
          </w:tcPr>
          <w:p w14:paraId="6E031EAE" w14:textId="77777777" w:rsidR="00E51761" w:rsidRPr="007A4924" w:rsidRDefault="00E51761" w:rsidP="00E5176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</w:tcPr>
          <w:p w14:paraId="08BCE26A" w14:textId="496A4B1C" w:rsidR="00E51761" w:rsidRPr="009E184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F157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192</w:t>
            </w:r>
          </w:p>
        </w:tc>
      </w:tr>
      <w:tr w:rsidR="00E51761" w:rsidRPr="00E761B2" w14:paraId="316E8454" w14:textId="77777777" w:rsidTr="004B732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FCA6A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92BC6C" w14:textId="3928EF57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38,833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A534DF5" w14:textId="77777777" w:rsidR="00E51761" w:rsidRPr="00722B15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E277DC" w14:textId="0E023F6D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589</w:t>
            </w:r>
            <w:r w:rsidR="00B27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31D142F" w14:textId="77777777" w:rsidR="00E51761" w:rsidRPr="00722B15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9BF9B6" w14:textId="350CA88B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B27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3C77C29" w14:textId="77777777" w:rsidR="00E51761" w:rsidRPr="00722B15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F2EE7D" w14:textId="4D023456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B278A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B3F0BA" w14:textId="77777777" w:rsidR="00E51761" w:rsidRPr="00722B15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26D5B5" w14:textId="67713C2A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6,517</w:t>
            </w:r>
          </w:p>
        </w:tc>
        <w:tc>
          <w:tcPr>
            <w:tcW w:w="123" w:type="pct"/>
            <w:vAlign w:val="bottom"/>
          </w:tcPr>
          <w:p w14:paraId="26E134D5" w14:textId="77777777" w:rsidR="00E51761" w:rsidRPr="00722B15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8C13" w14:textId="55910B7E" w:rsidR="00E51761" w:rsidRPr="00722B1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592</w:t>
            </w:r>
            <w:r w:rsidR="00F157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490</w:t>
            </w:r>
          </w:p>
        </w:tc>
      </w:tr>
      <w:tr w:rsidR="00E51761" w:rsidRPr="000F3736" w14:paraId="73C735B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D752A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8B6741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104E946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761944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1B422D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A9637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B5A2332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3A3C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F980069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0554BC9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ED313C5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22AA212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1761" w:rsidRPr="000F3736" w14:paraId="55F8737A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C6508DF" w14:textId="77777777" w:rsidR="00E51761" w:rsidRPr="00E84527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1226DC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2698336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9EC9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8675BA2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33552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C56AA50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07D2E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05F1771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B1319B4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46CDC51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F0ECDC2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51761" w:rsidRPr="000F3736" w14:paraId="7C25544B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772EDA8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1413CE" w14:textId="1AE88CD5" w:rsidR="00E51761" w:rsidRPr="0092009D" w:rsidRDefault="00C8214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438,833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048B481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19D92" w14:textId="23E1110C" w:rsidR="00E51761" w:rsidRPr="00240E85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589</w:t>
            </w:r>
            <w:r w:rsidR="00F157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046A24F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CD9A58" w14:textId="1A33D705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F157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AA72685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D7C3C" w14:textId="060FDA4B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995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177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E13BAF2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5F7DC1C" w14:textId="04C914F8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3B36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="00995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3B362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08</w:t>
            </w:r>
            <w:r w:rsidR="00C821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3" w:type="pct"/>
            <w:vAlign w:val="bottom"/>
          </w:tcPr>
          <w:p w14:paraId="20C4044D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AE5C78E" w14:textId="7872B5EC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592</w:t>
            </w:r>
            <w:r w:rsidR="00CB71B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019</w:t>
            </w:r>
          </w:p>
        </w:tc>
      </w:tr>
      <w:tr w:rsidR="00E51761" w:rsidRPr="000F3736" w14:paraId="7738BF2E" w14:textId="77777777" w:rsidTr="004B732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1FCCEA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4204F6AA" w14:textId="3B24C32E" w:rsidR="00E51761" w:rsidRPr="000F3736" w:rsidRDefault="00F15706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377A070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2C9DF" w14:textId="397D42A9" w:rsidR="00E51761" w:rsidRPr="000F3736" w:rsidRDefault="00F15706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6173A0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A7D28" w14:textId="1FB90408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F1570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5740341B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1BE213" w14:textId="7F8F04B6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471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29BCCCD1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4B0A4691" w14:textId="2E2E5896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="00995477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437</w:t>
            </w:r>
          </w:p>
        </w:tc>
        <w:tc>
          <w:tcPr>
            <w:tcW w:w="123" w:type="pct"/>
            <w:vAlign w:val="bottom"/>
          </w:tcPr>
          <w:p w14:paraId="6441FDF1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52B7FB83" w14:textId="556C19F1" w:rsidR="00E51761" w:rsidRPr="000F3736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471</w:t>
            </w:r>
          </w:p>
        </w:tc>
      </w:tr>
      <w:tr w:rsidR="00E51761" w:rsidRPr="000F3736" w14:paraId="1907D5C3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0B4BCF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682707" w14:textId="5CBB8A55" w:rsidR="00E51761" w:rsidRPr="000A64A1" w:rsidRDefault="00C8214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438,833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1AE27CA" w14:textId="77777777" w:rsidR="00E51761" w:rsidRPr="00E761B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9279B" w14:textId="72A9D851" w:rsidR="00E51761" w:rsidRPr="00380E3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589</w:t>
            </w:r>
            <w:r w:rsidR="00F157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8B13A20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0FCF24" w14:textId="503FAC1A" w:rsidR="00E51761" w:rsidRPr="00EF2609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F1570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38A791C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509A1" w14:textId="46B777B7" w:rsidR="00E51761" w:rsidRPr="00380E3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="009954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648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35F330A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5E065" w14:textId="127431EE" w:rsidR="00E51761" w:rsidRPr="000A64A1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44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</w:t>
            </w:r>
            <w:r w:rsidR="0099547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517</w:t>
            </w:r>
          </w:p>
        </w:tc>
        <w:tc>
          <w:tcPr>
            <w:tcW w:w="123" w:type="pct"/>
            <w:vAlign w:val="bottom"/>
          </w:tcPr>
          <w:p w14:paraId="3BEE73C2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BB6FD" w14:textId="39DFC227" w:rsidR="00E51761" w:rsidRPr="00851BB8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592</w:t>
            </w:r>
            <w:r w:rsidR="000168D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490</w:t>
            </w:r>
          </w:p>
        </w:tc>
      </w:tr>
      <w:tr w:rsidR="00E51761" w:rsidRPr="000F3736" w14:paraId="555D645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0691D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ED5E1F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D4083E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14169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40722CD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EDB27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ABA4859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66EB9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5829ABA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2E76C483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1D5DA1A5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2C0EF86E" w14:textId="77777777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51761" w:rsidRPr="000F3736" w14:paraId="38EF70F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DFF370" w14:textId="6A7A34C2" w:rsidR="00E51761" w:rsidRPr="000F3736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AFD9B" w14:textId="3A91C659" w:rsidR="00E51761" w:rsidRPr="00536BC2" w:rsidRDefault="00120097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(18,654)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00F21" w14:textId="77777777" w:rsidR="00E51761" w:rsidRPr="00536BC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14D83" w14:textId="265F3263" w:rsidR="00E51761" w:rsidRPr="00536BC2" w:rsidRDefault="00120097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149,801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78369" w14:textId="77777777" w:rsidR="00E51761" w:rsidRPr="00536BC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57D8" w14:textId="6573A126" w:rsidR="00E51761" w:rsidRPr="00536BC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D541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920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7BC751" w14:textId="77777777" w:rsidR="00E51761" w:rsidRPr="00536BC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6410" w14:textId="3D5F59D4" w:rsidR="00E51761" w:rsidRPr="00536BC2" w:rsidRDefault="00674234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21FD9A8C" w14:textId="77777777" w:rsidR="00E51761" w:rsidRPr="00536BC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EB372" w14:textId="6D90D3DE" w:rsidR="00E51761" w:rsidRPr="00536BC2" w:rsidRDefault="00120097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(16,734)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49D6D3F0" w14:textId="77777777" w:rsidR="00E51761" w:rsidRPr="00536BC2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D6884" w14:textId="4021C42D" w:rsidR="00E51761" w:rsidRPr="00536BC2" w:rsidRDefault="00120097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149,861</w:t>
            </w:r>
          </w:p>
        </w:tc>
      </w:tr>
      <w:tr w:rsidR="00E51761" w:rsidRPr="00C13CDF" w14:paraId="0DC7B84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FBD1B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A8D4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CFA2D5C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4AB2386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EA452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972B30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04C150C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1D05BF4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11647D61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bottom"/>
          </w:tcPr>
          <w:p w14:paraId="572AAEA1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1B7A3FC4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3BECFD8C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51761" w:rsidRPr="00C13CDF" w14:paraId="758C8D97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A922D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FF6AAB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5008E5E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1627C19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7A3F9DA6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58FEFF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DF526D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0E0507D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87C9657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A053A8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7B63BE1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5241D80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51761" w:rsidRPr="00C13CDF" w14:paraId="78631105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59B82D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6FB64B8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5553E6E5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ECDC94B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7AFFD85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59D7E6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60814C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F11254C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4FD0D81C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9FF7B9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936473E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3258167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51761" w:rsidRPr="00C13CDF" w14:paraId="7309CDD8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A1AF7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E29447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034F8D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B3B98D7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8633B2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1E25411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2BFC96D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129F056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799E4F9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95FBC7A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8CE7ABF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447D6D7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51761" w:rsidRPr="00C13CDF" w14:paraId="060D4D5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F65703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274DD4B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85A397E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385CA045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547D3688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2A1D379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3AC184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A1EC8C1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A089238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5DE3CB7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9CC3888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5AA1A394" w14:textId="77777777" w:rsidR="00E51761" w:rsidRPr="00C13CDF" w:rsidRDefault="00E51761" w:rsidP="00E51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1F36BA25" w14:textId="77777777" w:rsidR="00BD3E44" w:rsidRDefault="00BD3E44">
      <w:r>
        <w:br w:type="page"/>
      </w: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BD3E44" w:rsidRPr="000F3736" w14:paraId="41BBCE4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3C586B6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71DEA8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BD3E44" w:rsidRPr="000F3736" w14:paraId="63441F71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CE6712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F90F2A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6BA2E6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F92628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9E73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0B875E9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D3E44" w:rsidRPr="000F3736" w14:paraId="1B14E970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47771D6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B09D3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58D014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D77E68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29C5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9C44EE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BD3E44" w:rsidRPr="000F3736" w14:paraId="37E26231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C4C338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งวดหกเดือน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615A3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4BCFF01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339731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1656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269B88F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D3E44" w:rsidRPr="000F3736" w14:paraId="42B03DA2" w14:textId="77777777" w:rsidTr="00B278A7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2DDD250" w14:textId="5700DE31" w:rsidR="00BD3E44" w:rsidRPr="000F3736" w:rsidRDefault="00BD3E44" w:rsidP="00B278A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12D9F8BE" w14:textId="14DEF071" w:rsidR="00BD3E44" w:rsidRPr="000F3736" w:rsidRDefault="00674234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4F2854E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4E4EDA" w14:textId="66000D25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C33E3B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42AF0" w14:textId="7EA0FF3D" w:rsidR="00BD3E44" w:rsidRPr="000F3736" w:rsidRDefault="00674234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274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EE24C" w14:textId="443D5723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524C56D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55ACA97C" w14:textId="66898D24" w:rsidR="00BD3E44" w:rsidRPr="000F3736" w:rsidRDefault="00674234" w:rsidP="00B278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5BEECE0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73634739" w14:textId="6DA392CC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BD3E44" w:rsidRPr="000F3736" w14:paraId="6378D97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E39474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7670E11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BD3E44" w:rsidRPr="000F3736" w14:paraId="39E7D72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2E3CAD63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68D4770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</w:tr>
      <w:tr w:rsidR="00BD3E44" w:rsidRPr="000F3736" w14:paraId="06750A04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36048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49589791" w14:textId="6FF97283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66BB7E6C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EDF2E4" w14:textId="1F0F0584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999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608BDFC1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3E187" w14:textId="752B7DA9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2BFDFE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D24BE" w14:textId="00B87AD2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4B774A9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A764EB7" w14:textId="5FB0E72F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23" w:type="pct"/>
            <w:vAlign w:val="bottom"/>
          </w:tcPr>
          <w:p w14:paraId="67B6889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60A3C979" w14:textId="3838E57A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317</w:t>
            </w:r>
          </w:p>
        </w:tc>
      </w:tr>
      <w:tr w:rsidR="00BD3E44" w:rsidRPr="000F3736" w14:paraId="427C35B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30DF3E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481" w:type="pct"/>
            <w:tcBorders>
              <w:top w:val="nil"/>
              <w:left w:val="nil"/>
              <w:right w:val="nil"/>
            </w:tcBorders>
            <w:vAlign w:val="bottom"/>
          </w:tcPr>
          <w:p w14:paraId="5951A999" w14:textId="07A6EF9C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350</w:t>
            </w:r>
          </w:p>
        </w:tc>
        <w:tc>
          <w:tcPr>
            <w:tcW w:w="120" w:type="pct"/>
            <w:tcBorders>
              <w:top w:val="nil"/>
              <w:left w:val="nil"/>
              <w:right w:val="nil"/>
            </w:tcBorders>
            <w:vAlign w:val="bottom"/>
          </w:tcPr>
          <w:p w14:paraId="2CE42887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F383A2" w14:textId="7D21D99D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190</w:t>
            </w:r>
          </w:p>
        </w:tc>
        <w:tc>
          <w:tcPr>
            <w:tcW w:w="125" w:type="pct"/>
            <w:tcBorders>
              <w:top w:val="nil"/>
              <w:left w:val="nil"/>
              <w:right w:val="nil"/>
            </w:tcBorders>
            <w:vAlign w:val="bottom"/>
          </w:tcPr>
          <w:p w14:paraId="640DA75B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A2F2A" w14:textId="13CC37E0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861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F5047A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ACDED" w14:textId="330ED3F8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385</w:t>
            </w:r>
          </w:p>
        </w:tc>
        <w:tc>
          <w:tcPr>
            <w:tcW w:w="124" w:type="pct"/>
            <w:tcBorders>
              <w:top w:val="nil"/>
              <w:left w:val="nil"/>
              <w:right w:val="nil"/>
            </w:tcBorders>
          </w:tcPr>
          <w:p w14:paraId="161AF6A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23747028" w14:textId="151F9E16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211</w:t>
            </w:r>
          </w:p>
        </w:tc>
        <w:tc>
          <w:tcPr>
            <w:tcW w:w="123" w:type="pct"/>
            <w:vAlign w:val="bottom"/>
          </w:tcPr>
          <w:p w14:paraId="44FF771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17877410" w14:textId="39AF194C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77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575</w:t>
            </w:r>
          </w:p>
        </w:tc>
      </w:tr>
      <w:tr w:rsidR="00BD3E44" w:rsidRPr="000F3736" w14:paraId="78ACA34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25BE9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E8704" w14:textId="05531753" w:rsidR="00BD3E44" w:rsidRPr="002E6C91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984</w:t>
            </w:r>
            <w:r w:rsidR="00BD3E44"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585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15E9990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3625EC" w14:textId="7D823029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302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</w:t>
            </w:r>
            <w:r w:rsidR="00C821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95984D6" w14:textId="77777777" w:rsidR="00BD3E44" w:rsidRPr="007F5888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49BEC3" w14:textId="5E20D31D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29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A28217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97EDC0" w14:textId="404EF574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703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F88C8B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vAlign w:val="bottom"/>
          </w:tcPr>
          <w:p w14:paraId="5D884EB9" w14:textId="12EAB4A8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7F3F3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014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109</w:t>
            </w:r>
          </w:p>
        </w:tc>
        <w:tc>
          <w:tcPr>
            <w:tcW w:w="123" w:type="pct"/>
            <w:vAlign w:val="bottom"/>
          </w:tcPr>
          <w:p w14:paraId="5140E4E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double" w:sz="4" w:space="0" w:color="auto"/>
            </w:tcBorders>
            <w:vAlign w:val="bottom"/>
          </w:tcPr>
          <w:p w14:paraId="419B2A25" w14:textId="049B9D69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323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892</w:t>
            </w:r>
          </w:p>
        </w:tc>
      </w:tr>
      <w:tr w:rsidR="00BD3E44" w:rsidRPr="000F3736" w14:paraId="1A6CB87E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01EDA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08204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CB052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90ABC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11C28D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56ED9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1E6540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2B95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0FDBB0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0FD467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5F847F1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790D9DD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3E44" w:rsidRPr="000F3736" w14:paraId="6FA5083B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EE719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188BA6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6491C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3989B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2063EB3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3ABB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231F8CA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63E89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FDDCCD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B08C0A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09D3B17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94B0FA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D3E44" w:rsidRPr="000F3736" w14:paraId="7F2650A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9BBF7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hint="cs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6ECC86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4CFD5F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FCBA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5443BF1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6F33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3ADED6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999D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E102FB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E02579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2AE62D5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B66506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D3E44" w:rsidRPr="000F3736" w14:paraId="499A3234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F2334B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5A6CFD7" w14:textId="518B979D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860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937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B802DDE" w14:textId="77777777" w:rsidR="00BD3E44" w:rsidRPr="00FF65E9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F6C716B" w14:textId="7DD41B2C" w:rsidR="00BD3E44" w:rsidRPr="00E761B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537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E47F28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3125DF" w14:textId="08AF6567" w:rsidR="00BD3E44" w:rsidRPr="00872251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D86D89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101DC" w14:textId="1C9CE7D5" w:rsidR="00BD3E44" w:rsidRPr="001B777C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821344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CE076F1" w14:textId="096460C2" w:rsidR="00BD3E44" w:rsidRPr="00FF65E9" w:rsidRDefault="005342E8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877,600</w:t>
            </w:r>
          </w:p>
        </w:tc>
        <w:tc>
          <w:tcPr>
            <w:tcW w:w="123" w:type="pct"/>
            <w:vAlign w:val="bottom"/>
          </w:tcPr>
          <w:p w14:paraId="0A3FD6E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4E23AC6A" w14:textId="129D94E4" w:rsidR="00BD3E44" w:rsidRPr="009E184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165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855</w:t>
            </w:r>
          </w:p>
        </w:tc>
      </w:tr>
      <w:tr w:rsidR="00BD3E44" w:rsidRPr="000F3736" w14:paraId="67095B6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B84CA9C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ประเทศในทวีปเอเชีย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05D94B7" w14:textId="1C9AD932" w:rsidR="00BD3E44" w:rsidRPr="007F588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11F2CB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34032240" w14:textId="1F3FD69D" w:rsidR="00BD3E44" w:rsidRPr="00E761B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745CCC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4BCF200D" w14:textId="77777777" w:rsidR="00BD3E44" w:rsidRPr="00034274" w:rsidRDefault="00BD3E44" w:rsidP="00B2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640D807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</w:tcPr>
          <w:p w14:paraId="75073F95" w14:textId="77777777" w:rsidR="00BD3E44" w:rsidRPr="00034274" w:rsidRDefault="00BD3E44" w:rsidP="00B2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321F20D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F3C306C" w14:textId="230C7F02" w:rsidR="00BD3E44" w:rsidRPr="00FF65E9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899</w:t>
            </w:r>
          </w:p>
        </w:tc>
        <w:tc>
          <w:tcPr>
            <w:tcW w:w="123" w:type="pct"/>
            <w:vAlign w:val="bottom"/>
          </w:tcPr>
          <w:p w14:paraId="731A884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</w:tcPr>
          <w:p w14:paraId="5BEB2578" w14:textId="60656543" w:rsidR="00BD3E44" w:rsidRPr="009E184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189</w:t>
            </w:r>
          </w:p>
        </w:tc>
      </w:tr>
      <w:tr w:rsidR="00BD3E44" w:rsidRPr="000F3736" w14:paraId="170E4B7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D04BDC8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อื่น</w:t>
            </w:r>
            <w:r w:rsidRPr="00E8452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</w:t>
            </w:r>
            <w:r w:rsidRPr="00E84527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F19E69" w14:textId="194D4CA7" w:rsidR="00BD3E44" w:rsidRPr="007A4924" w:rsidRDefault="00674234" w:rsidP="00B278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BD3E44" w:rsidRPr="007A4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5570C9D" w14:textId="77777777" w:rsidR="00BD3E44" w:rsidRPr="007A4924" w:rsidRDefault="00BD3E44" w:rsidP="00B278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BE783" w14:textId="1EDC51F0" w:rsidR="00BD3E44" w:rsidRPr="00E761B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D3D457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E9489" w14:textId="77777777" w:rsidR="00BD3E44" w:rsidRPr="00034274" w:rsidRDefault="00BD3E44" w:rsidP="00B2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8B52F5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6529B" w14:textId="77777777" w:rsidR="00BD3E44" w:rsidRPr="00034274" w:rsidRDefault="00BD3E44" w:rsidP="00B278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left="-108" w:right="-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3FBE60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31B3FBE6" w14:textId="22DF5744" w:rsidR="00BD3E44" w:rsidRPr="007A4924" w:rsidRDefault="00674234" w:rsidP="00B278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="00BD3E44" w:rsidRPr="007A492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399</w:t>
            </w:r>
          </w:p>
        </w:tc>
        <w:tc>
          <w:tcPr>
            <w:tcW w:w="123" w:type="pct"/>
            <w:vAlign w:val="bottom"/>
          </w:tcPr>
          <w:p w14:paraId="60D3753A" w14:textId="77777777" w:rsidR="00BD3E44" w:rsidRPr="007A4924" w:rsidRDefault="00BD3E44" w:rsidP="00B278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</w:tcPr>
          <w:p w14:paraId="2B4527A2" w14:textId="06BBE7BA" w:rsidR="00BD3E44" w:rsidRPr="009E184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273</w:t>
            </w:r>
          </w:p>
        </w:tc>
      </w:tr>
      <w:tr w:rsidR="00BD3E44" w:rsidRPr="00E761B2" w14:paraId="77A751D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1F75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2B6A2D" w14:textId="083FBD74" w:rsidR="00BD3E44" w:rsidRPr="002E6C91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</w:t>
            </w:r>
            <w:r w:rsidR="00BD3E44"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19950D74" w14:textId="77777777" w:rsidR="00BD3E44" w:rsidRPr="00303B33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631CB19" w14:textId="0B65A547" w:rsidR="00BD3E44" w:rsidRPr="00C26C1B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 w:rsidRPr="00C26C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236</w:t>
            </w:r>
            <w:r w:rsidR="00BD3E44" w:rsidRPr="00C26C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3F493B26" w14:textId="77777777" w:rsidR="00BD3E44" w:rsidRPr="00303B33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76EFC10" w14:textId="36D95998" w:rsidR="00BD3E44" w:rsidRPr="00EF2609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="00BD3E44" w:rsidRPr="00EF26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7C8FB27" w14:textId="77777777" w:rsidR="00BD3E44" w:rsidRPr="00303B33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58056B" w14:textId="01A5760B" w:rsidR="00BD3E44" w:rsidRPr="00A54AB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BD3E44" w:rsidRPr="00A54AB2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6FD4DC9E" w14:textId="77777777" w:rsidR="00BD3E44" w:rsidRPr="00303B33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09840" w14:textId="41489DEF" w:rsidR="00BD3E44" w:rsidRPr="009F6C6D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937</w:t>
            </w:r>
            <w:r w:rsidR="00BD3E44" w:rsidRPr="009F6C6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898</w:t>
            </w:r>
          </w:p>
        </w:tc>
        <w:tc>
          <w:tcPr>
            <w:tcW w:w="123" w:type="pct"/>
            <w:vAlign w:val="bottom"/>
          </w:tcPr>
          <w:p w14:paraId="017DBD06" w14:textId="77777777" w:rsidR="00BD3E44" w:rsidRPr="00303B33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946A0" w14:textId="36A5D811" w:rsidR="00BD3E44" w:rsidRPr="00851BB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 w:rsidRPr="00851B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246</w:t>
            </w:r>
            <w:r w:rsidR="00BD3E44" w:rsidRPr="00851B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</w:p>
        </w:tc>
      </w:tr>
      <w:tr w:rsidR="00BD3E44" w:rsidRPr="000F3736" w14:paraId="0CF6BA6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FBE27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2B2FE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DDA118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E03D7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72A3DA9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04FE0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19287C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05F7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4B0C626E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3528E0E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7C4856E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7E39DD9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D3E44" w:rsidRPr="000F3736" w14:paraId="4956BC98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059E572" w14:textId="77777777" w:rsidR="00BD3E44" w:rsidRPr="00E84527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E8452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3C4330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8E7AEF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06F35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1C271B8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894C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1850D57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18EB2C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0702EDC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6678E7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DD1D33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15A07FE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D3E44" w:rsidRPr="000F3736" w14:paraId="7503BFDF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8DF59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413DB61" w14:textId="348C62FC" w:rsidR="00BD3E44" w:rsidRPr="0092009D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921</w:t>
            </w:r>
            <w:r w:rsidR="00BD3E44" w:rsidRPr="0092009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8D3E83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F4C02" w14:textId="0C57627F" w:rsidR="00BD3E44" w:rsidRPr="00240E85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 w:rsidRPr="00240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236</w:t>
            </w:r>
            <w:r w:rsidR="00BD3E44" w:rsidRPr="00240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0293C90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33B39" w14:textId="367B7387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  <w:r w:rsidR="00BD3E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7D53F05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5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758E0" w14:textId="147B5BBF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700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E59502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6365E780" w14:textId="163F5F32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92</w:t>
            </w:r>
            <w:r w:rsidR="00FD7A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D02691" w:rsidRPr="00D026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FD7A2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610</w:t>
            </w:r>
          </w:p>
        </w:tc>
        <w:tc>
          <w:tcPr>
            <w:tcW w:w="123" w:type="pct"/>
            <w:vAlign w:val="bottom"/>
          </w:tcPr>
          <w:p w14:paraId="576EFDD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15" w:type="pct"/>
            <w:gridSpan w:val="2"/>
            <w:vAlign w:val="bottom"/>
          </w:tcPr>
          <w:p w14:paraId="580C902C" w14:textId="5A474C89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699</w:t>
            </w:r>
          </w:p>
        </w:tc>
      </w:tr>
      <w:tr w:rsidR="00BD3E44" w:rsidRPr="000F3736" w14:paraId="13AE446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E4D0B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</w:tcPr>
          <w:p w14:paraId="0426C16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D5B773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EB915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5" w:right="-14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A348DC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FE1D5" w14:textId="65FF30AC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</w:t>
            </w:r>
            <w:r w:rsidR="00BD3E4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288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30F7A0B7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D5B88" w14:textId="047C5A7A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150D3C1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vAlign w:val="bottom"/>
          </w:tcPr>
          <w:p w14:paraId="37C6DD01" w14:textId="3128E1CD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12</w:t>
            </w:r>
            <w:r w:rsidR="00D02691" w:rsidRPr="00D026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288</w:t>
            </w:r>
          </w:p>
        </w:tc>
        <w:tc>
          <w:tcPr>
            <w:tcW w:w="123" w:type="pct"/>
            <w:vAlign w:val="bottom"/>
          </w:tcPr>
          <w:p w14:paraId="63192E0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vAlign w:val="bottom"/>
          </w:tcPr>
          <w:p w14:paraId="5806B082" w14:textId="18473C4E" w:rsidR="00BD3E44" w:rsidRPr="000F3736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618</w:t>
            </w:r>
          </w:p>
        </w:tc>
      </w:tr>
      <w:tr w:rsidR="00BD3E44" w:rsidRPr="000F3736" w14:paraId="6DDBEFB9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2900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DB9B34" w14:textId="27FCCA97" w:rsidR="00BD3E44" w:rsidRPr="000A64A1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921</w:t>
            </w:r>
            <w:r w:rsidR="00BD3E44" w:rsidRPr="002E6C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235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79DE0B1B" w14:textId="77777777" w:rsidR="00BD3E44" w:rsidRPr="00E761B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5CF654" w14:textId="46857402" w:rsidR="00BD3E44" w:rsidRPr="00380E3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 w:rsidRPr="00C26C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236</w:t>
            </w:r>
            <w:r w:rsidR="00BD3E44" w:rsidRPr="00C26C1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999</w:t>
            </w: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4762E78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591F47" w14:textId="65338952" w:rsidR="00BD3E44" w:rsidRPr="00EF2609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16</w:t>
            </w:r>
            <w:r w:rsidR="00BD3E44" w:rsidRPr="00EF260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663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4E11BC9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7C9F82" w14:textId="56D66D5E" w:rsidR="00BD3E44" w:rsidRPr="00380E3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</w:t>
            </w:r>
            <w:r w:rsidR="00BD3E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318</w:t>
            </w: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5D000FF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71A3D0" w14:textId="29CEC119" w:rsidR="00BD3E44" w:rsidRPr="000A64A1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93</w:t>
            </w:r>
            <w:r w:rsidR="00FD7A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</w:t>
            </w:r>
            <w:r w:rsidR="00D02691" w:rsidRPr="00D026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FD7A2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</w:p>
        </w:tc>
        <w:tc>
          <w:tcPr>
            <w:tcW w:w="123" w:type="pct"/>
            <w:vAlign w:val="bottom"/>
          </w:tcPr>
          <w:p w14:paraId="30A65308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CC2608" w14:textId="5EF1F230" w:rsidR="00BD3E44" w:rsidRPr="00851BB8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BD3E44" w:rsidRPr="00851B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246</w:t>
            </w:r>
            <w:r w:rsidR="00BD3E44" w:rsidRPr="00851BB8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317</w:t>
            </w:r>
          </w:p>
        </w:tc>
      </w:tr>
      <w:tr w:rsidR="00BD3E44" w:rsidRPr="000F3736" w14:paraId="2E2F9EB7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87EED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1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7A012B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78BBBD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533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B30732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5" w:type="pct"/>
            <w:tcBorders>
              <w:left w:val="nil"/>
              <w:right w:val="nil"/>
            </w:tcBorders>
            <w:vAlign w:val="bottom"/>
          </w:tcPr>
          <w:p w14:paraId="6D27D0F1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467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87AE3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vAlign w:val="bottom"/>
          </w:tcPr>
          <w:p w14:paraId="0F32D616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35" w:type="pct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4BD1A0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" w:type="pct"/>
            <w:tcBorders>
              <w:left w:val="nil"/>
              <w:right w:val="nil"/>
            </w:tcBorders>
          </w:tcPr>
          <w:p w14:paraId="73B5B379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0" w:type="pct"/>
            <w:gridSpan w:val="2"/>
            <w:tcBorders>
              <w:top w:val="double" w:sz="4" w:space="0" w:color="auto"/>
            </w:tcBorders>
            <w:vAlign w:val="bottom"/>
          </w:tcPr>
          <w:p w14:paraId="1CB32CAF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" w:type="pct"/>
            <w:vAlign w:val="bottom"/>
          </w:tcPr>
          <w:p w14:paraId="20C5F5A4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gridSpan w:val="2"/>
            <w:tcBorders>
              <w:top w:val="double" w:sz="4" w:space="0" w:color="auto"/>
            </w:tcBorders>
            <w:vAlign w:val="bottom"/>
          </w:tcPr>
          <w:p w14:paraId="656D53A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D3E44" w:rsidRPr="000F3736" w14:paraId="1527BA2B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892EA" w14:textId="77777777" w:rsidR="00BD3E44" w:rsidRPr="000F3736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) </w:t>
            </w: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ตามส่วนงานก่อนหักภาษีเงินได้</w:t>
            </w:r>
          </w:p>
        </w:tc>
        <w:tc>
          <w:tcPr>
            <w:tcW w:w="4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9234E" w14:textId="2E0E7C13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E49D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20,454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C2A66" w14:textId="77777777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3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35455" w14:textId="339AA0F9" w:rsidR="00BD3E44" w:rsidRPr="00536BC2" w:rsidRDefault="00A47E75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217,40</w:t>
            </w:r>
            <w:r w:rsidR="00305F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2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273371" w14:textId="77777777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67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D6BD7" w14:textId="44B49ED2" w:rsidR="00BD3E44" w:rsidRPr="00536BC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934</w:t>
            </w:r>
          </w:p>
        </w:tc>
        <w:tc>
          <w:tcPr>
            <w:tcW w:w="123" w:type="pct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EDF42" w14:textId="77777777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E41B" w14:textId="2F8877E4" w:rsidR="00BD3E44" w:rsidRPr="00536BC2" w:rsidRDefault="0067423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="00BD3E4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</w:t>
            </w:r>
          </w:p>
        </w:tc>
        <w:tc>
          <w:tcPr>
            <w:tcW w:w="124" w:type="pct"/>
            <w:tcBorders>
              <w:left w:val="nil"/>
              <w:right w:val="nil"/>
            </w:tcBorders>
            <w:shd w:val="clear" w:color="auto" w:fill="auto"/>
          </w:tcPr>
          <w:p w14:paraId="3356C6D6" w14:textId="77777777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6D038" w14:textId="0B92E209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E49D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17,520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3" w:type="pct"/>
            <w:shd w:val="clear" w:color="auto" w:fill="auto"/>
            <w:vAlign w:val="bottom"/>
          </w:tcPr>
          <w:p w14:paraId="3D3EAAF8" w14:textId="77777777" w:rsidR="00BD3E44" w:rsidRPr="00536BC2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1AF88" w14:textId="630EBCE4" w:rsidR="00BD3E44" w:rsidRPr="00536BC2" w:rsidRDefault="00A47E75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219,58</w:t>
            </w:r>
            <w:r w:rsidR="00305FA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</w:p>
        </w:tc>
      </w:tr>
      <w:tr w:rsidR="00BD3E44" w:rsidRPr="00C13CDF" w14:paraId="6300D92A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DBB3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A424A3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571E847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48CD923E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11701E6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54B3302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00F08230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5BF103B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DDE620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tcBorders>
              <w:top w:val="single" w:sz="4" w:space="0" w:color="auto"/>
            </w:tcBorders>
            <w:vAlign w:val="bottom"/>
          </w:tcPr>
          <w:p w14:paraId="47638D8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51397A93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5204B9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D3E44" w:rsidRPr="00C13CDF" w14:paraId="042036B2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7FD0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0BD27DB7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252D813E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DC3DDFF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E285B80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D4B0B80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3050AB6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6378C07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A7C2844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821716C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609295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18836757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D3E44" w:rsidRPr="00C13CDF" w14:paraId="13EFF60A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F061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20F92F0B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128E838E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05987C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5BB733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033F606C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3162B882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34D196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FD46DC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0383E0E2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556E80F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22117CD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D3E44" w:rsidRPr="00C13CDF" w14:paraId="4AB2F2E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BEA99B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687DA68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376B6A2E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ED54353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6848E1C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64CA289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5043DDC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2EC5DD77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77CDEF13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3259ABBB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1DFA47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5A174B5C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BD3E44" w:rsidRPr="00C13CDF" w14:paraId="12429B65" w14:textId="77777777" w:rsidTr="00B278A7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D194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</w:pP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D607E3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09D68BE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6C2C051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7858A642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BEF3313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2875EE8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E50BFA0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AD432B2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79A99AC5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7AA37C09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499" w:type="pct"/>
            <w:vAlign w:val="bottom"/>
          </w:tcPr>
          <w:p w14:paraId="6CDA6ADD" w14:textId="77777777" w:rsidR="00BD3E44" w:rsidRPr="00C13CDF" w:rsidRDefault="00BD3E44" w:rsidP="00B27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5E389928" w14:textId="77777777" w:rsidR="00BD3E44" w:rsidRDefault="00BD3E44"/>
    <w:p w14:paraId="556B57C0" w14:textId="5CD12300" w:rsidR="00BD3E44" w:rsidRDefault="00BD3E44">
      <w:r>
        <w:br w:type="page"/>
      </w:r>
    </w:p>
    <w:tbl>
      <w:tblPr>
        <w:tblW w:w="5103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634"/>
        <w:gridCol w:w="943"/>
        <w:gridCol w:w="236"/>
        <w:gridCol w:w="25"/>
        <w:gridCol w:w="1019"/>
        <w:gridCol w:w="245"/>
        <w:gridCol w:w="22"/>
        <w:gridCol w:w="894"/>
        <w:gridCol w:w="236"/>
        <w:gridCol w:w="6"/>
        <w:gridCol w:w="974"/>
        <w:gridCol w:w="74"/>
        <w:gridCol w:w="243"/>
        <w:gridCol w:w="6"/>
        <w:gridCol w:w="994"/>
        <w:gridCol w:w="241"/>
        <w:gridCol w:w="31"/>
        <w:gridCol w:w="978"/>
      </w:tblGrid>
      <w:tr w:rsidR="00025E85" w:rsidRPr="000F3736" w14:paraId="361356B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E108D40" w14:textId="118FD1AB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  <w:bottom w:val="nil"/>
            </w:tcBorders>
          </w:tcPr>
          <w:p w14:paraId="2C077B5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0F3736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025E85" w:rsidRPr="000F3736" w14:paraId="7B7BD6D2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1EF2F829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A270785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ผลิตแบบฟอร์ม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76587638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ABC3AA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บริการ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ด้านระบบ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3F44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85E7A05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25E85" w:rsidRPr="000F3736" w14:paraId="71CD9190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58ED41A8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FC9E2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กระดาษพิมพ์ต่อเนื่องและ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64CFD84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2A66A4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เทคโนโลยีสารสนเทศ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7D78B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1024E0B7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</w:tr>
      <w:tr w:rsidR="00025E85" w:rsidRPr="000F3736" w14:paraId="08331EB6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76562D48" w14:textId="1EA0C813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34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14199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สิ่งพิมพ์ปลอดการท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ำ</w:t>
            </w:r>
            <w:r w:rsidRPr="00442F8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เทียม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1527A2FC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25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A4563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และซอฟต์แวร์</w:t>
            </w:r>
          </w:p>
        </w:tc>
        <w:tc>
          <w:tcPr>
            <w:tcW w:w="12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B7BEE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45" w:type="pct"/>
            <w:gridSpan w:val="4"/>
          </w:tcPr>
          <w:p w14:paraId="7D1E230A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25E85" w:rsidRPr="000F3736" w14:paraId="234771C6" w14:textId="77777777" w:rsidTr="00EF2609">
        <w:tc>
          <w:tcPr>
            <w:tcW w:w="134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2C2DEB22" w14:textId="19283AF9" w:rsidR="00025E85" w:rsidRPr="000F3736" w:rsidRDefault="00025E85" w:rsidP="00025E8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</w:tcPr>
          <w:p w14:paraId="78A247F9" w14:textId="136E0994" w:rsidR="00025E85" w:rsidRPr="000F3736" w:rsidRDefault="00674234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</w:tcPr>
          <w:p w14:paraId="04B0066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198DE" w14:textId="57E19953" w:rsidR="00025E85" w:rsidRPr="000F3736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</w:tcPr>
          <w:p w14:paraId="2282707D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23E5C" w14:textId="6C84A2F5" w:rsidR="00025E85" w:rsidRPr="000F3736" w:rsidRDefault="00674234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F05D3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4F1E2F" w14:textId="56D2A0A0" w:rsidR="00025E85" w:rsidRPr="000F3736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4" w:type="pct"/>
            <w:tcBorders>
              <w:top w:val="nil"/>
              <w:left w:val="nil"/>
              <w:bottom w:val="nil"/>
              <w:right w:val="nil"/>
            </w:tcBorders>
          </w:tcPr>
          <w:p w14:paraId="0645CEB3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0" w:type="pct"/>
            <w:gridSpan w:val="2"/>
          </w:tcPr>
          <w:p w14:paraId="3F176E1D" w14:textId="7D9D1748" w:rsidR="00025E85" w:rsidRPr="000F3736" w:rsidRDefault="00674234" w:rsidP="00025E85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3" w:type="pct"/>
          </w:tcPr>
          <w:p w14:paraId="00E81426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15" w:type="pct"/>
            <w:gridSpan w:val="2"/>
          </w:tcPr>
          <w:p w14:paraId="62599F77" w14:textId="3EF5E19E" w:rsidR="00025E85" w:rsidRPr="000F3736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025E85" w:rsidRPr="000F3736" w14:paraId="0F6A8E6A" w14:textId="77777777" w:rsidTr="006D0174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</w:tcPr>
          <w:p w14:paraId="06E47A32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3656" w:type="pct"/>
            <w:gridSpan w:val="17"/>
            <w:tcBorders>
              <w:top w:val="nil"/>
              <w:left w:val="nil"/>
            </w:tcBorders>
          </w:tcPr>
          <w:p w14:paraId="06308BA9" w14:textId="77777777" w:rsidR="00025E85" w:rsidRPr="000F3736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0F373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025E85" w:rsidRPr="00C13CDF" w14:paraId="2707ACC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263D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สินทรัพย์ส่วนงาน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07D9BF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2DD4BFD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55D0CA5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45F02628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28F4943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9E7BB7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5A1036E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B17E263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E54C3F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4EE7F9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3CA1D22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0C4EA894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7D5318" w14:textId="7BDE35CD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674234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1EE9AE0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05C5915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7649D4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9F37AC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4CB8E12E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BA37BD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79D3216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33B44F4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752CDFC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2EB4F8F1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FBEF87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488357BF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5E3D9" w14:textId="51DCE8FD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6742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3722CA82" w14:textId="509D466A" w:rsidR="00025E85" w:rsidRPr="00AE61B8" w:rsidRDefault="00306308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4,154,058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CBFAC6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7046AB36" w14:textId="3A3636D2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216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130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622319BF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779F9A36" w14:textId="388982DB" w:rsidR="00025E85" w:rsidRPr="00AE61B8" w:rsidRDefault="00306308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34,273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40EC040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9643912" w14:textId="615A0E89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674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54EE32E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512430DF" w14:textId="410D386C" w:rsidR="00025E85" w:rsidRPr="00AE61B8" w:rsidRDefault="00306308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4,188,331</w:t>
            </w:r>
          </w:p>
        </w:tc>
        <w:tc>
          <w:tcPr>
            <w:tcW w:w="139" w:type="pct"/>
            <w:gridSpan w:val="2"/>
            <w:vAlign w:val="bottom"/>
          </w:tcPr>
          <w:p w14:paraId="7473AA2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1452D35D" w14:textId="0D31F108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239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</w:t>
            </w:r>
          </w:p>
        </w:tc>
      </w:tr>
      <w:tr w:rsidR="00025E85" w:rsidRPr="00C13CDF" w14:paraId="377C9537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CA26BB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61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733CC6C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DA36B7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5F32C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C2B3E07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1F76E8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6C5924FC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2ECCAD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412F48B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4E066D4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679BF95D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5BA4F2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44BDDC20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754256" w14:textId="21F2F593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ณ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วันที่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="00674234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มิถุนายน</w:t>
            </w:r>
            <w:r w:rsidRPr="009F5020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/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4A7EB189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796DBBD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01CD317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37EF0815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6815D868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291C0944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339C365E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0ADE84A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1592A4C0" w14:textId="77777777" w:rsidR="00025E85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9" w:type="pct"/>
            <w:gridSpan w:val="2"/>
            <w:vAlign w:val="bottom"/>
          </w:tcPr>
          <w:p w14:paraId="35C71D3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32B7803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25E85" w:rsidRPr="00C13CDF" w14:paraId="0EA9E29C" w14:textId="77777777" w:rsidTr="00EF2609">
        <w:tc>
          <w:tcPr>
            <w:tcW w:w="134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B288EC" w14:textId="706D3403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67423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9F502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9F5020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81" w:type="pct"/>
            <w:tcBorders>
              <w:left w:val="nil"/>
              <w:right w:val="nil"/>
            </w:tcBorders>
            <w:vAlign w:val="bottom"/>
          </w:tcPr>
          <w:p w14:paraId="563BA2A5" w14:textId="20C89CBC" w:rsidR="00025E85" w:rsidRPr="00AE61B8" w:rsidRDefault="00306308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1,777,078</w:t>
            </w:r>
          </w:p>
        </w:tc>
        <w:tc>
          <w:tcPr>
            <w:tcW w:w="133" w:type="pct"/>
            <w:gridSpan w:val="2"/>
            <w:tcBorders>
              <w:left w:val="nil"/>
              <w:right w:val="nil"/>
            </w:tcBorders>
            <w:vAlign w:val="bottom"/>
          </w:tcPr>
          <w:p w14:paraId="48DB76C6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20" w:type="pct"/>
            <w:tcBorders>
              <w:left w:val="nil"/>
              <w:right w:val="nil"/>
            </w:tcBorders>
            <w:vAlign w:val="bottom"/>
          </w:tcPr>
          <w:p w14:paraId="266853D0" w14:textId="0B85F039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139</w:t>
            </w:r>
          </w:p>
        </w:tc>
        <w:tc>
          <w:tcPr>
            <w:tcW w:w="136" w:type="pct"/>
            <w:gridSpan w:val="2"/>
            <w:tcBorders>
              <w:left w:val="nil"/>
              <w:right w:val="nil"/>
            </w:tcBorders>
            <w:vAlign w:val="bottom"/>
          </w:tcPr>
          <w:p w14:paraId="0B6409CA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6" w:type="pct"/>
            <w:tcBorders>
              <w:left w:val="nil"/>
              <w:right w:val="nil"/>
            </w:tcBorders>
            <w:vAlign w:val="bottom"/>
          </w:tcPr>
          <w:p w14:paraId="17D838D7" w14:textId="542ACDC0" w:rsidR="00025E85" w:rsidRPr="00AE61B8" w:rsidRDefault="00306308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24,903</w:t>
            </w:r>
          </w:p>
        </w:tc>
        <w:tc>
          <w:tcPr>
            <w:tcW w:w="120" w:type="pct"/>
            <w:tcBorders>
              <w:left w:val="nil"/>
              <w:right w:val="nil"/>
            </w:tcBorders>
            <w:vAlign w:val="bottom"/>
          </w:tcPr>
          <w:p w14:paraId="5D095B4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left w:val="nil"/>
              <w:right w:val="nil"/>
            </w:tcBorders>
            <w:vAlign w:val="bottom"/>
          </w:tcPr>
          <w:p w14:paraId="4AFED3EF" w14:textId="45170D52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62" w:type="pct"/>
            <w:gridSpan w:val="2"/>
            <w:tcBorders>
              <w:left w:val="nil"/>
              <w:right w:val="nil"/>
            </w:tcBorders>
          </w:tcPr>
          <w:p w14:paraId="2D155350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vAlign w:val="bottom"/>
          </w:tcPr>
          <w:p w14:paraId="2629F596" w14:textId="0555F2D1" w:rsidR="00025E85" w:rsidRPr="00AE61B8" w:rsidRDefault="00295ABE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1,801,981</w:t>
            </w:r>
          </w:p>
        </w:tc>
        <w:tc>
          <w:tcPr>
            <w:tcW w:w="139" w:type="pct"/>
            <w:gridSpan w:val="2"/>
            <w:vAlign w:val="bottom"/>
          </w:tcPr>
          <w:p w14:paraId="32BF46F2" w14:textId="77777777" w:rsidR="00025E85" w:rsidRPr="00AE61B8" w:rsidRDefault="00025E85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99" w:type="pct"/>
            <w:vAlign w:val="bottom"/>
          </w:tcPr>
          <w:p w14:paraId="6F118861" w14:textId="535D30BC" w:rsidR="00025E85" w:rsidRPr="00AE61B8" w:rsidRDefault="00674234" w:rsidP="00025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746</w:t>
            </w:r>
            <w:r w:rsidR="00025E8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151</w:t>
            </w:r>
          </w:p>
        </w:tc>
      </w:tr>
    </w:tbl>
    <w:p w14:paraId="26672768" w14:textId="77777777" w:rsidR="001D59D4" w:rsidRDefault="001D59D4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5F851D" w14:textId="77777777" w:rsidR="00547EC3" w:rsidRPr="004C4A95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C4A9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การกระทบยอดกำไรหรือขาดทุนของส่วนงานที่รายงาน</w:t>
      </w:r>
    </w:p>
    <w:p w14:paraId="11829C8E" w14:textId="77777777" w:rsidR="00547EC3" w:rsidRPr="001D59D4" w:rsidRDefault="00547EC3" w:rsidP="00547E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8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1350"/>
        <w:gridCol w:w="270"/>
        <w:gridCol w:w="1260"/>
        <w:gridCol w:w="270"/>
        <w:gridCol w:w="1260"/>
        <w:gridCol w:w="247"/>
        <w:gridCol w:w="1193"/>
      </w:tblGrid>
      <w:tr w:rsidR="008F1EE0" w:rsidRPr="009327BF" w14:paraId="786E4E2A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EB30D0C" w14:textId="77777777" w:rsidR="008F1EE0" w:rsidRPr="00055459" w:rsidRDefault="008F1EE0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CE03A3" w14:textId="2E857E20" w:rsidR="008F1EE0" w:rsidRPr="00B94A08" w:rsidRDefault="008F1EE0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</w:t>
            </w:r>
            <w:r w:rsidR="00B94A08"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</w:t>
            </w:r>
            <w:r w:rsidRPr="00B94A0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รเงินรวม</w:t>
            </w:r>
          </w:p>
        </w:tc>
      </w:tr>
      <w:tr w:rsidR="00CB76F4" w:rsidRPr="009327BF" w14:paraId="16D5D2F2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ABECA0B" w14:textId="77777777" w:rsidR="00CB76F4" w:rsidRPr="00055459" w:rsidRDefault="00CB76F4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510CE8" w14:textId="400187A7" w:rsidR="00CB76F4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6903A3" w14:textId="77777777" w:rsidR="00CB76F4" w:rsidRPr="0040072B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0B1FF6" w14:textId="599BCBC0" w:rsidR="00CB76F4" w:rsidRPr="0040072B" w:rsidRDefault="00CB76F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0D3E1A" w:rsidRPr="009327BF" w14:paraId="5645FFDE" w14:textId="77777777" w:rsidTr="00A353C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D7DC0E" w14:textId="25DA3646" w:rsidR="000D3E1A" w:rsidRPr="00055459" w:rsidRDefault="000D3E1A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05545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05545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F619FD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F3EEB" w14:textId="2351F545" w:rsidR="000D3E1A" w:rsidRPr="0040072B" w:rsidRDefault="0067423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5C958" w14:textId="4B656A63" w:rsidR="000D3E1A" w:rsidRPr="0040072B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A66831" w14:textId="6BC2A547" w:rsidR="000D3E1A" w:rsidRPr="0040072B" w:rsidRDefault="0067423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561C3C" w14:textId="59D3490D" w:rsidR="000D3E1A" w:rsidRPr="0040072B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21E572" w14:textId="5F2CD18E" w:rsidR="000D3E1A" w:rsidRPr="00055459" w:rsidRDefault="0067423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86C1085" w14:textId="77777777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24C28A72" w14:textId="49953E5C" w:rsidR="000D3E1A" w:rsidRPr="00055459" w:rsidRDefault="00674234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761A5" w:rsidRPr="009327BF" w14:paraId="67555EB3" w14:textId="77777777" w:rsidTr="00A2380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6CBE8614" w14:textId="77777777" w:rsidR="004761A5" w:rsidRPr="00055459" w:rsidRDefault="004761A5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9400039" w14:textId="78B7AB5C" w:rsidR="004761A5" w:rsidRPr="004761A5" w:rsidRDefault="004761A5" w:rsidP="00183D6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761A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761A5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761A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D3E1A" w:rsidRPr="009327BF" w14:paraId="4AF8169A" w14:textId="77777777" w:rsidTr="00A353C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1F565E29" w14:textId="77777777" w:rsidR="000D3E1A" w:rsidRPr="00055459" w:rsidRDefault="000D3E1A" w:rsidP="00183D6C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FC207C" w14:textId="77777777" w:rsidR="000D3E1A" w:rsidRPr="00055459" w:rsidRDefault="000D3E1A" w:rsidP="000D3E1A">
            <w:pPr>
              <w:tabs>
                <w:tab w:val="clear" w:pos="680"/>
                <w:tab w:val="clear" w:pos="2807"/>
                <w:tab w:val="left" w:pos="540"/>
                <w:tab w:val="left" w:pos="149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53651C" w14:textId="3A0D86E0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522D1EC" w14:textId="63CA134D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894C76" w14:textId="1FF7EBEE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671EE1" w14:textId="5E85E404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2188015" w14:textId="77777777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40F67BCC" w14:textId="77777777" w:rsidR="000D3E1A" w:rsidRPr="00055459" w:rsidRDefault="000D3E1A" w:rsidP="00183D6C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2C4B" w:rsidRPr="009327BF" w14:paraId="15D63379" w14:textId="77777777" w:rsidTr="00921ED7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2A87F574" w14:textId="522A1C5C" w:rsidR="00C62C4B" w:rsidRPr="00055459" w:rsidRDefault="00C62C4B" w:rsidP="00C62C4B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รวมกำไร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828BC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ก่อนภาษีเงินได้จาก</w:t>
            </w:r>
            <w:r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2828BC">
              <w:rPr>
                <w:rFonts w:asciiTheme="majorBidi" w:hAnsi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191373" w14:textId="6078F627" w:rsidR="00C62C4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(16,734)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3109CF" w14:textId="6A76F81B" w:rsidR="00C62C4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ABE6B2" w14:textId="1B882D75" w:rsidR="00C62C4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149,861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152F7038" w14:textId="23DBF0A6" w:rsidR="00C62C4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01F02" w14:textId="123CC2C2" w:rsidR="00C62C4B" w:rsidRPr="002828BC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(17,520)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126E95" w14:textId="77777777" w:rsidR="00C62C4B" w:rsidRPr="002828BC" w:rsidRDefault="00C62C4B" w:rsidP="00C62C4B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AFFF7" w14:textId="77777777" w:rsidR="00C62C4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72948AF" w14:textId="33B95CF3" w:rsidR="00C62C4B" w:rsidRPr="002828BC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219,589</w:t>
            </w:r>
          </w:p>
        </w:tc>
      </w:tr>
      <w:tr w:rsidR="006A366C" w:rsidRPr="00AE61B8" w14:paraId="3A071A0E" w14:textId="77777777" w:rsidTr="00596D2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558170E3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9BA077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39F55D07" w14:textId="6A0C1557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A0ADF5" w14:textId="1B5228D6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4D50BC63" w14:textId="28BE2510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D49CB0" w14:textId="57F0D60E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8BFF2E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79C9491F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3E1A" w:rsidRPr="009327BF" w14:paraId="7D946CA9" w14:textId="77777777" w:rsidTr="00A353CF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3D7F653A" w14:textId="7528E67B" w:rsidR="000D3E1A" w:rsidRPr="00055459" w:rsidRDefault="000D3E1A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055459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A4677E" w14:textId="271A925A" w:rsidR="000D3E1A" w:rsidRPr="0040072B" w:rsidRDefault="00C62C4B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(7,895)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41CCC7" w14:textId="2967EAB8" w:rsidR="000D3E1A" w:rsidRPr="0040072B" w:rsidRDefault="000D3E1A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CA6EE" w14:textId="35D340A0" w:rsidR="000D3E1A" w:rsidRPr="0040072B" w:rsidRDefault="00C62C4B" w:rsidP="00C62C4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B6B93B" w14:textId="2C3E4CFF" w:rsidR="000D3E1A" w:rsidRPr="0040072B" w:rsidRDefault="000D3E1A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5B2940" w14:textId="6D41BFA5" w:rsidR="000D3E1A" w:rsidRPr="00055459" w:rsidRDefault="006E49DF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(11,778)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34A6B85" w14:textId="77777777" w:rsidR="000D3E1A" w:rsidRPr="00055459" w:rsidRDefault="000D3E1A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690B9D0A" w14:textId="7BD88E7C" w:rsidR="000D3E1A" w:rsidRPr="00055459" w:rsidRDefault="00305FAA" w:rsidP="00E8531C">
            <w:pPr>
              <w:tabs>
                <w:tab w:val="clear" w:pos="680"/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(1,433)</w:t>
            </w:r>
          </w:p>
        </w:tc>
      </w:tr>
      <w:tr w:rsidR="006A366C" w:rsidRPr="009327BF" w14:paraId="3C3626B5" w14:textId="77777777" w:rsidTr="00596D2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42197C0A" w14:textId="5EA357C7" w:rsidR="006A366C" w:rsidRPr="00055459" w:rsidRDefault="006A366C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055459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85B001" w14:textId="77777777" w:rsidR="006A366C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3CFF1C7" w14:textId="191591CA" w:rsidR="006A366C" w:rsidRPr="0040072B" w:rsidRDefault="00674234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63</w:t>
            </w:r>
            <w:r w:rsidR="006A3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378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1D3B6447" w14:textId="48230DA9" w:rsidR="006A366C" w:rsidRPr="0040072B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B92056" w14:textId="77777777" w:rsidR="006A366C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D596EC1" w14:textId="05ACA994" w:rsidR="006A366C" w:rsidRPr="0040072B" w:rsidRDefault="00674234" w:rsidP="002B6CA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</w:t>
            </w:r>
            <w:r w:rsidR="006A3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70" w:type="dxa"/>
            <w:vMerge w:val="restart"/>
            <w:tcBorders>
              <w:top w:val="nil"/>
              <w:left w:val="nil"/>
              <w:right w:val="nil"/>
            </w:tcBorders>
          </w:tcPr>
          <w:p w14:paraId="78A4D2A4" w14:textId="7F3CDF8F" w:rsidR="006A366C" w:rsidRPr="0040072B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82D488" w14:textId="77777777" w:rsidR="006A366C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6B87428" w14:textId="559B0AAA" w:rsidR="006A366C" w:rsidRPr="00055459" w:rsidRDefault="00674234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  <w:r w:rsidR="006A3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4D0B48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15544" w14:textId="77777777" w:rsidR="006A366C" w:rsidRDefault="006A366C" w:rsidP="00991C9A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1FB6A073" w14:textId="0BED813E" w:rsidR="006A366C" w:rsidRPr="00055459" w:rsidRDefault="00674234" w:rsidP="00991C9A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  <w:r w:rsidR="006A36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700</w:t>
            </w:r>
          </w:p>
        </w:tc>
      </w:tr>
      <w:tr w:rsidR="006A366C" w:rsidRPr="009327BF" w14:paraId="32D1AC49" w14:textId="77777777" w:rsidTr="006A366C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</w:tcPr>
          <w:p w14:paraId="0477B9CF" w14:textId="35E2A312" w:rsidR="006A366C" w:rsidRPr="00536BC2" w:rsidRDefault="006A366C" w:rsidP="00991C9A">
            <w:pPr>
              <w:tabs>
                <w:tab w:val="clear" w:pos="680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BC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กำไรรวมก่อนภาษีเงินได้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2A5126" w14:textId="19760726" w:rsidR="006A366C" w:rsidRPr="0040072B" w:rsidRDefault="00EE4244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38,749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53B7734E" w14:textId="5B7B098D" w:rsidR="006A366C" w:rsidRPr="0040072B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6D2DE" w14:textId="6DBC1B08" w:rsidR="006A366C" w:rsidRPr="0040072B" w:rsidRDefault="00674234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195</w:t>
            </w:r>
            <w:r w:rsidR="006A3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286</w:t>
            </w:r>
          </w:p>
        </w:tc>
        <w:tc>
          <w:tcPr>
            <w:tcW w:w="270" w:type="dxa"/>
            <w:vMerge/>
            <w:tcBorders>
              <w:left w:val="nil"/>
              <w:bottom w:val="nil"/>
              <w:right w:val="nil"/>
            </w:tcBorders>
          </w:tcPr>
          <w:p w14:paraId="1EFCB719" w14:textId="4AFABB0E" w:rsidR="006A366C" w:rsidRPr="0040072B" w:rsidRDefault="006A366C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1FFBB1" w14:textId="1721A4F0" w:rsidR="006A366C" w:rsidRPr="00055459" w:rsidRDefault="00674234" w:rsidP="00991C9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</w:t>
            </w:r>
            <w:r w:rsidR="00EE424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3,506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75F55" w14:textId="77777777" w:rsidR="006A366C" w:rsidRPr="00055459" w:rsidRDefault="006A366C" w:rsidP="00991C9A">
            <w:pPr>
              <w:tabs>
                <w:tab w:val="clear" w:pos="680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13C43" w14:textId="73E6349A" w:rsidR="006A366C" w:rsidRPr="00055459" w:rsidRDefault="00674234" w:rsidP="00991C9A">
            <w:pPr>
              <w:tabs>
                <w:tab w:val="clear" w:pos="680"/>
                <w:tab w:val="left" w:pos="540"/>
              </w:tabs>
              <w:ind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330</w:t>
            </w:r>
            <w:r w:rsidR="006A36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856</w:t>
            </w:r>
          </w:p>
        </w:tc>
      </w:tr>
    </w:tbl>
    <w:p w14:paraId="30CB2D1C" w14:textId="77777777" w:rsidR="001D59D4" w:rsidRDefault="001D59D4" w:rsidP="00785C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24"/>
          <w:szCs w:val="24"/>
        </w:rPr>
      </w:pPr>
    </w:p>
    <w:p w14:paraId="0BDB34BA" w14:textId="77777777" w:rsidR="00A25360" w:rsidRDefault="00A25360" w:rsidP="00A25360">
      <w:pPr>
        <w:pStyle w:val="index"/>
        <w:numPr>
          <w:ilvl w:val="0"/>
          <w:numId w:val="19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>
        <w:rPr>
          <w:rFonts w:ascii="Angsana New" w:hAnsi="Angsana New"/>
          <w:b/>
          <w:bCs/>
          <w:sz w:val="30"/>
          <w:szCs w:val="30"/>
          <w:cs/>
          <w:lang w:val="en-US" w:bidi="th-TH"/>
        </w:rPr>
        <w:br w:type="page"/>
      </w:r>
    </w:p>
    <w:p w14:paraId="72653C88" w14:textId="589186AE" w:rsidR="00A25360" w:rsidRDefault="00A25360" w:rsidP="00EC5F68">
      <w:pPr>
        <w:pStyle w:val="index"/>
        <w:numPr>
          <w:ilvl w:val="0"/>
          <w:numId w:val="27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lastRenderedPageBreak/>
        <w:t>เ</w:t>
      </w:r>
      <w:r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งินปันผล</w:t>
      </w:r>
    </w:p>
    <w:p w14:paraId="1237810E" w14:textId="765EC20F" w:rsidR="00A25360" w:rsidRDefault="00A25360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2AC5D96" w14:textId="45CC9311" w:rsidR="00A25360" w:rsidRPr="00A25360" w:rsidRDefault="00A25360" w:rsidP="00486F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25360">
        <w:rPr>
          <w:rFonts w:asciiTheme="majorBidi" w:hAnsiTheme="majorBidi" w:cstheme="majorBidi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C47C0B2" w14:textId="77777777" w:rsidR="00A25360" w:rsidRPr="00A25360" w:rsidRDefault="00A25360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90"/>
        <w:gridCol w:w="1638"/>
        <w:gridCol w:w="1242"/>
        <w:gridCol w:w="236"/>
        <w:gridCol w:w="1114"/>
      </w:tblGrid>
      <w:tr w:rsidR="00A25360" w:rsidRPr="00A25360" w14:paraId="3EE45270" w14:textId="77777777" w:rsidTr="00486FC9">
        <w:trPr>
          <w:tblHeader/>
        </w:trPr>
        <w:tc>
          <w:tcPr>
            <w:tcW w:w="3060" w:type="dxa"/>
            <w:vAlign w:val="bottom"/>
          </w:tcPr>
          <w:p w14:paraId="19A6082F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194A1E8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38" w:type="dxa"/>
            <w:vAlign w:val="bottom"/>
          </w:tcPr>
          <w:p w14:paraId="0E1408EB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1A6C55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42" w:type="dxa"/>
            <w:vAlign w:val="bottom"/>
          </w:tcPr>
          <w:p w14:paraId="65EE37C8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EDED9EE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465B7D57" w14:textId="77777777" w:rsidR="00A25360" w:rsidRPr="00A25360" w:rsidDel="00D43E7A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A25360" w:rsidRPr="00A25360" w14:paraId="6627AA9B" w14:textId="77777777" w:rsidTr="00486FC9">
        <w:trPr>
          <w:tblHeader/>
        </w:trPr>
        <w:tc>
          <w:tcPr>
            <w:tcW w:w="3060" w:type="dxa"/>
          </w:tcPr>
          <w:p w14:paraId="583B78BD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7C93D3A2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E2ADA0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2" w:type="dxa"/>
          </w:tcPr>
          <w:p w14:paraId="5CFBE349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2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464B5B0F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53F12BBC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25360" w:rsidRPr="00A25360" w14:paraId="0B1ED5AB" w14:textId="77777777" w:rsidTr="00486FC9">
        <w:tc>
          <w:tcPr>
            <w:tcW w:w="3060" w:type="dxa"/>
          </w:tcPr>
          <w:p w14:paraId="1AC8D7F3" w14:textId="4EB1C54B" w:rsidR="00A25360" w:rsidRPr="0099340E" w:rsidRDefault="00A25360" w:rsidP="00486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74234"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890" w:type="dxa"/>
          </w:tcPr>
          <w:p w14:paraId="26113E60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7E92AC15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BE09F35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489E94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3F863F1" w14:textId="77777777" w:rsidR="00A25360" w:rsidRPr="00A25360" w:rsidRDefault="00A25360" w:rsidP="00A25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B82" w:rsidRPr="00A25360" w14:paraId="07DB8440" w14:textId="77777777" w:rsidTr="00486FC9">
        <w:tc>
          <w:tcPr>
            <w:tcW w:w="3060" w:type="dxa"/>
          </w:tcPr>
          <w:p w14:paraId="64BD31A5" w14:textId="15DD75EF" w:rsidR="004E4B82" w:rsidRPr="00A25360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9268259" w14:textId="48A9863B" w:rsidR="004E4B82" w:rsidRPr="00A25360" w:rsidRDefault="00674234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4E4B8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E4B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638" w:type="dxa"/>
          </w:tcPr>
          <w:p w14:paraId="65637063" w14:textId="2EBADC8C" w:rsidR="004E4B82" w:rsidRPr="00A25360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242" w:type="dxa"/>
          </w:tcPr>
          <w:p w14:paraId="32DB80EC" w14:textId="41E0CEE1" w:rsidR="004E4B82" w:rsidRPr="00C04493" w:rsidRDefault="00674234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E4B82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29EDBA59" w14:textId="77777777" w:rsidR="004E4B82" w:rsidRPr="00C04493" w:rsidRDefault="004E4B82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012AF4B" w14:textId="599A2E5A" w:rsidR="004E4B82" w:rsidRPr="00C04493" w:rsidRDefault="00674234" w:rsidP="004E4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4E4B82" w:rsidRPr="00C0449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D7554C" w:rsidRPr="00A25360" w14:paraId="2263536A" w14:textId="77777777" w:rsidTr="00486FC9">
        <w:tc>
          <w:tcPr>
            <w:tcW w:w="3060" w:type="dxa"/>
          </w:tcPr>
          <w:p w14:paraId="1AA9B7E8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C00F081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B179207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6249F879" w14:textId="77777777" w:rsidR="00D7554C" w:rsidRPr="00A25360" w:rsidRDefault="00D7554C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ACE234E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</w:tcPr>
          <w:p w14:paraId="612D5002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7554C" w:rsidRPr="00A25360" w14:paraId="3149C5E6" w14:textId="77777777" w:rsidTr="00486FC9">
        <w:tc>
          <w:tcPr>
            <w:tcW w:w="3060" w:type="dxa"/>
          </w:tcPr>
          <w:p w14:paraId="5783D88E" w14:textId="43CA732F" w:rsidR="00D7554C" w:rsidRPr="0099340E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674234"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9934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890" w:type="dxa"/>
            <w:shd w:val="clear" w:color="auto" w:fill="auto"/>
          </w:tcPr>
          <w:p w14:paraId="7817B1A0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8" w:type="dxa"/>
          </w:tcPr>
          <w:p w14:paraId="4006327F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8CC1737" w14:textId="77777777" w:rsidR="00D7554C" w:rsidRPr="00A25360" w:rsidRDefault="00D7554C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A37418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1A991C4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554C" w:rsidRPr="00A25360" w14:paraId="3238A94C" w14:textId="77777777" w:rsidTr="00486FC9">
        <w:tc>
          <w:tcPr>
            <w:tcW w:w="3060" w:type="dxa"/>
            <w:tcBorders>
              <w:bottom w:val="nil"/>
            </w:tcBorders>
          </w:tcPr>
          <w:p w14:paraId="7639DD25" w14:textId="77777777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5360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</w:tcPr>
          <w:p w14:paraId="24E5D76B" w14:textId="6339C062" w:rsidR="00D7554C" w:rsidRPr="00A25360" w:rsidRDefault="00674234" w:rsidP="0028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7554C" w:rsidRPr="00A253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7554C" w:rsidRPr="00A2536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638" w:type="dxa"/>
            <w:tcBorders>
              <w:bottom w:val="nil"/>
            </w:tcBorders>
          </w:tcPr>
          <w:p w14:paraId="2085EAD5" w14:textId="5ACD8932" w:rsidR="00D7554C" w:rsidRPr="00A25360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42" w:type="dxa"/>
            <w:tcBorders>
              <w:bottom w:val="nil"/>
            </w:tcBorders>
          </w:tcPr>
          <w:p w14:paraId="4C8EA161" w14:textId="091E657B" w:rsidR="00D7554C" w:rsidRPr="005F1DC8" w:rsidRDefault="00674234" w:rsidP="00A36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4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C4ADD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  <w:tcBorders>
              <w:bottom w:val="nil"/>
            </w:tcBorders>
          </w:tcPr>
          <w:p w14:paraId="16D1E254" w14:textId="77777777" w:rsidR="00D7554C" w:rsidRPr="005F1DC8" w:rsidRDefault="00D7554C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0CE46D10" w14:textId="07F6A7EB" w:rsidR="00D7554C" w:rsidRPr="005F1DC8" w:rsidRDefault="00674234" w:rsidP="00D755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="005C4ADD" w:rsidRPr="005F1DC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</w:tbl>
    <w:p w14:paraId="7D8E54AC" w14:textId="5FD1D408" w:rsidR="00536501" w:rsidRDefault="00536501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FC011CC" w14:textId="59B5A8B1" w:rsidR="0099340E" w:rsidRPr="0099340E" w:rsidRDefault="0099340E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9340E">
        <w:rPr>
          <w:rFonts w:asciiTheme="majorBidi" w:hAnsiTheme="majorBidi" w:cstheme="majorBidi" w:hint="cs"/>
          <w:sz w:val="30"/>
          <w:szCs w:val="30"/>
          <w:cs/>
        </w:rPr>
        <w:t>นอกจากนี้เมื่อวันที่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25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2562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ที่ประชุมสามัญผู้ถือหุ้นบริษัทมีมติอนุมัติจ่ายปันผลในรูปแบบของหุ้นปันผลเป็นหุ้นสามัญของบริษัทจำนว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42,021,000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มูลค่าที่ตราไว้หุ้นละ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1.00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รวมมูลค่า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42,021,000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ในอัตรา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10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หุ้นเดิมต่อ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1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หุ้นปันผล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ซึ่งในเดือนพฤษภาคม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2562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บริษัทได้ออกหุ้นปันผลจำนวน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9340E">
        <w:rPr>
          <w:rFonts w:asciiTheme="majorBidi" w:hAnsiTheme="majorBidi" w:cstheme="majorBidi"/>
          <w:sz w:val="30"/>
          <w:szCs w:val="30"/>
        </w:rPr>
        <w:t xml:space="preserve">42,019,700 </w:t>
      </w:r>
      <w:r w:rsidRPr="0099340E">
        <w:rPr>
          <w:rFonts w:asciiTheme="majorBidi" w:hAnsiTheme="majorBidi" w:cstheme="majorBidi" w:hint="cs"/>
          <w:sz w:val="30"/>
          <w:szCs w:val="30"/>
          <w:cs/>
        </w:rPr>
        <w:t>หุ้น</w:t>
      </w:r>
      <w:r w:rsidRPr="0099340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159804F" w14:textId="77777777" w:rsidR="0099340E" w:rsidRPr="00A25360" w:rsidRDefault="0099340E" w:rsidP="00A25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585351F4" w14:textId="77777777" w:rsidR="00B04D4B" w:rsidRDefault="00B04D4B" w:rsidP="00EC5F68">
      <w:pPr>
        <w:pStyle w:val="index"/>
        <w:numPr>
          <w:ilvl w:val="0"/>
          <w:numId w:val="27"/>
        </w:numPr>
        <w:spacing w:after="0" w:line="240" w:lineRule="atLeast"/>
        <w:ind w:right="-27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45474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เครื่องมือทางการเง</w:t>
      </w:r>
      <w:r w:rsidR="00163581">
        <w:rPr>
          <w:rFonts w:ascii="Angsana New" w:hAnsi="Angsana New" w:hint="cs"/>
          <w:b/>
          <w:bCs/>
          <w:sz w:val="30"/>
          <w:szCs w:val="30"/>
          <w:cs/>
          <w:lang w:val="en-US" w:bidi="th-TH"/>
        </w:rPr>
        <w:t>ิน</w:t>
      </w:r>
    </w:p>
    <w:p w14:paraId="0F7BE711" w14:textId="77777777" w:rsidR="00B04D4B" w:rsidRPr="0053184C" w:rsidRDefault="00B04D4B" w:rsidP="00B04D4B">
      <w:pPr>
        <w:pStyle w:val="index"/>
        <w:tabs>
          <w:tab w:val="clear" w:pos="1134"/>
        </w:tabs>
        <w:spacing w:after="0" w:line="240" w:lineRule="atLeast"/>
        <w:ind w:left="720" w:firstLine="0"/>
        <w:outlineLvl w:val="0"/>
        <w:rPr>
          <w:rFonts w:ascii="Angsana New" w:hAnsi="Angsana New"/>
          <w:b/>
          <w:bCs/>
          <w:sz w:val="20"/>
          <w:lang w:val="en-US"/>
        </w:rPr>
      </w:pPr>
    </w:p>
    <w:p w14:paraId="1F5C4075" w14:textId="77777777" w:rsidR="00B04D4B" w:rsidRDefault="00B04D4B" w:rsidP="006352A2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D34495">
        <w:rPr>
          <w:rFonts w:ascii="Angsana New" w:hAnsi="Angsana New" w:cs="Angsana New"/>
          <w:b/>
          <w:bCs/>
          <w:i/>
          <w:iCs/>
          <w:cs/>
        </w:rPr>
        <w:t>มูลค่าตามบัญชีและมูลค่ายุติธรรม</w:t>
      </w:r>
    </w:p>
    <w:p w14:paraId="312194B5" w14:textId="77777777" w:rsidR="002A32E2" w:rsidRPr="0053184C" w:rsidRDefault="002A32E2" w:rsidP="006352A2">
      <w:pPr>
        <w:pStyle w:val="a0"/>
        <w:tabs>
          <w:tab w:val="clear" w:pos="1080"/>
          <w:tab w:val="left" w:pos="810"/>
        </w:tabs>
        <w:ind w:left="450" w:right="-27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  <w:cs/>
        </w:rPr>
      </w:pPr>
    </w:p>
    <w:p w14:paraId="7052B32D" w14:textId="33B69BED" w:rsidR="00CE4C49" w:rsidRDefault="00E473B9" w:rsidP="006352A2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Pr="00144B13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44B13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="00CE4C49">
        <w:rPr>
          <w:rFonts w:asciiTheme="majorBidi" w:hAnsiTheme="majorBidi" w:cstheme="majorBidi"/>
          <w:sz w:val="30"/>
          <w:szCs w:val="30"/>
          <w:cs/>
          <w:lang w:bidi="th-TH"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990"/>
        <w:gridCol w:w="236"/>
        <w:gridCol w:w="1024"/>
        <w:gridCol w:w="236"/>
        <w:gridCol w:w="934"/>
        <w:gridCol w:w="236"/>
        <w:gridCol w:w="1024"/>
      </w:tblGrid>
      <w:tr w:rsidR="00C95FBA" w:rsidRPr="00B90928" w14:paraId="321AB965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8F1227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45C50341" w14:textId="77777777" w:rsidR="00C95FBA" w:rsidRPr="00B9092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/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5FBA" w:rsidRPr="006F6C88" w14:paraId="2956CEBD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64716EE" w14:textId="77777777" w:rsidR="00C95FBA" w:rsidRPr="006F6C88" w:rsidRDefault="00C95FBA" w:rsidP="00F14790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478DFD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41F0178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7"/>
            <w:tcBorders>
              <w:bottom w:val="single" w:sz="4" w:space="0" w:color="auto"/>
            </w:tcBorders>
            <w:vAlign w:val="bottom"/>
          </w:tcPr>
          <w:p w14:paraId="74883B45" w14:textId="77777777" w:rsidR="00C95FBA" w:rsidRPr="006F6C88" w:rsidRDefault="00C95FBA" w:rsidP="005F495B">
            <w:pPr>
              <w:pStyle w:val="acctfourfigures"/>
              <w:tabs>
                <w:tab w:val="clear" w:pos="765"/>
              </w:tabs>
              <w:spacing w:line="240" w:lineRule="atLeast"/>
              <w:ind w:left="-43" w:right="-2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95FBA" w:rsidRPr="006F6C88" w14:paraId="6960741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0245E821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EE6E7B2" w14:textId="77777777" w:rsidR="00C95FBA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มูลค่ายุติธรรม</w:t>
            </w:r>
          </w:p>
          <w:p w14:paraId="0B5369DE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11A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270" w:type="dxa"/>
          </w:tcPr>
          <w:p w14:paraId="1A1117BB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CC82F9C" w14:textId="21189A25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6D742DF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2D3EA0" w14:textId="4564D1F6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1C86342" w14:textId="77777777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4" w:type="dxa"/>
            <w:vAlign w:val="bottom"/>
          </w:tcPr>
          <w:p w14:paraId="1F949A5E" w14:textId="2DFDD38E" w:rsidR="00C95FBA" w:rsidRPr="00144B13" w:rsidRDefault="00C95FBA" w:rsidP="00F14790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ระดับ</w:t>
            </w:r>
            <w:r w:rsidRPr="00144B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2F2D540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8EBCE91" w14:textId="77777777" w:rsidR="00C95FBA" w:rsidRPr="00144B13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95FBA" w:rsidRPr="006F6C88" w14:paraId="593A8A2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4530B13" w14:textId="77777777" w:rsidR="00C95FBA" w:rsidRPr="006F6C88" w:rsidRDefault="00C95FBA" w:rsidP="00F1479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70DC9484" w14:textId="77777777" w:rsidR="00C95FBA" w:rsidRPr="006F6C88" w:rsidRDefault="00C95FBA" w:rsidP="00F147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95FBA" w:rsidRPr="006F6C88" w14:paraId="2D0A1970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35D20FB2" w14:textId="77777777" w:rsidR="00C95FBA" w:rsidRPr="00144B13" w:rsidRDefault="00C95FBA" w:rsidP="00F147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144B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6B0F53B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5DBCC2E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D8E1C6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FE40790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A02F3FC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E56C7C3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723A6D09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675F35F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36065C2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95FBA" w:rsidRPr="006F6C88" w14:paraId="28E38F4A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777EAC49" w14:textId="426D66CB" w:rsidR="00C95FBA" w:rsidRPr="00144B13" w:rsidRDefault="00C95FBA" w:rsidP="00F14790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</w:t>
            </w:r>
            <w:r w:rsidR="00BB1A05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144B13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78389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</w:tcPr>
          <w:p w14:paraId="51A45B1D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29484546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54964AD2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24C14391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2549CD05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1B4B0D43" w14:textId="77777777" w:rsidR="00C95FBA" w:rsidRPr="006F6C88" w:rsidRDefault="00C95FBA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29489204" w14:textId="77777777" w:rsidR="00C95FBA" w:rsidRPr="006F6C88" w:rsidRDefault="00C95FBA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601672A7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58394A48" w14:textId="77777777" w:rsidR="00C95FBA" w:rsidRPr="006F6C88" w:rsidRDefault="00C95FBA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145345" w:rsidRPr="006F6C88" w14:paraId="56980F52" w14:textId="77777777" w:rsidTr="00783894">
        <w:trPr>
          <w:trHeight w:val="261"/>
        </w:trPr>
        <w:tc>
          <w:tcPr>
            <w:tcW w:w="3060" w:type="dxa"/>
            <w:shd w:val="clear" w:color="auto" w:fill="auto"/>
          </w:tcPr>
          <w:p w14:paraId="01E21851" w14:textId="3B2291B4" w:rsidR="00145345" w:rsidRPr="00145345" w:rsidRDefault="00145345" w:rsidP="00F14790">
            <w:pPr>
              <w:ind w:left="160" w:right="-90" w:hanging="18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(</w:t>
            </w:r>
            <w:r w:rsidR="0067423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2562</w:t>
            </w:r>
            <w:r w:rsidRPr="001453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4534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เงินลงทุนเผื่อขาย)</w:t>
            </w:r>
          </w:p>
        </w:tc>
        <w:tc>
          <w:tcPr>
            <w:tcW w:w="1530" w:type="dxa"/>
          </w:tcPr>
          <w:p w14:paraId="59CB7A72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14:paraId="6E2548E5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90" w:type="dxa"/>
          </w:tcPr>
          <w:p w14:paraId="276A7619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3A416F2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14:paraId="7B511ADA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7180238A" w14:textId="77777777" w:rsidR="00145345" w:rsidRPr="006F6C88" w:rsidRDefault="00145345" w:rsidP="00F14790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34" w:type="dxa"/>
          </w:tcPr>
          <w:p w14:paraId="5BE05932" w14:textId="77777777" w:rsidR="00145345" w:rsidRPr="006F6C88" w:rsidRDefault="00145345" w:rsidP="00F14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14:paraId="48CABAF1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shd w:val="clear" w:color="auto" w:fill="auto"/>
          </w:tcPr>
          <w:p w14:paraId="247278FC" w14:textId="77777777" w:rsidR="00145345" w:rsidRPr="006F6C88" w:rsidRDefault="00145345" w:rsidP="00F1479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F14790" w:rsidRPr="0050332A" w14:paraId="538F918C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3CFCC946" w14:textId="4590B7AA" w:rsidR="00F1479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ตราสารทุน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ในความต้องการ</w:t>
            </w:r>
            <w:r w:rsidR="00F25EFF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145345">
              <w:rPr>
                <w:rFonts w:ascii="Angsana New" w:hAnsi="Angsana New" w:hint="cs"/>
                <w:sz w:val="30"/>
                <w:szCs w:val="30"/>
                <w:cs/>
              </w:rPr>
              <w:t>ของตลาด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48C24F88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71EAB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469EA2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240AE7B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7672614C" w14:textId="77777777" w:rsidR="00F1479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D0B9ECB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1D780B9" w14:textId="77777777" w:rsidR="00F1479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723524" w14:textId="77777777" w:rsidR="00F1479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F6D6A2F" w14:textId="77777777" w:rsidR="00F14790" w:rsidRDefault="00F14790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14790" w:rsidRPr="000D12B0" w14:paraId="74956EB2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45CF8718" w14:textId="022D3ED6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hint="cs"/>
                <w:color w:val="000000"/>
                <w:sz w:val="30"/>
                <w:szCs w:val="30"/>
              </w:rPr>
              <w:t>30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มิถุนายน </w:t>
            </w:r>
            <w:r w:rsidR="00674234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30" w:type="dxa"/>
            <w:vAlign w:val="bottom"/>
          </w:tcPr>
          <w:p w14:paraId="457E7863" w14:textId="7E1632B0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9771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FDD518C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8E2AB3" w14:textId="7EFA8FC9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9771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108C967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9234CFB" w14:textId="715E4458" w:rsidR="00F14790" w:rsidRPr="000D12B0" w:rsidRDefault="00977107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A4D2DD9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3DE4B08E" w14:textId="4870E9DE" w:rsidR="00F14790" w:rsidRPr="000D12B0" w:rsidRDefault="00977107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55FF72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35734F" w14:textId="41C06E58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97710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  <w:r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F14790" w:rsidRPr="000D12B0" w14:paraId="6BEF943A" w14:textId="77777777" w:rsidTr="00783894">
        <w:trPr>
          <w:trHeight w:val="261"/>
        </w:trPr>
        <w:tc>
          <w:tcPr>
            <w:tcW w:w="3060" w:type="dxa"/>
            <w:shd w:val="clear" w:color="auto" w:fill="auto"/>
            <w:vAlign w:val="bottom"/>
          </w:tcPr>
          <w:p w14:paraId="23C48A11" w14:textId="15CA6849" w:rsidR="00F14790" w:rsidRPr="000D12B0" w:rsidRDefault="00F14790" w:rsidP="00F14790">
            <w:pPr>
              <w:tabs>
                <w:tab w:val="clear" w:pos="227"/>
                <w:tab w:val="left" w:pos="370"/>
              </w:tabs>
              <w:spacing w:line="240" w:lineRule="auto"/>
              <w:ind w:left="2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D12B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="Angsana New" w:hAnsi="Angsana New"/>
                <w:sz w:val="30"/>
                <w:szCs w:val="30"/>
              </w:rPr>
              <w:t>31</w:t>
            </w:r>
            <w:r w:rsidRPr="000D12B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D12B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674234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530" w:type="dxa"/>
            <w:vAlign w:val="bottom"/>
          </w:tcPr>
          <w:p w14:paraId="45F17B21" w14:textId="149FAFCE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5C0D695E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9026D3" w14:textId="1A1AA97E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  <w:vAlign w:val="bottom"/>
          </w:tcPr>
          <w:p w14:paraId="7A2E20CD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vAlign w:val="bottom"/>
          </w:tcPr>
          <w:p w14:paraId="56AD427F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FDCDCE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vAlign w:val="bottom"/>
          </w:tcPr>
          <w:p w14:paraId="671255F0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D12B0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577CCDA" w14:textId="77777777" w:rsidR="00F14790" w:rsidRPr="000D12B0" w:rsidRDefault="00F14790" w:rsidP="00F14790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FFA99EB" w14:textId="6D525909" w:rsidR="00F14790" w:rsidRPr="000D12B0" w:rsidRDefault="00674234" w:rsidP="00F14790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79"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F14790" w:rsidRPr="000D12B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800</w:t>
            </w:r>
          </w:p>
        </w:tc>
      </w:tr>
    </w:tbl>
    <w:p w14:paraId="61165653" w14:textId="77777777" w:rsidR="006E0617" w:rsidRPr="008B5DC0" w:rsidRDefault="006E0617" w:rsidP="00C63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57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540"/>
        <w:gridCol w:w="5344"/>
      </w:tblGrid>
      <w:tr w:rsidR="0033289B" w:rsidRPr="000E4AE5" w14:paraId="1DB663DC" w14:textId="77777777" w:rsidTr="007D0C83">
        <w:trPr>
          <w:tblHeader/>
        </w:trPr>
        <w:tc>
          <w:tcPr>
            <w:tcW w:w="3690" w:type="dxa"/>
          </w:tcPr>
          <w:p w14:paraId="30FAA5AA" w14:textId="77777777" w:rsidR="0033289B" w:rsidRPr="008B5DC0" w:rsidRDefault="0033289B" w:rsidP="00C948C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540" w:type="dxa"/>
          </w:tcPr>
          <w:p w14:paraId="1AB239BC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425DA602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3289B" w:rsidRPr="000E4AE5" w14:paraId="77B9F487" w14:textId="77777777" w:rsidTr="007D0C83">
        <w:tc>
          <w:tcPr>
            <w:tcW w:w="3690" w:type="dxa"/>
          </w:tcPr>
          <w:p w14:paraId="7921AD2F" w14:textId="77777777" w:rsidR="0033289B" w:rsidRPr="008B5DC0" w:rsidRDefault="0033289B" w:rsidP="0033289B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เงินลงทุนใน</w:t>
            </w:r>
            <w:r w:rsidR="002F3899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ตราสารทุน</w:t>
            </w: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ในความต้องการของตลาดที่วัดมูลค่าด้วยมูลค่ายุติธรรมผ่านกำไรขาดทุนเบ็ดเสร็จอื่น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40" w:type="dxa"/>
          </w:tcPr>
          <w:p w14:paraId="1BFDE21B" w14:textId="77777777" w:rsidR="0033289B" w:rsidRPr="008B5DC0" w:rsidRDefault="0033289B" w:rsidP="00C948C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344" w:type="dxa"/>
          </w:tcPr>
          <w:p w14:paraId="75D7ED5D" w14:textId="77777777" w:rsidR="0033289B" w:rsidRPr="008B5DC0" w:rsidRDefault="002F3899" w:rsidP="00C948C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อ้างอิงราคาจากราคาตลาดในตลาดหลักทรัพย์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="0033289B" w:rsidRPr="008B5DC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33289B" w:rsidRPr="008B5DC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วันที่รายงาน</w:t>
            </w:r>
          </w:p>
        </w:tc>
      </w:tr>
    </w:tbl>
    <w:p w14:paraId="33E6E70A" w14:textId="77777777" w:rsidR="007472A8" w:rsidRPr="00145345" w:rsidRDefault="007472A8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C3A382F" w14:textId="77777777" w:rsidR="0033289B" w:rsidRPr="001D59D4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D59D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208A3CD7" w14:textId="77777777" w:rsidR="0033289B" w:rsidRPr="00145345" w:rsidRDefault="0033289B" w:rsidP="0033289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724CCECE" w14:textId="2C8800A8" w:rsidR="0033289B" w:rsidRDefault="0033289B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D59D4">
        <w:rPr>
          <w:rFonts w:asciiTheme="majorBidi" w:hAnsiTheme="majorBidi" w:cs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1D59D4">
        <w:rPr>
          <w:rFonts w:asciiTheme="majorBidi" w:hAnsiTheme="majorBidi" w:cstheme="majorBidi"/>
          <w:sz w:val="30"/>
          <w:szCs w:val="30"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1D59D4" w:rsidDel="005B6E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59D4">
        <w:rPr>
          <w:rFonts w:asciiTheme="majorBidi" w:hAnsiTheme="majorBidi" w:cstheme="majorBidi"/>
          <w:sz w:val="30"/>
          <w:szCs w:val="30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88DFD80" w14:textId="7B69E0B4" w:rsidR="00CE4C49" w:rsidRDefault="00CE4C49" w:rsidP="003328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23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439"/>
        <w:gridCol w:w="270"/>
        <w:gridCol w:w="1529"/>
        <w:gridCol w:w="270"/>
        <w:gridCol w:w="1415"/>
        <w:gridCol w:w="236"/>
        <w:gridCol w:w="1465"/>
      </w:tblGrid>
      <w:tr w:rsidR="0033289B" w:rsidRPr="00934E01" w14:paraId="4D4E5AF1" w14:textId="77777777" w:rsidTr="00062E9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07A6B8B7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38" w:type="dxa"/>
            <w:gridSpan w:val="3"/>
          </w:tcPr>
          <w:p w14:paraId="2208EBF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B5158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6" w:type="dxa"/>
            <w:gridSpan w:val="3"/>
            <w:shd w:val="clear" w:color="auto" w:fill="auto"/>
            <w:vAlign w:val="bottom"/>
          </w:tcPr>
          <w:p w14:paraId="0AB7EEB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289B" w:rsidRPr="006F6C88" w14:paraId="1AD75895" w14:textId="77777777" w:rsidTr="00062E96">
        <w:trPr>
          <w:trHeight w:val="20"/>
          <w:tblHeader/>
        </w:trPr>
        <w:tc>
          <w:tcPr>
            <w:tcW w:w="2610" w:type="dxa"/>
            <w:shd w:val="clear" w:color="auto" w:fill="auto"/>
            <w:vAlign w:val="bottom"/>
          </w:tcPr>
          <w:p w14:paraId="5203B5AD" w14:textId="19DC8E39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30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674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39" w:type="dxa"/>
          </w:tcPr>
          <w:p w14:paraId="735D9DC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97B367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  <w:vAlign w:val="bottom"/>
          </w:tcPr>
          <w:p w14:paraId="36E50BE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0C05ADB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14:paraId="50E67D2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082E8D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7CF2261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0AB28A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14:paraId="714262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33289B" w:rsidRPr="006F6C88" w14:paraId="4041E464" w14:textId="77777777" w:rsidTr="00062E96">
        <w:trPr>
          <w:trHeight w:val="164"/>
          <w:tblHeader/>
        </w:trPr>
        <w:tc>
          <w:tcPr>
            <w:tcW w:w="2610" w:type="dxa"/>
          </w:tcPr>
          <w:p w14:paraId="526E0AB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24" w:type="dxa"/>
            <w:gridSpan w:val="7"/>
          </w:tcPr>
          <w:p w14:paraId="629D1BD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6DDD" w:rsidRPr="006F6C88" w14:paraId="5F3D98B5" w14:textId="77777777" w:rsidTr="00062E96">
        <w:trPr>
          <w:trHeight w:val="20"/>
        </w:trPr>
        <w:tc>
          <w:tcPr>
            <w:tcW w:w="2610" w:type="dxa"/>
          </w:tcPr>
          <w:p w14:paraId="3AE3AFA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39" w:type="dxa"/>
            <w:shd w:val="clear" w:color="auto" w:fill="auto"/>
          </w:tcPr>
          <w:p w14:paraId="4BD5DBDA" w14:textId="5BBFDDD9" w:rsidR="00536DDD" w:rsidRPr="001D59D4" w:rsidRDefault="00674234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270" w:type="dxa"/>
          </w:tcPr>
          <w:p w14:paraId="666019A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0FC5053F" w14:textId="31C09E25" w:rsidR="00536DDD" w:rsidRPr="001D59D4" w:rsidRDefault="00E60EA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6F2BE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C7B26FC" w14:textId="49382519" w:rsidR="00536DDD" w:rsidRPr="001D59D4" w:rsidRDefault="00674234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E0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36" w:type="dxa"/>
          </w:tcPr>
          <w:p w14:paraId="2B9361B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018B752" w14:textId="7D5A756E" w:rsidR="00536DDD" w:rsidRPr="001D59D4" w:rsidRDefault="00DE0237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6DDD" w:rsidRPr="006F6C88" w14:paraId="573B47BB" w14:textId="77777777" w:rsidTr="00062E96">
        <w:trPr>
          <w:trHeight w:val="20"/>
        </w:trPr>
        <w:tc>
          <w:tcPr>
            <w:tcW w:w="2610" w:type="dxa"/>
          </w:tcPr>
          <w:p w14:paraId="59184260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39" w:type="dxa"/>
            <w:shd w:val="clear" w:color="auto" w:fill="auto"/>
          </w:tcPr>
          <w:p w14:paraId="12B748E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755CBB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5D7320F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56673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43F809C4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9B82B1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71F175A6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6DDD" w:rsidRPr="006F6C88" w14:paraId="3866939D" w14:textId="77777777" w:rsidTr="00062E96">
        <w:trPr>
          <w:trHeight w:val="20"/>
        </w:trPr>
        <w:tc>
          <w:tcPr>
            <w:tcW w:w="2610" w:type="dxa"/>
          </w:tcPr>
          <w:p w14:paraId="183BB677" w14:textId="06F98E1A" w:rsidR="00536DDD" w:rsidRPr="001D59D4" w:rsidRDefault="00536DDD" w:rsidP="00536DDD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shd w:val="clear" w:color="auto" w:fill="auto"/>
          </w:tcPr>
          <w:p w14:paraId="45D3AB6D" w14:textId="491993A4" w:rsidR="00536DDD" w:rsidRPr="001D59D4" w:rsidRDefault="00674234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270" w:type="dxa"/>
          </w:tcPr>
          <w:p w14:paraId="64645747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8752119" w14:textId="7FC2E7ED" w:rsidR="00536DDD" w:rsidRPr="001D59D4" w:rsidRDefault="00674234" w:rsidP="00E6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0" w:type="dxa"/>
          </w:tcPr>
          <w:p w14:paraId="4083A1E9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4E73BCB" w14:textId="3AE8C57B" w:rsidR="00536DDD" w:rsidRPr="001D59D4" w:rsidRDefault="00674234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DE02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36" w:type="dxa"/>
          </w:tcPr>
          <w:p w14:paraId="05ED8D8D" w14:textId="77777777" w:rsidR="00536DDD" w:rsidRPr="001D59D4" w:rsidRDefault="00536DDD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55C138C" w14:textId="74310894" w:rsidR="00536DDD" w:rsidRPr="001D59D4" w:rsidRDefault="00DE0237" w:rsidP="00536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226" w:rsidRPr="006F6C88" w14:paraId="7952F0BB" w14:textId="77777777" w:rsidTr="00062E96">
        <w:trPr>
          <w:trHeight w:val="20"/>
        </w:trPr>
        <w:tc>
          <w:tcPr>
            <w:tcW w:w="2610" w:type="dxa"/>
          </w:tcPr>
          <w:p w14:paraId="5239B8E3" w14:textId="2FD4B62E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39" w:type="dxa"/>
            <w:shd w:val="clear" w:color="auto" w:fill="auto"/>
          </w:tcPr>
          <w:p w14:paraId="0B76C7EA" w14:textId="207A387A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270" w:type="dxa"/>
          </w:tcPr>
          <w:p w14:paraId="66E0219D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3F767A6C" w14:textId="42A53F6F" w:rsidR="00417226" w:rsidRPr="001D59D4" w:rsidRDefault="00674234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3F435AC6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15FE3A18" w14:textId="14DF498C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59</w:t>
            </w:r>
          </w:p>
        </w:tc>
        <w:tc>
          <w:tcPr>
            <w:tcW w:w="236" w:type="dxa"/>
          </w:tcPr>
          <w:p w14:paraId="55076E3A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191C9A2A" w14:textId="1823044A" w:rsidR="00417226" w:rsidRPr="001D59D4" w:rsidRDefault="00DE0237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17226" w:rsidRPr="006F6C88" w14:paraId="0021EAC1" w14:textId="77777777" w:rsidTr="00062E96">
        <w:trPr>
          <w:trHeight w:val="20"/>
        </w:trPr>
        <w:tc>
          <w:tcPr>
            <w:tcW w:w="2610" w:type="dxa"/>
          </w:tcPr>
          <w:p w14:paraId="7DEA2DF7" w14:textId="1DF16453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shd w:val="clear" w:color="auto" w:fill="auto"/>
          </w:tcPr>
          <w:p w14:paraId="1BF25CA3" w14:textId="31C289DD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270" w:type="dxa"/>
          </w:tcPr>
          <w:p w14:paraId="3BD88F17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</w:tcPr>
          <w:p w14:paraId="7DF62FD5" w14:textId="2B8FC2B2" w:rsidR="00417226" w:rsidRPr="001D59D4" w:rsidRDefault="00674234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70" w:type="dxa"/>
          </w:tcPr>
          <w:p w14:paraId="6895ED58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</w:tcPr>
          <w:p w14:paraId="5ABF499F" w14:textId="0166AC9A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77782DE1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5884F7C3" w14:textId="52DE5721" w:rsidR="00417226" w:rsidRPr="001D59D4" w:rsidRDefault="00674234" w:rsidP="00E60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417226" w:rsidRPr="006F6C88" w14:paraId="570BF01F" w14:textId="77777777" w:rsidTr="00062E96">
        <w:trPr>
          <w:trHeight w:val="20"/>
        </w:trPr>
        <w:tc>
          <w:tcPr>
            <w:tcW w:w="2610" w:type="dxa"/>
          </w:tcPr>
          <w:p w14:paraId="3037ABB5" w14:textId="7FA16A8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2C2FE11" w14:textId="699B8F2F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  <w:tc>
          <w:tcPr>
            <w:tcW w:w="270" w:type="dxa"/>
          </w:tcPr>
          <w:p w14:paraId="6D99CD0E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</w:tcPr>
          <w:p w14:paraId="405C8E18" w14:textId="08E412ED" w:rsidR="00417226" w:rsidRPr="001D59D4" w:rsidRDefault="00674234" w:rsidP="005B5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0E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  <w:tc>
          <w:tcPr>
            <w:tcW w:w="270" w:type="dxa"/>
          </w:tcPr>
          <w:p w14:paraId="39C3F9DF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2E55C0F8" w14:textId="6CCE45D9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2AD8C595" w14:textId="77777777" w:rsidR="00417226" w:rsidRPr="001D59D4" w:rsidRDefault="00417226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5920B6A6" w14:textId="6EC4A2CE" w:rsidR="00417226" w:rsidRPr="001D59D4" w:rsidRDefault="00674234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33289B" w:rsidRPr="006F6C88" w14:paraId="134D69BD" w14:textId="77777777" w:rsidTr="00062E96">
        <w:trPr>
          <w:trHeight w:val="20"/>
        </w:trPr>
        <w:tc>
          <w:tcPr>
            <w:tcW w:w="2610" w:type="dxa"/>
          </w:tcPr>
          <w:p w14:paraId="0007ABBC" w14:textId="33967772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4153EFF0" w14:textId="7F29A58C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  <w:r w:rsidR="00E60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245</w:t>
            </w:r>
          </w:p>
        </w:tc>
        <w:tc>
          <w:tcPr>
            <w:tcW w:w="270" w:type="dxa"/>
          </w:tcPr>
          <w:p w14:paraId="4C289D3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</w:tcPr>
          <w:p w14:paraId="4D23EB9F" w14:textId="6AB583D1" w:rsidR="0033289B" w:rsidRPr="001D59D4" w:rsidRDefault="00674234" w:rsidP="001F7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E60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</w:tcPr>
          <w:p w14:paraId="76130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52D1AD63" w14:textId="504A8AA3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E0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36" w:type="dxa"/>
          </w:tcPr>
          <w:p w14:paraId="50F57FD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14:paraId="75352806" w14:textId="0A215D87" w:rsidR="0033289B" w:rsidRPr="001D59D4" w:rsidRDefault="00674234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  <w:tr w:rsidR="0033289B" w:rsidRPr="006F6C88" w14:paraId="574ECAD9" w14:textId="77777777" w:rsidTr="00062E96">
        <w:trPr>
          <w:trHeight w:val="20"/>
        </w:trPr>
        <w:tc>
          <w:tcPr>
            <w:tcW w:w="2610" w:type="dxa"/>
          </w:tcPr>
          <w:p w14:paraId="60D8A2A6" w14:textId="77777777" w:rsidR="000B509C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B5A82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ค่าเผื่อผลขาดทุนจาก</w:t>
            </w:r>
          </w:p>
          <w:p w14:paraId="1BDE3F5E" w14:textId="2778D037" w:rsidR="0033289B" w:rsidRPr="00BB5A82" w:rsidRDefault="0033289B" w:rsidP="000B5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right="-465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B5A8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767E696C" w14:textId="77777777" w:rsidR="00C558A5" w:rsidRDefault="00C558A5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31CC78" w14:textId="14089A61" w:rsidR="0033289B" w:rsidRPr="001D59D4" w:rsidRDefault="00E60EAD" w:rsidP="00475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914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97DF0D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double" w:sz="4" w:space="0" w:color="auto"/>
            </w:tcBorders>
          </w:tcPr>
          <w:p w14:paraId="1F8D020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3C0E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7C6EAA54" w14:textId="77777777" w:rsidR="00C558A5" w:rsidRDefault="00C558A5" w:rsidP="00AA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5C2925" w14:textId="324B58C6" w:rsidR="0033289B" w:rsidRPr="00531CA6" w:rsidRDefault="00DE0237" w:rsidP="00AA61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31CA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Pr="00531CA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A3585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14:paraId="0981E585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123E4DA8" w14:textId="77777777" w:rsidTr="00062E96">
        <w:trPr>
          <w:trHeight w:val="20"/>
        </w:trPr>
        <w:tc>
          <w:tcPr>
            <w:tcW w:w="2610" w:type="dxa"/>
          </w:tcPr>
          <w:p w14:paraId="04C8D521" w14:textId="77777777" w:rsidR="0033289B" w:rsidRPr="00F25EFF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5E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514DA" w14:textId="0EDF5BB7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E60E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031DBC13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</w:tcPr>
          <w:p w14:paraId="26C4E651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C47ADB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0EAA14B4" w14:textId="30DFAE26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DE02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236" w:type="dxa"/>
          </w:tcPr>
          <w:p w14:paraId="2DE8FB82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</w:tcPr>
          <w:p w14:paraId="5E0573F4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B35DCBA" w14:textId="77777777" w:rsidR="0080415D" w:rsidRDefault="0080415D">
      <w:pPr>
        <w:rPr>
          <w:sz w:val="30"/>
          <w:szCs w:val="30"/>
          <w:cs/>
        </w:rPr>
      </w:pP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440"/>
        <w:gridCol w:w="247"/>
        <w:gridCol w:w="1368"/>
      </w:tblGrid>
      <w:tr w:rsidR="0033289B" w:rsidRPr="006F6C88" w14:paraId="407603F4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BC56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31752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2263B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58C697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EC75788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33289B" w:rsidRPr="006F6C88" w14:paraId="7BE62868" w14:textId="77777777" w:rsidTr="00922DE7">
        <w:trPr>
          <w:trHeight w:val="20"/>
          <w:tblHeader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</w:tcPr>
          <w:p w14:paraId="0A8271C0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27883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3289B" w:rsidRPr="006F6C88" w14:paraId="60D688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106C" w14:textId="140D8A69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67423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E7D5C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8010544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33D09A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3289B" w:rsidRPr="006F6C88" w14:paraId="4EA5E945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E27FA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C05FB7" w14:textId="7B923685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924A44E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02059" w14:textId="6E01AA81" w:rsidR="0033289B" w:rsidRPr="001D59D4" w:rsidRDefault="00674234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878</w:t>
            </w:r>
          </w:p>
        </w:tc>
      </w:tr>
      <w:tr w:rsidR="0033289B" w:rsidRPr="006F6C88" w14:paraId="66BC1A01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2EE7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B3CC8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BA742B" w14:textId="77777777" w:rsidR="0033289B" w:rsidRPr="001D59D4" w:rsidRDefault="0033289B" w:rsidP="00C948C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B076BB6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17226" w:rsidRPr="006F6C88" w14:paraId="205D430C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E7FFD" w14:textId="0937FC91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C0EEC4" w14:textId="30682DEE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D94B795" w14:textId="77777777" w:rsidR="00417226" w:rsidRPr="001D59D4" w:rsidRDefault="00417226" w:rsidP="00417226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3BBED" w14:textId="5EB761B3" w:rsidR="00417226" w:rsidRPr="001D59D4" w:rsidRDefault="00674234" w:rsidP="004172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742</w:t>
            </w:r>
          </w:p>
        </w:tc>
      </w:tr>
      <w:tr w:rsidR="00922DE7" w:rsidRPr="006F6C88" w14:paraId="3EA1EF8B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1F5EE" w14:textId="63EBAA99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A48BBE" w14:textId="2A71E5E2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291E18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85A1EE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3AF5D2D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774B" w14:textId="58350863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40633F" w14:textId="5A3D84D1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2C2A0C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655F71C" w14:textId="72073CC3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922DE7" w:rsidRPr="006F6C88" w14:paraId="2732B200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6BB55" w14:textId="29BAA094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มากกว่า 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D5FF5" w14:textId="1A43C595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039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06F6B2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32E972" w14:textId="7D10ABCC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45345" w:rsidRPr="006F6C88" w14:paraId="6230B28A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C1B12" w14:textId="2E7117BF" w:rsidR="00145345" w:rsidRPr="00145345" w:rsidRDefault="00145345" w:rsidP="00145345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751CA" w14:textId="60A852B3" w:rsidR="00145345" w:rsidRPr="00145345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402</w:t>
            </w:r>
            <w:r w:rsidR="00145345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097A77" w14:textId="77777777" w:rsidR="00145345" w:rsidRPr="00145345" w:rsidRDefault="00145345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ABF707" w14:textId="2C7E31FF" w:rsidR="00145345" w:rsidRPr="00145345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145345" w:rsidRPr="00145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  <w:tr w:rsidR="00922DE7" w:rsidRPr="006F6C88" w14:paraId="57D2B309" w14:textId="77777777" w:rsidTr="00145345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37FF1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B02780" w14:textId="34DB1635" w:rsidR="00922DE7" w:rsidRPr="001D59D4" w:rsidRDefault="00145345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74234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922DE7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8E8495D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537C42" w14:textId="77777777" w:rsidR="00922DE7" w:rsidRPr="001D59D4" w:rsidRDefault="00922DE7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DE7" w:rsidRPr="006F6C88" w14:paraId="2FD90256" w14:textId="77777777" w:rsidTr="00922DE7">
        <w:trPr>
          <w:trHeight w:val="20"/>
        </w:trPr>
        <w:tc>
          <w:tcPr>
            <w:tcW w:w="6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B4FEA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5A737" w14:textId="35F3F03D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0CAF56" w14:textId="77777777" w:rsidR="00922DE7" w:rsidRPr="001D59D4" w:rsidRDefault="00922DE7" w:rsidP="00922DE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AF6596" w14:textId="2E4ADD13" w:rsidR="00922DE7" w:rsidRPr="001D59D4" w:rsidRDefault="00674234" w:rsidP="0092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922DE7" w:rsidRPr="001D59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856</w:t>
            </w:r>
          </w:p>
        </w:tc>
      </w:tr>
    </w:tbl>
    <w:p w14:paraId="333B64BA" w14:textId="77777777" w:rsidR="00622458" w:rsidRPr="00F610DA" w:rsidRDefault="0054091C">
      <w:pPr>
        <w:rPr>
          <w:highlight w:val="yellow"/>
        </w:rPr>
      </w:pPr>
      <w:r>
        <w:rPr>
          <w:noProof/>
        </w:rPr>
        <mc:AlternateContent>
          <mc:Choice Requires="wpi">
            <w:drawing>
              <wp:anchor distT="0" distB="0" distL="114300" distR="114300" simplePos="0" relativeHeight="251868160" behindDoc="0" locked="0" layoutInCell="1" allowOverlap="1" wp14:anchorId="268C4325" wp14:editId="6DF8ABA5">
                <wp:simplePos x="0" y="0"/>
                <wp:positionH relativeFrom="column">
                  <wp:posOffset>-186984</wp:posOffset>
                </wp:positionH>
                <wp:positionV relativeFrom="paragraph">
                  <wp:posOffset>524979</wp:posOffset>
                </wp:positionV>
                <wp:extent cx="5400" cy="7560"/>
                <wp:effectExtent l="38100" t="38100" r="52070" b="50165"/>
                <wp:wrapNone/>
                <wp:docPr id="207" name="Ink 20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5">
                      <w14:nvContentPartPr>
                        <w14:cNvContentPartPr/>
                      </w14:nvContentPartPr>
                      <w14:xfrm>
                        <a:off x="0" y="0"/>
                        <a:ext cx="5400" cy="75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C78512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207" o:spid="_x0000_s1026" type="#_x0000_t75" style="position:absolute;margin-left:-15.35pt;margin-top:40.65pt;width:1.8pt;height:2.05pt;z-index:251868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">
                <v:imagedata r:id="rId26" o:title=""/>
              </v:shape>
            </w:pict>
          </mc:Fallback>
        </mc:AlternateContent>
      </w:r>
    </w:p>
    <w:p w14:paraId="2EB73627" w14:textId="3A8F6682" w:rsidR="001E13D0" w:rsidRDefault="0033289B" w:rsidP="001E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30"/>
          <w:szCs w:val="30"/>
        </w:rPr>
      </w:pP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674234">
        <w:rPr>
          <w:rFonts w:asciiTheme="majorBidi" w:hAnsiTheme="majorBidi" w:cstheme="majorBidi"/>
          <w:bCs/>
          <w:sz w:val="30"/>
          <w:szCs w:val="30"/>
        </w:rPr>
        <w:t>30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วันถึง </w:t>
      </w:r>
      <w:r w:rsidR="00674234">
        <w:rPr>
          <w:rFonts w:asciiTheme="majorBidi" w:hAnsiTheme="majorBidi" w:cstheme="majorBidi"/>
          <w:bCs/>
          <w:sz w:val="30"/>
          <w:szCs w:val="30"/>
        </w:rPr>
        <w:t>90</w:t>
      </w:r>
      <w:r w:rsidRPr="001D59D4">
        <w:rPr>
          <w:rFonts w:asciiTheme="majorBidi" w:hAnsiTheme="majorBidi" w:cstheme="majorBidi"/>
          <w:b/>
          <w:sz w:val="30"/>
          <w:szCs w:val="30"/>
          <w:cs/>
        </w:rPr>
        <w:t xml:space="preserve"> วัน</w:t>
      </w:r>
    </w:p>
    <w:p w14:paraId="20528DA7" w14:textId="77777777" w:rsidR="001E13D0" w:rsidRDefault="001E13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37"/>
        <w:gridCol w:w="1167"/>
        <w:gridCol w:w="1438"/>
        <w:gridCol w:w="270"/>
        <w:gridCol w:w="1368"/>
      </w:tblGrid>
      <w:tr w:rsidR="0033289B" w:rsidRPr="006F6C88" w14:paraId="3BBAFB8C" w14:textId="77777777" w:rsidTr="00F0541D">
        <w:trPr>
          <w:tblHeader/>
        </w:trPr>
        <w:tc>
          <w:tcPr>
            <w:tcW w:w="4937" w:type="dxa"/>
            <w:vAlign w:val="bottom"/>
          </w:tcPr>
          <w:p w14:paraId="45A5355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ค่าเผื่อผลขาดทุนจากการด้อยค่า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- วิธีการอย่างง่าย</w:t>
            </w:r>
            <w:r w:rsidRPr="001D59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7" w:type="dxa"/>
          </w:tcPr>
          <w:p w14:paraId="6DFBDC70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bottom"/>
          </w:tcPr>
          <w:p w14:paraId="7244975E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C6FD387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14:paraId="7912CEE9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198BDEC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3289B" w:rsidRPr="006F6C88" w14:paraId="0A4FA88D" w14:textId="77777777" w:rsidTr="00F0541D">
        <w:trPr>
          <w:tblHeader/>
        </w:trPr>
        <w:tc>
          <w:tcPr>
            <w:tcW w:w="4937" w:type="dxa"/>
          </w:tcPr>
          <w:p w14:paraId="0F510A85" w14:textId="77777777" w:rsidR="0033289B" w:rsidRPr="001D59D4" w:rsidRDefault="0033289B" w:rsidP="00C948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7" w:type="dxa"/>
          </w:tcPr>
          <w:p w14:paraId="330D4FEF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76" w:type="dxa"/>
            <w:gridSpan w:val="3"/>
            <w:vAlign w:val="center"/>
          </w:tcPr>
          <w:p w14:paraId="20C03F78" w14:textId="77777777" w:rsidR="0033289B" w:rsidRPr="001D59D4" w:rsidRDefault="0033289B" w:rsidP="00C94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541D" w:rsidRPr="006F6C88" w14:paraId="4BF21A57" w14:textId="77777777" w:rsidTr="00F0541D">
        <w:trPr>
          <w:tblHeader/>
        </w:trPr>
        <w:tc>
          <w:tcPr>
            <w:tcW w:w="4937" w:type="dxa"/>
          </w:tcPr>
          <w:p w14:paraId="2D01E76A" w14:textId="6CD67DBD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D59D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D59D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67423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167" w:type="dxa"/>
          </w:tcPr>
          <w:p w14:paraId="3D179E35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4E1D22C8" w14:textId="446A8302" w:rsidR="00F0541D" w:rsidRPr="001D59D4" w:rsidRDefault="00674234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3B0062" w:rsidRPr="001D5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  <w:tc>
          <w:tcPr>
            <w:tcW w:w="270" w:type="dxa"/>
            <w:vAlign w:val="center"/>
          </w:tcPr>
          <w:p w14:paraId="4ECC3017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0A5DCF9B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541D" w:rsidRPr="006F6C88" w14:paraId="2C8FFE98" w14:textId="77777777" w:rsidTr="00F0541D">
        <w:trPr>
          <w:tblHeader/>
        </w:trPr>
        <w:tc>
          <w:tcPr>
            <w:tcW w:w="4937" w:type="dxa"/>
          </w:tcPr>
          <w:p w14:paraId="21E95BD1" w14:textId="77777777" w:rsidR="00F0541D" w:rsidRPr="001D59D4" w:rsidRDefault="00F0541D" w:rsidP="00F054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7" w:type="dxa"/>
          </w:tcPr>
          <w:p w14:paraId="10741D19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518CF616" w14:textId="0FD8D24B" w:rsidR="00F0541D" w:rsidRPr="001D59D4" w:rsidRDefault="00674234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32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0" w:type="dxa"/>
            <w:vAlign w:val="center"/>
          </w:tcPr>
          <w:p w14:paraId="27C99810" w14:textId="77777777" w:rsidR="00F0541D" w:rsidRPr="001D59D4" w:rsidRDefault="00F0541D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</w:tcPr>
          <w:p w14:paraId="7BDB7121" w14:textId="784D07B5" w:rsidR="00F0541D" w:rsidRPr="001D59D4" w:rsidRDefault="00674234" w:rsidP="00F05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  <w:tr w:rsidR="007D7686" w:rsidRPr="006F6C88" w14:paraId="157005B4" w14:textId="77777777" w:rsidTr="00F0541D">
        <w:trPr>
          <w:tblHeader/>
        </w:trPr>
        <w:tc>
          <w:tcPr>
            <w:tcW w:w="4937" w:type="dxa"/>
          </w:tcPr>
          <w:p w14:paraId="2B26CD95" w14:textId="2D921916" w:rsidR="007D7686" w:rsidRPr="001D59D4" w:rsidRDefault="007D7686" w:rsidP="007D76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59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7423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</w:t>
            </w:r>
            <w:r w:rsidR="00F619FD" w:rsidRPr="00F619F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F619FD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6742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67" w:type="dxa"/>
          </w:tcPr>
          <w:p w14:paraId="0AA9A818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267D4" w14:textId="3570F36D" w:rsidR="007D7686" w:rsidRPr="001D59D4" w:rsidRDefault="00674234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3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914</w:t>
            </w:r>
          </w:p>
        </w:tc>
        <w:tc>
          <w:tcPr>
            <w:tcW w:w="270" w:type="dxa"/>
            <w:vAlign w:val="center"/>
          </w:tcPr>
          <w:p w14:paraId="5675F1F4" w14:textId="77777777" w:rsidR="007D7686" w:rsidRPr="001D59D4" w:rsidRDefault="007D7686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05CFF17D" w14:textId="25CD3D92" w:rsidR="007D7686" w:rsidRPr="001D59D4" w:rsidRDefault="00674234" w:rsidP="007D7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184</w:t>
            </w:r>
          </w:p>
        </w:tc>
      </w:tr>
    </w:tbl>
    <w:p w14:paraId="05979433" w14:textId="77777777" w:rsidR="001D59D4" w:rsidRDefault="001D5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31D18C9" w14:textId="77777777" w:rsidR="008712D9" w:rsidRPr="00BB1625" w:rsidRDefault="008712D9" w:rsidP="00EC5F68">
      <w:pPr>
        <w:pStyle w:val="index"/>
        <w:numPr>
          <w:ilvl w:val="0"/>
          <w:numId w:val="27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BB1625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14:paraId="2E4C8999" w14:textId="77777777" w:rsidR="00F325DB" w:rsidRDefault="00F325DB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3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814"/>
        <w:gridCol w:w="1080"/>
        <w:gridCol w:w="86"/>
        <w:gridCol w:w="180"/>
        <w:gridCol w:w="18"/>
        <w:gridCol w:w="45"/>
        <w:gridCol w:w="1021"/>
        <w:gridCol w:w="180"/>
        <w:gridCol w:w="182"/>
        <w:gridCol w:w="61"/>
        <w:gridCol w:w="1017"/>
        <w:gridCol w:w="12"/>
        <w:gridCol w:w="33"/>
        <w:gridCol w:w="227"/>
        <w:gridCol w:w="16"/>
        <w:gridCol w:w="1156"/>
      </w:tblGrid>
      <w:tr w:rsidR="00BB2515" w:rsidRPr="00F95131" w14:paraId="44D89CAA" w14:textId="77777777" w:rsidTr="00BE0C4B">
        <w:trPr>
          <w:tblHeader/>
        </w:trPr>
        <w:tc>
          <w:tcPr>
            <w:tcW w:w="3236" w:type="dxa"/>
          </w:tcPr>
          <w:p w14:paraId="49477D5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814" w:type="dxa"/>
          </w:tcPr>
          <w:p w14:paraId="56A116E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7"/>
          </w:tcPr>
          <w:p w14:paraId="7CF865A5" w14:textId="77777777" w:rsidR="00BB2515" w:rsidRPr="00F95131" w:rsidRDefault="00BB2515" w:rsidP="00FD2A8E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gridSpan w:val="2"/>
          </w:tcPr>
          <w:p w14:paraId="606060F4" w14:textId="77777777" w:rsidR="00BB2515" w:rsidRPr="00F95131" w:rsidRDefault="00BB2515" w:rsidP="00FD2A8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1" w:type="dxa"/>
            <w:gridSpan w:val="6"/>
          </w:tcPr>
          <w:p w14:paraId="6C744DC6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042B" w:rsidRPr="00F95131" w14:paraId="191C7269" w14:textId="77777777" w:rsidTr="00BE0C4B">
        <w:trPr>
          <w:tblHeader/>
        </w:trPr>
        <w:tc>
          <w:tcPr>
            <w:tcW w:w="3236" w:type="dxa"/>
          </w:tcPr>
          <w:p w14:paraId="44FF09C9" w14:textId="77777777" w:rsidR="00D5042B" w:rsidRPr="00F95131" w:rsidRDefault="00D5042B" w:rsidP="00D5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072750AB" w14:textId="77777777" w:rsidR="00D5042B" w:rsidRPr="00F95131" w:rsidRDefault="00D5042B" w:rsidP="00D50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0A4E7223" w14:textId="070C0211" w:rsidR="00D5042B" w:rsidRPr="00F95131" w:rsidRDefault="00674234" w:rsidP="00D5042B">
            <w:pPr>
              <w:pStyle w:val="acctfourfigures"/>
              <w:tabs>
                <w:tab w:val="clear" w:pos="765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lang w:val="en-US"/>
              </w:rPr>
              <w:t>30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  <w:gridSpan w:val="3"/>
          </w:tcPr>
          <w:p w14:paraId="7E7D5D29" w14:textId="77777777" w:rsidR="00D5042B" w:rsidRPr="00F95131" w:rsidRDefault="00D5042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2A6BF3CB" w14:textId="15EE98FB" w:rsidR="00D5042B" w:rsidRPr="00F95131" w:rsidRDefault="00674234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5042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0A747D01" w14:textId="77777777" w:rsidR="00D5042B" w:rsidRPr="00F95131" w:rsidRDefault="00D5042B" w:rsidP="00D5042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31EC4311" w14:textId="3EA0619D" w:rsidR="00D5042B" w:rsidRPr="00F95131" w:rsidRDefault="00674234" w:rsidP="00D5042B">
            <w:pPr>
              <w:pStyle w:val="acctfourfigures"/>
              <w:tabs>
                <w:tab w:val="clear" w:pos="765"/>
              </w:tabs>
              <w:spacing w:line="240" w:lineRule="auto"/>
              <w:ind w:right="-150" w:hanging="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hint="cs"/>
                <w:color w:val="000000"/>
                <w:sz w:val="30"/>
                <w:szCs w:val="30"/>
                <w:lang w:val="en-US"/>
              </w:rPr>
              <w:t>30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D5042B">
              <w:rPr>
                <w:rFonts w:asciiTheme="majorBidi" w:hAnsiTheme="majorBidi" w:hint="cs"/>
                <w:color w:val="000000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243" w:type="dxa"/>
            <w:gridSpan w:val="2"/>
          </w:tcPr>
          <w:p w14:paraId="4FD5A364" w14:textId="77777777" w:rsidR="00D5042B" w:rsidRPr="00F95131" w:rsidRDefault="00D5042B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51EA005B" w14:textId="4F98F2C5" w:rsidR="00D5042B" w:rsidRPr="00F95131" w:rsidRDefault="00674234" w:rsidP="00D5042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D5042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</w:tr>
      <w:tr w:rsidR="00BE0C4B" w:rsidRPr="00F95131" w14:paraId="7098EA73" w14:textId="77777777" w:rsidTr="00BE0C4B">
        <w:trPr>
          <w:tblHeader/>
        </w:trPr>
        <w:tc>
          <w:tcPr>
            <w:tcW w:w="3236" w:type="dxa"/>
          </w:tcPr>
          <w:p w14:paraId="72711095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6960D7A" w14:textId="77777777" w:rsidR="00BE0C4B" w:rsidRPr="00F95131" w:rsidRDefault="00BE0C4B" w:rsidP="00B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6" w:type="dxa"/>
            <w:gridSpan w:val="2"/>
          </w:tcPr>
          <w:p w14:paraId="758FEA24" w14:textId="1C464202" w:rsidR="00BE0C4B" w:rsidRPr="00A9193E" w:rsidRDefault="00674234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3"/>
          </w:tcPr>
          <w:p w14:paraId="2D166BC7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gridSpan w:val="2"/>
          </w:tcPr>
          <w:p w14:paraId="50317F25" w14:textId="2E7D59DF" w:rsidR="00BE0C4B" w:rsidRPr="00A9193E" w:rsidRDefault="00674234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  <w:gridSpan w:val="2"/>
          </w:tcPr>
          <w:p w14:paraId="15E77DB8" w14:textId="77777777" w:rsidR="00BE0C4B" w:rsidRPr="00F95131" w:rsidRDefault="00BE0C4B" w:rsidP="00BE0C4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  <w:gridSpan w:val="3"/>
          </w:tcPr>
          <w:p w14:paraId="6CCEB610" w14:textId="4A0EDF0F" w:rsidR="00BE0C4B" w:rsidRPr="00A9193E" w:rsidRDefault="00674234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43" w:type="dxa"/>
            <w:gridSpan w:val="2"/>
          </w:tcPr>
          <w:p w14:paraId="512B62D2" w14:textId="77777777" w:rsidR="00BE0C4B" w:rsidRPr="00F95131" w:rsidRDefault="00BE0C4B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87AF86C" w14:textId="2E49982D" w:rsidR="00BE0C4B" w:rsidRPr="00A9193E" w:rsidRDefault="00674234" w:rsidP="00BE0C4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</w:tr>
      <w:tr w:rsidR="00BB2515" w:rsidRPr="00F95131" w14:paraId="16A3E8C3" w14:textId="77777777" w:rsidTr="00BE0C4B">
        <w:trPr>
          <w:tblHeader/>
        </w:trPr>
        <w:tc>
          <w:tcPr>
            <w:tcW w:w="3236" w:type="dxa"/>
          </w:tcPr>
          <w:p w14:paraId="735DE75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6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48082C4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2" w:right="-13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14" w:type="dxa"/>
            <w:gridSpan w:val="15"/>
          </w:tcPr>
          <w:p w14:paraId="01257FC9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515" w:rsidRPr="00F95131" w14:paraId="0487459F" w14:textId="77777777" w:rsidTr="00BE0C4B">
        <w:tc>
          <w:tcPr>
            <w:tcW w:w="4050" w:type="dxa"/>
            <w:gridSpan w:val="2"/>
          </w:tcPr>
          <w:p w14:paraId="292530CC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12CDCAAE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7BE538C1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3BF4DDF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7D1B28B8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15F60A57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1AF769E0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20A567AE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02948E27" w14:textId="77777777" w:rsidTr="00BE0C4B">
        <w:tc>
          <w:tcPr>
            <w:tcW w:w="4050" w:type="dxa"/>
            <w:gridSpan w:val="2"/>
          </w:tcPr>
          <w:p w14:paraId="54869C35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4B2386F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  <w:gridSpan w:val="2"/>
          </w:tcPr>
          <w:p w14:paraId="2CFE09FA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gridSpan w:val="3"/>
          </w:tcPr>
          <w:p w14:paraId="28D1778A" w14:textId="77777777" w:rsidR="00BB2515" w:rsidRPr="00F95131" w:rsidRDefault="00BB2515" w:rsidP="00FD2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06E3BA0F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69658B84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6" w:type="dxa"/>
            <w:gridSpan w:val="3"/>
          </w:tcPr>
          <w:p w14:paraId="77A63E63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3FB44A56" w14:textId="77777777" w:rsidR="00BB2515" w:rsidRPr="00F95131" w:rsidRDefault="00BB2515" w:rsidP="00FD2A8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BB2515" w:rsidRPr="00F95131" w14:paraId="73A365E7" w14:textId="77777777" w:rsidTr="00BE0C4B">
        <w:tc>
          <w:tcPr>
            <w:tcW w:w="4050" w:type="dxa"/>
            <w:gridSpan w:val="2"/>
          </w:tcPr>
          <w:p w14:paraId="181E1788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14:paraId="55797A13" w14:textId="09AFD043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 w:rsidR="0093674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172</w:t>
            </w:r>
          </w:p>
        </w:tc>
        <w:tc>
          <w:tcPr>
            <w:tcW w:w="266" w:type="dxa"/>
            <w:gridSpan w:val="2"/>
          </w:tcPr>
          <w:p w14:paraId="304D083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</w:tcPr>
          <w:p w14:paraId="163FF8C0" w14:textId="309707DD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159</w:t>
            </w:r>
          </w:p>
        </w:tc>
        <w:tc>
          <w:tcPr>
            <w:tcW w:w="362" w:type="dxa"/>
            <w:gridSpan w:val="2"/>
          </w:tcPr>
          <w:p w14:paraId="2F369306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</w:tcPr>
          <w:p w14:paraId="5BB32CA3" w14:textId="2DCFCEBD" w:rsidR="00BB2515" w:rsidRPr="00F95131" w:rsidRDefault="00674234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294</w:t>
            </w:r>
          </w:p>
        </w:tc>
        <w:tc>
          <w:tcPr>
            <w:tcW w:w="276" w:type="dxa"/>
            <w:gridSpan w:val="3"/>
          </w:tcPr>
          <w:p w14:paraId="03C452C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</w:tcPr>
          <w:p w14:paraId="1DA8E69A" w14:textId="6EBCD35E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363</w:t>
            </w:r>
          </w:p>
        </w:tc>
      </w:tr>
      <w:tr w:rsidR="00BB2515" w:rsidRPr="00F95131" w14:paraId="47DD0BBE" w14:textId="77777777" w:rsidTr="00BE0C4B">
        <w:tc>
          <w:tcPr>
            <w:tcW w:w="4050" w:type="dxa"/>
            <w:gridSpan w:val="2"/>
          </w:tcPr>
          <w:p w14:paraId="5E894574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3A5AC4" w14:textId="273B43F2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4</w:t>
            </w:r>
            <w:r w:rsidR="00936749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908</w:t>
            </w:r>
          </w:p>
        </w:tc>
        <w:tc>
          <w:tcPr>
            <w:tcW w:w="266" w:type="dxa"/>
            <w:gridSpan w:val="2"/>
          </w:tcPr>
          <w:p w14:paraId="00B8F31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168D4" w14:textId="4F7F169B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14</w:t>
            </w:r>
            <w:r w:rsidR="00BB2515" w:rsidRPr="00E31D28"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8"/>
              </w:rPr>
              <w:t>290</w:t>
            </w:r>
          </w:p>
        </w:tc>
        <w:tc>
          <w:tcPr>
            <w:tcW w:w="362" w:type="dxa"/>
            <w:gridSpan w:val="2"/>
          </w:tcPr>
          <w:p w14:paraId="182F79D1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bottom w:val="single" w:sz="4" w:space="0" w:color="auto"/>
            </w:tcBorders>
          </w:tcPr>
          <w:p w14:paraId="7060FBF9" w14:textId="6905389B" w:rsidR="00BB2515" w:rsidRPr="00F95131" w:rsidRDefault="00674234" w:rsidP="002D521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  <w:tc>
          <w:tcPr>
            <w:tcW w:w="276" w:type="dxa"/>
            <w:gridSpan w:val="3"/>
          </w:tcPr>
          <w:p w14:paraId="53AF7060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6E287" w14:textId="6BE9C4B4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42</w:t>
            </w:r>
          </w:p>
        </w:tc>
      </w:tr>
      <w:tr w:rsidR="00BB2515" w:rsidRPr="00F95131" w14:paraId="1D297ADC" w14:textId="77777777" w:rsidTr="00BE0C4B">
        <w:tc>
          <w:tcPr>
            <w:tcW w:w="4050" w:type="dxa"/>
            <w:gridSpan w:val="2"/>
          </w:tcPr>
          <w:p w14:paraId="0618426E" w14:textId="77777777" w:rsidR="00BB2515" w:rsidRPr="00F95131" w:rsidRDefault="00BB2515" w:rsidP="00BB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BB93799" w14:textId="3230B75D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E742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080</w:t>
            </w:r>
          </w:p>
        </w:tc>
        <w:tc>
          <w:tcPr>
            <w:tcW w:w="266" w:type="dxa"/>
            <w:gridSpan w:val="2"/>
          </w:tcPr>
          <w:p w14:paraId="3B96C6E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9F339" w14:textId="7BCCDAB9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2515" w:rsidRPr="00E31D2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362" w:type="dxa"/>
            <w:gridSpan w:val="2"/>
          </w:tcPr>
          <w:p w14:paraId="6FD4A0FB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B309DC4" w14:textId="3BA92C35" w:rsidR="00BB2515" w:rsidRPr="00F95131" w:rsidRDefault="00674234" w:rsidP="00EA5B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276" w:type="dxa"/>
            <w:gridSpan w:val="3"/>
          </w:tcPr>
          <w:p w14:paraId="2321474A" w14:textId="77777777" w:rsidR="00BB2515" w:rsidRPr="00F95131" w:rsidRDefault="00BB2515" w:rsidP="00BB251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B8A89D" w14:textId="5465C41A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BB2515" w:rsidRPr="00F95131" w14:paraId="294B3C27" w14:textId="77777777" w:rsidTr="00BE0C4B">
        <w:tc>
          <w:tcPr>
            <w:tcW w:w="4050" w:type="dxa"/>
            <w:gridSpan w:val="2"/>
          </w:tcPr>
          <w:p w14:paraId="5B5B0C02" w14:textId="77777777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F9513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0" w:type="dxa"/>
          </w:tcPr>
          <w:p w14:paraId="4EE88A8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4A1678A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B1EF621" w14:textId="77777777" w:rsidR="00BB2515" w:rsidRPr="0045269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4DD545ED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09E86B32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3465055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228A28C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2D05B30E" w14:textId="77777777" w:rsidTr="00BE0C4B">
        <w:tc>
          <w:tcPr>
            <w:tcW w:w="4050" w:type="dxa"/>
            <w:gridSpan w:val="2"/>
          </w:tcPr>
          <w:p w14:paraId="464F602F" w14:textId="6D22B273" w:rsidR="00BB2515" w:rsidRPr="00F95131" w:rsidRDefault="00BB2515" w:rsidP="00FD2A8E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</w:t>
            </w:r>
            <w:r w:rsidR="003103EC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ภายใต้สัญญาเช่าดำเนินงาน</w:t>
            </w:r>
            <w:r w:rsidRPr="0033289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ที่บอกเลิกไม่ได้</w:t>
            </w:r>
          </w:p>
        </w:tc>
        <w:tc>
          <w:tcPr>
            <w:tcW w:w="1080" w:type="dxa"/>
          </w:tcPr>
          <w:p w14:paraId="6E29D7DE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84" w:type="dxa"/>
            <w:gridSpan w:val="3"/>
          </w:tcPr>
          <w:p w14:paraId="564B55F6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32D9104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62" w:type="dxa"/>
            <w:gridSpan w:val="2"/>
          </w:tcPr>
          <w:p w14:paraId="26210758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C2379F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2" w:type="dxa"/>
            <w:gridSpan w:val="3"/>
          </w:tcPr>
          <w:p w14:paraId="580B892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4D9A218B" w14:textId="77777777" w:rsidR="00BB2515" w:rsidRPr="00F95131" w:rsidRDefault="00BB2515" w:rsidP="00FD2A8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BB2515" w:rsidRPr="00F95131" w14:paraId="7B8BA2E9" w14:textId="77777777" w:rsidTr="00BE0C4B">
        <w:tc>
          <w:tcPr>
            <w:tcW w:w="4050" w:type="dxa"/>
            <w:gridSpan w:val="2"/>
          </w:tcPr>
          <w:p w14:paraId="4EB2E698" w14:textId="25BF131E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</w:rPr>
            </w:pPr>
            <w:r w:rsidRPr="00F95131">
              <w:rPr>
                <w:rFonts w:asciiTheme="majorBidi" w:hAnsiTheme="majorBidi" w:cstheme="majorBidi"/>
                <w:cs/>
              </w:rPr>
              <w:t>ภายใน</w:t>
            </w:r>
            <w:r w:rsidR="003103EC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74234">
              <w:rPr>
                <w:rFonts w:asciiTheme="majorBidi" w:hAnsiTheme="majorBidi" w:cstheme="majorBidi"/>
                <w:lang w:val="en-US"/>
              </w:rPr>
              <w:t>1</w:t>
            </w:r>
            <w:r w:rsidR="003103EC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F95131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1080" w:type="dxa"/>
          </w:tcPr>
          <w:p w14:paraId="40452C23" w14:textId="06F603DF" w:rsidR="00BB2515" w:rsidRPr="00F95131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38BB092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7A5B70E9" w14:textId="54AEEFB4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="008763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585</w:t>
            </w:r>
          </w:p>
        </w:tc>
        <w:tc>
          <w:tcPr>
            <w:tcW w:w="362" w:type="dxa"/>
            <w:gridSpan w:val="2"/>
          </w:tcPr>
          <w:p w14:paraId="2107A6FD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3D9DF3A1" w14:textId="500C155F" w:rsidR="00BB2515" w:rsidRPr="002A7CC8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6F983869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3DB8F494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5459">
              <w:rPr>
                <w:rFonts w:ascii="Angsana New" w:hAnsi="Angsana New" w:cstheme="minorBidi" w:hint="cs"/>
                <w:sz w:val="30"/>
                <w:szCs w:val="30"/>
              </w:rPr>
              <w:t>-</w:t>
            </w:r>
          </w:p>
        </w:tc>
      </w:tr>
      <w:tr w:rsidR="008763DA" w:rsidRPr="00F95131" w14:paraId="5CA4DA0E" w14:textId="77777777" w:rsidTr="00BE0C4B">
        <w:tc>
          <w:tcPr>
            <w:tcW w:w="4050" w:type="dxa"/>
            <w:gridSpan w:val="2"/>
          </w:tcPr>
          <w:p w14:paraId="36F5B9FC" w14:textId="2B9B61D3" w:rsidR="008763DA" w:rsidRPr="008763DA" w:rsidRDefault="00674234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8763DA">
              <w:rPr>
                <w:rFonts w:asciiTheme="majorBidi" w:hAnsiTheme="majorBidi" w:cstheme="majorBidi"/>
                <w:lang w:val="en-US"/>
              </w:rPr>
              <w:t>-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8763DA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763DA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080" w:type="dxa"/>
          </w:tcPr>
          <w:p w14:paraId="0BECBD69" w14:textId="26FF254E" w:rsidR="008763DA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142B15DA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53F20238" w14:textId="62D0E131" w:rsidR="008763DA" w:rsidRPr="00A9193E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54</w:t>
            </w:r>
            <w:r w:rsidR="008763D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314</w:t>
            </w:r>
          </w:p>
        </w:tc>
        <w:tc>
          <w:tcPr>
            <w:tcW w:w="362" w:type="dxa"/>
            <w:gridSpan w:val="2"/>
          </w:tcPr>
          <w:p w14:paraId="064BF6C3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B465734" w14:textId="7A9CBADE" w:rsidR="008763DA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448C40DB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53A0D8AA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8763DA" w:rsidRPr="00F95131" w14:paraId="2C0D91EC" w14:textId="77777777" w:rsidTr="00BE0C4B">
        <w:tc>
          <w:tcPr>
            <w:tcW w:w="4050" w:type="dxa"/>
            <w:gridSpan w:val="2"/>
          </w:tcPr>
          <w:p w14:paraId="3B4E454B" w14:textId="1CC4E7E9" w:rsidR="008763DA" w:rsidRPr="008763DA" w:rsidRDefault="008763DA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มากกว่า </w:t>
            </w:r>
            <w:r w:rsidR="00674234">
              <w:rPr>
                <w:rFonts w:asciiTheme="majorBidi" w:hAnsiTheme="majorBidi" w:cstheme="majorBidi"/>
                <w:lang w:val="en-US"/>
              </w:rPr>
              <w:t>5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ปี</w:t>
            </w:r>
          </w:p>
        </w:tc>
        <w:tc>
          <w:tcPr>
            <w:tcW w:w="1080" w:type="dxa"/>
          </w:tcPr>
          <w:p w14:paraId="44C531E7" w14:textId="2546EA05" w:rsidR="008763DA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C1834B9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66" w:type="dxa"/>
            <w:gridSpan w:val="2"/>
          </w:tcPr>
          <w:p w14:paraId="27AB73D3" w14:textId="651689F2" w:rsidR="008763DA" w:rsidRPr="00A9193E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130</w:t>
            </w:r>
          </w:p>
        </w:tc>
        <w:tc>
          <w:tcPr>
            <w:tcW w:w="362" w:type="dxa"/>
            <w:gridSpan w:val="2"/>
          </w:tcPr>
          <w:p w14:paraId="77873E97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1A791800" w14:textId="69B9E349" w:rsidR="008763DA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329A7644" w14:textId="77777777" w:rsidR="008763DA" w:rsidRPr="00F95131" w:rsidRDefault="008763DA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  <w:gridSpan w:val="2"/>
          </w:tcPr>
          <w:p w14:paraId="6AB7E65E" w14:textId="77777777" w:rsidR="008763DA" w:rsidRPr="00055459" w:rsidRDefault="008763DA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055459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BB2515" w:rsidRPr="00F95131" w14:paraId="328487AC" w14:textId="77777777" w:rsidTr="00BE0C4B">
        <w:tc>
          <w:tcPr>
            <w:tcW w:w="4050" w:type="dxa"/>
            <w:gridSpan w:val="2"/>
          </w:tcPr>
          <w:p w14:paraId="1FA3C22F" w14:textId="77777777" w:rsidR="00BB2515" w:rsidRPr="00F95131" w:rsidRDefault="00BB2515" w:rsidP="00BB2515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95131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5D486F" w14:textId="2C8C7CA3" w:rsidR="00BB2515" w:rsidRPr="00F95131" w:rsidRDefault="009C1A56" w:rsidP="00CD3F5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gridSpan w:val="3"/>
          </w:tcPr>
          <w:p w14:paraId="5DB0AF7A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8BD66" w14:textId="17C5B3E5" w:rsidR="00BB2515" w:rsidRPr="00F95131" w:rsidRDefault="00674234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8763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362" w:type="dxa"/>
            <w:gridSpan w:val="2"/>
          </w:tcPr>
          <w:p w14:paraId="2796E958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828F09" w14:textId="1B51657A" w:rsidR="00BB2515" w:rsidRPr="00F95131" w:rsidRDefault="00CB4A87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3"/>
          </w:tcPr>
          <w:p w14:paraId="22B643B5" w14:textId="77777777" w:rsidR="00BB2515" w:rsidRPr="00F95131" w:rsidRDefault="00BB2515" w:rsidP="00BB251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5503EC3" w14:textId="77777777" w:rsidR="00BB2515" w:rsidRPr="00055459" w:rsidRDefault="00BB2515" w:rsidP="00055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54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1559A3E" w14:textId="77777777" w:rsidR="00691B4C" w:rsidRDefault="00691B4C" w:rsidP="00E45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6C0AFE4F" w14:textId="43A8D13B" w:rsidR="00505798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3199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  <w:r w:rsidR="00E77B7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ๆ</w:t>
      </w:r>
    </w:p>
    <w:p w14:paraId="7CCB08F8" w14:textId="77777777" w:rsidR="00505798" w:rsidRPr="00531990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24"/>
          <w:szCs w:val="24"/>
          <w:cs/>
        </w:rPr>
      </w:pPr>
    </w:p>
    <w:p w14:paraId="1423FE12" w14:textId="0F643627" w:rsidR="00505798" w:rsidRPr="00FA4464" w:rsidRDefault="00505798" w:rsidP="00505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531990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="00674234">
        <w:rPr>
          <w:rFonts w:ascii="Angsana New" w:hAnsi="Angsana New" w:hint="cs"/>
          <w:spacing w:val="4"/>
          <w:sz w:val="30"/>
          <w:szCs w:val="30"/>
        </w:rPr>
        <w:t>30</w:t>
      </w:r>
      <w:r w:rsidR="00D5042B" w:rsidRPr="00D5042B">
        <w:rPr>
          <w:rFonts w:ascii="Angsana New" w:hAnsi="Angsana New" w:hint="cs"/>
          <w:spacing w:val="4"/>
          <w:sz w:val="30"/>
          <w:szCs w:val="30"/>
          <w:cs/>
        </w:rPr>
        <w:t xml:space="preserve"> มิถุนายน</w:t>
      </w:r>
      <w:r w:rsidR="00D5042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674234">
        <w:rPr>
          <w:rFonts w:ascii="Angsana New" w:hAnsi="Angsana New"/>
          <w:spacing w:val="4"/>
          <w:sz w:val="30"/>
          <w:szCs w:val="30"/>
        </w:rPr>
        <w:t>2563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ธนาคารออกหนังสือค้ำประกันบริษัทและบริษัทย่อยแก่หน่วยงานรัฐบาลและ</w:t>
      </w:r>
      <w:r w:rsidR="000D4CB8">
        <w:rPr>
          <w:rFonts w:ascii="Angsana New" w:hAnsi="Angsana New"/>
          <w:spacing w:val="4"/>
          <w:sz w:val="30"/>
          <w:szCs w:val="30"/>
          <w:cs/>
        </w:rPr>
        <w:br/>
      </w:r>
      <w:r w:rsidRPr="00531990">
        <w:rPr>
          <w:rFonts w:ascii="Angsana New" w:hAnsi="Angsana New"/>
          <w:spacing w:val="4"/>
          <w:sz w:val="30"/>
          <w:szCs w:val="30"/>
          <w:cs/>
        </w:rPr>
        <w:t>เอกชนเป็นจำนวนเงินรวมประมาณ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674234">
        <w:rPr>
          <w:rFonts w:ascii="Angsana New" w:hAnsi="Angsana New"/>
          <w:spacing w:val="4"/>
          <w:sz w:val="30"/>
          <w:szCs w:val="30"/>
        </w:rPr>
        <w:t>146</w:t>
      </w:r>
      <w:r w:rsidR="005E1EBB">
        <w:rPr>
          <w:rFonts w:ascii="Angsana New" w:hAnsi="Angsana New"/>
          <w:spacing w:val="4"/>
          <w:sz w:val="30"/>
          <w:szCs w:val="30"/>
        </w:rPr>
        <w:t>.</w:t>
      </w:r>
      <w:r w:rsidR="00674234">
        <w:rPr>
          <w:rFonts w:ascii="Angsana New" w:hAnsi="Angsana New"/>
          <w:spacing w:val="4"/>
          <w:sz w:val="30"/>
          <w:szCs w:val="30"/>
        </w:rPr>
        <w:t>19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สำหรับกลุ่มบริษัท และ</w:t>
      </w:r>
      <w:r w:rsidRPr="00531990">
        <w:rPr>
          <w:rFonts w:ascii="Angsana New" w:hAnsi="Angsana New"/>
          <w:spacing w:val="4"/>
          <w:sz w:val="30"/>
          <w:szCs w:val="30"/>
        </w:rPr>
        <w:t xml:space="preserve"> </w:t>
      </w:r>
      <w:r w:rsidR="00674234">
        <w:rPr>
          <w:rFonts w:ascii="Angsana New" w:hAnsi="Angsana New"/>
          <w:spacing w:val="4"/>
          <w:sz w:val="30"/>
          <w:szCs w:val="30"/>
        </w:rPr>
        <w:t>10</w:t>
      </w:r>
      <w:r w:rsidR="005E1EBB">
        <w:rPr>
          <w:rFonts w:ascii="Angsana New" w:hAnsi="Angsana New"/>
          <w:spacing w:val="4"/>
          <w:sz w:val="30"/>
          <w:szCs w:val="30"/>
        </w:rPr>
        <w:t>.</w:t>
      </w:r>
      <w:r w:rsidR="00674234">
        <w:rPr>
          <w:rFonts w:ascii="Angsana New" w:hAnsi="Angsana New"/>
          <w:spacing w:val="4"/>
          <w:sz w:val="30"/>
          <w:szCs w:val="30"/>
        </w:rPr>
        <w:t>18</w:t>
      </w:r>
      <w:r w:rsidR="003103E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531990">
        <w:rPr>
          <w:rFonts w:ascii="Angsana New" w:hAnsi="Angsana New"/>
          <w:spacing w:val="4"/>
          <w:sz w:val="30"/>
          <w:szCs w:val="30"/>
          <w:cs/>
        </w:rPr>
        <w:t>ล้านบาท สำหรับบริษัท</w:t>
      </w:r>
      <w:r w:rsidR="00921ED7">
        <w:rPr>
          <w:rFonts w:ascii="Angsana New" w:hAnsi="Angsana New"/>
          <w:spacing w:val="4"/>
          <w:sz w:val="30"/>
          <w:szCs w:val="30"/>
        </w:rPr>
        <w:t xml:space="preserve"> </w:t>
      </w:r>
      <w:r w:rsidR="000D4CB8">
        <w:rPr>
          <w:rFonts w:ascii="Angsana New" w:hAnsi="Angsana New"/>
          <w:spacing w:val="4"/>
          <w:sz w:val="30"/>
          <w:szCs w:val="30"/>
          <w:cs/>
        </w:rPr>
        <w:br/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(31 </w:t>
      </w:r>
      <w:r w:rsidR="00921ED7" w:rsidRPr="00C179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ธันวาคม </w:t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>2562 :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1793A">
        <w:rPr>
          <w:rFonts w:ascii="Angsana New" w:hAnsi="Angsana New"/>
          <w:i/>
          <w:iCs/>
          <w:spacing w:val="4"/>
          <w:sz w:val="30"/>
          <w:szCs w:val="30"/>
        </w:rPr>
        <w:t>1</w:t>
      </w:r>
      <w:r w:rsidR="00B11E85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C1793A">
        <w:rPr>
          <w:rFonts w:ascii="Angsana New" w:hAnsi="Angsana New"/>
          <w:i/>
          <w:iCs/>
          <w:spacing w:val="4"/>
          <w:sz w:val="30"/>
          <w:szCs w:val="30"/>
        </w:rPr>
        <w:t>1.85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สำหรับกลุ่มบริษัท และ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</w:rPr>
        <w:t xml:space="preserve"> 10.1</w:t>
      </w:r>
      <w:r w:rsidR="00C1793A">
        <w:rPr>
          <w:rFonts w:ascii="Angsana New" w:hAnsi="Angsana New"/>
          <w:i/>
          <w:iCs/>
          <w:spacing w:val="4"/>
          <w:sz w:val="30"/>
          <w:szCs w:val="30"/>
        </w:rPr>
        <w:t>7</w:t>
      </w:r>
      <w:r w:rsidR="00C1793A" w:rsidRPr="00C1793A">
        <w:rPr>
          <w:rFonts w:ascii="Angsana New" w:hAnsi="Angsana New" w:hint="cs"/>
          <w:i/>
          <w:iCs/>
          <w:spacing w:val="4"/>
          <w:sz w:val="30"/>
          <w:szCs w:val="30"/>
          <w:cs/>
        </w:rPr>
        <w:t xml:space="preserve"> </w:t>
      </w:r>
      <w:r w:rsidR="00C1793A" w:rsidRPr="00C1793A">
        <w:rPr>
          <w:rFonts w:ascii="Angsana New" w:hAnsi="Angsana New"/>
          <w:i/>
          <w:iCs/>
          <w:spacing w:val="4"/>
          <w:sz w:val="30"/>
          <w:szCs w:val="30"/>
          <w:cs/>
        </w:rPr>
        <w:t>ล้านบาท สำหรับบริษัท</w:t>
      </w:r>
      <w:r w:rsidR="00921ED7" w:rsidRPr="00C1793A">
        <w:rPr>
          <w:rFonts w:ascii="Angsana New" w:hAnsi="Angsana New"/>
          <w:i/>
          <w:iCs/>
          <w:spacing w:val="4"/>
          <w:sz w:val="30"/>
          <w:szCs w:val="30"/>
        </w:rPr>
        <w:t>)</w:t>
      </w:r>
    </w:p>
    <w:p w14:paraId="50E2C429" w14:textId="623A4635" w:rsidR="00FA4E7F" w:rsidRDefault="00FA4E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7A4FA16" w14:textId="77777777" w:rsidR="00FA4E7F" w:rsidRPr="00FA4E7F" w:rsidRDefault="00FA4E7F" w:rsidP="00FA4E7F">
      <w:pPr>
        <w:pStyle w:val="index"/>
        <w:numPr>
          <w:ilvl w:val="0"/>
          <w:numId w:val="27"/>
        </w:numPr>
        <w:spacing w:after="0" w:line="240" w:lineRule="atLeast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FA4E7F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70A43C2A" w14:textId="754F1945" w:rsidR="008B5DC0" w:rsidRDefault="008B5DC0" w:rsidP="006222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85F6E6" w14:textId="77777777" w:rsidR="00E94A8D" w:rsidRDefault="00E94A8D" w:rsidP="00E94A8D">
      <w:pPr>
        <w:pStyle w:val="block"/>
        <w:tabs>
          <w:tab w:val="left" w:pos="450"/>
        </w:tabs>
        <w:spacing w:after="0" w:line="240" w:lineRule="atLeast"/>
        <w:ind w:left="450" w:right="-45"/>
        <w:jc w:val="thaiDistribute"/>
        <w:rPr>
          <w:rFonts w:ascii="Angsana New" w:hAnsi="Angsana New"/>
          <w:spacing w:val="4"/>
          <w:sz w:val="30"/>
          <w:szCs w:val="30"/>
          <w:lang w:val="en-US" w:bidi="th-TH"/>
        </w:rPr>
      </w:pP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11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สิงหาคม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ที่ประชุมคณะกรรมการบริษัทมีมติอนุมัติให้จ่ายเงินปันผลระหว่างกาลปี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pacing w:val="4"/>
          <w:sz w:val="30"/>
          <w:szCs w:val="30"/>
          <w:cs/>
          <w:lang w:val="en-US" w:bidi="th-TH"/>
        </w:rPr>
        <w:br/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ในอัตราหุ้นละ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0.06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บาท รวมเป็นเงินทั้งสิ้น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27.73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ล้านบาท เงินปันผลระหว่างกา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ล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ดังกล่าว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/>
        </w:rPr>
        <w:t>จะจ่าย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ให้ผู้ถือหุ้น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/>
        </w:rPr>
        <w:t>ในเดือน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กันยายน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</w:p>
    <w:p w14:paraId="765DD3A8" w14:textId="77777777" w:rsidR="00E94A8D" w:rsidRDefault="00E94A8D" w:rsidP="00E94A8D">
      <w:pPr>
        <w:pStyle w:val="block"/>
        <w:tabs>
          <w:tab w:val="left" w:pos="450"/>
        </w:tabs>
        <w:spacing w:after="0" w:line="240" w:lineRule="atLeast"/>
        <w:ind w:left="450" w:right="-45"/>
        <w:jc w:val="thaiDistribute"/>
        <w:rPr>
          <w:rFonts w:ascii="Angsana New" w:hAnsi="Angsana New"/>
          <w:spacing w:val="4"/>
          <w:sz w:val="30"/>
          <w:szCs w:val="30"/>
          <w:lang w:val="en-US" w:bidi="th-TH"/>
        </w:rPr>
      </w:pPr>
      <w:bookmarkStart w:id="4" w:name="_GoBack"/>
      <w:bookmarkEnd w:id="4"/>
    </w:p>
    <w:p w14:paraId="088DC8C6" w14:textId="77777777" w:rsidR="00E94A8D" w:rsidRPr="00AB76EF" w:rsidRDefault="00E94A8D" w:rsidP="00E94A8D">
      <w:pPr>
        <w:pStyle w:val="block"/>
        <w:tabs>
          <w:tab w:val="left" w:pos="450"/>
        </w:tabs>
        <w:spacing w:after="0" w:line="240" w:lineRule="atLeast"/>
        <w:ind w:left="450" w:right="-45"/>
        <w:jc w:val="thaiDistribute"/>
        <w:rPr>
          <w:rFonts w:ascii="Angsana New" w:hAnsi="Angsana New"/>
          <w:spacing w:val="4"/>
          <w:sz w:val="30"/>
          <w:szCs w:val="30"/>
          <w:lang w:val="en-US" w:bidi="th-TH"/>
        </w:rPr>
      </w:pP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เมื่อวันที่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11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สิงหาคม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ที่ประชุมคณะกรรมการบริษัทของบริษัท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ร่วมแห่งหนึ่ง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มีมติอนุมัติจ่ายเงินปันผลระหว่างกาล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ในอัตราหุ้นละ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 xml:space="preserve">0.14 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บาท รวมเป็นเงินทั้งสิ้น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118.63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 ล้านบาท เงินปันผล</w:t>
      </w:r>
      <w:r w:rsidRPr="008054B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ระหว่างกาล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ดังกล่าว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/>
        </w:rPr>
        <w:t>จะจ่าย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ให้ผู้ถือหุ้น</w:t>
      </w:r>
      <w:r w:rsidRPr="00AB76EF">
        <w:rPr>
          <w:rFonts w:ascii="Angsana New" w:hAnsi="Angsana New" w:hint="cs"/>
          <w:spacing w:val="4"/>
          <w:sz w:val="30"/>
          <w:szCs w:val="30"/>
          <w:cs/>
          <w:lang w:val="en-US"/>
        </w:rPr>
        <w:t>ใน</w:t>
      </w:r>
      <w:r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 xml:space="preserve">เดือนกันยายน </w:t>
      </w:r>
      <w:r>
        <w:rPr>
          <w:rFonts w:ascii="Angsana New" w:hAnsi="Angsana New"/>
          <w:spacing w:val="4"/>
          <w:sz w:val="30"/>
          <w:szCs w:val="30"/>
          <w:lang w:val="en-US" w:bidi="th-TH"/>
        </w:rPr>
        <w:t>2563</w:t>
      </w:r>
    </w:p>
    <w:p w14:paraId="457CFEBF" w14:textId="77777777" w:rsidR="001669C9" w:rsidRPr="004A7D8C" w:rsidRDefault="001669C9" w:rsidP="00AB76EF">
      <w:pPr>
        <w:pStyle w:val="block"/>
        <w:tabs>
          <w:tab w:val="left" w:pos="450"/>
        </w:tabs>
        <w:spacing w:after="0" w:line="240" w:lineRule="atLeast"/>
        <w:ind w:left="450" w:right="-45"/>
        <w:jc w:val="thaiDistribute"/>
        <w:rPr>
          <w:rFonts w:ascii="Angsana New" w:hAnsi="Angsana New"/>
          <w:spacing w:val="4"/>
          <w:sz w:val="30"/>
          <w:szCs w:val="30"/>
          <w:lang w:val="en-US" w:bidi="th-TH"/>
        </w:rPr>
      </w:pPr>
    </w:p>
    <w:p w14:paraId="76895018" w14:textId="7B6E0B87" w:rsidR="00AB76EF" w:rsidRPr="00AB76EF" w:rsidRDefault="00AB76EF" w:rsidP="00AB76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30"/>
          <w:szCs w:val="30"/>
          <w:cs/>
          <w:lang w:val="en-GB"/>
        </w:rPr>
      </w:pPr>
    </w:p>
    <w:sectPr w:rsidR="00AB76EF" w:rsidRPr="00AB76EF" w:rsidSect="006D6DF8">
      <w:headerReference w:type="default" r:id="rId27"/>
      <w:pgSz w:w="11907" w:h="16840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3A9D7" w14:textId="77777777" w:rsidR="00921ED7" w:rsidRDefault="00921ED7" w:rsidP="004956B4">
      <w:r>
        <w:separator/>
      </w:r>
    </w:p>
  </w:endnote>
  <w:endnote w:type="continuationSeparator" w:id="0">
    <w:p w14:paraId="45F70000" w14:textId="77777777" w:rsidR="00921ED7" w:rsidRDefault="00921ED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74A5E7" w14:textId="6E85AD2A" w:rsidR="00921ED7" w:rsidRPr="00CD3EAA" w:rsidRDefault="00921ED7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>
      <w:rPr>
        <w:rFonts w:ascii="Angsana New" w:hAnsi="Angsana New"/>
        <w:noProof/>
        <w:sz w:val="30"/>
        <w:szCs w:val="30"/>
        <w:lang w:val="en-US"/>
      </w:rPr>
      <w:t>1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F44AD" w14:textId="77777777" w:rsidR="00921ED7" w:rsidRPr="007661AC" w:rsidRDefault="00921ED7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4FE982" w14:textId="77777777" w:rsidR="00921ED7" w:rsidRDefault="00921ED7" w:rsidP="004956B4">
      <w:r>
        <w:separator/>
      </w:r>
    </w:p>
  </w:footnote>
  <w:footnote w:type="continuationSeparator" w:id="0">
    <w:p w14:paraId="3D4FFEFF" w14:textId="77777777" w:rsidR="00921ED7" w:rsidRDefault="00921ED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C2FD6E" w14:textId="77777777" w:rsidR="00921ED7" w:rsidRDefault="00921E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2895D" w14:textId="77777777" w:rsidR="00921ED7" w:rsidRPr="0050055D" w:rsidRDefault="00921ED7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บริษัท ที.เค.เอส. เทคโนโลยี จำกัด (มหาชน) และบริษัทย่อย</w:t>
    </w:r>
  </w:p>
  <w:p w14:paraId="7CFC8C26" w14:textId="77777777" w:rsidR="00921ED7" w:rsidRPr="0050055D" w:rsidRDefault="00921ED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bidi="th-TH"/>
      </w:rPr>
    </w:pPr>
    <w:r w:rsidRPr="0050055D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7F998610" w14:textId="6A95CD7F" w:rsidR="00921ED7" w:rsidRPr="0050055D" w:rsidRDefault="00921ED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30</w:t>
    </w:r>
    <w:r w:rsidRPr="0050055D"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Pr="0050055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</w:t>
    </w:r>
    <w:r>
      <w:rPr>
        <w:rFonts w:ascii="Angsana New" w:hAnsi="Angsana New" w:hint="cs"/>
        <w:sz w:val="32"/>
        <w:szCs w:val="32"/>
        <w:lang w:val="en-US" w:bidi="th-TH"/>
      </w:rPr>
      <w:t>3</w:t>
    </w:r>
    <w:r w:rsidRPr="0050055D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50055D"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3FB9022F" w14:textId="77777777" w:rsidR="00921ED7" w:rsidRPr="0050055D" w:rsidRDefault="00921ED7" w:rsidP="00D74AD8">
    <w:pPr>
      <w:pStyle w:val="acctmainheading"/>
      <w:spacing w:after="0" w:line="240" w:lineRule="atLeast"/>
      <w:rPr>
        <w:rFonts w:ascii="Angsana New" w:hAnsi="Angsana New"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F586B" w14:textId="77777777" w:rsidR="00921ED7" w:rsidRDefault="00921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A9B59" w14:textId="77777777" w:rsidR="00921ED7" w:rsidRDefault="00921E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019A6" w14:textId="77777777" w:rsidR="00921ED7" w:rsidRDefault="00921ED7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10524" w14:textId="77777777" w:rsidR="00921ED7" w:rsidRPr="007B2C1E" w:rsidRDefault="00921ED7" w:rsidP="00C639EB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ที.เค.เอส. เทคโนโลยี จำกัด (มหาชน)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 และบริษัทย่อย</w:t>
    </w:r>
  </w:p>
  <w:p w14:paraId="2ADEEAC1" w14:textId="09099F17" w:rsidR="00921ED7" w:rsidRPr="007B2C1E" w:rsidRDefault="00921ED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แบบย่อ</w:t>
    </w:r>
  </w:p>
  <w:p w14:paraId="44E0BC30" w14:textId="70EF6344" w:rsidR="00921ED7" w:rsidRDefault="00921ED7" w:rsidP="00C639E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09737F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สำหรับงวดสามเดือนและหกเดือนสิ้นสุดวันที่</w:t>
    </w:r>
    <w:r w:rsidRPr="00982741">
      <w:rPr>
        <w:rFonts w:ascii="Angsana New" w:hAnsi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sz w:val="32"/>
        <w:szCs w:val="32"/>
        <w:lang w:val="en-US" w:bidi="th-TH"/>
      </w:rPr>
      <w:t>30</w:t>
    </w:r>
    <w:r w:rsidRPr="001D28FA">
      <w:rPr>
        <w:rFonts w:ascii="Angsana New" w:hAnsi="Angsana New"/>
        <w:b w:val="0"/>
        <w:bCs/>
        <w:sz w:val="32"/>
        <w:szCs w:val="32"/>
        <w:lang w:bidi="th-TH"/>
      </w:rPr>
      <w:t xml:space="preserve"> </w:t>
    </w:r>
    <w:r w:rsidRPr="001D28FA">
      <w:rPr>
        <w:rFonts w:ascii="Angsana New" w:hAnsi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2563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7CA0619D" w14:textId="77777777" w:rsidR="00921ED7" w:rsidRPr="00D74AD8" w:rsidRDefault="00921ED7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F0D5C89"/>
    <w:multiLevelType w:val="hybridMultilevel"/>
    <w:tmpl w:val="53204CA8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4D2E2C33"/>
    <w:multiLevelType w:val="hybridMultilevel"/>
    <w:tmpl w:val="8F728BD4"/>
    <w:lvl w:ilvl="0" w:tplc="1C10F92A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E616DF3"/>
    <w:multiLevelType w:val="hybridMultilevel"/>
    <w:tmpl w:val="2BA0F466"/>
    <w:lvl w:ilvl="0" w:tplc="54C6C9E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61E73362"/>
    <w:multiLevelType w:val="hybridMultilevel"/>
    <w:tmpl w:val="B75CFA02"/>
    <w:lvl w:ilvl="0" w:tplc="37005F3E">
      <w:start w:val="10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78322B"/>
    <w:multiLevelType w:val="hybridMultilevel"/>
    <w:tmpl w:val="4A16BE30"/>
    <w:lvl w:ilvl="0" w:tplc="37005F3E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6" w15:restartNumberingAfterBreak="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3"/>
  </w:num>
  <w:num w:numId="13">
    <w:abstractNumId w:val="23"/>
  </w:num>
  <w:num w:numId="14">
    <w:abstractNumId w:val="14"/>
  </w:num>
  <w:num w:numId="15">
    <w:abstractNumId w:val="16"/>
  </w:num>
  <w:num w:numId="16">
    <w:abstractNumId w:val="24"/>
  </w:num>
  <w:num w:numId="17">
    <w:abstractNumId w:val="26"/>
  </w:num>
  <w:num w:numId="18">
    <w:abstractNumId w:val="17"/>
  </w:num>
  <w:num w:numId="19">
    <w:abstractNumId w:val="10"/>
  </w:num>
  <w:num w:numId="20">
    <w:abstractNumId w:val="11"/>
  </w:num>
  <w:num w:numId="21">
    <w:abstractNumId w:val="22"/>
  </w:num>
  <w:num w:numId="22">
    <w:abstractNumId w:val="19"/>
  </w:num>
  <w:num w:numId="23">
    <w:abstractNumId w:val="20"/>
  </w:num>
  <w:num w:numId="24">
    <w:abstractNumId w:val="18"/>
  </w:num>
  <w:num w:numId="25">
    <w:abstractNumId w:val="12"/>
  </w:num>
  <w:num w:numId="26">
    <w:abstractNumId w:val="25"/>
  </w:num>
  <w:num w:numId="27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33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31C"/>
    <w:rsid w:val="00000BCE"/>
    <w:rsid w:val="00000F47"/>
    <w:rsid w:val="000010E6"/>
    <w:rsid w:val="000018DF"/>
    <w:rsid w:val="000019C7"/>
    <w:rsid w:val="00001CA8"/>
    <w:rsid w:val="00001F7B"/>
    <w:rsid w:val="00002354"/>
    <w:rsid w:val="000025AE"/>
    <w:rsid w:val="0000266B"/>
    <w:rsid w:val="00002C83"/>
    <w:rsid w:val="00002CEB"/>
    <w:rsid w:val="000035BC"/>
    <w:rsid w:val="00003CCC"/>
    <w:rsid w:val="00004904"/>
    <w:rsid w:val="00004A4A"/>
    <w:rsid w:val="00004C94"/>
    <w:rsid w:val="00005A4B"/>
    <w:rsid w:val="00005CC9"/>
    <w:rsid w:val="00006B07"/>
    <w:rsid w:val="00007539"/>
    <w:rsid w:val="000077BF"/>
    <w:rsid w:val="000101D7"/>
    <w:rsid w:val="0001057D"/>
    <w:rsid w:val="00010A5F"/>
    <w:rsid w:val="00010C47"/>
    <w:rsid w:val="0001106B"/>
    <w:rsid w:val="000111F3"/>
    <w:rsid w:val="000118FB"/>
    <w:rsid w:val="0001215E"/>
    <w:rsid w:val="000133E6"/>
    <w:rsid w:val="00013420"/>
    <w:rsid w:val="0001352C"/>
    <w:rsid w:val="0001378E"/>
    <w:rsid w:val="00013F72"/>
    <w:rsid w:val="000140ED"/>
    <w:rsid w:val="00014241"/>
    <w:rsid w:val="0001451A"/>
    <w:rsid w:val="000149CF"/>
    <w:rsid w:val="00014F2D"/>
    <w:rsid w:val="000150EA"/>
    <w:rsid w:val="00015137"/>
    <w:rsid w:val="00015305"/>
    <w:rsid w:val="0001566D"/>
    <w:rsid w:val="00015686"/>
    <w:rsid w:val="000159C9"/>
    <w:rsid w:val="000165CC"/>
    <w:rsid w:val="00016702"/>
    <w:rsid w:val="000168A1"/>
    <w:rsid w:val="000168D5"/>
    <w:rsid w:val="000171A7"/>
    <w:rsid w:val="00017704"/>
    <w:rsid w:val="0001796E"/>
    <w:rsid w:val="00017DC9"/>
    <w:rsid w:val="00017E07"/>
    <w:rsid w:val="0002034E"/>
    <w:rsid w:val="00020BC1"/>
    <w:rsid w:val="00020BDB"/>
    <w:rsid w:val="00020CB9"/>
    <w:rsid w:val="0002122B"/>
    <w:rsid w:val="000218DF"/>
    <w:rsid w:val="00021B08"/>
    <w:rsid w:val="00021B27"/>
    <w:rsid w:val="00021C50"/>
    <w:rsid w:val="00021D97"/>
    <w:rsid w:val="00022AE2"/>
    <w:rsid w:val="0002374E"/>
    <w:rsid w:val="00023E11"/>
    <w:rsid w:val="00023E29"/>
    <w:rsid w:val="00023FF3"/>
    <w:rsid w:val="000243E1"/>
    <w:rsid w:val="0002495B"/>
    <w:rsid w:val="00024E7C"/>
    <w:rsid w:val="00024FC9"/>
    <w:rsid w:val="00025E85"/>
    <w:rsid w:val="000263EB"/>
    <w:rsid w:val="000264EA"/>
    <w:rsid w:val="000267B8"/>
    <w:rsid w:val="000271F2"/>
    <w:rsid w:val="000278F4"/>
    <w:rsid w:val="00027AF3"/>
    <w:rsid w:val="0003002B"/>
    <w:rsid w:val="000301ED"/>
    <w:rsid w:val="0003043A"/>
    <w:rsid w:val="000304CF"/>
    <w:rsid w:val="00030CC4"/>
    <w:rsid w:val="00031093"/>
    <w:rsid w:val="00031890"/>
    <w:rsid w:val="0003192C"/>
    <w:rsid w:val="00031A85"/>
    <w:rsid w:val="00031F19"/>
    <w:rsid w:val="00032181"/>
    <w:rsid w:val="000321A8"/>
    <w:rsid w:val="000324ED"/>
    <w:rsid w:val="000325A4"/>
    <w:rsid w:val="000327A5"/>
    <w:rsid w:val="00032D4D"/>
    <w:rsid w:val="00033524"/>
    <w:rsid w:val="00033888"/>
    <w:rsid w:val="000339B8"/>
    <w:rsid w:val="00034274"/>
    <w:rsid w:val="00035AA5"/>
    <w:rsid w:val="000372CE"/>
    <w:rsid w:val="0003733B"/>
    <w:rsid w:val="000377D3"/>
    <w:rsid w:val="00037B03"/>
    <w:rsid w:val="00037B04"/>
    <w:rsid w:val="00037C17"/>
    <w:rsid w:val="00040183"/>
    <w:rsid w:val="00040382"/>
    <w:rsid w:val="00040A54"/>
    <w:rsid w:val="00040ACC"/>
    <w:rsid w:val="00041093"/>
    <w:rsid w:val="00041A3C"/>
    <w:rsid w:val="00041CD8"/>
    <w:rsid w:val="00042008"/>
    <w:rsid w:val="000420EB"/>
    <w:rsid w:val="00042173"/>
    <w:rsid w:val="000423AF"/>
    <w:rsid w:val="00043F38"/>
    <w:rsid w:val="000443D1"/>
    <w:rsid w:val="00044B2E"/>
    <w:rsid w:val="00044F10"/>
    <w:rsid w:val="000451CF"/>
    <w:rsid w:val="000455F1"/>
    <w:rsid w:val="000461CF"/>
    <w:rsid w:val="00046510"/>
    <w:rsid w:val="00046995"/>
    <w:rsid w:val="00046BD1"/>
    <w:rsid w:val="00046C99"/>
    <w:rsid w:val="00047325"/>
    <w:rsid w:val="00047416"/>
    <w:rsid w:val="00047E2F"/>
    <w:rsid w:val="00051804"/>
    <w:rsid w:val="00051910"/>
    <w:rsid w:val="00051A22"/>
    <w:rsid w:val="00051D7D"/>
    <w:rsid w:val="0005211F"/>
    <w:rsid w:val="0005215C"/>
    <w:rsid w:val="000521AD"/>
    <w:rsid w:val="000525BE"/>
    <w:rsid w:val="000526B6"/>
    <w:rsid w:val="00052D84"/>
    <w:rsid w:val="00052E02"/>
    <w:rsid w:val="000532AE"/>
    <w:rsid w:val="0005437A"/>
    <w:rsid w:val="00055459"/>
    <w:rsid w:val="00055960"/>
    <w:rsid w:val="00055D63"/>
    <w:rsid w:val="000566B0"/>
    <w:rsid w:val="000566E4"/>
    <w:rsid w:val="000567C9"/>
    <w:rsid w:val="000568EF"/>
    <w:rsid w:val="00056DCB"/>
    <w:rsid w:val="00057188"/>
    <w:rsid w:val="000574DA"/>
    <w:rsid w:val="00057637"/>
    <w:rsid w:val="00057FA4"/>
    <w:rsid w:val="00060244"/>
    <w:rsid w:val="0006034B"/>
    <w:rsid w:val="0006098A"/>
    <w:rsid w:val="00060B69"/>
    <w:rsid w:val="000614B6"/>
    <w:rsid w:val="00061BCC"/>
    <w:rsid w:val="00061DFA"/>
    <w:rsid w:val="0006210C"/>
    <w:rsid w:val="000622B0"/>
    <w:rsid w:val="00062ABE"/>
    <w:rsid w:val="00062B9C"/>
    <w:rsid w:val="00062E8E"/>
    <w:rsid w:val="00062E96"/>
    <w:rsid w:val="000633BE"/>
    <w:rsid w:val="00063655"/>
    <w:rsid w:val="00063746"/>
    <w:rsid w:val="00063D9F"/>
    <w:rsid w:val="00063FFE"/>
    <w:rsid w:val="0006402D"/>
    <w:rsid w:val="00064692"/>
    <w:rsid w:val="000646A7"/>
    <w:rsid w:val="00064AC6"/>
    <w:rsid w:val="00064DB5"/>
    <w:rsid w:val="000654CE"/>
    <w:rsid w:val="000656E1"/>
    <w:rsid w:val="00065A19"/>
    <w:rsid w:val="00065C80"/>
    <w:rsid w:val="00066084"/>
    <w:rsid w:val="000662D8"/>
    <w:rsid w:val="0006692E"/>
    <w:rsid w:val="00066A1A"/>
    <w:rsid w:val="000671D5"/>
    <w:rsid w:val="000674B3"/>
    <w:rsid w:val="00067684"/>
    <w:rsid w:val="00067940"/>
    <w:rsid w:val="00067CA9"/>
    <w:rsid w:val="00067D22"/>
    <w:rsid w:val="00067EF7"/>
    <w:rsid w:val="000700CF"/>
    <w:rsid w:val="000714B2"/>
    <w:rsid w:val="00071735"/>
    <w:rsid w:val="0007183A"/>
    <w:rsid w:val="00071D73"/>
    <w:rsid w:val="00072076"/>
    <w:rsid w:val="00073068"/>
    <w:rsid w:val="000730CF"/>
    <w:rsid w:val="00073179"/>
    <w:rsid w:val="0007324F"/>
    <w:rsid w:val="00073B26"/>
    <w:rsid w:val="0007423B"/>
    <w:rsid w:val="00074408"/>
    <w:rsid w:val="000744FA"/>
    <w:rsid w:val="00074721"/>
    <w:rsid w:val="000747C5"/>
    <w:rsid w:val="0007509B"/>
    <w:rsid w:val="000751B4"/>
    <w:rsid w:val="000754D3"/>
    <w:rsid w:val="00075EEF"/>
    <w:rsid w:val="000768F8"/>
    <w:rsid w:val="00076DEE"/>
    <w:rsid w:val="00077105"/>
    <w:rsid w:val="0007719F"/>
    <w:rsid w:val="00077AE5"/>
    <w:rsid w:val="000800A1"/>
    <w:rsid w:val="000802CE"/>
    <w:rsid w:val="000804CC"/>
    <w:rsid w:val="00080E8B"/>
    <w:rsid w:val="00081C07"/>
    <w:rsid w:val="00081EFD"/>
    <w:rsid w:val="000820E2"/>
    <w:rsid w:val="00082E3A"/>
    <w:rsid w:val="00082F02"/>
    <w:rsid w:val="00082F24"/>
    <w:rsid w:val="00083134"/>
    <w:rsid w:val="0008356D"/>
    <w:rsid w:val="000836CF"/>
    <w:rsid w:val="00083766"/>
    <w:rsid w:val="00083D1E"/>
    <w:rsid w:val="00083DCC"/>
    <w:rsid w:val="0008458A"/>
    <w:rsid w:val="000858C9"/>
    <w:rsid w:val="00085DF6"/>
    <w:rsid w:val="000860E3"/>
    <w:rsid w:val="000861FE"/>
    <w:rsid w:val="0008688B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5AD"/>
    <w:rsid w:val="00091F0D"/>
    <w:rsid w:val="00092DBB"/>
    <w:rsid w:val="000930EC"/>
    <w:rsid w:val="0009311C"/>
    <w:rsid w:val="0009332C"/>
    <w:rsid w:val="000939DC"/>
    <w:rsid w:val="00093F95"/>
    <w:rsid w:val="00095E35"/>
    <w:rsid w:val="00095F85"/>
    <w:rsid w:val="0009651F"/>
    <w:rsid w:val="00097346"/>
    <w:rsid w:val="0009756E"/>
    <w:rsid w:val="000A0522"/>
    <w:rsid w:val="000A0721"/>
    <w:rsid w:val="000A0745"/>
    <w:rsid w:val="000A1072"/>
    <w:rsid w:val="000A1ECA"/>
    <w:rsid w:val="000A207B"/>
    <w:rsid w:val="000A26AF"/>
    <w:rsid w:val="000A2D5B"/>
    <w:rsid w:val="000A2DD6"/>
    <w:rsid w:val="000A2E5C"/>
    <w:rsid w:val="000A4765"/>
    <w:rsid w:val="000A4E5A"/>
    <w:rsid w:val="000A4F2B"/>
    <w:rsid w:val="000A56A2"/>
    <w:rsid w:val="000A5C63"/>
    <w:rsid w:val="000A64A1"/>
    <w:rsid w:val="000A6C35"/>
    <w:rsid w:val="000A753F"/>
    <w:rsid w:val="000A755E"/>
    <w:rsid w:val="000A7F25"/>
    <w:rsid w:val="000B0501"/>
    <w:rsid w:val="000B0AD3"/>
    <w:rsid w:val="000B0E74"/>
    <w:rsid w:val="000B1294"/>
    <w:rsid w:val="000B1454"/>
    <w:rsid w:val="000B1B44"/>
    <w:rsid w:val="000B1D23"/>
    <w:rsid w:val="000B2267"/>
    <w:rsid w:val="000B37D0"/>
    <w:rsid w:val="000B40C3"/>
    <w:rsid w:val="000B4AF4"/>
    <w:rsid w:val="000B509C"/>
    <w:rsid w:val="000B511D"/>
    <w:rsid w:val="000B53F5"/>
    <w:rsid w:val="000B5CBE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DCF"/>
    <w:rsid w:val="000C02E8"/>
    <w:rsid w:val="000C05A9"/>
    <w:rsid w:val="000C0946"/>
    <w:rsid w:val="000C18CE"/>
    <w:rsid w:val="000C1986"/>
    <w:rsid w:val="000C20BE"/>
    <w:rsid w:val="000C287D"/>
    <w:rsid w:val="000C2E69"/>
    <w:rsid w:val="000C39D7"/>
    <w:rsid w:val="000C42A4"/>
    <w:rsid w:val="000C4BE5"/>
    <w:rsid w:val="000C4D8E"/>
    <w:rsid w:val="000C5099"/>
    <w:rsid w:val="000C52FB"/>
    <w:rsid w:val="000C5373"/>
    <w:rsid w:val="000C656A"/>
    <w:rsid w:val="000C69E9"/>
    <w:rsid w:val="000C6D34"/>
    <w:rsid w:val="000C6EEE"/>
    <w:rsid w:val="000C723A"/>
    <w:rsid w:val="000C7996"/>
    <w:rsid w:val="000C7B57"/>
    <w:rsid w:val="000D0DAD"/>
    <w:rsid w:val="000D1089"/>
    <w:rsid w:val="000D12B0"/>
    <w:rsid w:val="000D1AB9"/>
    <w:rsid w:val="000D1DA1"/>
    <w:rsid w:val="000D2B34"/>
    <w:rsid w:val="000D2C41"/>
    <w:rsid w:val="000D2F9C"/>
    <w:rsid w:val="000D3721"/>
    <w:rsid w:val="000D3E1A"/>
    <w:rsid w:val="000D4147"/>
    <w:rsid w:val="000D414A"/>
    <w:rsid w:val="000D41FB"/>
    <w:rsid w:val="000D42C8"/>
    <w:rsid w:val="000D4A40"/>
    <w:rsid w:val="000D4CB8"/>
    <w:rsid w:val="000D524F"/>
    <w:rsid w:val="000D5347"/>
    <w:rsid w:val="000D56C8"/>
    <w:rsid w:val="000D5730"/>
    <w:rsid w:val="000D5A11"/>
    <w:rsid w:val="000D5D76"/>
    <w:rsid w:val="000D630D"/>
    <w:rsid w:val="000D639A"/>
    <w:rsid w:val="000D72B9"/>
    <w:rsid w:val="000D79DC"/>
    <w:rsid w:val="000E01AC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5C5"/>
    <w:rsid w:val="000E383D"/>
    <w:rsid w:val="000E3B96"/>
    <w:rsid w:val="000E3DD4"/>
    <w:rsid w:val="000E3E94"/>
    <w:rsid w:val="000E4674"/>
    <w:rsid w:val="000E54CF"/>
    <w:rsid w:val="000E558A"/>
    <w:rsid w:val="000E6192"/>
    <w:rsid w:val="000E66F7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F0248"/>
    <w:rsid w:val="000F0C2A"/>
    <w:rsid w:val="000F12FB"/>
    <w:rsid w:val="000F1371"/>
    <w:rsid w:val="000F1D70"/>
    <w:rsid w:val="000F2971"/>
    <w:rsid w:val="000F2B8B"/>
    <w:rsid w:val="000F3711"/>
    <w:rsid w:val="000F3730"/>
    <w:rsid w:val="000F395C"/>
    <w:rsid w:val="000F50EA"/>
    <w:rsid w:val="000F5704"/>
    <w:rsid w:val="000F6130"/>
    <w:rsid w:val="000F6768"/>
    <w:rsid w:val="000F6807"/>
    <w:rsid w:val="000F68CA"/>
    <w:rsid w:val="000F6E36"/>
    <w:rsid w:val="000F717A"/>
    <w:rsid w:val="000F7429"/>
    <w:rsid w:val="000F7944"/>
    <w:rsid w:val="000F7B70"/>
    <w:rsid w:val="000F7CE5"/>
    <w:rsid w:val="001004B6"/>
    <w:rsid w:val="001012BC"/>
    <w:rsid w:val="001022B0"/>
    <w:rsid w:val="00102401"/>
    <w:rsid w:val="00102467"/>
    <w:rsid w:val="00103A65"/>
    <w:rsid w:val="001044D5"/>
    <w:rsid w:val="001045F3"/>
    <w:rsid w:val="00104A26"/>
    <w:rsid w:val="0010563D"/>
    <w:rsid w:val="0010586C"/>
    <w:rsid w:val="00105CB6"/>
    <w:rsid w:val="00106179"/>
    <w:rsid w:val="0010634C"/>
    <w:rsid w:val="00106797"/>
    <w:rsid w:val="00106C05"/>
    <w:rsid w:val="00106C50"/>
    <w:rsid w:val="001077C4"/>
    <w:rsid w:val="001077F5"/>
    <w:rsid w:val="00107988"/>
    <w:rsid w:val="001079BC"/>
    <w:rsid w:val="00107BFA"/>
    <w:rsid w:val="001100EE"/>
    <w:rsid w:val="001102B7"/>
    <w:rsid w:val="0011134B"/>
    <w:rsid w:val="00111AB8"/>
    <w:rsid w:val="001128D7"/>
    <w:rsid w:val="00112B10"/>
    <w:rsid w:val="00112D81"/>
    <w:rsid w:val="00112FDA"/>
    <w:rsid w:val="00113267"/>
    <w:rsid w:val="00113481"/>
    <w:rsid w:val="00113510"/>
    <w:rsid w:val="00113CFB"/>
    <w:rsid w:val="0011451B"/>
    <w:rsid w:val="00114521"/>
    <w:rsid w:val="0011471C"/>
    <w:rsid w:val="00114B63"/>
    <w:rsid w:val="00114E94"/>
    <w:rsid w:val="0011505F"/>
    <w:rsid w:val="00115763"/>
    <w:rsid w:val="00115EBD"/>
    <w:rsid w:val="00115F14"/>
    <w:rsid w:val="00116E93"/>
    <w:rsid w:val="00117163"/>
    <w:rsid w:val="001171A4"/>
    <w:rsid w:val="00117D16"/>
    <w:rsid w:val="00117D5E"/>
    <w:rsid w:val="00120097"/>
    <w:rsid w:val="001201D0"/>
    <w:rsid w:val="0012029A"/>
    <w:rsid w:val="00120302"/>
    <w:rsid w:val="00120F9C"/>
    <w:rsid w:val="0012132F"/>
    <w:rsid w:val="001223A8"/>
    <w:rsid w:val="001225BE"/>
    <w:rsid w:val="00122744"/>
    <w:rsid w:val="00122853"/>
    <w:rsid w:val="00122BF8"/>
    <w:rsid w:val="00122F45"/>
    <w:rsid w:val="00123655"/>
    <w:rsid w:val="00123986"/>
    <w:rsid w:val="00123AA5"/>
    <w:rsid w:val="001245DB"/>
    <w:rsid w:val="001245F0"/>
    <w:rsid w:val="00124623"/>
    <w:rsid w:val="001246E7"/>
    <w:rsid w:val="00124E01"/>
    <w:rsid w:val="001251A3"/>
    <w:rsid w:val="001259F0"/>
    <w:rsid w:val="00126240"/>
    <w:rsid w:val="00126412"/>
    <w:rsid w:val="00126C10"/>
    <w:rsid w:val="00126DC5"/>
    <w:rsid w:val="0012709A"/>
    <w:rsid w:val="00127299"/>
    <w:rsid w:val="001273AC"/>
    <w:rsid w:val="0013011E"/>
    <w:rsid w:val="00130A0F"/>
    <w:rsid w:val="00130FA8"/>
    <w:rsid w:val="00131D92"/>
    <w:rsid w:val="00132190"/>
    <w:rsid w:val="00132CA8"/>
    <w:rsid w:val="00132E1B"/>
    <w:rsid w:val="00132E24"/>
    <w:rsid w:val="001333E8"/>
    <w:rsid w:val="00133642"/>
    <w:rsid w:val="0013481D"/>
    <w:rsid w:val="0013514E"/>
    <w:rsid w:val="001354A7"/>
    <w:rsid w:val="00135614"/>
    <w:rsid w:val="001358D7"/>
    <w:rsid w:val="00135B2A"/>
    <w:rsid w:val="00135B73"/>
    <w:rsid w:val="00135E2E"/>
    <w:rsid w:val="0013735B"/>
    <w:rsid w:val="001373A8"/>
    <w:rsid w:val="001379CE"/>
    <w:rsid w:val="00137B61"/>
    <w:rsid w:val="00140203"/>
    <w:rsid w:val="001402A2"/>
    <w:rsid w:val="00140421"/>
    <w:rsid w:val="00140B8C"/>
    <w:rsid w:val="00140FB7"/>
    <w:rsid w:val="0014198D"/>
    <w:rsid w:val="00141BC7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C8C"/>
    <w:rsid w:val="00144226"/>
    <w:rsid w:val="001444E1"/>
    <w:rsid w:val="0014472F"/>
    <w:rsid w:val="001448CB"/>
    <w:rsid w:val="0014494E"/>
    <w:rsid w:val="00144A5E"/>
    <w:rsid w:val="00144B13"/>
    <w:rsid w:val="00144FAB"/>
    <w:rsid w:val="0014519C"/>
    <w:rsid w:val="001452CC"/>
    <w:rsid w:val="00145345"/>
    <w:rsid w:val="00146464"/>
    <w:rsid w:val="00146AAA"/>
    <w:rsid w:val="00146D81"/>
    <w:rsid w:val="00146DBB"/>
    <w:rsid w:val="001472BD"/>
    <w:rsid w:val="001473CB"/>
    <w:rsid w:val="001479CC"/>
    <w:rsid w:val="00147B90"/>
    <w:rsid w:val="001504CF"/>
    <w:rsid w:val="00150A2B"/>
    <w:rsid w:val="00150EE9"/>
    <w:rsid w:val="001512F5"/>
    <w:rsid w:val="0015191E"/>
    <w:rsid w:val="00151CAD"/>
    <w:rsid w:val="0015208D"/>
    <w:rsid w:val="001528EC"/>
    <w:rsid w:val="001529CA"/>
    <w:rsid w:val="00152B69"/>
    <w:rsid w:val="001531D3"/>
    <w:rsid w:val="0015353D"/>
    <w:rsid w:val="001535D7"/>
    <w:rsid w:val="00154177"/>
    <w:rsid w:val="001542BE"/>
    <w:rsid w:val="00154694"/>
    <w:rsid w:val="0015477D"/>
    <w:rsid w:val="00154C37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7BC"/>
    <w:rsid w:val="00160A29"/>
    <w:rsid w:val="00160A6E"/>
    <w:rsid w:val="00160DBB"/>
    <w:rsid w:val="00160FCF"/>
    <w:rsid w:val="00161E12"/>
    <w:rsid w:val="001620C9"/>
    <w:rsid w:val="001625CB"/>
    <w:rsid w:val="001629D3"/>
    <w:rsid w:val="00162A8D"/>
    <w:rsid w:val="00163386"/>
    <w:rsid w:val="00163581"/>
    <w:rsid w:val="00163DE0"/>
    <w:rsid w:val="001644A7"/>
    <w:rsid w:val="0016467C"/>
    <w:rsid w:val="00164B64"/>
    <w:rsid w:val="001651E9"/>
    <w:rsid w:val="00165451"/>
    <w:rsid w:val="00165AFF"/>
    <w:rsid w:val="0016668C"/>
    <w:rsid w:val="001669C9"/>
    <w:rsid w:val="00166CC5"/>
    <w:rsid w:val="0016711F"/>
    <w:rsid w:val="0016752C"/>
    <w:rsid w:val="0017053B"/>
    <w:rsid w:val="00171086"/>
    <w:rsid w:val="0017121D"/>
    <w:rsid w:val="00171413"/>
    <w:rsid w:val="001717F3"/>
    <w:rsid w:val="00171829"/>
    <w:rsid w:val="00171D05"/>
    <w:rsid w:val="001726B6"/>
    <w:rsid w:val="001726FD"/>
    <w:rsid w:val="00172A69"/>
    <w:rsid w:val="00172B9D"/>
    <w:rsid w:val="00173632"/>
    <w:rsid w:val="001738E5"/>
    <w:rsid w:val="00173C99"/>
    <w:rsid w:val="0017414F"/>
    <w:rsid w:val="00175066"/>
    <w:rsid w:val="0017555B"/>
    <w:rsid w:val="00175A0E"/>
    <w:rsid w:val="0017625D"/>
    <w:rsid w:val="001762F1"/>
    <w:rsid w:val="00176411"/>
    <w:rsid w:val="00176519"/>
    <w:rsid w:val="00176B0D"/>
    <w:rsid w:val="00176CCD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12"/>
    <w:rsid w:val="0018159A"/>
    <w:rsid w:val="001815DC"/>
    <w:rsid w:val="001824A8"/>
    <w:rsid w:val="00182848"/>
    <w:rsid w:val="001829C5"/>
    <w:rsid w:val="001831D8"/>
    <w:rsid w:val="001833FE"/>
    <w:rsid w:val="00183A6B"/>
    <w:rsid w:val="00183D6C"/>
    <w:rsid w:val="00184572"/>
    <w:rsid w:val="0018484D"/>
    <w:rsid w:val="00184878"/>
    <w:rsid w:val="00184D33"/>
    <w:rsid w:val="00184F1F"/>
    <w:rsid w:val="0018530E"/>
    <w:rsid w:val="001853F3"/>
    <w:rsid w:val="001855A3"/>
    <w:rsid w:val="001856AE"/>
    <w:rsid w:val="00187060"/>
    <w:rsid w:val="00187A43"/>
    <w:rsid w:val="00187C37"/>
    <w:rsid w:val="00187CE3"/>
    <w:rsid w:val="00187EBA"/>
    <w:rsid w:val="0019079F"/>
    <w:rsid w:val="0019176C"/>
    <w:rsid w:val="00191B63"/>
    <w:rsid w:val="00192018"/>
    <w:rsid w:val="00192B65"/>
    <w:rsid w:val="001930B4"/>
    <w:rsid w:val="00193167"/>
    <w:rsid w:val="00193298"/>
    <w:rsid w:val="00193BB0"/>
    <w:rsid w:val="00193C9D"/>
    <w:rsid w:val="0019475A"/>
    <w:rsid w:val="00194975"/>
    <w:rsid w:val="00194BD3"/>
    <w:rsid w:val="00194CD7"/>
    <w:rsid w:val="00195445"/>
    <w:rsid w:val="00195AFA"/>
    <w:rsid w:val="00195BA8"/>
    <w:rsid w:val="00196358"/>
    <w:rsid w:val="001965F4"/>
    <w:rsid w:val="00196A5F"/>
    <w:rsid w:val="00196FB5"/>
    <w:rsid w:val="00197303"/>
    <w:rsid w:val="00197EC9"/>
    <w:rsid w:val="001A0443"/>
    <w:rsid w:val="001A0BCC"/>
    <w:rsid w:val="001A0BDA"/>
    <w:rsid w:val="001A0D97"/>
    <w:rsid w:val="001A0EEB"/>
    <w:rsid w:val="001A197B"/>
    <w:rsid w:val="001A1C0F"/>
    <w:rsid w:val="001A1F1B"/>
    <w:rsid w:val="001A22D8"/>
    <w:rsid w:val="001A2E5D"/>
    <w:rsid w:val="001A3005"/>
    <w:rsid w:val="001A33DE"/>
    <w:rsid w:val="001A3BA2"/>
    <w:rsid w:val="001A3F1A"/>
    <w:rsid w:val="001A3FBE"/>
    <w:rsid w:val="001A41A1"/>
    <w:rsid w:val="001A47DD"/>
    <w:rsid w:val="001A47ED"/>
    <w:rsid w:val="001A490B"/>
    <w:rsid w:val="001A4F7D"/>
    <w:rsid w:val="001A52E6"/>
    <w:rsid w:val="001A5738"/>
    <w:rsid w:val="001A5C36"/>
    <w:rsid w:val="001A6298"/>
    <w:rsid w:val="001A6345"/>
    <w:rsid w:val="001A6647"/>
    <w:rsid w:val="001A67F7"/>
    <w:rsid w:val="001A72D8"/>
    <w:rsid w:val="001A7E80"/>
    <w:rsid w:val="001B01A0"/>
    <w:rsid w:val="001B0966"/>
    <w:rsid w:val="001B0F3C"/>
    <w:rsid w:val="001B117F"/>
    <w:rsid w:val="001B1C98"/>
    <w:rsid w:val="001B20F7"/>
    <w:rsid w:val="001B223D"/>
    <w:rsid w:val="001B2428"/>
    <w:rsid w:val="001B253E"/>
    <w:rsid w:val="001B26DF"/>
    <w:rsid w:val="001B2F02"/>
    <w:rsid w:val="001B338D"/>
    <w:rsid w:val="001B36E9"/>
    <w:rsid w:val="001B370B"/>
    <w:rsid w:val="001B3F60"/>
    <w:rsid w:val="001B4A81"/>
    <w:rsid w:val="001B4B06"/>
    <w:rsid w:val="001B4E79"/>
    <w:rsid w:val="001B5B5C"/>
    <w:rsid w:val="001B6335"/>
    <w:rsid w:val="001B63E4"/>
    <w:rsid w:val="001B6409"/>
    <w:rsid w:val="001B66AD"/>
    <w:rsid w:val="001B68F1"/>
    <w:rsid w:val="001B7BF5"/>
    <w:rsid w:val="001B7C5F"/>
    <w:rsid w:val="001C0137"/>
    <w:rsid w:val="001C0442"/>
    <w:rsid w:val="001C04D8"/>
    <w:rsid w:val="001C060D"/>
    <w:rsid w:val="001C07D7"/>
    <w:rsid w:val="001C13BB"/>
    <w:rsid w:val="001C16DA"/>
    <w:rsid w:val="001C16E5"/>
    <w:rsid w:val="001C1816"/>
    <w:rsid w:val="001C1B7C"/>
    <w:rsid w:val="001C1C42"/>
    <w:rsid w:val="001C2233"/>
    <w:rsid w:val="001C3FC5"/>
    <w:rsid w:val="001C41B1"/>
    <w:rsid w:val="001C4208"/>
    <w:rsid w:val="001C439E"/>
    <w:rsid w:val="001C43F3"/>
    <w:rsid w:val="001C4480"/>
    <w:rsid w:val="001C5850"/>
    <w:rsid w:val="001C5F69"/>
    <w:rsid w:val="001C644B"/>
    <w:rsid w:val="001C66BB"/>
    <w:rsid w:val="001C7027"/>
    <w:rsid w:val="001C78D2"/>
    <w:rsid w:val="001D0777"/>
    <w:rsid w:val="001D0996"/>
    <w:rsid w:val="001D0B2F"/>
    <w:rsid w:val="001D0BD0"/>
    <w:rsid w:val="001D0CCA"/>
    <w:rsid w:val="001D0E2E"/>
    <w:rsid w:val="001D1BBC"/>
    <w:rsid w:val="001D1F50"/>
    <w:rsid w:val="001D21CF"/>
    <w:rsid w:val="001D2250"/>
    <w:rsid w:val="001D243D"/>
    <w:rsid w:val="001D283E"/>
    <w:rsid w:val="001D28FA"/>
    <w:rsid w:val="001D2C6D"/>
    <w:rsid w:val="001D30E6"/>
    <w:rsid w:val="001D375A"/>
    <w:rsid w:val="001D3A47"/>
    <w:rsid w:val="001D4C33"/>
    <w:rsid w:val="001D511D"/>
    <w:rsid w:val="001D5714"/>
    <w:rsid w:val="001D59CA"/>
    <w:rsid w:val="001D59D4"/>
    <w:rsid w:val="001D5EC4"/>
    <w:rsid w:val="001D660A"/>
    <w:rsid w:val="001D6703"/>
    <w:rsid w:val="001D7310"/>
    <w:rsid w:val="001D7475"/>
    <w:rsid w:val="001D769B"/>
    <w:rsid w:val="001D770A"/>
    <w:rsid w:val="001D7718"/>
    <w:rsid w:val="001D7728"/>
    <w:rsid w:val="001E0449"/>
    <w:rsid w:val="001E097F"/>
    <w:rsid w:val="001E0AEA"/>
    <w:rsid w:val="001E0F8F"/>
    <w:rsid w:val="001E1037"/>
    <w:rsid w:val="001E13AA"/>
    <w:rsid w:val="001E13D0"/>
    <w:rsid w:val="001E14CF"/>
    <w:rsid w:val="001E172D"/>
    <w:rsid w:val="001E1967"/>
    <w:rsid w:val="001E1C75"/>
    <w:rsid w:val="001E2397"/>
    <w:rsid w:val="001E23E9"/>
    <w:rsid w:val="001E3861"/>
    <w:rsid w:val="001E3981"/>
    <w:rsid w:val="001E3F51"/>
    <w:rsid w:val="001E440B"/>
    <w:rsid w:val="001E4494"/>
    <w:rsid w:val="001E47C7"/>
    <w:rsid w:val="001E4973"/>
    <w:rsid w:val="001E4CE6"/>
    <w:rsid w:val="001E53CB"/>
    <w:rsid w:val="001E5621"/>
    <w:rsid w:val="001E6E82"/>
    <w:rsid w:val="001E7268"/>
    <w:rsid w:val="001E7716"/>
    <w:rsid w:val="001E789C"/>
    <w:rsid w:val="001F078B"/>
    <w:rsid w:val="001F099D"/>
    <w:rsid w:val="001F0A17"/>
    <w:rsid w:val="001F0F67"/>
    <w:rsid w:val="001F10A5"/>
    <w:rsid w:val="001F14AA"/>
    <w:rsid w:val="001F1F28"/>
    <w:rsid w:val="001F22CC"/>
    <w:rsid w:val="001F279E"/>
    <w:rsid w:val="001F3CC3"/>
    <w:rsid w:val="001F40C3"/>
    <w:rsid w:val="001F4204"/>
    <w:rsid w:val="001F4547"/>
    <w:rsid w:val="001F47A9"/>
    <w:rsid w:val="001F51D4"/>
    <w:rsid w:val="001F5C62"/>
    <w:rsid w:val="001F5C69"/>
    <w:rsid w:val="001F5DBF"/>
    <w:rsid w:val="001F60A6"/>
    <w:rsid w:val="001F64A1"/>
    <w:rsid w:val="001F675C"/>
    <w:rsid w:val="001F74F5"/>
    <w:rsid w:val="001F7563"/>
    <w:rsid w:val="001F7595"/>
    <w:rsid w:val="001F759D"/>
    <w:rsid w:val="001F7797"/>
    <w:rsid w:val="001F78EC"/>
    <w:rsid w:val="001F7928"/>
    <w:rsid w:val="001F7C9B"/>
    <w:rsid w:val="0020005D"/>
    <w:rsid w:val="002006A9"/>
    <w:rsid w:val="002006C5"/>
    <w:rsid w:val="00200E49"/>
    <w:rsid w:val="0020178D"/>
    <w:rsid w:val="00201AF5"/>
    <w:rsid w:val="00201E87"/>
    <w:rsid w:val="00201F7D"/>
    <w:rsid w:val="002021D9"/>
    <w:rsid w:val="002023E2"/>
    <w:rsid w:val="00204382"/>
    <w:rsid w:val="0020473B"/>
    <w:rsid w:val="00204B6D"/>
    <w:rsid w:val="00204BC8"/>
    <w:rsid w:val="00204BD6"/>
    <w:rsid w:val="00204D9D"/>
    <w:rsid w:val="00205589"/>
    <w:rsid w:val="002056C8"/>
    <w:rsid w:val="002059EC"/>
    <w:rsid w:val="00205F93"/>
    <w:rsid w:val="00206115"/>
    <w:rsid w:val="00206CED"/>
    <w:rsid w:val="002075BC"/>
    <w:rsid w:val="002075FA"/>
    <w:rsid w:val="0021000D"/>
    <w:rsid w:val="0021013B"/>
    <w:rsid w:val="0021056F"/>
    <w:rsid w:val="002105BC"/>
    <w:rsid w:val="002105BD"/>
    <w:rsid w:val="002108D7"/>
    <w:rsid w:val="00210A37"/>
    <w:rsid w:val="0021144D"/>
    <w:rsid w:val="00211542"/>
    <w:rsid w:val="002116E9"/>
    <w:rsid w:val="00211701"/>
    <w:rsid w:val="00211981"/>
    <w:rsid w:val="00211D34"/>
    <w:rsid w:val="00212313"/>
    <w:rsid w:val="002125CF"/>
    <w:rsid w:val="002146F2"/>
    <w:rsid w:val="002148F1"/>
    <w:rsid w:val="00214F5D"/>
    <w:rsid w:val="002152AE"/>
    <w:rsid w:val="002155BC"/>
    <w:rsid w:val="00215C32"/>
    <w:rsid w:val="00215EC2"/>
    <w:rsid w:val="00215F90"/>
    <w:rsid w:val="002160B3"/>
    <w:rsid w:val="0021696C"/>
    <w:rsid w:val="00216B83"/>
    <w:rsid w:val="0021784C"/>
    <w:rsid w:val="00217B1D"/>
    <w:rsid w:val="00217E50"/>
    <w:rsid w:val="00217ECF"/>
    <w:rsid w:val="00220BC9"/>
    <w:rsid w:val="00220F04"/>
    <w:rsid w:val="002214B0"/>
    <w:rsid w:val="00221636"/>
    <w:rsid w:val="0022177F"/>
    <w:rsid w:val="00221929"/>
    <w:rsid w:val="00221EE2"/>
    <w:rsid w:val="00224234"/>
    <w:rsid w:val="00224285"/>
    <w:rsid w:val="002245B2"/>
    <w:rsid w:val="00224653"/>
    <w:rsid w:val="0022488A"/>
    <w:rsid w:val="00225069"/>
    <w:rsid w:val="00225D8E"/>
    <w:rsid w:val="00225F9E"/>
    <w:rsid w:val="00226549"/>
    <w:rsid w:val="0022669C"/>
    <w:rsid w:val="002273E9"/>
    <w:rsid w:val="00227E54"/>
    <w:rsid w:val="00230166"/>
    <w:rsid w:val="00230458"/>
    <w:rsid w:val="00230E6F"/>
    <w:rsid w:val="00231242"/>
    <w:rsid w:val="00231B5C"/>
    <w:rsid w:val="002320F9"/>
    <w:rsid w:val="0023279E"/>
    <w:rsid w:val="00232B93"/>
    <w:rsid w:val="00234162"/>
    <w:rsid w:val="00234A10"/>
    <w:rsid w:val="00234E85"/>
    <w:rsid w:val="00235074"/>
    <w:rsid w:val="00235971"/>
    <w:rsid w:val="00235A5D"/>
    <w:rsid w:val="00235D0A"/>
    <w:rsid w:val="00235DA1"/>
    <w:rsid w:val="00235F8F"/>
    <w:rsid w:val="00235FA7"/>
    <w:rsid w:val="002363E3"/>
    <w:rsid w:val="00236606"/>
    <w:rsid w:val="00236658"/>
    <w:rsid w:val="00236D3C"/>
    <w:rsid w:val="0023757D"/>
    <w:rsid w:val="002377FE"/>
    <w:rsid w:val="00237C2A"/>
    <w:rsid w:val="00240217"/>
    <w:rsid w:val="00240E85"/>
    <w:rsid w:val="002411C2"/>
    <w:rsid w:val="00241682"/>
    <w:rsid w:val="002417F3"/>
    <w:rsid w:val="00241939"/>
    <w:rsid w:val="00241A6E"/>
    <w:rsid w:val="00241AE1"/>
    <w:rsid w:val="00241ED3"/>
    <w:rsid w:val="0024233B"/>
    <w:rsid w:val="00242E53"/>
    <w:rsid w:val="002431D8"/>
    <w:rsid w:val="00243596"/>
    <w:rsid w:val="00243716"/>
    <w:rsid w:val="00243EBF"/>
    <w:rsid w:val="00243FA7"/>
    <w:rsid w:val="002450FF"/>
    <w:rsid w:val="0024590E"/>
    <w:rsid w:val="00245C30"/>
    <w:rsid w:val="00245C6B"/>
    <w:rsid w:val="002460B8"/>
    <w:rsid w:val="00246520"/>
    <w:rsid w:val="002465A1"/>
    <w:rsid w:val="0024696B"/>
    <w:rsid w:val="00246993"/>
    <w:rsid w:val="0024709D"/>
    <w:rsid w:val="00247917"/>
    <w:rsid w:val="00247F40"/>
    <w:rsid w:val="0025031F"/>
    <w:rsid w:val="00250922"/>
    <w:rsid w:val="00250D8F"/>
    <w:rsid w:val="00250F4C"/>
    <w:rsid w:val="0025269E"/>
    <w:rsid w:val="00252B0A"/>
    <w:rsid w:val="0025337C"/>
    <w:rsid w:val="00254EC3"/>
    <w:rsid w:val="0025518D"/>
    <w:rsid w:val="00255D22"/>
    <w:rsid w:val="00255FEF"/>
    <w:rsid w:val="0025617C"/>
    <w:rsid w:val="0025639F"/>
    <w:rsid w:val="002566AD"/>
    <w:rsid w:val="00257CBD"/>
    <w:rsid w:val="00257E2F"/>
    <w:rsid w:val="0026099D"/>
    <w:rsid w:val="00261226"/>
    <w:rsid w:val="00261543"/>
    <w:rsid w:val="00261F1B"/>
    <w:rsid w:val="0026205B"/>
    <w:rsid w:val="00262721"/>
    <w:rsid w:val="002631F2"/>
    <w:rsid w:val="00263547"/>
    <w:rsid w:val="0026354E"/>
    <w:rsid w:val="0026499E"/>
    <w:rsid w:val="00264DCD"/>
    <w:rsid w:val="00264FFD"/>
    <w:rsid w:val="0026556D"/>
    <w:rsid w:val="00265A63"/>
    <w:rsid w:val="00265C0F"/>
    <w:rsid w:val="00265D88"/>
    <w:rsid w:val="00266862"/>
    <w:rsid w:val="00266BEF"/>
    <w:rsid w:val="00270241"/>
    <w:rsid w:val="0027059C"/>
    <w:rsid w:val="002705A4"/>
    <w:rsid w:val="00270D01"/>
    <w:rsid w:val="0027140F"/>
    <w:rsid w:val="002716B4"/>
    <w:rsid w:val="00271F4E"/>
    <w:rsid w:val="002720F4"/>
    <w:rsid w:val="00272CDB"/>
    <w:rsid w:val="002730B8"/>
    <w:rsid w:val="00273137"/>
    <w:rsid w:val="00273FE0"/>
    <w:rsid w:val="002740B2"/>
    <w:rsid w:val="002743D9"/>
    <w:rsid w:val="00274465"/>
    <w:rsid w:val="002744FD"/>
    <w:rsid w:val="0027463D"/>
    <w:rsid w:val="00275011"/>
    <w:rsid w:val="00275453"/>
    <w:rsid w:val="0027593E"/>
    <w:rsid w:val="00275F65"/>
    <w:rsid w:val="002764C1"/>
    <w:rsid w:val="0027651D"/>
    <w:rsid w:val="002766EB"/>
    <w:rsid w:val="00277820"/>
    <w:rsid w:val="00277827"/>
    <w:rsid w:val="00277B4E"/>
    <w:rsid w:val="0028098B"/>
    <w:rsid w:val="00280C4D"/>
    <w:rsid w:val="002810F5"/>
    <w:rsid w:val="00281D41"/>
    <w:rsid w:val="002823F0"/>
    <w:rsid w:val="002828BC"/>
    <w:rsid w:val="00283571"/>
    <w:rsid w:val="002837DD"/>
    <w:rsid w:val="0028389D"/>
    <w:rsid w:val="00284678"/>
    <w:rsid w:val="002846F0"/>
    <w:rsid w:val="00285652"/>
    <w:rsid w:val="00285762"/>
    <w:rsid w:val="00285A44"/>
    <w:rsid w:val="002860A7"/>
    <w:rsid w:val="002863F0"/>
    <w:rsid w:val="0028719A"/>
    <w:rsid w:val="002876BA"/>
    <w:rsid w:val="00287857"/>
    <w:rsid w:val="0029147A"/>
    <w:rsid w:val="0029187D"/>
    <w:rsid w:val="00291AAE"/>
    <w:rsid w:val="00291C0D"/>
    <w:rsid w:val="00292301"/>
    <w:rsid w:val="0029233D"/>
    <w:rsid w:val="002925C4"/>
    <w:rsid w:val="00292E88"/>
    <w:rsid w:val="00292F57"/>
    <w:rsid w:val="00293278"/>
    <w:rsid w:val="002944DD"/>
    <w:rsid w:val="00294730"/>
    <w:rsid w:val="00294AC8"/>
    <w:rsid w:val="00294AF9"/>
    <w:rsid w:val="00294B6B"/>
    <w:rsid w:val="00294BB0"/>
    <w:rsid w:val="00294BB1"/>
    <w:rsid w:val="00295ABE"/>
    <w:rsid w:val="00295EB8"/>
    <w:rsid w:val="00296515"/>
    <w:rsid w:val="00296C58"/>
    <w:rsid w:val="002976EE"/>
    <w:rsid w:val="002A08A7"/>
    <w:rsid w:val="002A143E"/>
    <w:rsid w:val="002A1602"/>
    <w:rsid w:val="002A1781"/>
    <w:rsid w:val="002A1BE2"/>
    <w:rsid w:val="002A1D54"/>
    <w:rsid w:val="002A25CD"/>
    <w:rsid w:val="002A2980"/>
    <w:rsid w:val="002A29C4"/>
    <w:rsid w:val="002A2B0F"/>
    <w:rsid w:val="002A31F6"/>
    <w:rsid w:val="002A31FB"/>
    <w:rsid w:val="002A32E2"/>
    <w:rsid w:val="002A3B73"/>
    <w:rsid w:val="002A3C19"/>
    <w:rsid w:val="002A40C9"/>
    <w:rsid w:val="002A47A0"/>
    <w:rsid w:val="002A4B43"/>
    <w:rsid w:val="002A50D9"/>
    <w:rsid w:val="002A522E"/>
    <w:rsid w:val="002A5345"/>
    <w:rsid w:val="002A697C"/>
    <w:rsid w:val="002A6B97"/>
    <w:rsid w:val="002A6C44"/>
    <w:rsid w:val="002A79FE"/>
    <w:rsid w:val="002A7E01"/>
    <w:rsid w:val="002B03CE"/>
    <w:rsid w:val="002B05A4"/>
    <w:rsid w:val="002B09AD"/>
    <w:rsid w:val="002B0E82"/>
    <w:rsid w:val="002B0FA3"/>
    <w:rsid w:val="002B15B8"/>
    <w:rsid w:val="002B1624"/>
    <w:rsid w:val="002B22F0"/>
    <w:rsid w:val="002B294B"/>
    <w:rsid w:val="002B3079"/>
    <w:rsid w:val="002B3888"/>
    <w:rsid w:val="002B3DEF"/>
    <w:rsid w:val="002B469A"/>
    <w:rsid w:val="002B474D"/>
    <w:rsid w:val="002B49CB"/>
    <w:rsid w:val="002B5385"/>
    <w:rsid w:val="002B5796"/>
    <w:rsid w:val="002B57BF"/>
    <w:rsid w:val="002B5CC2"/>
    <w:rsid w:val="002B5D81"/>
    <w:rsid w:val="002B6426"/>
    <w:rsid w:val="002B6ACD"/>
    <w:rsid w:val="002B6C8C"/>
    <w:rsid w:val="002B6CA7"/>
    <w:rsid w:val="002B6F2F"/>
    <w:rsid w:val="002B6F3F"/>
    <w:rsid w:val="002B75D4"/>
    <w:rsid w:val="002B7B94"/>
    <w:rsid w:val="002B7D0A"/>
    <w:rsid w:val="002B7E41"/>
    <w:rsid w:val="002C03C3"/>
    <w:rsid w:val="002C099F"/>
    <w:rsid w:val="002C13BE"/>
    <w:rsid w:val="002C1569"/>
    <w:rsid w:val="002C1750"/>
    <w:rsid w:val="002C1A8F"/>
    <w:rsid w:val="002C1FD7"/>
    <w:rsid w:val="002C2B87"/>
    <w:rsid w:val="002C40ED"/>
    <w:rsid w:val="002C46E5"/>
    <w:rsid w:val="002C4FE0"/>
    <w:rsid w:val="002C5093"/>
    <w:rsid w:val="002C5702"/>
    <w:rsid w:val="002C5986"/>
    <w:rsid w:val="002C5D2A"/>
    <w:rsid w:val="002C5FC8"/>
    <w:rsid w:val="002C6834"/>
    <w:rsid w:val="002C7401"/>
    <w:rsid w:val="002C7B94"/>
    <w:rsid w:val="002D0128"/>
    <w:rsid w:val="002D0F05"/>
    <w:rsid w:val="002D17DC"/>
    <w:rsid w:val="002D1927"/>
    <w:rsid w:val="002D1C09"/>
    <w:rsid w:val="002D1D22"/>
    <w:rsid w:val="002D2433"/>
    <w:rsid w:val="002D2456"/>
    <w:rsid w:val="002D25A4"/>
    <w:rsid w:val="002D284C"/>
    <w:rsid w:val="002D34E3"/>
    <w:rsid w:val="002D3883"/>
    <w:rsid w:val="002D398D"/>
    <w:rsid w:val="002D3DEF"/>
    <w:rsid w:val="002D4072"/>
    <w:rsid w:val="002D521D"/>
    <w:rsid w:val="002D5B2D"/>
    <w:rsid w:val="002D62AC"/>
    <w:rsid w:val="002D642B"/>
    <w:rsid w:val="002D6474"/>
    <w:rsid w:val="002D6A2F"/>
    <w:rsid w:val="002D7047"/>
    <w:rsid w:val="002D73E4"/>
    <w:rsid w:val="002D742F"/>
    <w:rsid w:val="002D7EDB"/>
    <w:rsid w:val="002D7FBC"/>
    <w:rsid w:val="002E0A32"/>
    <w:rsid w:val="002E0D34"/>
    <w:rsid w:val="002E1017"/>
    <w:rsid w:val="002E10D2"/>
    <w:rsid w:val="002E164A"/>
    <w:rsid w:val="002E17A8"/>
    <w:rsid w:val="002E1925"/>
    <w:rsid w:val="002E21AE"/>
    <w:rsid w:val="002E22F0"/>
    <w:rsid w:val="002E2301"/>
    <w:rsid w:val="002E235E"/>
    <w:rsid w:val="002E2783"/>
    <w:rsid w:val="002E2ECD"/>
    <w:rsid w:val="002E30E6"/>
    <w:rsid w:val="002E3383"/>
    <w:rsid w:val="002E3694"/>
    <w:rsid w:val="002E3DE6"/>
    <w:rsid w:val="002E3E12"/>
    <w:rsid w:val="002E44E0"/>
    <w:rsid w:val="002E5864"/>
    <w:rsid w:val="002E595B"/>
    <w:rsid w:val="002E5E26"/>
    <w:rsid w:val="002E612C"/>
    <w:rsid w:val="002E6304"/>
    <w:rsid w:val="002E663B"/>
    <w:rsid w:val="002E68B5"/>
    <w:rsid w:val="002E6C91"/>
    <w:rsid w:val="002E702C"/>
    <w:rsid w:val="002E7107"/>
    <w:rsid w:val="002E765B"/>
    <w:rsid w:val="002E7F74"/>
    <w:rsid w:val="002F01DB"/>
    <w:rsid w:val="002F0716"/>
    <w:rsid w:val="002F10DA"/>
    <w:rsid w:val="002F1222"/>
    <w:rsid w:val="002F130D"/>
    <w:rsid w:val="002F13BD"/>
    <w:rsid w:val="002F1CD1"/>
    <w:rsid w:val="002F2177"/>
    <w:rsid w:val="002F269D"/>
    <w:rsid w:val="002F2DA2"/>
    <w:rsid w:val="002F327A"/>
    <w:rsid w:val="002F3899"/>
    <w:rsid w:val="002F3A72"/>
    <w:rsid w:val="002F4002"/>
    <w:rsid w:val="002F4A82"/>
    <w:rsid w:val="002F4D6A"/>
    <w:rsid w:val="002F53B8"/>
    <w:rsid w:val="002F5BF7"/>
    <w:rsid w:val="002F682D"/>
    <w:rsid w:val="002F74AF"/>
    <w:rsid w:val="002F7562"/>
    <w:rsid w:val="002F79B7"/>
    <w:rsid w:val="002F7E18"/>
    <w:rsid w:val="002F7F0E"/>
    <w:rsid w:val="00300116"/>
    <w:rsid w:val="00300121"/>
    <w:rsid w:val="003002DD"/>
    <w:rsid w:val="00300440"/>
    <w:rsid w:val="0030090E"/>
    <w:rsid w:val="00300F06"/>
    <w:rsid w:val="003016FF"/>
    <w:rsid w:val="003019B9"/>
    <w:rsid w:val="00301FE4"/>
    <w:rsid w:val="00302038"/>
    <w:rsid w:val="0030208F"/>
    <w:rsid w:val="003025F5"/>
    <w:rsid w:val="003027F1"/>
    <w:rsid w:val="0030307E"/>
    <w:rsid w:val="003035D3"/>
    <w:rsid w:val="00303737"/>
    <w:rsid w:val="00303874"/>
    <w:rsid w:val="003038F1"/>
    <w:rsid w:val="00303B33"/>
    <w:rsid w:val="00303C8E"/>
    <w:rsid w:val="00303E3A"/>
    <w:rsid w:val="00303F7A"/>
    <w:rsid w:val="003048A7"/>
    <w:rsid w:val="00304951"/>
    <w:rsid w:val="00305033"/>
    <w:rsid w:val="003057D6"/>
    <w:rsid w:val="00305961"/>
    <w:rsid w:val="00305A09"/>
    <w:rsid w:val="00305FAA"/>
    <w:rsid w:val="0030609C"/>
    <w:rsid w:val="00306308"/>
    <w:rsid w:val="00306969"/>
    <w:rsid w:val="00306CFA"/>
    <w:rsid w:val="00306D0B"/>
    <w:rsid w:val="0030708B"/>
    <w:rsid w:val="00307988"/>
    <w:rsid w:val="00307A07"/>
    <w:rsid w:val="00307F80"/>
    <w:rsid w:val="00310212"/>
    <w:rsid w:val="003103EC"/>
    <w:rsid w:val="00310820"/>
    <w:rsid w:val="003108FE"/>
    <w:rsid w:val="0031135A"/>
    <w:rsid w:val="00311D83"/>
    <w:rsid w:val="00312415"/>
    <w:rsid w:val="00312FE0"/>
    <w:rsid w:val="00313ACA"/>
    <w:rsid w:val="00313B7B"/>
    <w:rsid w:val="00313C0C"/>
    <w:rsid w:val="00313DAA"/>
    <w:rsid w:val="00314A0E"/>
    <w:rsid w:val="0031524C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7394"/>
    <w:rsid w:val="0031754B"/>
    <w:rsid w:val="00317668"/>
    <w:rsid w:val="00317EF6"/>
    <w:rsid w:val="00317FF4"/>
    <w:rsid w:val="003207EB"/>
    <w:rsid w:val="00320AF8"/>
    <w:rsid w:val="00321863"/>
    <w:rsid w:val="00321A53"/>
    <w:rsid w:val="00321AE7"/>
    <w:rsid w:val="00322D1B"/>
    <w:rsid w:val="00322F3E"/>
    <w:rsid w:val="00322FB9"/>
    <w:rsid w:val="0032357C"/>
    <w:rsid w:val="0032376D"/>
    <w:rsid w:val="00323863"/>
    <w:rsid w:val="00323D36"/>
    <w:rsid w:val="003240DF"/>
    <w:rsid w:val="00324132"/>
    <w:rsid w:val="003241A1"/>
    <w:rsid w:val="00324690"/>
    <w:rsid w:val="00324A9E"/>
    <w:rsid w:val="00324BA9"/>
    <w:rsid w:val="00324D5D"/>
    <w:rsid w:val="00324F07"/>
    <w:rsid w:val="00325846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2307"/>
    <w:rsid w:val="00332735"/>
    <w:rsid w:val="0033289B"/>
    <w:rsid w:val="00332921"/>
    <w:rsid w:val="00332B32"/>
    <w:rsid w:val="003330A0"/>
    <w:rsid w:val="00333109"/>
    <w:rsid w:val="003340BD"/>
    <w:rsid w:val="00334527"/>
    <w:rsid w:val="003349EB"/>
    <w:rsid w:val="003358BC"/>
    <w:rsid w:val="00335BC9"/>
    <w:rsid w:val="003363AE"/>
    <w:rsid w:val="00336519"/>
    <w:rsid w:val="00336C2B"/>
    <w:rsid w:val="00337133"/>
    <w:rsid w:val="003373E4"/>
    <w:rsid w:val="00337971"/>
    <w:rsid w:val="00340277"/>
    <w:rsid w:val="003402E2"/>
    <w:rsid w:val="00340747"/>
    <w:rsid w:val="00341211"/>
    <w:rsid w:val="00341274"/>
    <w:rsid w:val="0034139F"/>
    <w:rsid w:val="003419C3"/>
    <w:rsid w:val="0034235D"/>
    <w:rsid w:val="003427D9"/>
    <w:rsid w:val="0034284B"/>
    <w:rsid w:val="00342DF0"/>
    <w:rsid w:val="00343C0B"/>
    <w:rsid w:val="00343EEE"/>
    <w:rsid w:val="00344018"/>
    <w:rsid w:val="00344244"/>
    <w:rsid w:val="0034431D"/>
    <w:rsid w:val="0034439E"/>
    <w:rsid w:val="00344607"/>
    <w:rsid w:val="00344656"/>
    <w:rsid w:val="00344735"/>
    <w:rsid w:val="00346469"/>
    <w:rsid w:val="0034647F"/>
    <w:rsid w:val="00346806"/>
    <w:rsid w:val="00347025"/>
    <w:rsid w:val="003472D3"/>
    <w:rsid w:val="00347556"/>
    <w:rsid w:val="00347A31"/>
    <w:rsid w:val="00347AAE"/>
    <w:rsid w:val="00347DE0"/>
    <w:rsid w:val="00347FB9"/>
    <w:rsid w:val="003501B9"/>
    <w:rsid w:val="003509FE"/>
    <w:rsid w:val="00350FC3"/>
    <w:rsid w:val="00352132"/>
    <w:rsid w:val="00352378"/>
    <w:rsid w:val="00352651"/>
    <w:rsid w:val="003527F5"/>
    <w:rsid w:val="00352C15"/>
    <w:rsid w:val="00352CEA"/>
    <w:rsid w:val="0035321C"/>
    <w:rsid w:val="0035335B"/>
    <w:rsid w:val="003533B9"/>
    <w:rsid w:val="00353796"/>
    <w:rsid w:val="003539F8"/>
    <w:rsid w:val="00353B7F"/>
    <w:rsid w:val="00353B88"/>
    <w:rsid w:val="00353CEF"/>
    <w:rsid w:val="003546D8"/>
    <w:rsid w:val="003546E6"/>
    <w:rsid w:val="00354702"/>
    <w:rsid w:val="003555B4"/>
    <w:rsid w:val="00355759"/>
    <w:rsid w:val="003559EB"/>
    <w:rsid w:val="00355A0A"/>
    <w:rsid w:val="0035613F"/>
    <w:rsid w:val="00356866"/>
    <w:rsid w:val="00356A46"/>
    <w:rsid w:val="00356BC4"/>
    <w:rsid w:val="0035711C"/>
    <w:rsid w:val="00357C07"/>
    <w:rsid w:val="00357DAD"/>
    <w:rsid w:val="00357ED7"/>
    <w:rsid w:val="00360F9F"/>
    <w:rsid w:val="00361189"/>
    <w:rsid w:val="0036118A"/>
    <w:rsid w:val="003615AC"/>
    <w:rsid w:val="00361958"/>
    <w:rsid w:val="00361D4E"/>
    <w:rsid w:val="00361E82"/>
    <w:rsid w:val="00362102"/>
    <w:rsid w:val="00362722"/>
    <w:rsid w:val="0036280C"/>
    <w:rsid w:val="00362CA0"/>
    <w:rsid w:val="0036322F"/>
    <w:rsid w:val="003634D4"/>
    <w:rsid w:val="00363DAF"/>
    <w:rsid w:val="0036421D"/>
    <w:rsid w:val="00364ED8"/>
    <w:rsid w:val="003650EC"/>
    <w:rsid w:val="003653EE"/>
    <w:rsid w:val="0036542A"/>
    <w:rsid w:val="0036731F"/>
    <w:rsid w:val="00367730"/>
    <w:rsid w:val="003677B1"/>
    <w:rsid w:val="00367B81"/>
    <w:rsid w:val="00370911"/>
    <w:rsid w:val="00370C05"/>
    <w:rsid w:val="00371619"/>
    <w:rsid w:val="00371785"/>
    <w:rsid w:val="003724D8"/>
    <w:rsid w:val="00372BB3"/>
    <w:rsid w:val="00373820"/>
    <w:rsid w:val="00373855"/>
    <w:rsid w:val="003738E1"/>
    <w:rsid w:val="00373CFB"/>
    <w:rsid w:val="0037484A"/>
    <w:rsid w:val="00374A94"/>
    <w:rsid w:val="00374C46"/>
    <w:rsid w:val="0037584C"/>
    <w:rsid w:val="003767A4"/>
    <w:rsid w:val="00376DD7"/>
    <w:rsid w:val="00376FAC"/>
    <w:rsid w:val="003772E1"/>
    <w:rsid w:val="0037739F"/>
    <w:rsid w:val="003777EE"/>
    <w:rsid w:val="00377BE0"/>
    <w:rsid w:val="00377C58"/>
    <w:rsid w:val="00380111"/>
    <w:rsid w:val="0038030A"/>
    <w:rsid w:val="003805F9"/>
    <w:rsid w:val="00380E32"/>
    <w:rsid w:val="003812B3"/>
    <w:rsid w:val="003821BA"/>
    <w:rsid w:val="003822C8"/>
    <w:rsid w:val="003824FD"/>
    <w:rsid w:val="00382987"/>
    <w:rsid w:val="00382A23"/>
    <w:rsid w:val="00382BE7"/>
    <w:rsid w:val="00382E4A"/>
    <w:rsid w:val="0038385D"/>
    <w:rsid w:val="00383C34"/>
    <w:rsid w:val="00384C7A"/>
    <w:rsid w:val="00384CAA"/>
    <w:rsid w:val="00384D8B"/>
    <w:rsid w:val="00386DAC"/>
    <w:rsid w:val="00387E9E"/>
    <w:rsid w:val="003904D8"/>
    <w:rsid w:val="0039058D"/>
    <w:rsid w:val="0039184C"/>
    <w:rsid w:val="00391D76"/>
    <w:rsid w:val="00391D93"/>
    <w:rsid w:val="00391E6A"/>
    <w:rsid w:val="00391FA3"/>
    <w:rsid w:val="00392350"/>
    <w:rsid w:val="003924EE"/>
    <w:rsid w:val="003928EB"/>
    <w:rsid w:val="00392923"/>
    <w:rsid w:val="00392B16"/>
    <w:rsid w:val="0039323E"/>
    <w:rsid w:val="00393379"/>
    <w:rsid w:val="0039392F"/>
    <w:rsid w:val="00393BD2"/>
    <w:rsid w:val="00393DBC"/>
    <w:rsid w:val="003946D0"/>
    <w:rsid w:val="00394AC3"/>
    <w:rsid w:val="003951B6"/>
    <w:rsid w:val="0039667F"/>
    <w:rsid w:val="00396940"/>
    <w:rsid w:val="003971E0"/>
    <w:rsid w:val="00397207"/>
    <w:rsid w:val="003972E1"/>
    <w:rsid w:val="00397462"/>
    <w:rsid w:val="003974D1"/>
    <w:rsid w:val="00397CD4"/>
    <w:rsid w:val="00397F91"/>
    <w:rsid w:val="003A0358"/>
    <w:rsid w:val="003A0C36"/>
    <w:rsid w:val="003A10A3"/>
    <w:rsid w:val="003A11A0"/>
    <w:rsid w:val="003A1677"/>
    <w:rsid w:val="003A2572"/>
    <w:rsid w:val="003A2707"/>
    <w:rsid w:val="003A2935"/>
    <w:rsid w:val="003A295D"/>
    <w:rsid w:val="003A2A80"/>
    <w:rsid w:val="003A2C1B"/>
    <w:rsid w:val="003A2CBF"/>
    <w:rsid w:val="003A2FD1"/>
    <w:rsid w:val="003A3143"/>
    <w:rsid w:val="003A3208"/>
    <w:rsid w:val="003A3565"/>
    <w:rsid w:val="003A36F8"/>
    <w:rsid w:val="003A3BA1"/>
    <w:rsid w:val="003A3FE8"/>
    <w:rsid w:val="003A442E"/>
    <w:rsid w:val="003A455F"/>
    <w:rsid w:val="003A45A0"/>
    <w:rsid w:val="003A5126"/>
    <w:rsid w:val="003A545A"/>
    <w:rsid w:val="003A568E"/>
    <w:rsid w:val="003A56CE"/>
    <w:rsid w:val="003A6261"/>
    <w:rsid w:val="003A6A8B"/>
    <w:rsid w:val="003A7034"/>
    <w:rsid w:val="003A72F6"/>
    <w:rsid w:val="003A78BA"/>
    <w:rsid w:val="003A78E6"/>
    <w:rsid w:val="003A7905"/>
    <w:rsid w:val="003B0062"/>
    <w:rsid w:val="003B0383"/>
    <w:rsid w:val="003B0ABF"/>
    <w:rsid w:val="003B1BE4"/>
    <w:rsid w:val="003B1C63"/>
    <w:rsid w:val="003B1ECF"/>
    <w:rsid w:val="003B22FF"/>
    <w:rsid w:val="003B2C57"/>
    <w:rsid w:val="003B2F10"/>
    <w:rsid w:val="003B30E7"/>
    <w:rsid w:val="003B32A1"/>
    <w:rsid w:val="003B3626"/>
    <w:rsid w:val="003B369A"/>
    <w:rsid w:val="003B40A4"/>
    <w:rsid w:val="003B4E8C"/>
    <w:rsid w:val="003B5A26"/>
    <w:rsid w:val="003B6A84"/>
    <w:rsid w:val="003B6C6C"/>
    <w:rsid w:val="003B7427"/>
    <w:rsid w:val="003B7544"/>
    <w:rsid w:val="003B7662"/>
    <w:rsid w:val="003B7B1A"/>
    <w:rsid w:val="003B7E84"/>
    <w:rsid w:val="003C02C9"/>
    <w:rsid w:val="003C0AE3"/>
    <w:rsid w:val="003C0EF4"/>
    <w:rsid w:val="003C211C"/>
    <w:rsid w:val="003C2149"/>
    <w:rsid w:val="003C2455"/>
    <w:rsid w:val="003C2D59"/>
    <w:rsid w:val="003C2FCA"/>
    <w:rsid w:val="003C3289"/>
    <w:rsid w:val="003C3DCC"/>
    <w:rsid w:val="003C4CD3"/>
    <w:rsid w:val="003C4F4C"/>
    <w:rsid w:val="003C50B0"/>
    <w:rsid w:val="003C5391"/>
    <w:rsid w:val="003C5C96"/>
    <w:rsid w:val="003C5D88"/>
    <w:rsid w:val="003C5FA6"/>
    <w:rsid w:val="003C61FE"/>
    <w:rsid w:val="003C62FF"/>
    <w:rsid w:val="003C68DF"/>
    <w:rsid w:val="003C7D3A"/>
    <w:rsid w:val="003C7EFE"/>
    <w:rsid w:val="003D05D1"/>
    <w:rsid w:val="003D10C3"/>
    <w:rsid w:val="003D1428"/>
    <w:rsid w:val="003D15C6"/>
    <w:rsid w:val="003D1C10"/>
    <w:rsid w:val="003D29C3"/>
    <w:rsid w:val="003D2B74"/>
    <w:rsid w:val="003D30B5"/>
    <w:rsid w:val="003D34A5"/>
    <w:rsid w:val="003D3701"/>
    <w:rsid w:val="003D3DA4"/>
    <w:rsid w:val="003D4035"/>
    <w:rsid w:val="003D4236"/>
    <w:rsid w:val="003D4318"/>
    <w:rsid w:val="003D4889"/>
    <w:rsid w:val="003D4FC5"/>
    <w:rsid w:val="003D5040"/>
    <w:rsid w:val="003D58A4"/>
    <w:rsid w:val="003D58CD"/>
    <w:rsid w:val="003D5C4F"/>
    <w:rsid w:val="003D5D5B"/>
    <w:rsid w:val="003D5F37"/>
    <w:rsid w:val="003D6108"/>
    <w:rsid w:val="003D6D13"/>
    <w:rsid w:val="003D7369"/>
    <w:rsid w:val="003D7CBF"/>
    <w:rsid w:val="003D7D4A"/>
    <w:rsid w:val="003E00BE"/>
    <w:rsid w:val="003E0A46"/>
    <w:rsid w:val="003E0B8C"/>
    <w:rsid w:val="003E0C0F"/>
    <w:rsid w:val="003E1138"/>
    <w:rsid w:val="003E1AB8"/>
    <w:rsid w:val="003E1C44"/>
    <w:rsid w:val="003E229C"/>
    <w:rsid w:val="003E2473"/>
    <w:rsid w:val="003E2726"/>
    <w:rsid w:val="003E29BB"/>
    <w:rsid w:val="003E30EB"/>
    <w:rsid w:val="003E33F1"/>
    <w:rsid w:val="003E3657"/>
    <w:rsid w:val="003E3AE7"/>
    <w:rsid w:val="003E3AF0"/>
    <w:rsid w:val="003E409D"/>
    <w:rsid w:val="003E46F4"/>
    <w:rsid w:val="003E59B0"/>
    <w:rsid w:val="003E6BE0"/>
    <w:rsid w:val="003E6EB4"/>
    <w:rsid w:val="003E7621"/>
    <w:rsid w:val="003E764D"/>
    <w:rsid w:val="003E7A35"/>
    <w:rsid w:val="003E7A91"/>
    <w:rsid w:val="003E7B2C"/>
    <w:rsid w:val="003F0088"/>
    <w:rsid w:val="003F02DA"/>
    <w:rsid w:val="003F058F"/>
    <w:rsid w:val="003F06EA"/>
    <w:rsid w:val="003F09DD"/>
    <w:rsid w:val="003F0B68"/>
    <w:rsid w:val="003F0C1B"/>
    <w:rsid w:val="003F0E9B"/>
    <w:rsid w:val="003F1387"/>
    <w:rsid w:val="003F177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4E3"/>
    <w:rsid w:val="003F47F4"/>
    <w:rsid w:val="003F5208"/>
    <w:rsid w:val="003F5777"/>
    <w:rsid w:val="003F5802"/>
    <w:rsid w:val="003F6029"/>
    <w:rsid w:val="003F628E"/>
    <w:rsid w:val="003F62D6"/>
    <w:rsid w:val="003F63B4"/>
    <w:rsid w:val="003F68F8"/>
    <w:rsid w:val="003F6A22"/>
    <w:rsid w:val="003F6BDE"/>
    <w:rsid w:val="003F7260"/>
    <w:rsid w:val="003F729D"/>
    <w:rsid w:val="003F7D59"/>
    <w:rsid w:val="003F7E33"/>
    <w:rsid w:val="003F7F93"/>
    <w:rsid w:val="0040072B"/>
    <w:rsid w:val="0040072C"/>
    <w:rsid w:val="00400C4B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B51"/>
    <w:rsid w:val="00406000"/>
    <w:rsid w:val="004064F4"/>
    <w:rsid w:val="00406EC6"/>
    <w:rsid w:val="004071F4"/>
    <w:rsid w:val="00407530"/>
    <w:rsid w:val="0040771E"/>
    <w:rsid w:val="004107E9"/>
    <w:rsid w:val="00410906"/>
    <w:rsid w:val="004119C7"/>
    <w:rsid w:val="004122DB"/>
    <w:rsid w:val="0041241B"/>
    <w:rsid w:val="004130C9"/>
    <w:rsid w:val="00413369"/>
    <w:rsid w:val="004135A6"/>
    <w:rsid w:val="004138CF"/>
    <w:rsid w:val="004140F5"/>
    <w:rsid w:val="00414240"/>
    <w:rsid w:val="004143FC"/>
    <w:rsid w:val="00414946"/>
    <w:rsid w:val="0041523E"/>
    <w:rsid w:val="00415258"/>
    <w:rsid w:val="00415589"/>
    <w:rsid w:val="00415614"/>
    <w:rsid w:val="00415B9E"/>
    <w:rsid w:val="00415E17"/>
    <w:rsid w:val="0041664B"/>
    <w:rsid w:val="00416828"/>
    <w:rsid w:val="00416B2F"/>
    <w:rsid w:val="00417226"/>
    <w:rsid w:val="004172BC"/>
    <w:rsid w:val="00417481"/>
    <w:rsid w:val="00417575"/>
    <w:rsid w:val="00417776"/>
    <w:rsid w:val="004179E7"/>
    <w:rsid w:val="00417D2F"/>
    <w:rsid w:val="00420C65"/>
    <w:rsid w:val="00420ED8"/>
    <w:rsid w:val="004227EB"/>
    <w:rsid w:val="00422D1F"/>
    <w:rsid w:val="00422F6F"/>
    <w:rsid w:val="0042322C"/>
    <w:rsid w:val="0042343D"/>
    <w:rsid w:val="00423451"/>
    <w:rsid w:val="00423ACB"/>
    <w:rsid w:val="00423F00"/>
    <w:rsid w:val="0042495F"/>
    <w:rsid w:val="00424C58"/>
    <w:rsid w:val="0042582E"/>
    <w:rsid w:val="00425C48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1EBE"/>
    <w:rsid w:val="0043214E"/>
    <w:rsid w:val="004321AC"/>
    <w:rsid w:val="0043221B"/>
    <w:rsid w:val="00433089"/>
    <w:rsid w:val="00433467"/>
    <w:rsid w:val="004334CB"/>
    <w:rsid w:val="004335E7"/>
    <w:rsid w:val="00433834"/>
    <w:rsid w:val="00434294"/>
    <w:rsid w:val="004347A1"/>
    <w:rsid w:val="004349DE"/>
    <w:rsid w:val="00435064"/>
    <w:rsid w:val="00435082"/>
    <w:rsid w:val="00435D44"/>
    <w:rsid w:val="00435FFA"/>
    <w:rsid w:val="004376C6"/>
    <w:rsid w:val="004376F6"/>
    <w:rsid w:val="00437B65"/>
    <w:rsid w:val="00437F4D"/>
    <w:rsid w:val="0044043B"/>
    <w:rsid w:val="004407D8"/>
    <w:rsid w:val="0044081C"/>
    <w:rsid w:val="00440B4E"/>
    <w:rsid w:val="00440CB2"/>
    <w:rsid w:val="00440E18"/>
    <w:rsid w:val="004411B7"/>
    <w:rsid w:val="00441B1F"/>
    <w:rsid w:val="00442853"/>
    <w:rsid w:val="00443379"/>
    <w:rsid w:val="0044388F"/>
    <w:rsid w:val="00443F0F"/>
    <w:rsid w:val="00444068"/>
    <w:rsid w:val="004448BE"/>
    <w:rsid w:val="00444DAF"/>
    <w:rsid w:val="0044509F"/>
    <w:rsid w:val="0044558E"/>
    <w:rsid w:val="00445B70"/>
    <w:rsid w:val="00446005"/>
    <w:rsid w:val="00446619"/>
    <w:rsid w:val="00446D1A"/>
    <w:rsid w:val="00446E2F"/>
    <w:rsid w:val="00446FAC"/>
    <w:rsid w:val="00447E2B"/>
    <w:rsid w:val="00450265"/>
    <w:rsid w:val="00450347"/>
    <w:rsid w:val="0045075A"/>
    <w:rsid w:val="00450871"/>
    <w:rsid w:val="00450B98"/>
    <w:rsid w:val="00450BDF"/>
    <w:rsid w:val="00450DB1"/>
    <w:rsid w:val="00450E24"/>
    <w:rsid w:val="00451433"/>
    <w:rsid w:val="0045154E"/>
    <w:rsid w:val="0045172F"/>
    <w:rsid w:val="00451990"/>
    <w:rsid w:val="004519DF"/>
    <w:rsid w:val="00451B1E"/>
    <w:rsid w:val="00451CB2"/>
    <w:rsid w:val="00452039"/>
    <w:rsid w:val="00452113"/>
    <w:rsid w:val="00452691"/>
    <w:rsid w:val="00452B1B"/>
    <w:rsid w:val="00452D4C"/>
    <w:rsid w:val="00452EF6"/>
    <w:rsid w:val="0045302D"/>
    <w:rsid w:val="00453166"/>
    <w:rsid w:val="00453B9C"/>
    <w:rsid w:val="00454013"/>
    <w:rsid w:val="004540B0"/>
    <w:rsid w:val="00454C73"/>
    <w:rsid w:val="0045536C"/>
    <w:rsid w:val="0045564A"/>
    <w:rsid w:val="00455D68"/>
    <w:rsid w:val="00456109"/>
    <w:rsid w:val="00456458"/>
    <w:rsid w:val="0045649A"/>
    <w:rsid w:val="0045670F"/>
    <w:rsid w:val="00457261"/>
    <w:rsid w:val="004575C8"/>
    <w:rsid w:val="00457A17"/>
    <w:rsid w:val="00457FBE"/>
    <w:rsid w:val="00461048"/>
    <w:rsid w:val="0046138B"/>
    <w:rsid w:val="00461550"/>
    <w:rsid w:val="00461715"/>
    <w:rsid w:val="004621F1"/>
    <w:rsid w:val="00462282"/>
    <w:rsid w:val="004626AA"/>
    <w:rsid w:val="004626C0"/>
    <w:rsid w:val="004629CD"/>
    <w:rsid w:val="00462BDD"/>
    <w:rsid w:val="00464200"/>
    <w:rsid w:val="004642F9"/>
    <w:rsid w:val="004654A7"/>
    <w:rsid w:val="004656F1"/>
    <w:rsid w:val="004657CB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15F"/>
    <w:rsid w:val="00471795"/>
    <w:rsid w:val="00471DA8"/>
    <w:rsid w:val="00471F05"/>
    <w:rsid w:val="0047236D"/>
    <w:rsid w:val="0047261A"/>
    <w:rsid w:val="00472D05"/>
    <w:rsid w:val="00472D5B"/>
    <w:rsid w:val="00473308"/>
    <w:rsid w:val="004736A8"/>
    <w:rsid w:val="00473B1A"/>
    <w:rsid w:val="00474516"/>
    <w:rsid w:val="00474B36"/>
    <w:rsid w:val="00475556"/>
    <w:rsid w:val="00475877"/>
    <w:rsid w:val="00475D67"/>
    <w:rsid w:val="004761A5"/>
    <w:rsid w:val="004768A4"/>
    <w:rsid w:val="00476A92"/>
    <w:rsid w:val="0047748D"/>
    <w:rsid w:val="00480455"/>
    <w:rsid w:val="00480575"/>
    <w:rsid w:val="00480E51"/>
    <w:rsid w:val="00480F11"/>
    <w:rsid w:val="00481A54"/>
    <w:rsid w:val="0048204A"/>
    <w:rsid w:val="004824A2"/>
    <w:rsid w:val="00482666"/>
    <w:rsid w:val="00482D28"/>
    <w:rsid w:val="00482F29"/>
    <w:rsid w:val="0048375B"/>
    <w:rsid w:val="004844A5"/>
    <w:rsid w:val="00484F5F"/>
    <w:rsid w:val="004855F7"/>
    <w:rsid w:val="00485FC7"/>
    <w:rsid w:val="004860A3"/>
    <w:rsid w:val="0048622F"/>
    <w:rsid w:val="004864AE"/>
    <w:rsid w:val="00486CCD"/>
    <w:rsid w:val="00486FC9"/>
    <w:rsid w:val="00487271"/>
    <w:rsid w:val="0048729D"/>
    <w:rsid w:val="0048767D"/>
    <w:rsid w:val="00487A08"/>
    <w:rsid w:val="00487F4C"/>
    <w:rsid w:val="004900FD"/>
    <w:rsid w:val="00490105"/>
    <w:rsid w:val="004904B9"/>
    <w:rsid w:val="004906F0"/>
    <w:rsid w:val="0049131D"/>
    <w:rsid w:val="00491ADD"/>
    <w:rsid w:val="00491DCB"/>
    <w:rsid w:val="00491FE2"/>
    <w:rsid w:val="004920A4"/>
    <w:rsid w:val="00492159"/>
    <w:rsid w:val="004921D6"/>
    <w:rsid w:val="00492BF1"/>
    <w:rsid w:val="00492E7B"/>
    <w:rsid w:val="00493166"/>
    <w:rsid w:val="0049324F"/>
    <w:rsid w:val="00493A4A"/>
    <w:rsid w:val="00493E4F"/>
    <w:rsid w:val="004942FB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13A"/>
    <w:rsid w:val="00496371"/>
    <w:rsid w:val="00496C76"/>
    <w:rsid w:val="00497176"/>
    <w:rsid w:val="004A046D"/>
    <w:rsid w:val="004A07AE"/>
    <w:rsid w:val="004A0A9A"/>
    <w:rsid w:val="004A1804"/>
    <w:rsid w:val="004A1D70"/>
    <w:rsid w:val="004A223E"/>
    <w:rsid w:val="004A2437"/>
    <w:rsid w:val="004A2D79"/>
    <w:rsid w:val="004A2D8E"/>
    <w:rsid w:val="004A2EDF"/>
    <w:rsid w:val="004A3504"/>
    <w:rsid w:val="004A39BB"/>
    <w:rsid w:val="004A3A02"/>
    <w:rsid w:val="004A3B8B"/>
    <w:rsid w:val="004A436E"/>
    <w:rsid w:val="004A465D"/>
    <w:rsid w:val="004A4701"/>
    <w:rsid w:val="004A5B62"/>
    <w:rsid w:val="004A5C0C"/>
    <w:rsid w:val="004A5F12"/>
    <w:rsid w:val="004A5F71"/>
    <w:rsid w:val="004A61EC"/>
    <w:rsid w:val="004A6651"/>
    <w:rsid w:val="004A6A7D"/>
    <w:rsid w:val="004A6CED"/>
    <w:rsid w:val="004A6D64"/>
    <w:rsid w:val="004A75BA"/>
    <w:rsid w:val="004A7D8C"/>
    <w:rsid w:val="004A7E6E"/>
    <w:rsid w:val="004B0587"/>
    <w:rsid w:val="004B05DA"/>
    <w:rsid w:val="004B0666"/>
    <w:rsid w:val="004B0BF4"/>
    <w:rsid w:val="004B0D86"/>
    <w:rsid w:val="004B13DE"/>
    <w:rsid w:val="004B13DF"/>
    <w:rsid w:val="004B14E1"/>
    <w:rsid w:val="004B211D"/>
    <w:rsid w:val="004B26B0"/>
    <w:rsid w:val="004B33DF"/>
    <w:rsid w:val="004B3473"/>
    <w:rsid w:val="004B3552"/>
    <w:rsid w:val="004B385C"/>
    <w:rsid w:val="004B3881"/>
    <w:rsid w:val="004B393E"/>
    <w:rsid w:val="004B4387"/>
    <w:rsid w:val="004B439F"/>
    <w:rsid w:val="004B458A"/>
    <w:rsid w:val="004B461A"/>
    <w:rsid w:val="004B46F2"/>
    <w:rsid w:val="004B4901"/>
    <w:rsid w:val="004B49B4"/>
    <w:rsid w:val="004B591B"/>
    <w:rsid w:val="004B5D61"/>
    <w:rsid w:val="004B5EDE"/>
    <w:rsid w:val="004B62AE"/>
    <w:rsid w:val="004B645E"/>
    <w:rsid w:val="004B650C"/>
    <w:rsid w:val="004B6523"/>
    <w:rsid w:val="004B6BDC"/>
    <w:rsid w:val="004B6EC1"/>
    <w:rsid w:val="004B6FA5"/>
    <w:rsid w:val="004B7327"/>
    <w:rsid w:val="004B7369"/>
    <w:rsid w:val="004B7F3A"/>
    <w:rsid w:val="004C0125"/>
    <w:rsid w:val="004C0860"/>
    <w:rsid w:val="004C0CC2"/>
    <w:rsid w:val="004C1497"/>
    <w:rsid w:val="004C16BA"/>
    <w:rsid w:val="004C2D25"/>
    <w:rsid w:val="004C31E9"/>
    <w:rsid w:val="004C3497"/>
    <w:rsid w:val="004C3622"/>
    <w:rsid w:val="004C37CD"/>
    <w:rsid w:val="004C3EE2"/>
    <w:rsid w:val="004C4203"/>
    <w:rsid w:val="004C4675"/>
    <w:rsid w:val="004C4969"/>
    <w:rsid w:val="004C4C3F"/>
    <w:rsid w:val="004C562B"/>
    <w:rsid w:val="004C5CDC"/>
    <w:rsid w:val="004C6B36"/>
    <w:rsid w:val="004C7424"/>
    <w:rsid w:val="004C7C3C"/>
    <w:rsid w:val="004D0335"/>
    <w:rsid w:val="004D0505"/>
    <w:rsid w:val="004D1CEF"/>
    <w:rsid w:val="004D2626"/>
    <w:rsid w:val="004D31E0"/>
    <w:rsid w:val="004D32B6"/>
    <w:rsid w:val="004D357B"/>
    <w:rsid w:val="004D3A84"/>
    <w:rsid w:val="004D3B30"/>
    <w:rsid w:val="004D3C14"/>
    <w:rsid w:val="004D45D8"/>
    <w:rsid w:val="004D4B5B"/>
    <w:rsid w:val="004D4C42"/>
    <w:rsid w:val="004D4EE5"/>
    <w:rsid w:val="004D5169"/>
    <w:rsid w:val="004D53A7"/>
    <w:rsid w:val="004D577A"/>
    <w:rsid w:val="004D594E"/>
    <w:rsid w:val="004D5D37"/>
    <w:rsid w:val="004D5E4A"/>
    <w:rsid w:val="004D609F"/>
    <w:rsid w:val="004D60FE"/>
    <w:rsid w:val="004D623D"/>
    <w:rsid w:val="004D6F95"/>
    <w:rsid w:val="004D707F"/>
    <w:rsid w:val="004D7C1B"/>
    <w:rsid w:val="004E03DC"/>
    <w:rsid w:val="004E109C"/>
    <w:rsid w:val="004E16B7"/>
    <w:rsid w:val="004E1EE7"/>
    <w:rsid w:val="004E234E"/>
    <w:rsid w:val="004E2590"/>
    <w:rsid w:val="004E27FA"/>
    <w:rsid w:val="004E2964"/>
    <w:rsid w:val="004E2BD6"/>
    <w:rsid w:val="004E2E2D"/>
    <w:rsid w:val="004E3467"/>
    <w:rsid w:val="004E3569"/>
    <w:rsid w:val="004E35FA"/>
    <w:rsid w:val="004E3D6A"/>
    <w:rsid w:val="004E40D6"/>
    <w:rsid w:val="004E4254"/>
    <w:rsid w:val="004E4407"/>
    <w:rsid w:val="004E4AE8"/>
    <w:rsid w:val="004E4B82"/>
    <w:rsid w:val="004E4DB1"/>
    <w:rsid w:val="004E533B"/>
    <w:rsid w:val="004E5369"/>
    <w:rsid w:val="004E53FD"/>
    <w:rsid w:val="004E5950"/>
    <w:rsid w:val="004E6754"/>
    <w:rsid w:val="004E6DA7"/>
    <w:rsid w:val="004E6FC1"/>
    <w:rsid w:val="004E7004"/>
    <w:rsid w:val="004E74F6"/>
    <w:rsid w:val="004E7657"/>
    <w:rsid w:val="004E7F4C"/>
    <w:rsid w:val="004F0195"/>
    <w:rsid w:val="004F0947"/>
    <w:rsid w:val="004F0D12"/>
    <w:rsid w:val="004F13A1"/>
    <w:rsid w:val="004F17ED"/>
    <w:rsid w:val="004F1C30"/>
    <w:rsid w:val="004F26F9"/>
    <w:rsid w:val="004F2B33"/>
    <w:rsid w:val="004F39C0"/>
    <w:rsid w:val="004F3A09"/>
    <w:rsid w:val="004F3A98"/>
    <w:rsid w:val="004F4656"/>
    <w:rsid w:val="004F48B9"/>
    <w:rsid w:val="004F494B"/>
    <w:rsid w:val="004F4C07"/>
    <w:rsid w:val="004F4E32"/>
    <w:rsid w:val="004F4FFF"/>
    <w:rsid w:val="004F5EC9"/>
    <w:rsid w:val="004F6357"/>
    <w:rsid w:val="004F6704"/>
    <w:rsid w:val="004F6996"/>
    <w:rsid w:val="004F6D07"/>
    <w:rsid w:val="004F6EAB"/>
    <w:rsid w:val="004F6EF1"/>
    <w:rsid w:val="0050005D"/>
    <w:rsid w:val="00500181"/>
    <w:rsid w:val="00500336"/>
    <w:rsid w:val="00500454"/>
    <w:rsid w:val="0050055D"/>
    <w:rsid w:val="00500597"/>
    <w:rsid w:val="0050070D"/>
    <w:rsid w:val="00500E7B"/>
    <w:rsid w:val="00500FA7"/>
    <w:rsid w:val="00500FE3"/>
    <w:rsid w:val="005011F2"/>
    <w:rsid w:val="00501B06"/>
    <w:rsid w:val="00501BAD"/>
    <w:rsid w:val="005026D7"/>
    <w:rsid w:val="00502EEC"/>
    <w:rsid w:val="005033B3"/>
    <w:rsid w:val="005039E0"/>
    <w:rsid w:val="00503C4D"/>
    <w:rsid w:val="00504B67"/>
    <w:rsid w:val="00504C06"/>
    <w:rsid w:val="00504CF0"/>
    <w:rsid w:val="00504D4A"/>
    <w:rsid w:val="00504FA4"/>
    <w:rsid w:val="005054CD"/>
    <w:rsid w:val="00505798"/>
    <w:rsid w:val="00505C98"/>
    <w:rsid w:val="00506A1D"/>
    <w:rsid w:val="00506E12"/>
    <w:rsid w:val="0050741A"/>
    <w:rsid w:val="005074B6"/>
    <w:rsid w:val="00507D4F"/>
    <w:rsid w:val="00507D58"/>
    <w:rsid w:val="00507DD5"/>
    <w:rsid w:val="00510568"/>
    <w:rsid w:val="00510768"/>
    <w:rsid w:val="005109C7"/>
    <w:rsid w:val="00510E1B"/>
    <w:rsid w:val="005111A2"/>
    <w:rsid w:val="005111CF"/>
    <w:rsid w:val="005116F8"/>
    <w:rsid w:val="00511BEE"/>
    <w:rsid w:val="005129E6"/>
    <w:rsid w:val="00512C1E"/>
    <w:rsid w:val="00513CCE"/>
    <w:rsid w:val="00513EE9"/>
    <w:rsid w:val="005144FE"/>
    <w:rsid w:val="0051465E"/>
    <w:rsid w:val="00514776"/>
    <w:rsid w:val="00514D95"/>
    <w:rsid w:val="00514FAB"/>
    <w:rsid w:val="0051525D"/>
    <w:rsid w:val="005152E9"/>
    <w:rsid w:val="00515958"/>
    <w:rsid w:val="00515A9E"/>
    <w:rsid w:val="00517A28"/>
    <w:rsid w:val="00517A35"/>
    <w:rsid w:val="005203E3"/>
    <w:rsid w:val="00520466"/>
    <w:rsid w:val="00520A0C"/>
    <w:rsid w:val="00520FC4"/>
    <w:rsid w:val="00521075"/>
    <w:rsid w:val="00522A8E"/>
    <w:rsid w:val="00522C38"/>
    <w:rsid w:val="00522FA9"/>
    <w:rsid w:val="00523608"/>
    <w:rsid w:val="00523CD1"/>
    <w:rsid w:val="00523FA1"/>
    <w:rsid w:val="00523FA6"/>
    <w:rsid w:val="00524527"/>
    <w:rsid w:val="00524C6F"/>
    <w:rsid w:val="005257B8"/>
    <w:rsid w:val="00525DC2"/>
    <w:rsid w:val="00525DCE"/>
    <w:rsid w:val="005263F2"/>
    <w:rsid w:val="00526E2C"/>
    <w:rsid w:val="00527C09"/>
    <w:rsid w:val="005301B7"/>
    <w:rsid w:val="005302DC"/>
    <w:rsid w:val="00530343"/>
    <w:rsid w:val="00531237"/>
    <w:rsid w:val="00531252"/>
    <w:rsid w:val="005317B7"/>
    <w:rsid w:val="0053184C"/>
    <w:rsid w:val="00531990"/>
    <w:rsid w:val="00531CA6"/>
    <w:rsid w:val="00532314"/>
    <w:rsid w:val="005324D1"/>
    <w:rsid w:val="005329C5"/>
    <w:rsid w:val="00532AF2"/>
    <w:rsid w:val="00532B3D"/>
    <w:rsid w:val="00532C9B"/>
    <w:rsid w:val="0053343C"/>
    <w:rsid w:val="005335E2"/>
    <w:rsid w:val="00533A13"/>
    <w:rsid w:val="005342E8"/>
    <w:rsid w:val="00534343"/>
    <w:rsid w:val="00534839"/>
    <w:rsid w:val="00534884"/>
    <w:rsid w:val="00534AE3"/>
    <w:rsid w:val="00535931"/>
    <w:rsid w:val="00535F76"/>
    <w:rsid w:val="005360CE"/>
    <w:rsid w:val="0053640B"/>
    <w:rsid w:val="005364C2"/>
    <w:rsid w:val="00536501"/>
    <w:rsid w:val="00536BC2"/>
    <w:rsid w:val="00536DDD"/>
    <w:rsid w:val="0053735E"/>
    <w:rsid w:val="00537F5F"/>
    <w:rsid w:val="00537F81"/>
    <w:rsid w:val="0054091C"/>
    <w:rsid w:val="00540C14"/>
    <w:rsid w:val="005410C3"/>
    <w:rsid w:val="005411A8"/>
    <w:rsid w:val="0054129C"/>
    <w:rsid w:val="00541675"/>
    <w:rsid w:val="00541B7E"/>
    <w:rsid w:val="00541CFF"/>
    <w:rsid w:val="00542029"/>
    <w:rsid w:val="005420BA"/>
    <w:rsid w:val="005422EE"/>
    <w:rsid w:val="005428C4"/>
    <w:rsid w:val="0054290F"/>
    <w:rsid w:val="00542FF6"/>
    <w:rsid w:val="0054336B"/>
    <w:rsid w:val="00543728"/>
    <w:rsid w:val="005438B2"/>
    <w:rsid w:val="005438D7"/>
    <w:rsid w:val="00543BD2"/>
    <w:rsid w:val="00544196"/>
    <w:rsid w:val="0054457E"/>
    <w:rsid w:val="00544B69"/>
    <w:rsid w:val="00544EF2"/>
    <w:rsid w:val="00545327"/>
    <w:rsid w:val="005455AA"/>
    <w:rsid w:val="00545951"/>
    <w:rsid w:val="00545F2A"/>
    <w:rsid w:val="00546F31"/>
    <w:rsid w:val="005476D2"/>
    <w:rsid w:val="00547C2C"/>
    <w:rsid w:val="00547C33"/>
    <w:rsid w:val="00547EC3"/>
    <w:rsid w:val="00547FBD"/>
    <w:rsid w:val="005509C8"/>
    <w:rsid w:val="005516FA"/>
    <w:rsid w:val="005518AB"/>
    <w:rsid w:val="0055196C"/>
    <w:rsid w:val="00551C2A"/>
    <w:rsid w:val="00551DF1"/>
    <w:rsid w:val="00552929"/>
    <w:rsid w:val="00552E98"/>
    <w:rsid w:val="00553659"/>
    <w:rsid w:val="00553A03"/>
    <w:rsid w:val="00553D54"/>
    <w:rsid w:val="00554001"/>
    <w:rsid w:val="00554015"/>
    <w:rsid w:val="00554C67"/>
    <w:rsid w:val="00554E5E"/>
    <w:rsid w:val="00555309"/>
    <w:rsid w:val="0055569A"/>
    <w:rsid w:val="005558B8"/>
    <w:rsid w:val="00555D00"/>
    <w:rsid w:val="005568BC"/>
    <w:rsid w:val="00556D2C"/>
    <w:rsid w:val="00556FFC"/>
    <w:rsid w:val="005579C6"/>
    <w:rsid w:val="005579E0"/>
    <w:rsid w:val="00560865"/>
    <w:rsid w:val="005609E2"/>
    <w:rsid w:val="00560B9C"/>
    <w:rsid w:val="00560BE0"/>
    <w:rsid w:val="00560CC6"/>
    <w:rsid w:val="00560F20"/>
    <w:rsid w:val="00561459"/>
    <w:rsid w:val="00561FAD"/>
    <w:rsid w:val="00562980"/>
    <w:rsid w:val="00562E2A"/>
    <w:rsid w:val="00562F7E"/>
    <w:rsid w:val="0056305F"/>
    <w:rsid w:val="00563086"/>
    <w:rsid w:val="0056392D"/>
    <w:rsid w:val="00563CC8"/>
    <w:rsid w:val="00563E25"/>
    <w:rsid w:val="00563E8B"/>
    <w:rsid w:val="005644D6"/>
    <w:rsid w:val="00564C1F"/>
    <w:rsid w:val="00565069"/>
    <w:rsid w:val="005651F8"/>
    <w:rsid w:val="00565453"/>
    <w:rsid w:val="005656A8"/>
    <w:rsid w:val="00565D79"/>
    <w:rsid w:val="00566127"/>
    <w:rsid w:val="0056688A"/>
    <w:rsid w:val="005671D1"/>
    <w:rsid w:val="00567CEA"/>
    <w:rsid w:val="00570146"/>
    <w:rsid w:val="00570408"/>
    <w:rsid w:val="00570743"/>
    <w:rsid w:val="00570AA7"/>
    <w:rsid w:val="00570BB3"/>
    <w:rsid w:val="00570D7E"/>
    <w:rsid w:val="00571324"/>
    <w:rsid w:val="005715C4"/>
    <w:rsid w:val="00571765"/>
    <w:rsid w:val="00571B87"/>
    <w:rsid w:val="00571E51"/>
    <w:rsid w:val="005721E3"/>
    <w:rsid w:val="00572259"/>
    <w:rsid w:val="005727DC"/>
    <w:rsid w:val="0057283F"/>
    <w:rsid w:val="00572A6A"/>
    <w:rsid w:val="00572FB9"/>
    <w:rsid w:val="00573B97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6B94"/>
    <w:rsid w:val="00577AF8"/>
    <w:rsid w:val="00577C9B"/>
    <w:rsid w:val="0058000D"/>
    <w:rsid w:val="0058012D"/>
    <w:rsid w:val="00580505"/>
    <w:rsid w:val="00580F65"/>
    <w:rsid w:val="00581726"/>
    <w:rsid w:val="00581902"/>
    <w:rsid w:val="00581CE6"/>
    <w:rsid w:val="00581EAE"/>
    <w:rsid w:val="005820C7"/>
    <w:rsid w:val="00582290"/>
    <w:rsid w:val="00582365"/>
    <w:rsid w:val="005825BC"/>
    <w:rsid w:val="00582B28"/>
    <w:rsid w:val="0058330C"/>
    <w:rsid w:val="0058342C"/>
    <w:rsid w:val="00583651"/>
    <w:rsid w:val="00583ABC"/>
    <w:rsid w:val="00583E21"/>
    <w:rsid w:val="00584A13"/>
    <w:rsid w:val="00584D0B"/>
    <w:rsid w:val="005850E5"/>
    <w:rsid w:val="00585C45"/>
    <w:rsid w:val="00585D94"/>
    <w:rsid w:val="00585E1B"/>
    <w:rsid w:val="005861DB"/>
    <w:rsid w:val="00586245"/>
    <w:rsid w:val="005868DE"/>
    <w:rsid w:val="00586AE0"/>
    <w:rsid w:val="0058709A"/>
    <w:rsid w:val="005874F9"/>
    <w:rsid w:val="00590E3A"/>
    <w:rsid w:val="005910A0"/>
    <w:rsid w:val="00591122"/>
    <w:rsid w:val="00591359"/>
    <w:rsid w:val="00591379"/>
    <w:rsid w:val="0059137C"/>
    <w:rsid w:val="0059159A"/>
    <w:rsid w:val="005925D9"/>
    <w:rsid w:val="00592B60"/>
    <w:rsid w:val="00592BAC"/>
    <w:rsid w:val="00593038"/>
    <w:rsid w:val="005930EE"/>
    <w:rsid w:val="005942CF"/>
    <w:rsid w:val="005946DB"/>
    <w:rsid w:val="0059489F"/>
    <w:rsid w:val="005949BD"/>
    <w:rsid w:val="005952C2"/>
    <w:rsid w:val="005959C7"/>
    <w:rsid w:val="00596070"/>
    <w:rsid w:val="00596D2B"/>
    <w:rsid w:val="00597AD1"/>
    <w:rsid w:val="00597B6B"/>
    <w:rsid w:val="00597F16"/>
    <w:rsid w:val="005A01BB"/>
    <w:rsid w:val="005A0CE1"/>
    <w:rsid w:val="005A0E21"/>
    <w:rsid w:val="005A122A"/>
    <w:rsid w:val="005A1723"/>
    <w:rsid w:val="005A1A01"/>
    <w:rsid w:val="005A1A67"/>
    <w:rsid w:val="005A1A71"/>
    <w:rsid w:val="005A2D99"/>
    <w:rsid w:val="005A33AE"/>
    <w:rsid w:val="005A3963"/>
    <w:rsid w:val="005A3D7C"/>
    <w:rsid w:val="005A3EDF"/>
    <w:rsid w:val="005A3F2E"/>
    <w:rsid w:val="005A410C"/>
    <w:rsid w:val="005A4484"/>
    <w:rsid w:val="005A4491"/>
    <w:rsid w:val="005A4E03"/>
    <w:rsid w:val="005A56E6"/>
    <w:rsid w:val="005A576D"/>
    <w:rsid w:val="005A58DF"/>
    <w:rsid w:val="005A69D4"/>
    <w:rsid w:val="005A70C8"/>
    <w:rsid w:val="005A7317"/>
    <w:rsid w:val="005A73CF"/>
    <w:rsid w:val="005A7487"/>
    <w:rsid w:val="005A7971"/>
    <w:rsid w:val="005A7C3D"/>
    <w:rsid w:val="005B01AF"/>
    <w:rsid w:val="005B096F"/>
    <w:rsid w:val="005B09D3"/>
    <w:rsid w:val="005B0FE6"/>
    <w:rsid w:val="005B1067"/>
    <w:rsid w:val="005B1610"/>
    <w:rsid w:val="005B17E1"/>
    <w:rsid w:val="005B1B68"/>
    <w:rsid w:val="005B1BBD"/>
    <w:rsid w:val="005B252B"/>
    <w:rsid w:val="005B262D"/>
    <w:rsid w:val="005B2745"/>
    <w:rsid w:val="005B2B09"/>
    <w:rsid w:val="005B2B45"/>
    <w:rsid w:val="005B2B5E"/>
    <w:rsid w:val="005B347E"/>
    <w:rsid w:val="005B442B"/>
    <w:rsid w:val="005B44E0"/>
    <w:rsid w:val="005B5030"/>
    <w:rsid w:val="005B54F7"/>
    <w:rsid w:val="005B5A06"/>
    <w:rsid w:val="005B5B3C"/>
    <w:rsid w:val="005B66AD"/>
    <w:rsid w:val="005B6A7C"/>
    <w:rsid w:val="005B7161"/>
    <w:rsid w:val="005B75D2"/>
    <w:rsid w:val="005B75E5"/>
    <w:rsid w:val="005C0577"/>
    <w:rsid w:val="005C0711"/>
    <w:rsid w:val="005C0939"/>
    <w:rsid w:val="005C09CA"/>
    <w:rsid w:val="005C20B5"/>
    <w:rsid w:val="005C20B7"/>
    <w:rsid w:val="005C215A"/>
    <w:rsid w:val="005C21AE"/>
    <w:rsid w:val="005C2900"/>
    <w:rsid w:val="005C2BD0"/>
    <w:rsid w:val="005C30E1"/>
    <w:rsid w:val="005C31B6"/>
    <w:rsid w:val="005C31C0"/>
    <w:rsid w:val="005C42AC"/>
    <w:rsid w:val="005C471F"/>
    <w:rsid w:val="005C47D3"/>
    <w:rsid w:val="005C4ADD"/>
    <w:rsid w:val="005C4B7A"/>
    <w:rsid w:val="005C4EAC"/>
    <w:rsid w:val="005C5BF2"/>
    <w:rsid w:val="005C63AB"/>
    <w:rsid w:val="005C6B07"/>
    <w:rsid w:val="005C6E5E"/>
    <w:rsid w:val="005C72CA"/>
    <w:rsid w:val="005C7309"/>
    <w:rsid w:val="005C7C23"/>
    <w:rsid w:val="005C7D14"/>
    <w:rsid w:val="005C7D60"/>
    <w:rsid w:val="005C7D67"/>
    <w:rsid w:val="005D0DDD"/>
    <w:rsid w:val="005D0E39"/>
    <w:rsid w:val="005D0E64"/>
    <w:rsid w:val="005D1016"/>
    <w:rsid w:val="005D110C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BE8"/>
    <w:rsid w:val="005D51A0"/>
    <w:rsid w:val="005D5760"/>
    <w:rsid w:val="005D5B25"/>
    <w:rsid w:val="005D5BCD"/>
    <w:rsid w:val="005D6BCA"/>
    <w:rsid w:val="005D70B5"/>
    <w:rsid w:val="005D7899"/>
    <w:rsid w:val="005E091C"/>
    <w:rsid w:val="005E0AE7"/>
    <w:rsid w:val="005E0EA3"/>
    <w:rsid w:val="005E105A"/>
    <w:rsid w:val="005E15A6"/>
    <w:rsid w:val="005E16E7"/>
    <w:rsid w:val="005E1EBB"/>
    <w:rsid w:val="005E21D9"/>
    <w:rsid w:val="005E25F0"/>
    <w:rsid w:val="005E2660"/>
    <w:rsid w:val="005E274B"/>
    <w:rsid w:val="005E294D"/>
    <w:rsid w:val="005E2E55"/>
    <w:rsid w:val="005E2F87"/>
    <w:rsid w:val="005E384A"/>
    <w:rsid w:val="005E3A30"/>
    <w:rsid w:val="005E3EEE"/>
    <w:rsid w:val="005E40F0"/>
    <w:rsid w:val="005E4ADB"/>
    <w:rsid w:val="005E4DEC"/>
    <w:rsid w:val="005E5268"/>
    <w:rsid w:val="005E5975"/>
    <w:rsid w:val="005E5DA5"/>
    <w:rsid w:val="005E62A8"/>
    <w:rsid w:val="005E6D04"/>
    <w:rsid w:val="005E6EB8"/>
    <w:rsid w:val="005E77C2"/>
    <w:rsid w:val="005E7ADE"/>
    <w:rsid w:val="005E7C1D"/>
    <w:rsid w:val="005F025E"/>
    <w:rsid w:val="005F0EBD"/>
    <w:rsid w:val="005F1B9F"/>
    <w:rsid w:val="005F1BA9"/>
    <w:rsid w:val="005F1DC8"/>
    <w:rsid w:val="005F2203"/>
    <w:rsid w:val="005F25C4"/>
    <w:rsid w:val="005F27C4"/>
    <w:rsid w:val="005F37EE"/>
    <w:rsid w:val="005F3A59"/>
    <w:rsid w:val="005F3AFE"/>
    <w:rsid w:val="005F48B8"/>
    <w:rsid w:val="005F494C"/>
    <w:rsid w:val="005F495B"/>
    <w:rsid w:val="005F4CCE"/>
    <w:rsid w:val="005F5312"/>
    <w:rsid w:val="005F5427"/>
    <w:rsid w:val="005F5BF5"/>
    <w:rsid w:val="005F6554"/>
    <w:rsid w:val="005F725B"/>
    <w:rsid w:val="005F7361"/>
    <w:rsid w:val="005F76DF"/>
    <w:rsid w:val="00600225"/>
    <w:rsid w:val="006005C7"/>
    <w:rsid w:val="00600886"/>
    <w:rsid w:val="00600CB5"/>
    <w:rsid w:val="00600E67"/>
    <w:rsid w:val="00601523"/>
    <w:rsid w:val="0060170D"/>
    <w:rsid w:val="0060206F"/>
    <w:rsid w:val="006025DF"/>
    <w:rsid w:val="0060307E"/>
    <w:rsid w:val="006030D0"/>
    <w:rsid w:val="00603630"/>
    <w:rsid w:val="00603A08"/>
    <w:rsid w:val="006040E9"/>
    <w:rsid w:val="00604197"/>
    <w:rsid w:val="006047E1"/>
    <w:rsid w:val="00604F9D"/>
    <w:rsid w:val="006059CE"/>
    <w:rsid w:val="00605A9C"/>
    <w:rsid w:val="00605E43"/>
    <w:rsid w:val="00606067"/>
    <w:rsid w:val="00606079"/>
    <w:rsid w:val="00606BCA"/>
    <w:rsid w:val="006072EF"/>
    <w:rsid w:val="00607723"/>
    <w:rsid w:val="00610171"/>
    <w:rsid w:val="00610723"/>
    <w:rsid w:val="00610A5E"/>
    <w:rsid w:val="00610B8B"/>
    <w:rsid w:val="00610C5A"/>
    <w:rsid w:val="006112F6"/>
    <w:rsid w:val="006119D3"/>
    <w:rsid w:val="00611A4C"/>
    <w:rsid w:val="00611CCE"/>
    <w:rsid w:val="006120C2"/>
    <w:rsid w:val="00612187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751"/>
    <w:rsid w:val="006148B3"/>
    <w:rsid w:val="00614A11"/>
    <w:rsid w:val="00614A37"/>
    <w:rsid w:val="00614C74"/>
    <w:rsid w:val="00614F92"/>
    <w:rsid w:val="00615E6F"/>
    <w:rsid w:val="006162EF"/>
    <w:rsid w:val="006164D6"/>
    <w:rsid w:val="00616B82"/>
    <w:rsid w:val="00617E93"/>
    <w:rsid w:val="00620195"/>
    <w:rsid w:val="00620659"/>
    <w:rsid w:val="006208F5"/>
    <w:rsid w:val="0062099C"/>
    <w:rsid w:val="006218F3"/>
    <w:rsid w:val="0062228B"/>
    <w:rsid w:val="00622458"/>
    <w:rsid w:val="0062289D"/>
    <w:rsid w:val="00622B82"/>
    <w:rsid w:val="0062308A"/>
    <w:rsid w:val="006234CC"/>
    <w:rsid w:val="00623A26"/>
    <w:rsid w:val="00623A3B"/>
    <w:rsid w:val="00623B31"/>
    <w:rsid w:val="00624071"/>
    <w:rsid w:val="00624EA0"/>
    <w:rsid w:val="00624F1B"/>
    <w:rsid w:val="0062570D"/>
    <w:rsid w:val="00625B1B"/>
    <w:rsid w:val="00626199"/>
    <w:rsid w:val="006262F2"/>
    <w:rsid w:val="0062654E"/>
    <w:rsid w:val="006265C4"/>
    <w:rsid w:val="006269CE"/>
    <w:rsid w:val="00626E3B"/>
    <w:rsid w:val="00627C4B"/>
    <w:rsid w:val="00630B9A"/>
    <w:rsid w:val="00630C8F"/>
    <w:rsid w:val="00630E82"/>
    <w:rsid w:val="0063133C"/>
    <w:rsid w:val="006315A4"/>
    <w:rsid w:val="00631B9B"/>
    <w:rsid w:val="0063341C"/>
    <w:rsid w:val="00633A83"/>
    <w:rsid w:val="00633E27"/>
    <w:rsid w:val="00634B37"/>
    <w:rsid w:val="00634FEF"/>
    <w:rsid w:val="00635183"/>
    <w:rsid w:val="006352A2"/>
    <w:rsid w:val="0063552E"/>
    <w:rsid w:val="0063556F"/>
    <w:rsid w:val="006355E4"/>
    <w:rsid w:val="00635ACB"/>
    <w:rsid w:val="00635CF1"/>
    <w:rsid w:val="00636AFC"/>
    <w:rsid w:val="00636B68"/>
    <w:rsid w:val="006372F1"/>
    <w:rsid w:val="006377EE"/>
    <w:rsid w:val="00640938"/>
    <w:rsid w:val="00640D03"/>
    <w:rsid w:val="0064189A"/>
    <w:rsid w:val="00641A26"/>
    <w:rsid w:val="00641D33"/>
    <w:rsid w:val="00642154"/>
    <w:rsid w:val="006428D9"/>
    <w:rsid w:val="00642CE0"/>
    <w:rsid w:val="00642EE5"/>
    <w:rsid w:val="00643127"/>
    <w:rsid w:val="00643AF9"/>
    <w:rsid w:val="00643DE0"/>
    <w:rsid w:val="00643F46"/>
    <w:rsid w:val="00644003"/>
    <w:rsid w:val="006442D0"/>
    <w:rsid w:val="00645787"/>
    <w:rsid w:val="006458C7"/>
    <w:rsid w:val="00646967"/>
    <w:rsid w:val="00646DAD"/>
    <w:rsid w:val="00646FD8"/>
    <w:rsid w:val="00647349"/>
    <w:rsid w:val="0065035F"/>
    <w:rsid w:val="006508FA"/>
    <w:rsid w:val="0065194D"/>
    <w:rsid w:val="00651B06"/>
    <w:rsid w:val="00651B79"/>
    <w:rsid w:val="00651B95"/>
    <w:rsid w:val="006522E1"/>
    <w:rsid w:val="0065341B"/>
    <w:rsid w:val="00653428"/>
    <w:rsid w:val="006534F5"/>
    <w:rsid w:val="00653580"/>
    <w:rsid w:val="006539D1"/>
    <w:rsid w:val="00653A26"/>
    <w:rsid w:val="00653FD0"/>
    <w:rsid w:val="00654A0E"/>
    <w:rsid w:val="00654ADF"/>
    <w:rsid w:val="00654FC5"/>
    <w:rsid w:val="0065577D"/>
    <w:rsid w:val="00655F9F"/>
    <w:rsid w:val="00656507"/>
    <w:rsid w:val="00656754"/>
    <w:rsid w:val="006574F6"/>
    <w:rsid w:val="006574FD"/>
    <w:rsid w:val="006578C6"/>
    <w:rsid w:val="00657982"/>
    <w:rsid w:val="00660227"/>
    <w:rsid w:val="00660682"/>
    <w:rsid w:val="00661133"/>
    <w:rsid w:val="00661C52"/>
    <w:rsid w:val="00661C9D"/>
    <w:rsid w:val="0066210C"/>
    <w:rsid w:val="0066218D"/>
    <w:rsid w:val="006623C1"/>
    <w:rsid w:val="0066290D"/>
    <w:rsid w:val="006631D6"/>
    <w:rsid w:val="00663B8B"/>
    <w:rsid w:val="00664070"/>
    <w:rsid w:val="00664348"/>
    <w:rsid w:val="00664733"/>
    <w:rsid w:val="00664999"/>
    <w:rsid w:val="00664B7B"/>
    <w:rsid w:val="00664CE1"/>
    <w:rsid w:val="00664D56"/>
    <w:rsid w:val="00664FA4"/>
    <w:rsid w:val="00665245"/>
    <w:rsid w:val="00665F27"/>
    <w:rsid w:val="006662C2"/>
    <w:rsid w:val="0066645E"/>
    <w:rsid w:val="006667EB"/>
    <w:rsid w:val="00666D6B"/>
    <w:rsid w:val="00667C8B"/>
    <w:rsid w:val="00670258"/>
    <w:rsid w:val="006704E3"/>
    <w:rsid w:val="00670529"/>
    <w:rsid w:val="00670FAB"/>
    <w:rsid w:val="00671066"/>
    <w:rsid w:val="00671694"/>
    <w:rsid w:val="006716B8"/>
    <w:rsid w:val="00672561"/>
    <w:rsid w:val="00672C06"/>
    <w:rsid w:val="00673699"/>
    <w:rsid w:val="00673A2B"/>
    <w:rsid w:val="00673F4F"/>
    <w:rsid w:val="00674234"/>
    <w:rsid w:val="00674687"/>
    <w:rsid w:val="00675231"/>
    <w:rsid w:val="00675BEC"/>
    <w:rsid w:val="00675F44"/>
    <w:rsid w:val="0067627D"/>
    <w:rsid w:val="00676624"/>
    <w:rsid w:val="006770AF"/>
    <w:rsid w:val="006775D7"/>
    <w:rsid w:val="00677645"/>
    <w:rsid w:val="0067773E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096"/>
    <w:rsid w:val="006834E8"/>
    <w:rsid w:val="00683CBF"/>
    <w:rsid w:val="0068409B"/>
    <w:rsid w:val="00684150"/>
    <w:rsid w:val="006842CD"/>
    <w:rsid w:val="00685444"/>
    <w:rsid w:val="0068573E"/>
    <w:rsid w:val="006858C9"/>
    <w:rsid w:val="0068767C"/>
    <w:rsid w:val="00687C35"/>
    <w:rsid w:val="006904F0"/>
    <w:rsid w:val="00690749"/>
    <w:rsid w:val="00690FAC"/>
    <w:rsid w:val="00691240"/>
    <w:rsid w:val="00691B4C"/>
    <w:rsid w:val="00691E30"/>
    <w:rsid w:val="00692240"/>
    <w:rsid w:val="006926DC"/>
    <w:rsid w:val="00692EEF"/>
    <w:rsid w:val="006933B8"/>
    <w:rsid w:val="0069361E"/>
    <w:rsid w:val="00693906"/>
    <w:rsid w:val="0069398C"/>
    <w:rsid w:val="00693F05"/>
    <w:rsid w:val="006945F3"/>
    <w:rsid w:val="00694981"/>
    <w:rsid w:val="00695335"/>
    <w:rsid w:val="00695CBB"/>
    <w:rsid w:val="00695CDF"/>
    <w:rsid w:val="00695CE2"/>
    <w:rsid w:val="006964A9"/>
    <w:rsid w:val="00696613"/>
    <w:rsid w:val="00696DFD"/>
    <w:rsid w:val="00697034"/>
    <w:rsid w:val="006972CF"/>
    <w:rsid w:val="00697739"/>
    <w:rsid w:val="006A0263"/>
    <w:rsid w:val="006A085A"/>
    <w:rsid w:val="006A08E2"/>
    <w:rsid w:val="006A0905"/>
    <w:rsid w:val="006A0DAE"/>
    <w:rsid w:val="006A1720"/>
    <w:rsid w:val="006A1BB8"/>
    <w:rsid w:val="006A1C4F"/>
    <w:rsid w:val="006A23A6"/>
    <w:rsid w:val="006A2498"/>
    <w:rsid w:val="006A2526"/>
    <w:rsid w:val="006A28CC"/>
    <w:rsid w:val="006A33BD"/>
    <w:rsid w:val="006A366C"/>
    <w:rsid w:val="006A386F"/>
    <w:rsid w:val="006A3A5C"/>
    <w:rsid w:val="006A3FA7"/>
    <w:rsid w:val="006A494D"/>
    <w:rsid w:val="006A54AF"/>
    <w:rsid w:val="006A5C1C"/>
    <w:rsid w:val="006A5E10"/>
    <w:rsid w:val="006A5E98"/>
    <w:rsid w:val="006A681F"/>
    <w:rsid w:val="006A7922"/>
    <w:rsid w:val="006A7ADF"/>
    <w:rsid w:val="006A7E91"/>
    <w:rsid w:val="006A7EC4"/>
    <w:rsid w:val="006A7FE5"/>
    <w:rsid w:val="006B0991"/>
    <w:rsid w:val="006B0E6E"/>
    <w:rsid w:val="006B1211"/>
    <w:rsid w:val="006B19AB"/>
    <w:rsid w:val="006B1F9B"/>
    <w:rsid w:val="006B2024"/>
    <w:rsid w:val="006B2043"/>
    <w:rsid w:val="006B26C9"/>
    <w:rsid w:val="006B2B83"/>
    <w:rsid w:val="006B3798"/>
    <w:rsid w:val="006B3A5D"/>
    <w:rsid w:val="006B3BF8"/>
    <w:rsid w:val="006B4033"/>
    <w:rsid w:val="006B509C"/>
    <w:rsid w:val="006B552A"/>
    <w:rsid w:val="006B56B4"/>
    <w:rsid w:val="006B5970"/>
    <w:rsid w:val="006B5A4A"/>
    <w:rsid w:val="006B5D00"/>
    <w:rsid w:val="006B76C8"/>
    <w:rsid w:val="006C0007"/>
    <w:rsid w:val="006C018D"/>
    <w:rsid w:val="006C01F8"/>
    <w:rsid w:val="006C154C"/>
    <w:rsid w:val="006C194E"/>
    <w:rsid w:val="006C24D9"/>
    <w:rsid w:val="006C2861"/>
    <w:rsid w:val="006C3247"/>
    <w:rsid w:val="006C381B"/>
    <w:rsid w:val="006C3DED"/>
    <w:rsid w:val="006C45D0"/>
    <w:rsid w:val="006C52BB"/>
    <w:rsid w:val="006C545D"/>
    <w:rsid w:val="006C5FED"/>
    <w:rsid w:val="006C6218"/>
    <w:rsid w:val="006C6AEA"/>
    <w:rsid w:val="006D009D"/>
    <w:rsid w:val="006D0174"/>
    <w:rsid w:val="006D10CE"/>
    <w:rsid w:val="006D15EA"/>
    <w:rsid w:val="006D194A"/>
    <w:rsid w:val="006D2488"/>
    <w:rsid w:val="006D2F91"/>
    <w:rsid w:val="006D2F96"/>
    <w:rsid w:val="006D3CF7"/>
    <w:rsid w:val="006D4D93"/>
    <w:rsid w:val="006D4E50"/>
    <w:rsid w:val="006D4ECE"/>
    <w:rsid w:val="006D5027"/>
    <w:rsid w:val="006D5357"/>
    <w:rsid w:val="006D5836"/>
    <w:rsid w:val="006D59C4"/>
    <w:rsid w:val="006D5C6A"/>
    <w:rsid w:val="006D659B"/>
    <w:rsid w:val="006D67CD"/>
    <w:rsid w:val="006D6D2B"/>
    <w:rsid w:val="006D6DF8"/>
    <w:rsid w:val="006D7262"/>
    <w:rsid w:val="006D782B"/>
    <w:rsid w:val="006E0308"/>
    <w:rsid w:val="006E0617"/>
    <w:rsid w:val="006E0D75"/>
    <w:rsid w:val="006E1309"/>
    <w:rsid w:val="006E14E6"/>
    <w:rsid w:val="006E17B5"/>
    <w:rsid w:val="006E25E6"/>
    <w:rsid w:val="006E2DF3"/>
    <w:rsid w:val="006E31A3"/>
    <w:rsid w:val="006E3ECE"/>
    <w:rsid w:val="006E41D5"/>
    <w:rsid w:val="006E433D"/>
    <w:rsid w:val="006E48BE"/>
    <w:rsid w:val="006E49DF"/>
    <w:rsid w:val="006E51A0"/>
    <w:rsid w:val="006E6143"/>
    <w:rsid w:val="006E6A0A"/>
    <w:rsid w:val="006E6F8A"/>
    <w:rsid w:val="006E7DC6"/>
    <w:rsid w:val="006E7F03"/>
    <w:rsid w:val="006F057C"/>
    <w:rsid w:val="006F1616"/>
    <w:rsid w:val="006F17DD"/>
    <w:rsid w:val="006F205B"/>
    <w:rsid w:val="006F2AB0"/>
    <w:rsid w:val="006F2BA2"/>
    <w:rsid w:val="006F4771"/>
    <w:rsid w:val="006F507D"/>
    <w:rsid w:val="006F552E"/>
    <w:rsid w:val="006F57FC"/>
    <w:rsid w:val="006F59B5"/>
    <w:rsid w:val="006F5DF7"/>
    <w:rsid w:val="006F62FA"/>
    <w:rsid w:val="006F6885"/>
    <w:rsid w:val="006F6C86"/>
    <w:rsid w:val="006F7246"/>
    <w:rsid w:val="006F7608"/>
    <w:rsid w:val="006F7B62"/>
    <w:rsid w:val="006F7CF0"/>
    <w:rsid w:val="00700377"/>
    <w:rsid w:val="00700748"/>
    <w:rsid w:val="007007B2"/>
    <w:rsid w:val="00700ADB"/>
    <w:rsid w:val="00700F1E"/>
    <w:rsid w:val="007010A2"/>
    <w:rsid w:val="007013E5"/>
    <w:rsid w:val="00701577"/>
    <w:rsid w:val="00701860"/>
    <w:rsid w:val="00701FE6"/>
    <w:rsid w:val="007024E1"/>
    <w:rsid w:val="007024F2"/>
    <w:rsid w:val="00702949"/>
    <w:rsid w:val="00702C42"/>
    <w:rsid w:val="0070328B"/>
    <w:rsid w:val="007034FD"/>
    <w:rsid w:val="00703D8D"/>
    <w:rsid w:val="007044D0"/>
    <w:rsid w:val="0070465E"/>
    <w:rsid w:val="007049F1"/>
    <w:rsid w:val="00704E1B"/>
    <w:rsid w:val="007052A9"/>
    <w:rsid w:val="007057CE"/>
    <w:rsid w:val="00705C11"/>
    <w:rsid w:val="0070601C"/>
    <w:rsid w:val="00706658"/>
    <w:rsid w:val="00706D62"/>
    <w:rsid w:val="0070701E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41"/>
    <w:rsid w:val="00712284"/>
    <w:rsid w:val="00713C5A"/>
    <w:rsid w:val="0071429B"/>
    <w:rsid w:val="007142C7"/>
    <w:rsid w:val="007146EC"/>
    <w:rsid w:val="0071474D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81C"/>
    <w:rsid w:val="00720EAF"/>
    <w:rsid w:val="00721965"/>
    <w:rsid w:val="00721C0E"/>
    <w:rsid w:val="00722861"/>
    <w:rsid w:val="00722B15"/>
    <w:rsid w:val="00722B71"/>
    <w:rsid w:val="00724834"/>
    <w:rsid w:val="00724D59"/>
    <w:rsid w:val="00724DF0"/>
    <w:rsid w:val="00724E68"/>
    <w:rsid w:val="00725133"/>
    <w:rsid w:val="00725C5B"/>
    <w:rsid w:val="00725D84"/>
    <w:rsid w:val="00725DED"/>
    <w:rsid w:val="00726B2E"/>
    <w:rsid w:val="00726F7E"/>
    <w:rsid w:val="007272D3"/>
    <w:rsid w:val="00727E80"/>
    <w:rsid w:val="007307B4"/>
    <w:rsid w:val="00731649"/>
    <w:rsid w:val="007319CE"/>
    <w:rsid w:val="00731D02"/>
    <w:rsid w:val="00732240"/>
    <w:rsid w:val="00732A2E"/>
    <w:rsid w:val="00732B35"/>
    <w:rsid w:val="00732FC8"/>
    <w:rsid w:val="0073373A"/>
    <w:rsid w:val="00734468"/>
    <w:rsid w:val="00734761"/>
    <w:rsid w:val="00734CA0"/>
    <w:rsid w:val="00734DF4"/>
    <w:rsid w:val="0073566F"/>
    <w:rsid w:val="007357E0"/>
    <w:rsid w:val="00735875"/>
    <w:rsid w:val="007359AD"/>
    <w:rsid w:val="00735A31"/>
    <w:rsid w:val="00735B4B"/>
    <w:rsid w:val="00735C24"/>
    <w:rsid w:val="00735CE6"/>
    <w:rsid w:val="00735EE1"/>
    <w:rsid w:val="0073636A"/>
    <w:rsid w:val="0073652D"/>
    <w:rsid w:val="007367F0"/>
    <w:rsid w:val="007368CE"/>
    <w:rsid w:val="00737375"/>
    <w:rsid w:val="00737631"/>
    <w:rsid w:val="007379AF"/>
    <w:rsid w:val="00740A69"/>
    <w:rsid w:val="00740AE5"/>
    <w:rsid w:val="00740C76"/>
    <w:rsid w:val="00740D13"/>
    <w:rsid w:val="00740E8A"/>
    <w:rsid w:val="007412B1"/>
    <w:rsid w:val="0074170A"/>
    <w:rsid w:val="007419CB"/>
    <w:rsid w:val="00741FAE"/>
    <w:rsid w:val="00742114"/>
    <w:rsid w:val="007421DF"/>
    <w:rsid w:val="00742979"/>
    <w:rsid w:val="00742C81"/>
    <w:rsid w:val="0074305A"/>
    <w:rsid w:val="0074361B"/>
    <w:rsid w:val="00743B09"/>
    <w:rsid w:val="00743D09"/>
    <w:rsid w:val="00743E7F"/>
    <w:rsid w:val="00743F1D"/>
    <w:rsid w:val="007440B6"/>
    <w:rsid w:val="0074443C"/>
    <w:rsid w:val="00744BD9"/>
    <w:rsid w:val="00744C89"/>
    <w:rsid w:val="00745278"/>
    <w:rsid w:val="00745542"/>
    <w:rsid w:val="007458DC"/>
    <w:rsid w:val="00745D39"/>
    <w:rsid w:val="0074657C"/>
    <w:rsid w:val="00746D4F"/>
    <w:rsid w:val="007472A8"/>
    <w:rsid w:val="007475E8"/>
    <w:rsid w:val="0074790F"/>
    <w:rsid w:val="00747957"/>
    <w:rsid w:val="00750F5A"/>
    <w:rsid w:val="00751D51"/>
    <w:rsid w:val="00752516"/>
    <w:rsid w:val="007525AD"/>
    <w:rsid w:val="0075294F"/>
    <w:rsid w:val="0075316F"/>
    <w:rsid w:val="00753EED"/>
    <w:rsid w:val="007540DD"/>
    <w:rsid w:val="0075474E"/>
    <w:rsid w:val="007549F8"/>
    <w:rsid w:val="00756173"/>
    <w:rsid w:val="00756286"/>
    <w:rsid w:val="007565C1"/>
    <w:rsid w:val="00756676"/>
    <w:rsid w:val="00756C4A"/>
    <w:rsid w:val="00756DFC"/>
    <w:rsid w:val="00756E51"/>
    <w:rsid w:val="00757285"/>
    <w:rsid w:val="0075741D"/>
    <w:rsid w:val="00757696"/>
    <w:rsid w:val="007576CA"/>
    <w:rsid w:val="007576D4"/>
    <w:rsid w:val="00757E29"/>
    <w:rsid w:val="00757F16"/>
    <w:rsid w:val="00760643"/>
    <w:rsid w:val="00760967"/>
    <w:rsid w:val="007609A3"/>
    <w:rsid w:val="00760A78"/>
    <w:rsid w:val="00760AD6"/>
    <w:rsid w:val="0076121D"/>
    <w:rsid w:val="0076134D"/>
    <w:rsid w:val="00761848"/>
    <w:rsid w:val="00761C9F"/>
    <w:rsid w:val="007624FE"/>
    <w:rsid w:val="00762A46"/>
    <w:rsid w:val="00762AC9"/>
    <w:rsid w:val="007630EA"/>
    <w:rsid w:val="0076376E"/>
    <w:rsid w:val="00763877"/>
    <w:rsid w:val="00763935"/>
    <w:rsid w:val="00763D1F"/>
    <w:rsid w:val="007647DA"/>
    <w:rsid w:val="007649F2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028"/>
    <w:rsid w:val="00770181"/>
    <w:rsid w:val="00771501"/>
    <w:rsid w:val="00771F0C"/>
    <w:rsid w:val="007726DC"/>
    <w:rsid w:val="0077282C"/>
    <w:rsid w:val="00772B25"/>
    <w:rsid w:val="00773167"/>
    <w:rsid w:val="00773AA3"/>
    <w:rsid w:val="007744B4"/>
    <w:rsid w:val="00774528"/>
    <w:rsid w:val="007746F5"/>
    <w:rsid w:val="007750BC"/>
    <w:rsid w:val="0077534F"/>
    <w:rsid w:val="00775BA3"/>
    <w:rsid w:val="00775D0B"/>
    <w:rsid w:val="00775D69"/>
    <w:rsid w:val="00775DBB"/>
    <w:rsid w:val="00775E22"/>
    <w:rsid w:val="00776452"/>
    <w:rsid w:val="0077666F"/>
    <w:rsid w:val="00776B9A"/>
    <w:rsid w:val="00776F8D"/>
    <w:rsid w:val="0077733B"/>
    <w:rsid w:val="0078009A"/>
    <w:rsid w:val="00780C02"/>
    <w:rsid w:val="00781A35"/>
    <w:rsid w:val="007824F6"/>
    <w:rsid w:val="0078251C"/>
    <w:rsid w:val="0078254A"/>
    <w:rsid w:val="00782D40"/>
    <w:rsid w:val="007830EF"/>
    <w:rsid w:val="00783894"/>
    <w:rsid w:val="00783D06"/>
    <w:rsid w:val="00783F19"/>
    <w:rsid w:val="007840D7"/>
    <w:rsid w:val="00785484"/>
    <w:rsid w:val="007859F5"/>
    <w:rsid w:val="00785C95"/>
    <w:rsid w:val="007860B0"/>
    <w:rsid w:val="007862C8"/>
    <w:rsid w:val="007866B7"/>
    <w:rsid w:val="00786D4E"/>
    <w:rsid w:val="00790170"/>
    <w:rsid w:val="007904A8"/>
    <w:rsid w:val="00790606"/>
    <w:rsid w:val="0079091C"/>
    <w:rsid w:val="00790DBF"/>
    <w:rsid w:val="0079107F"/>
    <w:rsid w:val="007915C9"/>
    <w:rsid w:val="007916FB"/>
    <w:rsid w:val="007917C8"/>
    <w:rsid w:val="00791B11"/>
    <w:rsid w:val="00792007"/>
    <w:rsid w:val="00792156"/>
    <w:rsid w:val="00793B1D"/>
    <w:rsid w:val="00793DCD"/>
    <w:rsid w:val="0079415A"/>
    <w:rsid w:val="007941B5"/>
    <w:rsid w:val="007951E4"/>
    <w:rsid w:val="0079567F"/>
    <w:rsid w:val="00796431"/>
    <w:rsid w:val="007964BE"/>
    <w:rsid w:val="007964EA"/>
    <w:rsid w:val="007966E8"/>
    <w:rsid w:val="007969A2"/>
    <w:rsid w:val="00796D77"/>
    <w:rsid w:val="00796F2D"/>
    <w:rsid w:val="00797673"/>
    <w:rsid w:val="00797926"/>
    <w:rsid w:val="00797AD6"/>
    <w:rsid w:val="007A0FF7"/>
    <w:rsid w:val="007A1160"/>
    <w:rsid w:val="007A1CF8"/>
    <w:rsid w:val="007A1E69"/>
    <w:rsid w:val="007A2345"/>
    <w:rsid w:val="007A2581"/>
    <w:rsid w:val="007A284D"/>
    <w:rsid w:val="007A343F"/>
    <w:rsid w:val="007A3509"/>
    <w:rsid w:val="007A358C"/>
    <w:rsid w:val="007A3654"/>
    <w:rsid w:val="007A3E4B"/>
    <w:rsid w:val="007A43EC"/>
    <w:rsid w:val="007A4924"/>
    <w:rsid w:val="007A4B77"/>
    <w:rsid w:val="007A4EDF"/>
    <w:rsid w:val="007A53AD"/>
    <w:rsid w:val="007A5D8A"/>
    <w:rsid w:val="007A5DD2"/>
    <w:rsid w:val="007A6112"/>
    <w:rsid w:val="007A63B1"/>
    <w:rsid w:val="007A64F7"/>
    <w:rsid w:val="007A6A9B"/>
    <w:rsid w:val="007A6D13"/>
    <w:rsid w:val="007A6EC0"/>
    <w:rsid w:val="007A7B97"/>
    <w:rsid w:val="007A7CA8"/>
    <w:rsid w:val="007A7E78"/>
    <w:rsid w:val="007A7F86"/>
    <w:rsid w:val="007B01AC"/>
    <w:rsid w:val="007B02BB"/>
    <w:rsid w:val="007B070D"/>
    <w:rsid w:val="007B09EE"/>
    <w:rsid w:val="007B0AE4"/>
    <w:rsid w:val="007B15B3"/>
    <w:rsid w:val="007B1693"/>
    <w:rsid w:val="007B18DF"/>
    <w:rsid w:val="007B1A92"/>
    <w:rsid w:val="007B1B64"/>
    <w:rsid w:val="007B1C1F"/>
    <w:rsid w:val="007B2204"/>
    <w:rsid w:val="007B2527"/>
    <w:rsid w:val="007B2ADC"/>
    <w:rsid w:val="007B2C1E"/>
    <w:rsid w:val="007B2EE2"/>
    <w:rsid w:val="007B306A"/>
    <w:rsid w:val="007B32F9"/>
    <w:rsid w:val="007B39DE"/>
    <w:rsid w:val="007B3CF5"/>
    <w:rsid w:val="007B40C1"/>
    <w:rsid w:val="007B45F5"/>
    <w:rsid w:val="007B4D7A"/>
    <w:rsid w:val="007B5582"/>
    <w:rsid w:val="007B6258"/>
    <w:rsid w:val="007B6271"/>
    <w:rsid w:val="007B6348"/>
    <w:rsid w:val="007B6511"/>
    <w:rsid w:val="007B658E"/>
    <w:rsid w:val="007B65B4"/>
    <w:rsid w:val="007B6840"/>
    <w:rsid w:val="007B6C87"/>
    <w:rsid w:val="007B6F13"/>
    <w:rsid w:val="007B7085"/>
    <w:rsid w:val="007B726D"/>
    <w:rsid w:val="007B7661"/>
    <w:rsid w:val="007B7707"/>
    <w:rsid w:val="007B79B8"/>
    <w:rsid w:val="007B7BDC"/>
    <w:rsid w:val="007B7C65"/>
    <w:rsid w:val="007B7ECE"/>
    <w:rsid w:val="007C0355"/>
    <w:rsid w:val="007C089C"/>
    <w:rsid w:val="007C1703"/>
    <w:rsid w:val="007C1A6E"/>
    <w:rsid w:val="007C1C67"/>
    <w:rsid w:val="007C2B0B"/>
    <w:rsid w:val="007C2B6A"/>
    <w:rsid w:val="007C2DC2"/>
    <w:rsid w:val="007C2E19"/>
    <w:rsid w:val="007C3550"/>
    <w:rsid w:val="007C3636"/>
    <w:rsid w:val="007C3FF6"/>
    <w:rsid w:val="007C40F3"/>
    <w:rsid w:val="007C4818"/>
    <w:rsid w:val="007C4881"/>
    <w:rsid w:val="007C4AF8"/>
    <w:rsid w:val="007C4C62"/>
    <w:rsid w:val="007C4CF9"/>
    <w:rsid w:val="007C4EEC"/>
    <w:rsid w:val="007C4FDE"/>
    <w:rsid w:val="007C536A"/>
    <w:rsid w:val="007C694E"/>
    <w:rsid w:val="007C6DBF"/>
    <w:rsid w:val="007C758E"/>
    <w:rsid w:val="007C7811"/>
    <w:rsid w:val="007C78C1"/>
    <w:rsid w:val="007C7E8F"/>
    <w:rsid w:val="007D00F0"/>
    <w:rsid w:val="007D013D"/>
    <w:rsid w:val="007D0C83"/>
    <w:rsid w:val="007D1CF5"/>
    <w:rsid w:val="007D1F62"/>
    <w:rsid w:val="007D21D4"/>
    <w:rsid w:val="007D24BF"/>
    <w:rsid w:val="007D2558"/>
    <w:rsid w:val="007D34DF"/>
    <w:rsid w:val="007D4351"/>
    <w:rsid w:val="007D4FA6"/>
    <w:rsid w:val="007D5164"/>
    <w:rsid w:val="007D53EF"/>
    <w:rsid w:val="007D6274"/>
    <w:rsid w:val="007D6CB1"/>
    <w:rsid w:val="007D7686"/>
    <w:rsid w:val="007D7988"/>
    <w:rsid w:val="007D798B"/>
    <w:rsid w:val="007D7CFA"/>
    <w:rsid w:val="007E0331"/>
    <w:rsid w:val="007E04AD"/>
    <w:rsid w:val="007E099A"/>
    <w:rsid w:val="007E0AA0"/>
    <w:rsid w:val="007E0B28"/>
    <w:rsid w:val="007E0F0E"/>
    <w:rsid w:val="007E20D3"/>
    <w:rsid w:val="007E22AC"/>
    <w:rsid w:val="007E2994"/>
    <w:rsid w:val="007E2E0D"/>
    <w:rsid w:val="007E4739"/>
    <w:rsid w:val="007E4BB6"/>
    <w:rsid w:val="007E5226"/>
    <w:rsid w:val="007E5505"/>
    <w:rsid w:val="007E5714"/>
    <w:rsid w:val="007E58CB"/>
    <w:rsid w:val="007E5EC4"/>
    <w:rsid w:val="007E61C0"/>
    <w:rsid w:val="007E653C"/>
    <w:rsid w:val="007E693B"/>
    <w:rsid w:val="007E6AA7"/>
    <w:rsid w:val="007E7FD2"/>
    <w:rsid w:val="007F05B3"/>
    <w:rsid w:val="007F08DB"/>
    <w:rsid w:val="007F1DFB"/>
    <w:rsid w:val="007F26D4"/>
    <w:rsid w:val="007F2E76"/>
    <w:rsid w:val="007F30B2"/>
    <w:rsid w:val="007F336E"/>
    <w:rsid w:val="007F3615"/>
    <w:rsid w:val="007F3F33"/>
    <w:rsid w:val="007F4C5E"/>
    <w:rsid w:val="007F4D2B"/>
    <w:rsid w:val="007F5056"/>
    <w:rsid w:val="007F511C"/>
    <w:rsid w:val="007F53BF"/>
    <w:rsid w:val="007F5728"/>
    <w:rsid w:val="007F5888"/>
    <w:rsid w:val="007F5CC1"/>
    <w:rsid w:val="007F63D7"/>
    <w:rsid w:val="007F66E6"/>
    <w:rsid w:val="007F69FE"/>
    <w:rsid w:val="007F6E06"/>
    <w:rsid w:val="007F7558"/>
    <w:rsid w:val="007F76E2"/>
    <w:rsid w:val="007F7B73"/>
    <w:rsid w:val="007F7DF3"/>
    <w:rsid w:val="00800405"/>
    <w:rsid w:val="00801093"/>
    <w:rsid w:val="00801B3B"/>
    <w:rsid w:val="00801CA9"/>
    <w:rsid w:val="00801F75"/>
    <w:rsid w:val="008025F4"/>
    <w:rsid w:val="00802954"/>
    <w:rsid w:val="00803F3C"/>
    <w:rsid w:val="0080415D"/>
    <w:rsid w:val="0080438A"/>
    <w:rsid w:val="00804CFE"/>
    <w:rsid w:val="0080522B"/>
    <w:rsid w:val="008056F9"/>
    <w:rsid w:val="00805774"/>
    <w:rsid w:val="00805E11"/>
    <w:rsid w:val="00805F5A"/>
    <w:rsid w:val="00805F71"/>
    <w:rsid w:val="00806908"/>
    <w:rsid w:val="00806EE9"/>
    <w:rsid w:val="008071C1"/>
    <w:rsid w:val="008073CC"/>
    <w:rsid w:val="008073E5"/>
    <w:rsid w:val="00807567"/>
    <w:rsid w:val="00807B7B"/>
    <w:rsid w:val="0081044E"/>
    <w:rsid w:val="00810517"/>
    <w:rsid w:val="0081051C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48D"/>
    <w:rsid w:val="00814881"/>
    <w:rsid w:val="00814A8E"/>
    <w:rsid w:val="00815DFE"/>
    <w:rsid w:val="00815E59"/>
    <w:rsid w:val="00816200"/>
    <w:rsid w:val="00816592"/>
    <w:rsid w:val="008165DE"/>
    <w:rsid w:val="008168B8"/>
    <w:rsid w:val="008168EE"/>
    <w:rsid w:val="00816C97"/>
    <w:rsid w:val="00817825"/>
    <w:rsid w:val="00820004"/>
    <w:rsid w:val="00820178"/>
    <w:rsid w:val="008208E3"/>
    <w:rsid w:val="00820BEF"/>
    <w:rsid w:val="00820E29"/>
    <w:rsid w:val="008212F0"/>
    <w:rsid w:val="00821421"/>
    <w:rsid w:val="008214E7"/>
    <w:rsid w:val="00821C60"/>
    <w:rsid w:val="008228A6"/>
    <w:rsid w:val="00822971"/>
    <w:rsid w:val="008229C5"/>
    <w:rsid w:val="00822A99"/>
    <w:rsid w:val="00822D1B"/>
    <w:rsid w:val="008230DC"/>
    <w:rsid w:val="008235D2"/>
    <w:rsid w:val="008240E5"/>
    <w:rsid w:val="00824351"/>
    <w:rsid w:val="00824809"/>
    <w:rsid w:val="00824822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A2A"/>
    <w:rsid w:val="00830AD9"/>
    <w:rsid w:val="0083109C"/>
    <w:rsid w:val="00831187"/>
    <w:rsid w:val="00831C93"/>
    <w:rsid w:val="00831DC6"/>
    <w:rsid w:val="0083251E"/>
    <w:rsid w:val="00833968"/>
    <w:rsid w:val="00833A36"/>
    <w:rsid w:val="00834205"/>
    <w:rsid w:val="0083422A"/>
    <w:rsid w:val="00834308"/>
    <w:rsid w:val="0083461B"/>
    <w:rsid w:val="00834A49"/>
    <w:rsid w:val="00834EC9"/>
    <w:rsid w:val="00834FE8"/>
    <w:rsid w:val="0083509C"/>
    <w:rsid w:val="00835ACB"/>
    <w:rsid w:val="00835C58"/>
    <w:rsid w:val="00835FD6"/>
    <w:rsid w:val="008361EB"/>
    <w:rsid w:val="00836780"/>
    <w:rsid w:val="00836931"/>
    <w:rsid w:val="00837205"/>
    <w:rsid w:val="0083769D"/>
    <w:rsid w:val="00837B00"/>
    <w:rsid w:val="00837E95"/>
    <w:rsid w:val="0084010E"/>
    <w:rsid w:val="008401BF"/>
    <w:rsid w:val="00840B6F"/>
    <w:rsid w:val="00841440"/>
    <w:rsid w:val="00841C80"/>
    <w:rsid w:val="00841CE0"/>
    <w:rsid w:val="0084202B"/>
    <w:rsid w:val="0084229D"/>
    <w:rsid w:val="008423A4"/>
    <w:rsid w:val="00842B07"/>
    <w:rsid w:val="00843724"/>
    <w:rsid w:val="008438A7"/>
    <w:rsid w:val="0084390D"/>
    <w:rsid w:val="008439FE"/>
    <w:rsid w:val="00843BA2"/>
    <w:rsid w:val="00843D40"/>
    <w:rsid w:val="0084413F"/>
    <w:rsid w:val="00844452"/>
    <w:rsid w:val="0084483B"/>
    <w:rsid w:val="00844EF4"/>
    <w:rsid w:val="00846655"/>
    <w:rsid w:val="00846B16"/>
    <w:rsid w:val="00846CE2"/>
    <w:rsid w:val="008471D8"/>
    <w:rsid w:val="008473F2"/>
    <w:rsid w:val="00847499"/>
    <w:rsid w:val="008474B9"/>
    <w:rsid w:val="00847720"/>
    <w:rsid w:val="00847A48"/>
    <w:rsid w:val="00847AC9"/>
    <w:rsid w:val="00847BA3"/>
    <w:rsid w:val="00847C7E"/>
    <w:rsid w:val="008508AF"/>
    <w:rsid w:val="00850CE2"/>
    <w:rsid w:val="00850E12"/>
    <w:rsid w:val="00850E62"/>
    <w:rsid w:val="00851721"/>
    <w:rsid w:val="00851BB8"/>
    <w:rsid w:val="008527EA"/>
    <w:rsid w:val="0085284B"/>
    <w:rsid w:val="00852CD6"/>
    <w:rsid w:val="00852D4C"/>
    <w:rsid w:val="00852E96"/>
    <w:rsid w:val="008530A4"/>
    <w:rsid w:val="00853509"/>
    <w:rsid w:val="008535F3"/>
    <w:rsid w:val="00853ED3"/>
    <w:rsid w:val="00854543"/>
    <w:rsid w:val="00854553"/>
    <w:rsid w:val="0085460D"/>
    <w:rsid w:val="008546B7"/>
    <w:rsid w:val="0085512B"/>
    <w:rsid w:val="008557CB"/>
    <w:rsid w:val="008559AE"/>
    <w:rsid w:val="00855E6B"/>
    <w:rsid w:val="00856059"/>
    <w:rsid w:val="00856159"/>
    <w:rsid w:val="008567A9"/>
    <w:rsid w:val="0085761A"/>
    <w:rsid w:val="00857BA5"/>
    <w:rsid w:val="008601D5"/>
    <w:rsid w:val="00860498"/>
    <w:rsid w:val="0086076B"/>
    <w:rsid w:val="0086080B"/>
    <w:rsid w:val="008612AD"/>
    <w:rsid w:val="00861553"/>
    <w:rsid w:val="00861DD4"/>
    <w:rsid w:val="0086212C"/>
    <w:rsid w:val="008623E7"/>
    <w:rsid w:val="0086279F"/>
    <w:rsid w:val="00862840"/>
    <w:rsid w:val="00862DB7"/>
    <w:rsid w:val="00862F08"/>
    <w:rsid w:val="00862FDB"/>
    <w:rsid w:val="00863072"/>
    <w:rsid w:val="0086349E"/>
    <w:rsid w:val="008637D4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116F"/>
    <w:rsid w:val="008712D9"/>
    <w:rsid w:val="00871ED7"/>
    <w:rsid w:val="00871F5D"/>
    <w:rsid w:val="00871FAE"/>
    <w:rsid w:val="00872251"/>
    <w:rsid w:val="0087244E"/>
    <w:rsid w:val="00872702"/>
    <w:rsid w:val="0087433E"/>
    <w:rsid w:val="0087450D"/>
    <w:rsid w:val="008746CA"/>
    <w:rsid w:val="008747DB"/>
    <w:rsid w:val="00874B29"/>
    <w:rsid w:val="00875090"/>
    <w:rsid w:val="00875130"/>
    <w:rsid w:val="00875229"/>
    <w:rsid w:val="008754BD"/>
    <w:rsid w:val="00875C93"/>
    <w:rsid w:val="0087601B"/>
    <w:rsid w:val="008763DA"/>
    <w:rsid w:val="0087657D"/>
    <w:rsid w:val="008766BC"/>
    <w:rsid w:val="0087712F"/>
    <w:rsid w:val="00877F73"/>
    <w:rsid w:val="0088012D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4B"/>
    <w:rsid w:val="00882B99"/>
    <w:rsid w:val="00882EE9"/>
    <w:rsid w:val="00882FE1"/>
    <w:rsid w:val="008830F2"/>
    <w:rsid w:val="008835F8"/>
    <w:rsid w:val="008836BD"/>
    <w:rsid w:val="00883703"/>
    <w:rsid w:val="00883720"/>
    <w:rsid w:val="0088495D"/>
    <w:rsid w:val="00884CCF"/>
    <w:rsid w:val="00885093"/>
    <w:rsid w:val="00885514"/>
    <w:rsid w:val="008859FF"/>
    <w:rsid w:val="00885AB9"/>
    <w:rsid w:val="00886673"/>
    <w:rsid w:val="008867FC"/>
    <w:rsid w:val="00886941"/>
    <w:rsid w:val="00886B7A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FE1"/>
    <w:rsid w:val="008922C0"/>
    <w:rsid w:val="0089233C"/>
    <w:rsid w:val="0089267D"/>
    <w:rsid w:val="00892A09"/>
    <w:rsid w:val="00892D7E"/>
    <w:rsid w:val="00892F3E"/>
    <w:rsid w:val="00893134"/>
    <w:rsid w:val="00893227"/>
    <w:rsid w:val="0089389D"/>
    <w:rsid w:val="00893B56"/>
    <w:rsid w:val="00893CA1"/>
    <w:rsid w:val="00893FF4"/>
    <w:rsid w:val="00894731"/>
    <w:rsid w:val="0089549B"/>
    <w:rsid w:val="00895570"/>
    <w:rsid w:val="00895673"/>
    <w:rsid w:val="00895DBA"/>
    <w:rsid w:val="00895F72"/>
    <w:rsid w:val="008962AC"/>
    <w:rsid w:val="00896379"/>
    <w:rsid w:val="00896C42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1A1"/>
    <w:rsid w:val="008A2942"/>
    <w:rsid w:val="008A2ABD"/>
    <w:rsid w:val="008A2AF6"/>
    <w:rsid w:val="008A3086"/>
    <w:rsid w:val="008A3629"/>
    <w:rsid w:val="008A38B7"/>
    <w:rsid w:val="008A4252"/>
    <w:rsid w:val="008A466C"/>
    <w:rsid w:val="008A46AE"/>
    <w:rsid w:val="008A50C8"/>
    <w:rsid w:val="008A5465"/>
    <w:rsid w:val="008A5650"/>
    <w:rsid w:val="008A5A88"/>
    <w:rsid w:val="008A6C10"/>
    <w:rsid w:val="008A6E65"/>
    <w:rsid w:val="008A7C80"/>
    <w:rsid w:val="008A7D34"/>
    <w:rsid w:val="008A7EC5"/>
    <w:rsid w:val="008B00C5"/>
    <w:rsid w:val="008B0560"/>
    <w:rsid w:val="008B0D5C"/>
    <w:rsid w:val="008B0DF7"/>
    <w:rsid w:val="008B1705"/>
    <w:rsid w:val="008B188F"/>
    <w:rsid w:val="008B1B0A"/>
    <w:rsid w:val="008B2549"/>
    <w:rsid w:val="008B3343"/>
    <w:rsid w:val="008B340C"/>
    <w:rsid w:val="008B37CF"/>
    <w:rsid w:val="008B43FE"/>
    <w:rsid w:val="008B4469"/>
    <w:rsid w:val="008B4719"/>
    <w:rsid w:val="008B4D88"/>
    <w:rsid w:val="008B5539"/>
    <w:rsid w:val="008B59AC"/>
    <w:rsid w:val="008B5DC0"/>
    <w:rsid w:val="008B5DE8"/>
    <w:rsid w:val="008B5F45"/>
    <w:rsid w:val="008B6121"/>
    <w:rsid w:val="008B6367"/>
    <w:rsid w:val="008B6E98"/>
    <w:rsid w:val="008B759A"/>
    <w:rsid w:val="008B7C98"/>
    <w:rsid w:val="008C0417"/>
    <w:rsid w:val="008C0478"/>
    <w:rsid w:val="008C1040"/>
    <w:rsid w:val="008C11F3"/>
    <w:rsid w:val="008C1F56"/>
    <w:rsid w:val="008C2E81"/>
    <w:rsid w:val="008C30F3"/>
    <w:rsid w:val="008C4354"/>
    <w:rsid w:val="008C46B4"/>
    <w:rsid w:val="008C4C9C"/>
    <w:rsid w:val="008C50C2"/>
    <w:rsid w:val="008C54C8"/>
    <w:rsid w:val="008C54C9"/>
    <w:rsid w:val="008C6184"/>
    <w:rsid w:val="008C69C0"/>
    <w:rsid w:val="008C6B7A"/>
    <w:rsid w:val="008C700D"/>
    <w:rsid w:val="008C75A5"/>
    <w:rsid w:val="008C7898"/>
    <w:rsid w:val="008C7BA0"/>
    <w:rsid w:val="008D01DA"/>
    <w:rsid w:val="008D0F78"/>
    <w:rsid w:val="008D1257"/>
    <w:rsid w:val="008D15AD"/>
    <w:rsid w:val="008D1874"/>
    <w:rsid w:val="008D1A96"/>
    <w:rsid w:val="008D1E28"/>
    <w:rsid w:val="008D20F7"/>
    <w:rsid w:val="008D285F"/>
    <w:rsid w:val="008D28C2"/>
    <w:rsid w:val="008D29AE"/>
    <w:rsid w:val="008D32FF"/>
    <w:rsid w:val="008D3692"/>
    <w:rsid w:val="008D3C3F"/>
    <w:rsid w:val="008D40EE"/>
    <w:rsid w:val="008D41FE"/>
    <w:rsid w:val="008D4442"/>
    <w:rsid w:val="008D459A"/>
    <w:rsid w:val="008D47B6"/>
    <w:rsid w:val="008D4A83"/>
    <w:rsid w:val="008D56BB"/>
    <w:rsid w:val="008D603B"/>
    <w:rsid w:val="008D6C8D"/>
    <w:rsid w:val="008D7579"/>
    <w:rsid w:val="008D7E68"/>
    <w:rsid w:val="008E0671"/>
    <w:rsid w:val="008E0816"/>
    <w:rsid w:val="008E0EDB"/>
    <w:rsid w:val="008E1660"/>
    <w:rsid w:val="008E1A1F"/>
    <w:rsid w:val="008E2951"/>
    <w:rsid w:val="008E3291"/>
    <w:rsid w:val="008E3422"/>
    <w:rsid w:val="008E3932"/>
    <w:rsid w:val="008E393B"/>
    <w:rsid w:val="008E3F6B"/>
    <w:rsid w:val="008E48BB"/>
    <w:rsid w:val="008E4BF3"/>
    <w:rsid w:val="008E4D85"/>
    <w:rsid w:val="008E5151"/>
    <w:rsid w:val="008E56D5"/>
    <w:rsid w:val="008E5D10"/>
    <w:rsid w:val="008E5F42"/>
    <w:rsid w:val="008E7659"/>
    <w:rsid w:val="008E7666"/>
    <w:rsid w:val="008E7BF7"/>
    <w:rsid w:val="008E7FBD"/>
    <w:rsid w:val="008F033C"/>
    <w:rsid w:val="008F0C82"/>
    <w:rsid w:val="008F118F"/>
    <w:rsid w:val="008F1198"/>
    <w:rsid w:val="008F17AC"/>
    <w:rsid w:val="008F1EE0"/>
    <w:rsid w:val="008F307C"/>
    <w:rsid w:val="008F30AE"/>
    <w:rsid w:val="008F3335"/>
    <w:rsid w:val="008F3E83"/>
    <w:rsid w:val="008F4E7E"/>
    <w:rsid w:val="008F5352"/>
    <w:rsid w:val="008F536E"/>
    <w:rsid w:val="008F5E4A"/>
    <w:rsid w:val="008F616A"/>
    <w:rsid w:val="008F65B5"/>
    <w:rsid w:val="008F67B2"/>
    <w:rsid w:val="008F6A6C"/>
    <w:rsid w:val="008F6F90"/>
    <w:rsid w:val="008F731A"/>
    <w:rsid w:val="008F749E"/>
    <w:rsid w:val="008F7A89"/>
    <w:rsid w:val="008F7EC9"/>
    <w:rsid w:val="00900693"/>
    <w:rsid w:val="009007E8"/>
    <w:rsid w:val="0090165A"/>
    <w:rsid w:val="0090185C"/>
    <w:rsid w:val="00901C07"/>
    <w:rsid w:val="0090235C"/>
    <w:rsid w:val="009023E2"/>
    <w:rsid w:val="0090255B"/>
    <w:rsid w:val="0090269C"/>
    <w:rsid w:val="00902BA1"/>
    <w:rsid w:val="00902C17"/>
    <w:rsid w:val="00902FAF"/>
    <w:rsid w:val="009035DA"/>
    <w:rsid w:val="00903836"/>
    <w:rsid w:val="00903FD4"/>
    <w:rsid w:val="0090452D"/>
    <w:rsid w:val="00904AF5"/>
    <w:rsid w:val="00904C18"/>
    <w:rsid w:val="00904F66"/>
    <w:rsid w:val="00905126"/>
    <w:rsid w:val="00905357"/>
    <w:rsid w:val="00905705"/>
    <w:rsid w:val="00905BFD"/>
    <w:rsid w:val="00905CBF"/>
    <w:rsid w:val="00905EE3"/>
    <w:rsid w:val="00906944"/>
    <w:rsid w:val="00906FE2"/>
    <w:rsid w:val="00907CD2"/>
    <w:rsid w:val="00907DD6"/>
    <w:rsid w:val="00907F0F"/>
    <w:rsid w:val="00910496"/>
    <w:rsid w:val="00911950"/>
    <w:rsid w:val="00911CBA"/>
    <w:rsid w:val="0091232C"/>
    <w:rsid w:val="009124EC"/>
    <w:rsid w:val="0091323F"/>
    <w:rsid w:val="009138BE"/>
    <w:rsid w:val="00914097"/>
    <w:rsid w:val="00914E0C"/>
    <w:rsid w:val="009153BC"/>
    <w:rsid w:val="00915770"/>
    <w:rsid w:val="00916AD9"/>
    <w:rsid w:val="00916D7E"/>
    <w:rsid w:val="00916DAE"/>
    <w:rsid w:val="009170DD"/>
    <w:rsid w:val="00917160"/>
    <w:rsid w:val="0091741D"/>
    <w:rsid w:val="00917D2B"/>
    <w:rsid w:val="0092009D"/>
    <w:rsid w:val="00920411"/>
    <w:rsid w:val="00921252"/>
    <w:rsid w:val="00921903"/>
    <w:rsid w:val="00921ED7"/>
    <w:rsid w:val="00922044"/>
    <w:rsid w:val="00922DE7"/>
    <w:rsid w:val="00922F2C"/>
    <w:rsid w:val="00923452"/>
    <w:rsid w:val="00923466"/>
    <w:rsid w:val="009236F3"/>
    <w:rsid w:val="009247EC"/>
    <w:rsid w:val="0092491C"/>
    <w:rsid w:val="009249A5"/>
    <w:rsid w:val="0092546F"/>
    <w:rsid w:val="009256D1"/>
    <w:rsid w:val="00925707"/>
    <w:rsid w:val="00925E9A"/>
    <w:rsid w:val="009263DE"/>
    <w:rsid w:val="00926980"/>
    <w:rsid w:val="00926AB0"/>
    <w:rsid w:val="00926D24"/>
    <w:rsid w:val="00927D1B"/>
    <w:rsid w:val="00927EF2"/>
    <w:rsid w:val="009301CB"/>
    <w:rsid w:val="00930C47"/>
    <w:rsid w:val="00931106"/>
    <w:rsid w:val="009312EE"/>
    <w:rsid w:val="009314B5"/>
    <w:rsid w:val="0093157C"/>
    <w:rsid w:val="00931BD9"/>
    <w:rsid w:val="00932155"/>
    <w:rsid w:val="0093260E"/>
    <w:rsid w:val="009329C3"/>
    <w:rsid w:val="00932EFD"/>
    <w:rsid w:val="00932FEE"/>
    <w:rsid w:val="00933309"/>
    <w:rsid w:val="00933730"/>
    <w:rsid w:val="00933962"/>
    <w:rsid w:val="00933D6A"/>
    <w:rsid w:val="00934411"/>
    <w:rsid w:val="009346D1"/>
    <w:rsid w:val="00934BD8"/>
    <w:rsid w:val="00934C08"/>
    <w:rsid w:val="0093519D"/>
    <w:rsid w:val="00935A15"/>
    <w:rsid w:val="00935D54"/>
    <w:rsid w:val="00935FF3"/>
    <w:rsid w:val="00936366"/>
    <w:rsid w:val="00936435"/>
    <w:rsid w:val="0093674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37F69"/>
    <w:rsid w:val="009401AB"/>
    <w:rsid w:val="00940A8F"/>
    <w:rsid w:val="00940B02"/>
    <w:rsid w:val="00941156"/>
    <w:rsid w:val="009413B0"/>
    <w:rsid w:val="00941948"/>
    <w:rsid w:val="00941A67"/>
    <w:rsid w:val="0094202B"/>
    <w:rsid w:val="00942B3B"/>
    <w:rsid w:val="00942BB5"/>
    <w:rsid w:val="00942D74"/>
    <w:rsid w:val="00942DC2"/>
    <w:rsid w:val="0094306B"/>
    <w:rsid w:val="0094406D"/>
    <w:rsid w:val="00944191"/>
    <w:rsid w:val="009446A4"/>
    <w:rsid w:val="00944FA3"/>
    <w:rsid w:val="00945056"/>
    <w:rsid w:val="00945118"/>
    <w:rsid w:val="00945725"/>
    <w:rsid w:val="00945E34"/>
    <w:rsid w:val="009462E7"/>
    <w:rsid w:val="00946307"/>
    <w:rsid w:val="009473CA"/>
    <w:rsid w:val="00947501"/>
    <w:rsid w:val="009477D8"/>
    <w:rsid w:val="00947D7C"/>
    <w:rsid w:val="00947E57"/>
    <w:rsid w:val="00947FF7"/>
    <w:rsid w:val="0095053F"/>
    <w:rsid w:val="00950ADD"/>
    <w:rsid w:val="00950F25"/>
    <w:rsid w:val="00951161"/>
    <w:rsid w:val="00951638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24F"/>
    <w:rsid w:val="009545ED"/>
    <w:rsid w:val="0095463B"/>
    <w:rsid w:val="00954AB5"/>
    <w:rsid w:val="00954D21"/>
    <w:rsid w:val="009558F6"/>
    <w:rsid w:val="009560B1"/>
    <w:rsid w:val="00956163"/>
    <w:rsid w:val="00956309"/>
    <w:rsid w:val="00956543"/>
    <w:rsid w:val="00956EF1"/>
    <w:rsid w:val="00956F5F"/>
    <w:rsid w:val="00957559"/>
    <w:rsid w:val="00957F36"/>
    <w:rsid w:val="00961364"/>
    <w:rsid w:val="009615F1"/>
    <w:rsid w:val="00961D52"/>
    <w:rsid w:val="00962046"/>
    <w:rsid w:val="00962114"/>
    <w:rsid w:val="00962391"/>
    <w:rsid w:val="00962DC7"/>
    <w:rsid w:val="00962EC2"/>
    <w:rsid w:val="0096304D"/>
    <w:rsid w:val="009630E5"/>
    <w:rsid w:val="00963286"/>
    <w:rsid w:val="0096393B"/>
    <w:rsid w:val="00963F6A"/>
    <w:rsid w:val="009644A5"/>
    <w:rsid w:val="00964DED"/>
    <w:rsid w:val="00965103"/>
    <w:rsid w:val="00965761"/>
    <w:rsid w:val="00965B2E"/>
    <w:rsid w:val="00966070"/>
    <w:rsid w:val="0096664F"/>
    <w:rsid w:val="00966787"/>
    <w:rsid w:val="0096703D"/>
    <w:rsid w:val="00967B9E"/>
    <w:rsid w:val="00967DF3"/>
    <w:rsid w:val="009709E9"/>
    <w:rsid w:val="00970DB9"/>
    <w:rsid w:val="00971155"/>
    <w:rsid w:val="009711B6"/>
    <w:rsid w:val="0097144B"/>
    <w:rsid w:val="00971479"/>
    <w:rsid w:val="00971D5C"/>
    <w:rsid w:val="00971F72"/>
    <w:rsid w:val="00972052"/>
    <w:rsid w:val="0097316C"/>
    <w:rsid w:val="00974BE6"/>
    <w:rsid w:val="00974CAD"/>
    <w:rsid w:val="00974EF7"/>
    <w:rsid w:val="00974FC5"/>
    <w:rsid w:val="00975347"/>
    <w:rsid w:val="009755CA"/>
    <w:rsid w:val="00975AD8"/>
    <w:rsid w:val="00976203"/>
    <w:rsid w:val="009762DD"/>
    <w:rsid w:val="00976CAB"/>
    <w:rsid w:val="00977107"/>
    <w:rsid w:val="0097724C"/>
    <w:rsid w:val="009772A2"/>
    <w:rsid w:val="0097736B"/>
    <w:rsid w:val="0097774D"/>
    <w:rsid w:val="00977E53"/>
    <w:rsid w:val="00977F58"/>
    <w:rsid w:val="0098005B"/>
    <w:rsid w:val="009800F6"/>
    <w:rsid w:val="00980958"/>
    <w:rsid w:val="00981380"/>
    <w:rsid w:val="00982193"/>
    <w:rsid w:val="0098260C"/>
    <w:rsid w:val="00982741"/>
    <w:rsid w:val="009827E5"/>
    <w:rsid w:val="00983137"/>
    <w:rsid w:val="009838C7"/>
    <w:rsid w:val="009839E6"/>
    <w:rsid w:val="00983F16"/>
    <w:rsid w:val="00983FF0"/>
    <w:rsid w:val="0098419E"/>
    <w:rsid w:val="00984A83"/>
    <w:rsid w:val="009858D0"/>
    <w:rsid w:val="00985B11"/>
    <w:rsid w:val="00985E7A"/>
    <w:rsid w:val="00985EE0"/>
    <w:rsid w:val="00986667"/>
    <w:rsid w:val="009868FF"/>
    <w:rsid w:val="00987E2A"/>
    <w:rsid w:val="00990E8B"/>
    <w:rsid w:val="00991139"/>
    <w:rsid w:val="0099191E"/>
    <w:rsid w:val="00991C9A"/>
    <w:rsid w:val="009924DB"/>
    <w:rsid w:val="0099340E"/>
    <w:rsid w:val="0099397A"/>
    <w:rsid w:val="009952EF"/>
    <w:rsid w:val="00995477"/>
    <w:rsid w:val="009963F4"/>
    <w:rsid w:val="009969B2"/>
    <w:rsid w:val="00996B10"/>
    <w:rsid w:val="00996BCC"/>
    <w:rsid w:val="00996C67"/>
    <w:rsid w:val="00997A1A"/>
    <w:rsid w:val="009A1ED0"/>
    <w:rsid w:val="009A278A"/>
    <w:rsid w:val="009A27CC"/>
    <w:rsid w:val="009A28D1"/>
    <w:rsid w:val="009A2D53"/>
    <w:rsid w:val="009A2D5C"/>
    <w:rsid w:val="009A31B5"/>
    <w:rsid w:val="009A37DA"/>
    <w:rsid w:val="009A3EB9"/>
    <w:rsid w:val="009A3F2A"/>
    <w:rsid w:val="009A4264"/>
    <w:rsid w:val="009A447C"/>
    <w:rsid w:val="009A4A7D"/>
    <w:rsid w:val="009A5059"/>
    <w:rsid w:val="009A5A06"/>
    <w:rsid w:val="009A5C0B"/>
    <w:rsid w:val="009A5CC1"/>
    <w:rsid w:val="009A5D24"/>
    <w:rsid w:val="009A6916"/>
    <w:rsid w:val="009A6C20"/>
    <w:rsid w:val="009A7129"/>
    <w:rsid w:val="009A7564"/>
    <w:rsid w:val="009A7A13"/>
    <w:rsid w:val="009A7BDE"/>
    <w:rsid w:val="009A7C30"/>
    <w:rsid w:val="009A7EF9"/>
    <w:rsid w:val="009B068C"/>
    <w:rsid w:val="009B07F6"/>
    <w:rsid w:val="009B11CB"/>
    <w:rsid w:val="009B1640"/>
    <w:rsid w:val="009B1C63"/>
    <w:rsid w:val="009B1E02"/>
    <w:rsid w:val="009B1EBC"/>
    <w:rsid w:val="009B1F2B"/>
    <w:rsid w:val="009B2060"/>
    <w:rsid w:val="009B2E61"/>
    <w:rsid w:val="009B31F8"/>
    <w:rsid w:val="009B3725"/>
    <w:rsid w:val="009B4641"/>
    <w:rsid w:val="009B464F"/>
    <w:rsid w:val="009B471B"/>
    <w:rsid w:val="009B4995"/>
    <w:rsid w:val="009B4B68"/>
    <w:rsid w:val="009B4E93"/>
    <w:rsid w:val="009B50A3"/>
    <w:rsid w:val="009B5216"/>
    <w:rsid w:val="009B5DE0"/>
    <w:rsid w:val="009B63A3"/>
    <w:rsid w:val="009B66D4"/>
    <w:rsid w:val="009B6BFE"/>
    <w:rsid w:val="009B6F3A"/>
    <w:rsid w:val="009B701F"/>
    <w:rsid w:val="009B7183"/>
    <w:rsid w:val="009B7326"/>
    <w:rsid w:val="009B76F6"/>
    <w:rsid w:val="009C06F2"/>
    <w:rsid w:val="009C0BAB"/>
    <w:rsid w:val="009C0EFA"/>
    <w:rsid w:val="009C1A56"/>
    <w:rsid w:val="009C1B92"/>
    <w:rsid w:val="009C204E"/>
    <w:rsid w:val="009C226E"/>
    <w:rsid w:val="009C2428"/>
    <w:rsid w:val="009C2729"/>
    <w:rsid w:val="009C29EB"/>
    <w:rsid w:val="009C327E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59FC"/>
    <w:rsid w:val="009C5C97"/>
    <w:rsid w:val="009C606E"/>
    <w:rsid w:val="009C61D0"/>
    <w:rsid w:val="009C6740"/>
    <w:rsid w:val="009C6F9C"/>
    <w:rsid w:val="009C6FF5"/>
    <w:rsid w:val="009C707E"/>
    <w:rsid w:val="009C70A5"/>
    <w:rsid w:val="009C71D5"/>
    <w:rsid w:val="009C751E"/>
    <w:rsid w:val="009C7704"/>
    <w:rsid w:val="009C7A2F"/>
    <w:rsid w:val="009C7E31"/>
    <w:rsid w:val="009D0092"/>
    <w:rsid w:val="009D0225"/>
    <w:rsid w:val="009D06A8"/>
    <w:rsid w:val="009D0708"/>
    <w:rsid w:val="009D08AB"/>
    <w:rsid w:val="009D0BF9"/>
    <w:rsid w:val="009D1C47"/>
    <w:rsid w:val="009D1ECC"/>
    <w:rsid w:val="009D1F22"/>
    <w:rsid w:val="009D2151"/>
    <w:rsid w:val="009D2389"/>
    <w:rsid w:val="009D2D64"/>
    <w:rsid w:val="009D309C"/>
    <w:rsid w:val="009D35EC"/>
    <w:rsid w:val="009D3E46"/>
    <w:rsid w:val="009D3EF2"/>
    <w:rsid w:val="009D3F20"/>
    <w:rsid w:val="009D3FDB"/>
    <w:rsid w:val="009D4CAD"/>
    <w:rsid w:val="009D539A"/>
    <w:rsid w:val="009D5D58"/>
    <w:rsid w:val="009D5D61"/>
    <w:rsid w:val="009D6039"/>
    <w:rsid w:val="009D6B6D"/>
    <w:rsid w:val="009D795E"/>
    <w:rsid w:val="009E039B"/>
    <w:rsid w:val="009E0A9E"/>
    <w:rsid w:val="009E1374"/>
    <w:rsid w:val="009E15DC"/>
    <w:rsid w:val="009E1846"/>
    <w:rsid w:val="009E377A"/>
    <w:rsid w:val="009E3A97"/>
    <w:rsid w:val="009E45D5"/>
    <w:rsid w:val="009E4919"/>
    <w:rsid w:val="009E4C26"/>
    <w:rsid w:val="009E539C"/>
    <w:rsid w:val="009E542D"/>
    <w:rsid w:val="009E5C6F"/>
    <w:rsid w:val="009E5C89"/>
    <w:rsid w:val="009E644F"/>
    <w:rsid w:val="009E6CFC"/>
    <w:rsid w:val="009E7165"/>
    <w:rsid w:val="009F0149"/>
    <w:rsid w:val="009F0B7E"/>
    <w:rsid w:val="009F0DCF"/>
    <w:rsid w:val="009F1166"/>
    <w:rsid w:val="009F1879"/>
    <w:rsid w:val="009F1DC3"/>
    <w:rsid w:val="009F290E"/>
    <w:rsid w:val="009F2BB1"/>
    <w:rsid w:val="009F2F25"/>
    <w:rsid w:val="009F3D15"/>
    <w:rsid w:val="009F4435"/>
    <w:rsid w:val="009F497A"/>
    <w:rsid w:val="009F4A26"/>
    <w:rsid w:val="009F5020"/>
    <w:rsid w:val="009F58E3"/>
    <w:rsid w:val="009F5B93"/>
    <w:rsid w:val="009F6220"/>
    <w:rsid w:val="009F67F8"/>
    <w:rsid w:val="009F6AFB"/>
    <w:rsid w:val="009F6C6D"/>
    <w:rsid w:val="009F7CE8"/>
    <w:rsid w:val="00A003F2"/>
    <w:rsid w:val="00A00FC7"/>
    <w:rsid w:val="00A015A1"/>
    <w:rsid w:val="00A01670"/>
    <w:rsid w:val="00A01CF8"/>
    <w:rsid w:val="00A01FDF"/>
    <w:rsid w:val="00A0228B"/>
    <w:rsid w:val="00A025F9"/>
    <w:rsid w:val="00A02620"/>
    <w:rsid w:val="00A0267B"/>
    <w:rsid w:val="00A02A92"/>
    <w:rsid w:val="00A02BEF"/>
    <w:rsid w:val="00A03123"/>
    <w:rsid w:val="00A03298"/>
    <w:rsid w:val="00A03BB3"/>
    <w:rsid w:val="00A0447D"/>
    <w:rsid w:val="00A04BC4"/>
    <w:rsid w:val="00A05221"/>
    <w:rsid w:val="00A05764"/>
    <w:rsid w:val="00A069F3"/>
    <w:rsid w:val="00A06DD9"/>
    <w:rsid w:val="00A06EE2"/>
    <w:rsid w:val="00A0725B"/>
    <w:rsid w:val="00A07307"/>
    <w:rsid w:val="00A100A3"/>
    <w:rsid w:val="00A1117C"/>
    <w:rsid w:val="00A11C0D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6060"/>
    <w:rsid w:val="00A16507"/>
    <w:rsid w:val="00A1726A"/>
    <w:rsid w:val="00A17489"/>
    <w:rsid w:val="00A17506"/>
    <w:rsid w:val="00A17597"/>
    <w:rsid w:val="00A17C99"/>
    <w:rsid w:val="00A17FC5"/>
    <w:rsid w:val="00A20917"/>
    <w:rsid w:val="00A20EF3"/>
    <w:rsid w:val="00A211B8"/>
    <w:rsid w:val="00A21A87"/>
    <w:rsid w:val="00A21D80"/>
    <w:rsid w:val="00A2222F"/>
    <w:rsid w:val="00A2258B"/>
    <w:rsid w:val="00A2264C"/>
    <w:rsid w:val="00A22929"/>
    <w:rsid w:val="00A22ABB"/>
    <w:rsid w:val="00A22D61"/>
    <w:rsid w:val="00A22EA7"/>
    <w:rsid w:val="00A2341B"/>
    <w:rsid w:val="00A2380C"/>
    <w:rsid w:val="00A23957"/>
    <w:rsid w:val="00A23A40"/>
    <w:rsid w:val="00A23A43"/>
    <w:rsid w:val="00A23DEC"/>
    <w:rsid w:val="00A23ED4"/>
    <w:rsid w:val="00A23F67"/>
    <w:rsid w:val="00A24394"/>
    <w:rsid w:val="00A2445C"/>
    <w:rsid w:val="00A24FBA"/>
    <w:rsid w:val="00A25181"/>
    <w:rsid w:val="00A25360"/>
    <w:rsid w:val="00A2596D"/>
    <w:rsid w:val="00A262B9"/>
    <w:rsid w:val="00A263DC"/>
    <w:rsid w:val="00A2662A"/>
    <w:rsid w:val="00A26CD0"/>
    <w:rsid w:val="00A27218"/>
    <w:rsid w:val="00A274B3"/>
    <w:rsid w:val="00A27808"/>
    <w:rsid w:val="00A27E3B"/>
    <w:rsid w:val="00A27E6C"/>
    <w:rsid w:val="00A27E6E"/>
    <w:rsid w:val="00A27F0D"/>
    <w:rsid w:val="00A30CFB"/>
    <w:rsid w:val="00A30D9D"/>
    <w:rsid w:val="00A31355"/>
    <w:rsid w:val="00A313EB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53CF"/>
    <w:rsid w:val="00A35958"/>
    <w:rsid w:val="00A35CCE"/>
    <w:rsid w:val="00A3613D"/>
    <w:rsid w:val="00A362DA"/>
    <w:rsid w:val="00A36636"/>
    <w:rsid w:val="00A367BC"/>
    <w:rsid w:val="00A36E31"/>
    <w:rsid w:val="00A36FC8"/>
    <w:rsid w:val="00A37DC2"/>
    <w:rsid w:val="00A40457"/>
    <w:rsid w:val="00A405BA"/>
    <w:rsid w:val="00A406E2"/>
    <w:rsid w:val="00A4071E"/>
    <w:rsid w:val="00A409A3"/>
    <w:rsid w:val="00A40A42"/>
    <w:rsid w:val="00A40B35"/>
    <w:rsid w:val="00A40E38"/>
    <w:rsid w:val="00A411FA"/>
    <w:rsid w:val="00A420DC"/>
    <w:rsid w:val="00A42B4F"/>
    <w:rsid w:val="00A42E83"/>
    <w:rsid w:val="00A430AF"/>
    <w:rsid w:val="00A43880"/>
    <w:rsid w:val="00A4397F"/>
    <w:rsid w:val="00A43B2D"/>
    <w:rsid w:val="00A43C6B"/>
    <w:rsid w:val="00A4400F"/>
    <w:rsid w:val="00A44C81"/>
    <w:rsid w:val="00A44FC7"/>
    <w:rsid w:val="00A45518"/>
    <w:rsid w:val="00A45900"/>
    <w:rsid w:val="00A45C08"/>
    <w:rsid w:val="00A461B6"/>
    <w:rsid w:val="00A464EE"/>
    <w:rsid w:val="00A46570"/>
    <w:rsid w:val="00A4725B"/>
    <w:rsid w:val="00A47454"/>
    <w:rsid w:val="00A479FD"/>
    <w:rsid w:val="00A47E75"/>
    <w:rsid w:val="00A5033E"/>
    <w:rsid w:val="00A5043F"/>
    <w:rsid w:val="00A5117C"/>
    <w:rsid w:val="00A51201"/>
    <w:rsid w:val="00A512D3"/>
    <w:rsid w:val="00A516F1"/>
    <w:rsid w:val="00A5227B"/>
    <w:rsid w:val="00A52379"/>
    <w:rsid w:val="00A527C2"/>
    <w:rsid w:val="00A52938"/>
    <w:rsid w:val="00A52A3F"/>
    <w:rsid w:val="00A5322A"/>
    <w:rsid w:val="00A53698"/>
    <w:rsid w:val="00A53728"/>
    <w:rsid w:val="00A5379A"/>
    <w:rsid w:val="00A53DF8"/>
    <w:rsid w:val="00A5446E"/>
    <w:rsid w:val="00A545D4"/>
    <w:rsid w:val="00A54AB2"/>
    <w:rsid w:val="00A550F2"/>
    <w:rsid w:val="00A5551F"/>
    <w:rsid w:val="00A55800"/>
    <w:rsid w:val="00A55AD6"/>
    <w:rsid w:val="00A5606C"/>
    <w:rsid w:val="00A56284"/>
    <w:rsid w:val="00A56914"/>
    <w:rsid w:val="00A56C91"/>
    <w:rsid w:val="00A570AA"/>
    <w:rsid w:val="00A5748A"/>
    <w:rsid w:val="00A57BB1"/>
    <w:rsid w:val="00A606DB"/>
    <w:rsid w:val="00A60D5E"/>
    <w:rsid w:val="00A611A2"/>
    <w:rsid w:val="00A614E7"/>
    <w:rsid w:val="00A61B95"/>
    <w:rsid w:val="00A61EE1"/>
    <w:rsid w:val="00A62250"/>
    <w:rsid w:val="00A62A20"/>
    <w:rsid w:val="00A62A33"/>
    <w:rsid w:val="00A62D75"/>
    <w:rsid w:val="00A62FFF"/>
    <w:rsid w:val="00A630D8"/>
    <w:rsid w:val="00A63223"/>
    <w:rsid w:val="00A6326F"/>
    <w:rsid w:val="00A649B0"/>
    <w:rsid w:val="00A64FC8"/>
    <w:rsid w:val="00A6520A"/>
    <w:rsid w:val="00A65259"/>
    <w:rsid w:val="00A6584F"/>
    <w:rsid w:val="00A65A05"/>
    <w:rsid w:val="00A65B88"/>
    <w:rsid w:val="00A65CEA"/>
    <w:rsid w:val="00A660C5"/>
    <w:rsid w:val="00A663B6"/>
    <w:rsid w:val="00A6688A"/>
    <w:rsid w:val="00A7081A"/>
    <w:rsid w:val="00A70BC4"/>
    <w:rsid w:val="00A71302"/>
    <w:rsid w:val="00A71428"/>
    <w:rsid w:val="00A715C0"/>
    <w:rsid w:val="00A71783"/>
    <w:rsid w:val="00A71C43"/>
    <w:rsid w:val="00A723E8"/>
    <w:rsid w:val="00A72753"/>
    <w:rsid w:val="00A72F02"/>
    <w:rsid w:val="00A72F54"/>
    <w:rsid w:val="00A731C6"/>
    <w:rsid w:val="00A7334D"/>
    <w:rsid w:val="00A734FA"/>
    <w:rsid w:val="00A735C3"/>
    <w:rsid w:val="00A73676"/>
    <w:rsid w:val="00A73E0F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73B"/>
    <w:rsid w:val="00A7613F"/>
    <w:rsid w:val="00A765C3"/>
    <w:rsid w:val="00A76E9C"/>
    <w:rsid w:val="00A770A6"/>
    <w:rsid w:val="00A776D2"/>
    <w:rsid w:val="00A777FB"/>
    <w:rsid w:val="00A77A1B"/>
    <w:rsid w:val="00A77DEA"/>
    <w:rsid w:val="00A8036E"/>
    <w:rsid w:val="00A8041F"/>
    <w:rsid w:val="00A80773"/>
    <w:rsid w:val="00A80F29"/>
    <w:rsid w:val="00A8155B"/>
    <w:rsid w:val="00A827EB"/>
    <w:rsid w:val="00A82A74"/>
    <w:rsid w:val="00A833C1"/>
    <w:rsid w:val="00A83816"/>
    <w:rsid w:val="00A83920"/>
    <w:rsid w:val="00A83D1B"/>
    <w:rsid w:val="00A84069"/>
    <w:rsid w:val="00A84411"/>
    <w:rsid w:val="00A84478"/>
    <w:rsid w:val="00A8456C"/>
    <w:rsid w:val="00A84681"/>
    <w:rsid w:val="00A84742"/>
    <w:rsid w:val="00A85483"/>
    <w:rsid w:val="00A857B0"/>
    <w:rsid w:val="00A85A23"/>
    <w:rsid w:val="00A860C1"/>
    <w:rsid w:val="00A86245"/>
    <w:rsid w:val="00A86526"/>
    <w:rsid w:val="00A86C13"/>
    <w:rsid w:val="00A86DE6"/>
    <w:rsid w:val="00A879BF"/>
    <w:rsid w:val="00A87FB2"/>
    <w:rsid w:val="00A900BE"/>
    <w:rsid w:val="00A90129"/>
    <w:rsid w:val="00A90145"/>
    <w:rsid w:val="00A90199"/>
    <w:rsid w:val="00A90B99"/>
    <w:rsid w:val="00A90DBD"/>
    <w:rsid w:val="00A91552"/>
    <w:rsid w:val="00A91664"/>
    <w:rsid w:val="00A916C6"/>
    <w:rsid w:val="00A9193E"/>
    <w:rsid w:val="00A919B5"/>
    <w:rsid w:val="00A9201F"/>
    <w:rsid w:val="00A926FE"/>
    <w:rsid w:val="00A930C6"/>
    <w:rsid w:val="00A933A5"/>
    <w:rsid w:val="00A94834"/>
    <w:rsid w:val="00A94A61"/>
    <w:rsid w:val="00A94EA4"/>
    <w:rsid w:val="00A9573E"/>
    <w:rsid w:val="00A95A3D"/>
    <w:rsid w:val="00A95AAA"/>
    <w:rsid w:val="00A95ACA"/>
    <w:rsid w:val="00A961D4"/>
    <w:rsid w:val="00A96B80"/>
    <w:rsid w:val="00A96DD7"/>
    <w:rsid w:val="00A970F6"/>
    <w:rsid w:val="00A971F1"/>
    <w:rsid w:val="00A97558"/>
    <w:rsid w:val="00A97BEF"/>
    <w:rsid w:val="00AA0334"/>
    <w:rsid w:val="00AA0686"/>
    <w:rsid w:val="00AA0897"/>
    <w:rsid w:val="00AA1E53"/>
    <w:rsid w:val="00AA211C"/>
    <w:rsid w:val="00AA3933"/>
    <w:rsid w:val="00AA3C5C"/>
    <w:rsid w:val="00AA3FFE"/>
    <w:rsid w:val="00AA43EA"/>
    <w:rsid w:val="00AA45E2"/>
    <w:rsid w:val="00AA476C"/>
    <w:rsid w:val="00AA608A"/>
    <w:rsid w:val="00AA613D"/>
    <w:rsid w:val="00AA6AF3"/>
    <w:rsid w:val="00AA704C"/>
    <w:rsid w:val="00AA7118"/>
    <w:rsid w:val="00AB0BBE"/>
    <w:rsid w:val="00AB0CFE"/>
    <w:rsid w:val="00AB1B74"/>
    <w:rsid w:val="00AB1CC2"/>
    <w:rsid w:val="00AB2188"/>
    <w:rsid w:val="00AB26D8"/>
    <w:rsid w:val="00AB2903"/>
    <w:rsid w:val="00AB2D4A"/>
    <w:rsid w:val="00AB3142"/>
    <w:rsid w:val="00AB32BA"/>
    <w:rsid w:val="00AB3728"/>
    <w:rsid w:val="00AB3949"/>
    <w:rsid w:val="00AB3C8B"/>
    <w:rsid w:val="00AB4297"/>
    <w:rsid w:val="00AB473E"/>
    <w:rsid w:val="00AB4A01"/>
    <w:rsid w:val="00AB4DBB"/>
    <w:rsid w:val="00AB5A57"/>
    <w:rsid w:val="00AB5C4F"/>
    <w:rsid w:val="00AB5E69"/>
    <w:rsid w:val="00AB62DC"/>
    <w:rsid w:val="00AB6A73"/>
    <w:rsid w:val="00AB6CAE"/>
    <w:rsid w:val="00AB6FC0"/>
    <w:rsid w:val="00AB707C"/>
    <w:rsid w:val="00AB713D"/>
    <w:rsid w:val="00AB76EF"/>
    <w:rsid w:val="00AB774B"/>
    <w:rsid w:val="00AB78B2"/>
    <w:rsid w:val="00AB7D66"/>
    <w:rsid w:val="00AC0294"/>
    <w:rsid w:val="00AC0B92"/>
    <w:rsid w:val="00AC11CC"/>
    <w:rsid w:val="00AC15D8"/>
    <w:rsid w:val="00AC17B2"/>
    <w:rsid w:val="00AC245D"/>
    <w:rsid w:val="00AC253F"/>
    <w:rsid w:val="00AC29B2"/>
    <w:rsid w:val="00AC2F82"/>
    <w:rsid w:val="00AC3271"/>
    <w:rsid w:val="00AC33E1"/>
    <w:rsid w:val="00AC422D"/>
    <w:rsid w:val="00AC4ED8"/>
    <w:rsid w:val="00AC537F"/>
    <w:rsid w:val="00AC55CC"/>
    <w:rsid w:val="00AC55FD"/>
    <w:rsid w:val="00AC5A7F"/>
    <w:rsid w:val="00AC5FD1"/>
    <w:rsid w:val="00AC6430"/>
    <w:rsid w:val="00AC6BF7"/>
    <w:rsid w:val="00AC6F1B"/>
    <w:rsid w:val="00AC7171"/>
    <w:rsid w:val="00AC7F8B"/>
    <w:rsid w:val="00AD091D"/>
    <w:rsid w:val="00AD1495"/>
    <w:rsid w:val="00AD188C"/>
    <w:rsid w:val="00AD1B75"/>
    <w:rsid w:val="00AD1CC8"/>
    <w:rsid w:val="00AD1D41"/>
    <w:rsid w:val="00AD22BC"/>
    <w:rsid w:val="00AD2645"/>
    <w:rsid w:val="00AD2EA4"/>
    <w:rsid w:val="00AD3EA9"/>
    <w:rsid w:val="00AD410A"/>
    <w:rsid w:val="00AD4366"/>
    <w:rsid w:val="00AD44C8"/>
    <w:rsid w:val="00AD4B8C"/>
    <w:rsid w:val="00AD53B5"/>
    <w:rsid w:val="00AD54F4"/>
    <w:rsid w:val="00AD5652"/>
    <w:rsid w:val="00AD6438"/>
    <w:rsid w:val="00AD683B"/>
    <w:rsid w:val="00AD74CC"/>
    <w:rsid w:val="00AD7F7D"/>
    <w:rsid w:val="00AE0244"/>
    <w:rsid w:val="00AE07FD"/>
    <w:rsid w:val="00AE0D5E"/>
    <w:rsid w:val="00AE10A3"/>
    <w:rsid w:val="00AE199A"/>
    <w:rsid w:val="00AE29CF"/>
    <w:rsid w:val="00AE2F2C"/>
    <w:rsid w:val="00AE362D"/>
    <w:rsid w:val="00AE37EC"/>
    <w:rsid w:val="00AE3BB6"/>
    <w:rsid w:val="00AE3EF6"/>
    <w:rsid w:val="00AE3F8B"/>
    <w:rsid w:val="00AE4453"/>
    <w:rsid w:val="00AE46F1"/>
    <w:rsid w:val="00AE4C26"/>
    <w:rsid w:val="00AE4D1D"/>
    <w:rsid w:val="00AE502C"/>
    <w:rsid w:val="00AE51A0"/>
    <w:rsid w:val="00AE585C"/>
    <w:rsid w:val="00AE5D45"/>
    <w:rsid w:val="00AE60FD"/>
    <w:rsid w:val="00AE6707"/>
    <w:rsid w:val="00AE70CD"/>
    <w:rsid w:val="00AE7A37"/>
    <w:rsid w:val="00AE7F54"/>
    <w:rsid w:val="00AE7F65"/>
    <w:rsid w:val="00AF022B"/>
    <w:rsid w:val="00AF067C"/>
    <w:rsid w:val="00AF0818"/>
    <w:rsid w:val="00AF1301"/>
    <w:rsid w:val="00AF153B"/>
    <w:rsid w:val="00AF1614"/>
    <w:rsid w:val="00AF2243"/>
    <w:rsid w:val="00AF234A"/>
    <w:rsid w:val="00AF32CA"/>
    <w:rsid w:val="00AF3505"/>
    <w:rsid w:val="00AF39A0"/>
    <w:rsid w:val="00AF3AFB"/>
    <w:rsid w:val="00AF3F4C"/>
    <w:rsid w:val="00AF4117"/>
    <w:rsid w:val="00AF41B8"/>
    <w:rsid w:val="00AF4E55"/>
    <w:rsid w:val="00AF4E96"/>
    <w:rsid w:val="00AF5105"/>
    <w:rsid w:val="00AF538C"/>
    <w:rsid w:val="00AF539E"/>
    <w:rsid w:val="00AF587D"/>
    <w:rsid w:val="00AF5CFD"/>
    <w:rsid w:val="00AF613D"/>
    <w:rsid w:val="00AF6661"/>
    <w:rsid w:val="00AF6768"/>
    <w:rsid w:val="00AF6C5B"/>
    <w:rsid w:val="00AF6DBB"/>
    <w:rsid w:val="00AF795C"/>
    <w:rsid w:val="00AF79B7"/>
    <w:rsid w:val="00AF7DCD"/>
    <w:rsid w:val="00AF7EA4"/>
    <w:rsid w:val="00AF7F51"/>
    <w:rsid w:val="00B001C6"/>
    <w:rsid w:val="00B008BF"/>
    <w:rsid w:val="00B02829"/>
    <w:rsid w:val="00B02895"/>
    <w:rsid w:val="00B02A44"/>
    <w:rsid w:val="00B03387"/>
    <w:rsid w:val="00B0392F"/>
    <w:rsid w:val="00B03AB3"/>
    <w:rsid w:val="00B03C82"/>
    <w:rsid w:val="00B040EC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E8"/>
    <w:rsid w:val="00B060D5"/>
    <w:rsid w:val="00B062E6"/>
    <w:rsid w:val="00B0636E"/>
    <w:rsid w:val="00B06463"/>
    <w:rsid w:val="00B06C15"/>
    <w:rsid w:val="00B06DDE"/>
    <w:rsid w:val="00B06F85"/>
    <w:rsid w:val="00B07717"/>
    <w:rsid w:val="00B10405"/>
    <w:rsid w:val="00B1044F"/>
    <w:rsid w:val="00B10465"/>
    <w:rsid w:val="00B10B5F"/>
    <w:rsid w:val="00B1121C"/>
    <w:rsid w:val="00B114A1"/>
    <w:rsid w:val="00B1176A"/>
    <w:rsid w:val="00B11885"/>
    <w:rsid w:val="00B11B44"/>
    <w:rsid w:val="00B11E79"/>
    <w:rsid w:val="00B11E85"/>
    <w:rsid w:val="00B1232D"/>
    <w:rsid w:val="00B12916"/>
    <w:rsid w:val="00B12C60"/>
    <w:rsid w:val="00B12EC2"/>
    <w:rsid w:val="00B131CD"/>
    <w:rsid w:val="00B13D6F"/>
    <w:rsid w:val="00B13FCD"/>
    <w:rsid w:val="00B14630"/>
    <w:rsid w:val="00B1489E"/>
    <w:rsid w:val="00B14E31"/>
    <w:rsid w:val="00B14E8D"/>
    <w:rsid w:val="00B153C9"/>
    <w:rsid w:val="00B15730"/>
    <w:rsid w:val="00B158BF"/>
    <w:rsid w:val="00B15E55"/>
    <w:rsid w:val="00B160FA"/>
    <w:rsid w:val="00B1618F"/>
    <w:rsid w:val="00B16220"/>
    <w:rsid w:val="00B1708A"/>
    <w:rsid w:val="00B20144"/>
    <w:rsid w:val="00B205B2"/>
    <w:rsid w:val="00B20EBC"/>
    <w:rsid w:val="00B21E37"/>
    <w:rsid w:val="00B21F7D"/>
    <w:rsid w:val="00B2248B"/>
    <w:rsid w:val="00B22FF0"/>
    <w:rsid w:val="00B2363F"/>
    <w:rsid w:val="00B23677"/>
    <w:rsid w:val="00B23B15"/>
    <w:rsid w:val="00B24395"/>
    <w:rsid w:val="00B2460C"/>
    <w:rsid w:val="00B2567F"/>
    <w:rsid w:val="00B26010"/>
    <w:rsid w:val="00B261DD"/>
    <w:rsid w:val="00B26AC2"/>
    <w:rsid w:val="00B26E9E"/>
    <w:rsid w:val="00B26FE6"/>
    <w:rsid w:val="00B2713A"/>
    <w:rsid w:val="00B27142"/>
    <w:rsid w:val="00B275BA"/>
    <w:rsid w:val="00B27636"/>
    <w:rsid w:val="00B27693"/>
    <w:rsid w:val="00B278A7"/>
    <w:rsid w:val="00B30140"/>
    <w:rsid w:val="00B312A1"/>
    <w:rsid w:val="00B3158B"/>
    <w:rsid w:val="00B317AA"/>
    <w:rsid w:val="00B320A1"/>
    <w:rsid w:val="00B32121"/>
    <w:rsid w:val="00B3223E"/>
    <w:rsid w:val="00B32594"/>
    <w:rsid w:val="00B32617"/>
    <w:rsid w:val="00B33191"/>
    <w:rsid w:val="00B3348F"/>
    <w:rsid w:val="00B33BA2"/>
    <w:rsid w:val="00B33DD3"/>
    <w:rsid w:val="00B347EE"/>
    <w:rsid w:val="00B3493D"/>
    <w:rsid w:val="00B34B24"/>
    <w:rsid w:val="00B34B85"/>
    <w:rsid w:val="00B34E05"/>
    <w:rsid w:val="00B34E26"/>
    <w:rsid w:val="00B35A83"/>
    <w:rsid w:val="00B35CF3"/>
    <w:rsid w:val="00B35D44"/>
    <w:rsid w:val="00B35DBF"/>
    <w:rsid w:val="00B368F4"/>
    <w:rsid w:val="00B374E8"/>
    <w:rsid w:val="00B37616"/>
    <w:rsid w:val="00B37A94"/>
    <w:rsid w:val="00B400C4"/>
    <w:rsid w:val="00B400E9"/>
    <w:rsid w:val="00B4068C"/>
    <w:rsid w:val="00B40862"/>
    <w:rsid w:val="00B40ECF"/>
    <w:rsid w:val="00B41C27"/>
    <w:rsid w:val="00B41F58"/>
    <w:rsid w:val="00B44313"/>
    <w:rsid w:val="00B447FE"/>
    <w:rsid w:val="00B44C7C"/>
    <w:rsid w:val="00B44FB5"/>
    <w:rsid w:val="00B45383"/>
    <w:rsid w:val="00B45751"/>
    <w:rsid w:val="00B45A10"/>
    <w:rsid w:val="00B45A72"/>
    <w:rsid w:val="00B45AFF"/>
    <w:rsid w:val="00B4632A"/>
    <w:rsid w:val="00B50319"/>
    <w:rsid w:val="00B50C36"/>
    <w:rsid w:val="00B515B5"/>
    <w:rsid w:val="00B5161D"/>
    <w:rsid w:val="00B51B51"/>
    <w:rsid w:val="00B527E8"/>
    <w:rsid w:val="00B529E7"/>
    <w:rsid w:val="00B5348E"/>
    <w:rsid w:val="00B542DA"/>
    <w:rsid w:val="00B54407"/>
    <w:rsid w:val="00B54749"/>
    <w:rsid w:val="00B54AF4"/>
    <w:rsid w:val="00B54EFD"/>
    <w:rsid w:val="00B559DD"/>
    <w:rsid w:val="00B55D33"/>
    <w:rsid w:val="00B56299"/>
    <w:rsid w:val="00B56AC5"/>
    <w:rsid w:val="00B56F66"/>
    <w:rsid w:val="00B57F45"/>
    <w:rsid w:val="00B605C7"/>
    <w:rsid w:val="00B60715"/>
    <w:rsid w:val="00B60934"/>
    <w:rsid w:val="00B60BA5"/>
    <w:rsid w:val="00B6146C"/>
    <w:rsid w:val="00B62467"/>
    <w:rsid w:val="00B625B0"/>
    <w:rsid w:val="00B632C0"/>
    <w:rsid w:val="00B63860"/>
    <w:rsid w:val="00B63A3C"/>
    <w:rsid w:val="00B63B7B"/>
    <w:rsid w:val="00B63D90"/>
    <w:rsid w:val="00B64103"/>
    <w:rsid w:val="00B6425C"/>
    <w:rsid w:val="00B652B3"/>
    <w:rsid w:val="00B65426"/>
    <w:rsid w:val="00B657B8"/>
    <w:rsid w:val="00B65804"/>
    <w:rsid w:val="00B6635D"/>
    <w:rsid w:val="00B66558"/>
    <w:rsid w:val="00B67408"/>
    <w:rsid w:val="00B674B5"/>
    <w:rsid w:val="00B67B5D"/>
    <w:rsid w:val="00B701B2"/>
    <w:rsid w:val="00B7083F"/>
    <w:rsid w:val="00B71003"/>
    <w:rsid w:val="00B710B7"/>
    <w:rsid w:val="00B71995"/>
    <w:rsid w:val="00B71F50"/>
    <w:rsid w:val="00B72A24"/>
    <w:rsid w:val="00B72F26"/>
    <w:rsid w:val="00B73291"/>
    <w:rsid w:val="00B73DE2"/>
    <w:rsid w:val="00B7402B"/>
    <w:rsid w:val="00B74046"/>
    <w:rsid w:val="00B74A67"/>
    <w:rsid w:val="00B74C46"/>
    <w:rsid w:val="00B75348"/>
    <w:rsid w:val="00B756BC"/>
    <w:rsid w:val="00B76B0E"/>
    <w:rsid w:val="00B7755D"/>
    <w:rsid w:val="00B77566"/>
    <w:rsid w:val="00B7756C"/>
    <w:rsid w:val="00B778CA"/>
    <w:rsid w:val="00B77AB4"/>
    <w:rsid w:val="00B77B95"/>
    <w:rsid w:val="00B77FD4"/>
    <w:rsid w:val="00B80672"/>
    <w:rsid w:val="00B81608"/>
    <w:rsid w:val="00B817A8"/>
    <w:rsid w:val="00B8183C"/>
    <w:rsid w:val="00B82E27"/>
    <w:rsid w:val="00B82FF6"/>
    <w:rsid w:val="00B83842"/>
    <w:rsid w:val="00B83F30"/>
    <w:rsid w:val="00B8410B"/>
    <w:rsid w:val="00B84390"/>
    <w:rsid w:val="00B84569"/>
    <w:rsid w:val="00B84BD5"/>
    <w:rsid w:val="00B84E31"/>
    <w:rsid w:val="00B84F0B"/>
    <w:rsid w:val="00B84FF1"/>
    <w:rsid w:val="00B85226"/>
    <w:rsid w:val="00B8547C"/>
    <w:rsid w:val="00B85D18"/>
    <w:rsid w:val="00B86231"/>
    <w:rsid w:val="00B8628F"/>
    <w:rsid w:val="00B86AB5"/>
    <w:rsid w:val="00B87ECB"/>
    <w:rsid w:val="00B87F56"/>
    <w:rsid w:val="00B900AA"/>
    <w:rsid w:val="00B90403"/>
    <w:rsid w:val="00B9045C"/>
    <w:rsid w:val="00B907E7"/>
    <w:rsid w:val="00B909A5"/>
    <w:rsid w:val="00B90A27"/>
    <w:rsid w:val="00B90C59"/>
    <w:rsid w:val="00B90E68"/>
    <w:rsid w:val="00B91562"/>
    <w:rsid w:val="00B91ACE"/>
    <w:rsid w:val="00B91C3A"/>
    <w:rsid w:val="00B91C46"/>
    <w:rsid w:val="00B92477"/>
    <w:rsid w:val="00B92A88"/>
    <w:rsid w:val="00B93342"/>
    <w:rsid w:val="00B93363"/>
    <w:rsid w:val="00B9424F"/>
    <w:rsid w:val="00B94590"/>
    <w:rsid w:val="00B94A08"/>
    <w:rsid w:val="00B94F26"/>
    <w:rsid w:val="00B94F6D"/>
    <w:rsid w:val="00B94F91"/>
    <w:rsid w:val="00B95376"/>
    <w:rsid w:val="00B959BE"/>
    <w:rsid w:val="00B965F4"/>
    <w:rsid w:val="00B96915"/>
    <w:rsid w:val="00B96B6F"/>
    <w:rsid w:val="00B96D4A"/>
    <w:rsid w:val="00B976C4"/>
    <w:rsid w:val="00B97E04"/>
    <w:rsid w:val="00BA045B"/>
    <w:rsid w:val="00BA08F6"/>
    <w:rsid w:val="00BA0900"/>
    <w:rsid w:val="00BA0A73"/>
    <w:rsid w:val="00BA11A2"/>
    <w:rsid w:val="00BA1466"/>
    <w:rsid w:val="00BA1E23"/>
    <w:rsid w:val="00BA28F1"/>
    <w:rsid w:val="00BA2BEC"/>
    <w:rsid w:val="00BA3514"/>
    <w:rsid w:val="00BA3A33"/>
    <w:rsid w:val="00BA3B29"/>
    <w:rsid w:val="00BA3B36"/>
    <w:rsid w:val="00BA3E78"/>
    <w:rsid w:val="00BA46C8"/>
    <w:rsid w:val="00BA4864"/>
    <w:rsid w:val="00BA4AEC"/>
    <w:rsid w:val="00BA5581"/>
    <w:rsid w:val="00BA56C3"/>
    <w:rsid w:val="00BA5832"/>
    <w:rsid w:val="00BA5854"/>
    <w:rsid w:val="00BA5A82"/>
    <w:rsid w:val="00BA6254"/>
    <w:rsid w:val="00BA6471"/>
    <w:rsid w:val="00BA67D9"/>
    <w:rsid w:val="00BA7813"/>
    <w:rsid w:val="00BB037B"/>
    <w:rsid w:val="00BB07C3"/>
    <w:rsid w:val="00BB0941"/>
    <w:rsid w:val="00BB1625"/>
    <w:rsid w:val="00BB1A05"/>
    <w:rsid w:val="00BB20BE"/>
    <w:rsid w:val="00BB2515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4FA1"/>
    <w:rsid w:val="00BB5197"/>
    <w:rsid w:val="00BB5A82"/>
    <w:rsid w:val="00BB6436"/>
    <w:rsid w:val="00BB68A4"/>
    <w:rsid w:val="00BB6A42"/>
    <w:rsid w:val="00BB6FF8"/>
    <w:rsid w:val="00BB7436"/>
    <w:rsid w:val="00BB7564"/>
    <w:rsid w:val="00BB790E"/>
    <w:rsid w:val="00BB7B97"/>
    <w:rsid w:val="00BB7FE4"/>
    <w:rsid w:val="00BC02A7"/>
    <w:rsid w:val="00BC05C8"/>
    <w:rsid w:val="00BC08A8"/>
    <w:rsid w:val="00BC0ADE"/>
    <w:rsid w:val="00BC0D9B"/>
    <w:rsid w:val="00BC16C3"/>
    <w:rsid w:val="00BC1CF8"/>
    <w:rsid w:val="00BC1DC1"/>
    <w:rsid w:val="00BC310D"/>
    <w:rsid w:val="00BC44CB"/>
    <w:rsid w:val="00BC5156"/>
    <w:rsid w:val="00BC52DA"/>
    <w:rsid w:val="00BC5A3E"/>
    <w:rsid w:val="00BC5B05"/>
    <w:rsid w:val="00BC66F7"/>
    <w:rsid w:val="00BC6966"/>
    <w:rsid w:val="00BC698C"/>
    <w:rsid w:val="00BD06E8"/>
    <w:rsid w:val="00BD075C"/>
    <w:rsid w:val="00BD0BBA"/>
    <w:rsid w:val="00BD1551"/>
    <w:rsid w:val="00BD1EF6"/>
    <w:rsid w:val="00BD20C1"/>
    <w:rsid w:val="00BD24A6"/>
    <w:rsid w:val="00BD309F"/>
    <w:rsid w:val="00BD32FA"/>
    <w:rsid w:val="00BD3815"/>
    <w:rsid w:val="00BD3E44"/>
    <w:rsid w:val="00BD4A05"/>
    <w:rsid w:val="00BD4D54"/>
    <w:rsid w:val="00BD503E"/>
    <w:rsid w:val="00BD5224"/>
    <w:rsid w:val="00BD5985"/>
    <w:rsid w:val="00BD5BCE"/>
    <w:rsid w:val="00BD5D19"/>
    <w:rsid w:val="00BD6AB9"/>
    <w:rsid w:val="00BD6E66"/>
    <w:rsid w:val="00BD71C7"/>
    <w:rsid w:val="00BD7A5C"/>
    <w:rsid w:val="00BD7C4C"/>
    <w:rsid w:val="00BD7ECD"/>
    <w:rsid w:val="00BE000B"/>
    <w:rsid w:val="00BE0063"/>
    <w:rsid w:val="00BE01EC"/>
    <w:rsid w:val="00BE0C4B"/>
    <w:rsid w:val="00BE139C"/>
    <w:rsid w:val="00BE1573"/>
    <w:rsid w:val="00BE19D7"/>
    <w:rsid w:val="00BE1AC4"/>
    <w:rsid w:val="00BE1BFF"/>
    <w:rsid w:val="00BE1DE6"/>
    <w:rsid w:val="00BE1E1A"/>
    <w:rsid w:val="00BE1E6B"/>
    <w:rsid w:val="00BE269A"/>
    <w:rsid w:val="00BE26C5"/>
    <w:rsid w:val="00BE2907"/>
    <w:rsid w:val="00BE30EA"/>
    <w:rsid w:val="00BE3109"/>
    <w:rsid w:val="00BE3BD7"/>
    <w:rsid w:val="00BE3BFC"/>
    <w:rsid w:val="00BE3C02"/>
    <w:rsid w:val="00BE4034"/>
    <w:rsid w:val="00BE40C7"/>
    <w:rsid w:val="00BE442B"/>
    <w:rsid w:val="00BE484C"/>
    <w:rsid w:val="00BE4988"/>
    <w:rsid w:val="00BE561A"/>
    <w:rsid w:val="00BE581A"/>
    <w:rsid w:val="00BE5B2F"/>
    <w:rsid w:val="00BE5D36"/>
    <w:rsid w:val="00BE5D88"/>
    <w:rsid w:val="00BE61B6"/>
    <w:rsid w:val="00BE6828"/>
    <w:rsid w:val="00BE6A39"/>
    <w:rsid w:val="00BE6BDA"/>
    <w:rsid w:val="00BE6C40"/>
    <w:rsid w:val="00BE6DC7"/>
    <w:rsid w:val="00BE712D"/>
    <w:rsid w:val="00BE7E63"/>
    <w:rsid w:val="00BF024A"/>
    <w:rsid w:val="00BF050B"/>
    <w:rsid w:val="00BF0518"/>
    <w:rsid w:val="00BF098B"/>
    <w:rsid w:val="00BF0A58"/>
    <w:rsid w:val="00BF0A8F"/>
    <w:rsid w:val="00BF0BAA"/>
    <w:rsid w:val="00BF0F3F"/>
    <w:rsid w:val="00BF1157"/>
    <w:rsid w:val="00BF129B"/>
    <w:rsid w:val="00BF1BA8"/>
    <w:rsid w:val="00BF1E37"/>
    <w:rsid w:val="00BF208E"/>
    <w:rsid w:val="00BF21EC"/>
    <w:rsid w:val="00BF24AE"/>
    <w:rsid w:val="00BF2814"/>
    <w:rsid w:val="00BF2991"/>
    <w:rsid w:val="00BF2AF2"/>
    <w:rsid w:val="00BF2CE2"/>
    <w:rsid w:val="00BF2DA4"/>
    <w:rsid w:val="00BF2DC7"/>
    <w:rsid w:val="00BF2F24"/>
    <w:rsid w:val="00BF339A"/>
    <w:rsid w:val="00BF372B"/>
    <w:rsid w:val="00BF397C"/>
    <w:rsid w:val="00BF3B12"/>
    <w:rsid w:val="00BF44CC"/>
    <w:rsid w:val="00BF4750"/>
    <w:rsid w:val="00BF4C91"/>
    <w:rsid w:val="00BF4F5E"/>
    <w:rsid w:val="00BF51AB"/>
    <w:rsid w:val="00BF51C3"/>
    <w:rsid w:val="00BF69CD"/>
    <w:rsid w:val="00BF6F9C"/>
    <w:rsid w:val="00BF72BE"/>
    <w:rsid w:val="00BF76FD"/>
    <w:rsid w:val="00BF7746"/>
    <w:rsid w:val="00BF7E35"/>
    <w:rsid w:val="00C00547"/>
    <w:rsid w:val="00C0078A"/>
    <w:rsid w:val="00C00F18"/>
    <w:rsid w:val="00C00F4F"/>
    <w:rsid w:val="00C01865"/>
    <w:rsid w:val="00C018DA"/>
    <w:rsid w:val="00C026DE"/>
    <w:rsid w:val="00C029E7"/>
    <w:rsid w:val="00C03215"/>
    <w:rsid w:val="00C036B7"/>
    <w:rsid w:val="00C0397F"/>
    <w:rsid w:val="00C03B61"/>
    <w:rsid w:val="00C03BE5"/>
    <w:rsid w:val="00C03CE6"/>
    <w:rsid w:val="00C04187"/>
    <w:rsid w:val="00C043A9"/>
    <w:rsid w:val="00C04493"/>
    <w:rsid w:val="00C044BA"/>
    <w:rsid w:val="00C049E3"/>
    <w:rsid w:val="00C04C94"/>
    <w:rsid w:val="00C0589C"/>
    <w:rsid w:val="00C05D58"/>
    <w:rsid w:val="00C05F8B"/>
    <w:rsid w:val="00C0653D"/>
    <w:rsid w:val="00C06865"/>
    <w:rsid w:val="00C07AB5"/>
    <w:rsid w:val="00C07FEE"/>
    <w:rsid w:val="00C1040F"/>
    <w:rsid w:val="00C104B7"/>
    <w:rsid w:val="00C10700"/>
    <w:rsid w:val="00C10938"/>
    <w:rsid w:val="00C111A1"/>
    <w:rsid w:val="00C111EF"/>
    <w:rsid w:val="00C11300"/>
    <w:rsid w:val="00C12E8D"/>
    <w:rsid w:val="00C13488"/>
    <w:rsid w:val="00C1380F"/>
    <w:rsid w:val="00C13D7B"/>
    <w:rsid w:val="00C13F3E"/>
    <w:rsid w:val="00C14140"/>
    <w:rsid w:val="00C14B1A"/>
    <w:rsid w:val="00C14B29"/>
    <w:rsid w:val="00C14B86"/>
    <w:rsid w:val="00C14D41"/>
    <w:rsid w:val="00C16CA2"/>
    <w:rsid w:val="00C16E53"/>
    <w:rsid w:val="00C1711A"/>
    <w:rsid w:val="00C172AF"/>
    <w:rsid w:val="00C175BF"/>
    <w:rsid w:val="00C1791B"/>
    <w:rsid w:val="00C1793A"/>
    <w:rsid w:val="00C20021"/>
    <w:rsid w:val="00C202C7"/>
    <w:rsid w:val="00C20448"/>
    <w:rsid w:val="00C20B00"/>
    <w:rsid w:val="00C20E71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77C"/>
    <w:rsid w:val="00C24A4F"/>
    <w:rsid w:val="00C24E7A"/>
    <w:rsid w:val="00C2536D"/>
    <w:rsid w:val="00C2543E"/>
    <w:rsid w:val="00C25601"/>
    <w:rsid w:val="00C258B4"/>
    <w:rsid w:val="00C25E9F"/>
    <w:rsid w:val="00C26144"/>
    <w:rsid w:val="00C262D6"/>
    <w:rsid w:val="00C26466"/>
    <w:rsid w:val="00C26542"/>
    <w:rsid w:val="00C2693F"/>
    <w:rsid w:val="00C269C2"/>
    <w:rsid w:val="00C269E5"/>
    <w:rsid w:val="00C26C1B"/>
    <w:rsid w:val="00C276A9"/>
    <w:rsid w:val="00C30A1E"/>
    <w:rsid w:val="00C30CF6"/>
    <w:rsid w:val="00C3185C"/>
    <w:rsid w:val="00C320C1"/>
    <w:rsid w:val="00C32BB3"/>
    <w:rsid w:val="00C33256"/>
    <w:rsid w:val="00C333D3"/>
    <w:rsid w:val="00C334E0"/>
    <w:rsid w:val="00C33C22"/>
    <w:rsid w:val="00C33F8A"/>
    <w:rsid w:val="00C34000"/>
    <w:rsid w:val="00C34008"/>
    <w:rsid w:val="00C341B4"/>
    <w:rsid w:val="00C34510"/>
    <w:rsid w:val="00C349E9"/>
    <w:rsid w:val="00C34B39"/>
    <w:rsid w:val="00C350E3"/>
    <w:rsid w:val="00C357E2"/>
    <w:rsid w:val="00C35842"/>
    <w:rsid w:val="00C36537"/>
    <w:rsid w:val="00C4071C"/>
    <w:rsid w:val="00C40B4F"/>
    <w:rsid w:val="00C40D95"/>
    <w:rsid w:val="00C41147"/>
    <w:rsid w:val="00C41369"/>
    <w:rsid w:val="00C417B0"/>
    <w:rsid w:val="00C42785"/>
    <w:rsid w:val="00C427A0"/>
    <w:rsid w:val="00C42B4F"/>
    <w:rsid w:val="00C42CC8"/>
    <w:rsid w:val="00C435D0"/>
    <w:rsid w:val="00C436E9"/>
    <w:rsid w:val="00C43B93"/>
    <w:rsid w:val="00C43CB8"/>
    <w:rsid w:val="00C441EC"/>
    <w:rsid w:val="00C444E4"/>
    <w:rsid w:val="00C44600"/>
    <w:rsid w:val="00C457CD"/>
    <w:rsid w:val="00C4654D"/>
    <w:rsid w:val="00C470C8"/>
    <w:rsid w:val="00C47298"/>
    <w:rsid w:val="00C472F2"/>
    <w:rsid w:val="00C478B1"/>
    <w:rsid w:val="00C47A7C"/>
    <w:rsid w:val="00C50354"/>
    <w:rsid w:val="00C505DC"/>
    <w:rsid w:val="00C50C8E"/>
    <w:rsid w:val="00C50CC6"/>
    <w:rsid w:val="00C514EA"/>
    <w:rsid w:val="00C52317"/>
    <w:rsid w:val="00C52C9B"/>
    <w:rsid w:val="00C5318D"/>
    <w:rsid w:val="00C53450"/>
    <w:rsid w:val="00C5419C"/>
    <w:rsid w:val="00C5435D"/>
    <w:rsid w:val="00C554B3"/>
    <w:rsid w:val="00C55863"/>
    <w:rsid w:val="00C558A5"/>
    <w:rsid w:val="00C55D51"/>
    <w:rsid w:val="00C563B3"/>
    <w:rsid w:val="00C56617"/>
    <w:rsid w:val="00C56865"/>
    <w:rsid w:val="00C57366"/>
    <w:rsid w:val="00C57AE7"/>
    <w:rsid w:val="00C57E1E"/>
    <w:rsid w:val="00C57ED3"/>
    <w:rsid w:val="00C57F9E"/>
    <w:rsid w:val="00C60293"/>
    <w:rsid w:val="00C60C51"/>
    <w:rsid w:val="00C61099"/>
    <w:rsid w:val="00C613A8"/>
    <w:rsid w:val="00C61500"/>
    <w:rsid w:val="00C619C9"/>
    <w:rsid w:val="00C61B84"/>
    <w:rsid w:val="00C61DA4"/>
    <w:rsid w:val="00C61F81"/>
    <w:rsid w:val="00C622BB"/>
    <w:rsid w:val="00C6237C"/>
    <w:rsid w:val="00C62670"/>
    <w:rsid w:val="00C62A3E"/>
    <w:rsid w:val="00C62C4B"/>
    <w:rsid w:val="00C62F41"/>
    <w:rsid w:val="00C63488"/>
    <w:rsid w:val="00C63674"/>
    <w:rsid w:val="00C63735"/>
    <w:rsid w:val="00C639EB"/>
    <w:rsid w:val="00C63A2C"/>
    <w:rsid w:val="00C63A67"/>
    <w:rsid w:val="00C63E08"/>
    <w:rsid w:val="00C64900"/>
    <w:rsid w:val="00C64A6A"/>
    <w:rsid w:val="00C64B92"/>
    <w:rsid w:val="00C64C3A"/>
    <w:rsid w:val="00C64C9C"/>
    <w:rsid w:val="00C64D8F"/>
    <w:rsid w:val="00C64EC1"/>
    <w:rsid w:val="00C655E8"/>
    <w:rsid w:val="00C6614E"/>
    <w:rsid w:val="00C67161"/>
    <w:rsid w:val="00C671BE"/>
    <w:rsid w:val="00C67981"/>
    <w:rsid w:val="00C67999"/>
    <w:rsid w:val="00C67CBA"/>
    <w:rsid w:val="00C7002F"/>
    <w:rsid w:val="00C7048C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D3B"/>
    <w:rsid w:val="00C73756"/>
    <w:rsid w:val="00C73C68"/>
    <w:rsid w:val="00C73CF7"/>
    <w:rsid w:val="00C74531"/>
    <w:rsid w:val="00C7459D"/>
    <w:rsid w:val="00C74A3D"/>
    <w:rsid w:val="00C75BF9"/>
    <w:rsid w:val="00C761BE"/>
    <w:rsid w:val="00C76C8D"/>
    <w:rsid w:val="00C76CE2"/>
    <w:rsid w:val="00C76CEF"/>
    <w:rsid w:val="00C770B3"/>
    <w:rsid w:val="00C771AA"/>
    <w:rsid w:val="00C77F58"/>
    <w:rsid w:val="00C8058F"/>
    <w:rsid w:val="00C80AEC"/>
    <w:rsid w:val="00C81826"/>
    <w:rsid w:val="00C818DF"/>
    <w:rsid w:val="00C81A87"/>
    <w:rsid w:val="00C81E32"/>
    <w:rsid w:val="00C81FD9"/>
    <w:rsid w:val="00C82141"/>
    <w:rsid w:val="00C8260F"/>
    <w:rsid w:val="00C8272B"/>
    <w:rsid w:val="00C829B6"/>
    <w:rsid w:val="00C82A22"/>
    <w:rsid w:val="00C82B47"/>
    <w:rsid w:val="00C82B4D"/>
    <w:rsid w:val="00C82E04"/>
    <w:rsid w:val="00C82FA3"/>
    <w:rsid w:val="00C83009"/>
    <w:rsid w:val="00C8301D"/>
    <w:rsid w:val="00C83679"/>
    <w:rsid w:val="00C83B1C"/>
    <w:rsid w:val="00C83BA6"/>
    <w:rsid w:val="00C83CE8"/>
    <w:rsid w:val="00C83DDC"/>
    <w:rsid w:val="00C83FDD"/>
    <w:rsid w:val="00C844BC"/>
    <w:rsid w:val="00C84A81"/>
    <w:rsid w:val="00C85B18"/>
    <w:rsid w:val="00C85B44"/>
    <w:rsid w:val="00C85CFA"/>
    <w:rsid w:val="00C8606C"/>
    <w:rsid w:val="00C8644D"/>
    <w:rsid w:val="00C86549"/>
    <w:rsid w:val="00C86B89"/>
    <w:rsid w:val="00C87447"/>
    <w:rsid w:val="00C9007B"/>
    <w:rsid w:val="00C908A9"/>
    <w:rsid w:val="00C908E2"/>
    <w:rsid w:val="00C91D65"/>
    <w:rsid w:val="00C91EFC"/>
    <w:rsid w:val="00C92087"/>
    <w:rsid w:val="00C9227A"/>
    <w:rsid w:val="00C9278A"/>
    <w:rsid w:val="00C928C3"/>
    <w:rsid w:val="00C92BAC"/>
    <w:rsid w:val="00C92FFD"/>
    <w:rsid w:val="00C93AF6"/>
    <w:rsid w:val="00C93C09"/>
    <w:rsid w:val="00C93F34"/>
    <w:rsid w:val="00C941D9"/>
    <w:rsid w:val="00C94551"/>
    <w:rsid w:val="00C94645"/>
    <w:rsid w:val="00C948CF"/>
    <w:rsid w:val="00C94C32"/>
    <w:rsid w:val="00C94F6C"/>
    <w:rsid w:val="00C95BBB"/>
    <w:rsid w:val="00C95D0E"/>
    <w:rsid w:val="00C95FBA"/>
    <w:rsid w:val="00C96045"/>
    <w:rsid w:val="00C96163"/>
    <w:rsid w:val="00C9690B"/>
    <w:rsid w:val="00C96B9D"/>
    <w:rsid w:val="00C96C09"/>
    <w:rsid w:val="00C9741B"/>
    <w:rsid w:val="00C9795D"/>
    <w:rsid w:val="00C97DFC"/>
    <w:rsid w:val="00C97EC6"/>
    <w:rsid w:val="00C97EFA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1F6F"/>
    <w:rsid w:val="00CA3578"/>
    <w:rsid w:val="00CA384E"/>
    <w:rsid w:val="00CA398A"/>
    <w:rsid w:val="00CA3B62"/>
    <w:rsid w:val="00CA417D"/>
    <w:rsid w:val="00CA42F6"/>
    <w:rsid w:val="00CA4ACA"/>
    <w:rsid w:val="00CA4BBC"/>
    <w:rsid w:val="00CA4ED3"/>
    <w:rsid w:val="00CA5070"/>
    <w:rsid w:val="00CA5125"/>
    <w:rsid w:val="00CA53CD"/>
    <w:rsid w:val="00CA5DAC"/>
    <w:rsid w:val="00CA6338"/>
    <w:rsid w:val="00CA6BF5"/>
    <w:rsid w:val="00CA6C1E"/>
    <w:rsid w:val="00CA6F3B"/>
    <w:rsid w:val="00CA708F"/>
    <w:rsid w:val="00CA719C"/>
    <w:rsid w:val="00CA7550"/>
    <w:rsid w:val="00CA766A"/>
    <w:rsid w:val="00CA7F5B"/>
    <w:rsid w:val="00CB1283"/>
    <w:rsid w:val="00CB1F55"/>
    <w:rsid w:val="00CB1F74"/>
    <w:rsid w:val="00CB358F"/>
    <w:rsid w:val="00CB395B"/>
    <w:rsid w:val="00CB3C29"/>
    <w:rsid w:val="00CB3DF5"/>
    <w:rsid w:val="00CB3F3F"/>
    <w:rsid w:val="00CB4A87"/>
    <w:rsid w:val="00CB5040"/>
    <w:rsid w:val="00CB51A6"/>
    <w:rsid w:val="00CB5811"/>
    <w:rsid w:val="00CB5F11"/>
    <w:rsid w:val="00CB6BA5"/>
    <w:rsid w:val="00CB71B7"/>
    <w:rsid w:val="00CB7534"/>
    <w:rsid w:val="00CB7692"/>
    <w:rsid w:val="00CB76F4"/>
    <w:rsid w:val="00CB77F3"/>
    <w:rsid w:val="00CC03E6"/>
    <w:rsid w:val="00CC0431"/>
    <w:rsid w:val="00CC11AE"/>
    <w:rsid w:val="00CC1F9C"/>
    <w:rsid w:val="00CC28EF"/>
    <w:rsid w:val="00CC29F3"/>
    <w:rsid w:val="00CC2D37"/>
    <w:rsid w:val="00CC326B"/>
    <w:rsid w:val="00CC436F"/>
    <w:rsid w:val="00CC4581"/>
    <w:rsid w:val="00CC47BF"/>
    <w:rsid w:val="00CC47F8"/>
    <w:rsid w:val="00CC4CF3"/>
    <w:rsid w:val="00CC5404"/>
    <w:rsid w:val="00CC5535"/>
    <w:rsid w:val="00CC5E1E"/>
    <w:rsid w:val="00CC6065"/>
    <w:rsid w:val="00CC60EA"/>
    <w:rsid w:val="00CC62C8"/>
    <w:rsid w:val="00CC6F59"/>
    <w:rsid w:val="00CC76F1"/>
    <w:rsid w:val="00CC7970"/>
    <w:rsid w:val="00CC7C3C"/>
    <w:rsid w:val="00CC7DB5"/>
    <w:rsid w:val="00CD0108"/>
    <w:rsid w:val="00CD04A7"/>
    <w:rsid w:val="00CD05E5"/>
    <w:rsid w:val="00CD0B5C"/>
    <w:rsid w:val="00CD0F31"/>
    <w:rsid w:val="00CD101B"/>
    <w:rsid w:val="00CD11BF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3F5F"/>
    <w:rsid w:val="00CD4902"/>
    <w:rsid w:val="00CD49DB"/>
    <w:rsid w:val="00CD4C70"/>
    <w:rsid w:val="00CD5340"/>
    <w:rsid w:val="00CD5DDD"/>
    <w:rsid w:val="00CD7579"/>
    <w:rsid w:val="00CD75F7"/>
    <w:rsid w:val="00CE00BC"/>
    <w:rsid w:val="00CE0504"/>
    <w:rsid w:val="00CE0760"/>
    <w:rsid w:val="00CE106A"/>
    <w:rsid w:val="00CE1389"/>
    <w:rsid w:val="00CE1521"/>
    <w:rsid w:val="00CE165D"/>
    <w:rsid w:val="00CE182E"/>
    <w:rsid w:val="00CE1A14"/>
    <w:rsid w:val="00CE1C48"/>
    <w:rsid w:val="00CE2589"/>
    <w:rsid w:val="00CE2959"/>
    <w:rsid w:val="00CE297D"/>
    <w:rsid w:val="00CE4944"/>
    <w:rsid w:val="00CE4AF0"/>
    <w:rsid w:val="00CE4BD0"/>
    <w:rsid w:val="00CE4C42"/>
    <w:rsid w:val="00CE4C49"/>
    <w:rsid w:val="00CE4F6C"/>
    <w:rsid w:val="00CE4FDD"/>
    <w:rsid w:val="00CE5029"/>
    <w:rsid w:val="00CE54EA"/>
    <w:rsid w:val="00CE5A70"/>
    <w:rsid w:val="00CE5D07"/>
    <w:rsid w:val="00CE6B90"/>
    <w:rsid w:val="00CE6B9F"/>
    <w:rsid w:val="00CE6FFB"/>
    <w:rsid w:val="00CE748D"/>
    <w:rsid w:val="00CE7555"/>
    <w:rsid w:val="00CE78B8"/>
    <w:rsid w:val="00CF0532"/>
    <w:rsid w:val="00CF06D1"/>
    <w:rsid w:val="00CF0D33"/>
    <w:rsid w:val="00CF0EEB"/>
    <w:rsid w:val="00CF0FCE"/>
    <w:rsid w:val="00CF106B"/>
    <w:rsid w:val="00CF15CA"/>
    <w:rsid w:val="00CF2521"/>
    <w:rsid w:val="00CF2863"/>
    <w:rsid w:val="00CF2C4B"/>
    <w:rsid w:val="00CF338B"/>
    <w:rsid w:val="00CF35AF"/>
    <w:rsid w:val="00CF3643"/>
    <w:rsid w:val="00CF39F2"/>
    <w:rsid w:val="00CF3DE3"/>
    <w:rsid w:val="00CF4168"/>
    <w:rsid w:val="00CF456A"/>
    <w:rsid w:val="00CF5472"/>
    <w:rsid w:val="00CF6A89"/>
    <w:rsid w:val="00CF6C55"/>
    <w:rsid w:val="00CF6FB4"/>
    <w:rsid w:val="00CF70EB"/>
    <w:rsid w:val="00CF7226"/>
    <w:rsid w:val="00CF75B9"/>
    <w:rsid w:val="00D00292"/>
    <w:rsid w:val="00D00398"/>
    <w:rsid w:val="00D00B76"/>
    <w:rsid w:val="00D01442"/>
    <w:rsid w:val="00D02691"/>
    <w:rsid w:val="00D027B6"/>
    <w:rsid w:val="00D02C00"/>
    <w:rsid w:val="00D0337E"/>
    <w:rsid w:val="00D0419F"/>
    <w:rsid w:val="00D04BA3"/>
    <w:rsid w:val="00D04CE4"/>
    <w:rsid w:val="00D04FC6"/>
    <w:rsid w:val="00D052DB"/>
    <w:rsid w:val="00D055A2"/>
    <w:rsid w:val="00D055AD"/>
    <w:rsid w:val="00D05A8D"/>
    <w:rsid w:val="00D061B0"/>
    <w:rsid w:val="00D0625C"/>
    <w:rsid w:val="00D06E07"/>
    <w:rsid w:val="00D0726A"/>
    <w:rsid w:val="00D07486"/>
    <w:rsid w:val="00D0774A"/>
    <w:rsid w:val="00D07A4D"/>
    <w:rsid w:val="00D07D68"/>
    <w:rsid w:val="00D107E5"/>
    <w:rsid w:val="00D10A64"/>
    <w:rsid w:val="00D10F12"/>
    <w:rsid w:val="00D11482"/>
    <w:rsid w:val="00D114F0"/>
    <w:rsid w:val="00D1225A"/>
    <w:rsid w:val="00D125E2"/>
    <w:rsid w:val="00D12AD6"/>
    <w:rsid w:val="00D1322C"/>
    <w:rsid w:val="00D13B72"/>
    <w:rsid w:val="00D13C8E"/>
    <w:rsid w:val="00D13D3C"/>
    <w:rsid w:val="00D142C4"/>
    <w:rsid w:val="00D1435C"/>
    <w:rsid w:val="00D14417"/>
    <w:rsid w:val="00D146DF"/>
    <w:rsid w:val="00D14C8E"/>
    <w:rsid w:val="00D14CBD"/>
    <w:rsid w:val="00D14EED"/>
    <w:rsid w:val="00D15052"/>
    <w:rsid w:val="00D15053"/>
    <w:rsid w:val="00D1531C"/>
    <w:rsid w:val="00D156A6"/>
    <w:rsid w:val="00D1572D"/>
    <w:rsid w:val="00D15CAE"/>
    <w:rsid w:val="00D15EBA"/>
    <w:rsid w:val="00D15ED1"/>
    <w:rsid w:val="00D17035"/>
    <w:rsid w:val="00D200A9"/>
    <w:rsid w:val="00D201B6"/>
    <w:rsid w:val="00D203D4"/>
    <w:rsid w:val="00D21040"/>
    <w:rsid w:val="00D217A3"/>
    <w:rsid w:val="00D21CE7"/>
    <w:rsid w:val="00D21DDE"/>
    <w:rsid w:val="00D2202A"/>
    <w:rsid w:val="00D227E2"/>
    <w:rsid w:val="00D22992"/>
    <w:rsid w:val="00D22F9B"/>
    <w:rsid w:val="00D230CC"/>
    <w:rsid w:val="00D23361"/>
    <w:rsid w:val="00D23DAE"/>
    <w:rsid w:val="00D23DF3"/>
    <w:rsid w:val="00D24221"/>
    <w:rsid w:val="00D2475C"/>
    <w:rsid w:val="00D24FF8"/>
    <w:rsid w:val="00D251EA"/>
    <w:rsid w:val="00D25966"/>
    <w:rsid w:val="00D25FD1"/>
    <w:rsid w:val="00D25FF8"/>
    <w:rsid w:val="00D26294"/>
    <w:rsid w:val="00D266BA"/>
    <w:rsid w:val="00D2684F"/>
    <w:rsid w:val="00D268C2"/>
    <w:rsid w:val="00D27269"/>
    <w:rsid w:val="00D274A8"/>
    <w:rsid w:val="00D27738"/>
    <w:rsid w:val="00D27761"/>
    <w:rsid w:val="00D27A81"/>
    <w:rsid w:val="00D3018A"/>
    <w:rsid w:val="00D30A80"/>
    <w:rsid w:val="00D31251"/>
    <w:rsid w:val="00D31572"/>
    <w:rsid w:val="00D3284D"/>
    <w:rsid w:val="00D32AAA"/>
    <w:rsid w:val="00D33078"/>
    <w:rsid w:val="00D33556"/>
    <w:rsid w:val="00D3389D"/>
    <w:rsid w:val="00D33BFA"/>
    <w:rsid w:val="00D3410E"/>
    <w:rsid w:val="00D34495"/>
    <w:rsid w:val="00D34CE8"/>
    <w:rsid w:val="00D34E8D"/>
    <w:rsid w:val="00D3572A"/>
    <w:rsid w:val="00D35914"/>
    <w:rsid w:val="00D360C9"/>
    <w:rsid w:val="00D36964"/>
    <w:rsid w:val="00D36D3F"/>
    <w:rsid w:val="00D370EE"/>
    <w:rsid w:val="00D371A4"/>
    <w:rsid w:val="00D373DE"/>
    <w:rsid w:val="00D400F3"/>
    <w:rsid w:val="00D402A5"/>
    <w:rsid w:val="00D4053E"/>
    <w:rsid w:val="00D40BEF"/>
    <w:rsid w:val="00D41197"/>
    <w:rsid w:val="00D414E1"/>
    <w:rsid w:val="00D41C03"/>
    <w:rsid w:val="00D41D04"/>
    <w:rsid w:val="00D422AD"/>
    <w:rsid w:val="00D43207"/>
    <w:rsid w:val="00D43787"/>
    <w:rsid w:val="00D4390C"/>
    <w:rsid w:val="00D43C65"/>
    <w:rsid w:val="00D44225"/>
    <w:rsid w:val="00D44E3C"/>
    <w:rsid w:val="00D4543B"/>
    <w:rsid w:val="00D462DB"/>
    <w:rsid w:val="00D46722"/>
    <w:rsid w:val="00D46735"/>
    <w:rsid w:val="00D4680B"/>
    <w:rsid w:val="00D475D9"/>
    <w:rsid w:val="00D4768D"/>
    <w:rsid w:val="00D47A13"/>
    <w:rsid w:val="00D50026"/>
    <w:rsid w:val="00D5042B"/>
    <w:rsid w:val="00D505EA"/>
    <w:rsid w:val="00D50CDB"/>
    <w:rsid w:val="00D51B44"/>
    <w:rsid w:val="00D5218B"/>
    <w:rsid w:val="00D52295"/>
    <w:rsid w:val="00D52606"/>
    <w:rsid w:val="00D52A53"/>
    <w:rsid w:val="00D52ADC"/>
    <w:rsid w:val="00D5365A"/>
    <w:rsid w:val="00D5411D"/>
    <w:rsid w:val="00D541F1"/>
    <w:rsid w:val="00D54C59"/>
    <w:rsid w:val="00D54D75"/>
    <w:rsid w:val="00D5616F"/>
    <w:rsid w:val="00D56475"/>
    <w:rsid w:val="00D56A17"/>
    <w:rsid w:val="00D57050"/>
    <w:rsid w:val="00D60E23"/>
    <w:rsid w:val="00D60E27"/>
    <w:rsid w:val="00D61677"/>
    <w:rsid w:val="00D61896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3F73"/>
    <w:rsid w:val="00D641AC"/>
    <w:rsid w:val="00D64B13"/>
    <w:rsid w:val="00D64D9A"/>
    <w:rsid w:val="00D6507E"/>
    <w:rsid w:val="00D65156"/>
    <w:rsid w:val="00D656FE"/>
    <w:rsid w:val="00D659E0"/>
    <w:rsid w:val="00D6634B"/>
    <w:rsid w:val="00D669BE"/>
    <w:rsid w:val="00D66DEB"/>
    <w:rsid w:val="00D6724F"/>
    <w:rsid w:val="00D67414"/>
    <w:rsid w:val="00D676A4"/>
    <w:rsid w:val="00D67967"/>
    <w:rsid w:val="00D7051F"/>
    <w:rsid w:val="00D708C8"/>
    <w:rsid w:val="00D70D07"/>
    <w:rsid w:val="00D70D80"/>
    <w:rsid w:val="00D70DE5"/>
    <w:rsid w:val="00D71082"/>
    <w:rsid w:val="00D71088"/>
    <w:rsid w:val="00D71183"/>
    <w:rsid w:val="00D711FE"/>
    <w:rsid w:val="00D716AE"/>
    <w:rsid w:val="00D716F3"/>
    <w:rsid w:val="00D719EC"/>
    <w:rsid w:val="00D720BF"/>
    <w:rsid w:val="00D72E88"/>
    <w:rsid w:val="00D73186"/>
    <w:rsid w:val="00D73401"/>
    <w:rsid w:val="00D73FF7"/>
    <w:rsid w:val="00D74399"/>
    <w:rsid w:val="00D74785"/>
    <w:rsid w:val="00D74AD8"/>
    <w:rsid w:val="00D74E31"/>
    <w:rsid w:val="00D75030"/>
    <w:rsid w:val="00D7545B"/>
    <w:rsid w:val="00D7554C"/>
    <w:rsid w:val="00D755DC"/>
    <w:rsid w:val="00D75CE5"/>
    <w:rsid w:val="00D7609F"/>
    <w:rsid w:val="00D76567"/>
    <w:rsid w:val="00D76906"/>
    <w:rsid w:val="00D774E2"/>
    <w:rsid w:val="00D77C35"/>
    <w:rsid w:val="00D77D0C"/>
    <w:rsid w:val="00D80281"/>
    <w:rsid w:val="00D80BED"/>
    <w:rsid w:val="00D80F6F"/>
    <w:rsid w:val="00D813EC"/>
    <w:rsid w:val="00D81541"/>
    <w:rsid w:val="00D81AB5"/>
    <w:rsid w:val="00D81E23"/>
    <w:rsid w:val="00D82071"/>
    <w:rsid w:val="00D827BD"/>
    <w:rsid w:val="00D828C1"/>
    <w:rsid w:val="00D82BED"/>
    <w:rsid w:val="00D8343F"/>
    <w:rsid w:val="00D83691"/>
    <w:rsid w:val="00D83D4F"/>
    <w:rsid w:val="00D83FF5"/>
    <w:rsid w:val="00D84664"/>
    <w:rsid w:val="00D84666"/>
    <w:rsid w:val="00D846F5"/>
    <w:rsid w:val="00D84C8F"/>
    <w:rsid w:val="00D84E94"/>
    <w:rsid w:val="00D85486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B5D"/>
    <w:rsid w:val="00D87CAB"/>
    <w:rsid w:val="00D87EBE"/>
    <w:rsid w:val="00D90055"/>
    <w:rsid w:val="00D9076C"/>
    <w:rsid w:val="00D90BEB"/>
    <w:rsid w:val="00D90E91"/>
    <w:rsid w:val="00D90E97"/>
    <w:rsid w:val="00D91455"/>
    <w:rsid w:val="00D91561"/>
    <w:rsid w:val="00D917EF"/>
    <w:rsid w:val="00D92111"/>
    <w:rsid w:val="00D924E4"/>
    <w:rsid w:val="00D92848"/>
    <w:rsid w:val="00D928B4"/>
    <w:rsid w:val="00D92C61"/>
    <w:rsid w:val="00D92CA6"/>
    <w:rsid w:val="00D9415D"/>
    <w:rsid w:val="00D944B0"/>
    <w:rsid w:val="00D94745"/>
    <w:rsid w:val="00D94AC7"/>
    <w:rsid w:val="00D95522"/>
    <w:rsid w:val="00D95A81"/>
    <w:rsid w:val="00D96834"/>
    <w:rsid w:val="00D96B06"/>
    <w:rsid w:val="00D97156"/>
    <w:rsid w:val="00D974F6"/>
    <w:rsid w:val="00D97E1B"/>
    <w:rsid w:val="00DA0085"/>
    <w:rsid w:val="00DA0F4D"/>
    <w:rsid w:val="00DA1349"/>
    <w:rsid w:val="00DA14FB"/>
    <w:rsid w:val="00DA1FBD"/>
    <w:rsid w:val="00DA1FD5"/>
    <w:rsid w:val="00DA334D"/>
    <w:rsid w:val="00DA33AF"/>
    <w:rsid w:val="00DA36A7"/>
    <w:rsid w:val="00DA3A4C"/>
    <w:rsid w:val="00DA4687"/>
    <w:rsid w:val="00DA509B"/>
    <w:rsid w:val="00DA52B2"/>
    <w:rsid w:val="00DA5977"/>
    <w:rsid w:val="00DA7041"/>
    <w:rsid w:val="00DA718A"/>
    <w:rsid w:val="00DA7937"/>
    <w:rsid w:val="00DA7A3B"/>
    <w:rsid w:val="00DA7D5C"/>
    <w:rsid w:val="00DA7EEB"/>
    <w:rsid w:val="00DA7F99"/>
    <w:rsid w:val="00DB01B6"/>
    <w:rsid w:val="00DB053F"/>
    <w:rsid w:val="00DB0679"/>
    <w:rsid w:val="00DB09FB"/>
    <w:rsid w:val="00DB0C4A"/>
    <w:rsid w:val="00DB14E2"/>
    <w:rsid w:val="00DB1719"/>
    <w:rsid w:val="00DB22ED"/>
    <w:rsid w:val="00DB267C"/>
    <w:rsid w:val="00DB282E"/>
    <w:rsid w:val="00DB347A"/>
    <w:rsid w:val="00DB3E87"/>
    <w:rsid w:val="00DB461D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6C2"/>
    <w:rsid w:val="00DB68F0"/>
    <w:rsid w:val="00DB6E5F"/>
    <w:rsid w:val="00DB7DF7"/>
    <w:rsid w:val="00DC0149"/>
    <w:rsid w:val="00DC042E"/>
    <w:rsid w:val="00DC0605"/>
    <w:rsid w:val="00DC0672"/>
    <w:rsid w:val="00DC06FC"/>
    <w:rsid w:val="00DC0C5E"/>
    <w:rsid w:val="00DC11FF"/>
    <w:rsid w:val="00DC1246"/>
    <w:rsid w:val="00DC16E0"/>
    <w:rsid w:val="00DC1DF8"/>
    <w:rsid w:val="00DC257D"/>
    <w:rsid w:val="00DC25B1"/>
    <w:rsid w:val="00DC26FF"/>
    <w:rsid w:val="00DC31D4"/>
    <w:rsid w:val="00DC3578"/>
    <w:rsid w:val="00DC3C81"/>
    <w:rsid w:val="00DC42C2"/>
    <w:rsid w:val="00DC4A02"/>
    <w:rsid w:val="00DC5680"/>
    <w:rsid w:val="00DC6617"/>
    <w:rsid w:val="00DC6E90"/>
    <w:rsid w:val="00DC7615"/>
    <w:rsid w:val="00DC783E"/>
    <w:rsid w:val="00DC7AF9"/>
    <w:rsid w:val="00DC7B01"/>
    <w:rsid w:val="00DC7B31"/>
    <w:rsid w:val="00DD002E"/>
    <w:rsid w:val="00DD005E"/>
    <w:rsid w:val="00DD01AE"/>
    <w:rsid w:val="00DD02BC"/>
    <w:rsid w:val="00DD047D"/>
    <w:rsid w:val="00DD062A"/>
    <w:rsid w:val="00DD06D0"/>
    <w:rsid w:val="00DD0D78"/>
    <w:rsid w:val="00DD1A66"/>
    <w:rsid w:val="00DD20CF"/>
    <w:rsid w:val="00DD2E50"/>
    <w:rsid w:val="00DD304C"/>
    <w:rsid w:val="00DD3138"/>
    <w:rsid w:val="00DD3207"/>
    <w:rsid w:val="00DD33C3"/>
    <w:rsid w:val="00DD363F"/>
    <w:rsid w:val="00DD3697"/>
    <w:rsid w:val="00DD3A1D"/>
    <w:rsid w:val="00DD3DF5"/>
    <w:rsid w:val="00DD4A68"/>
    <w:rsid w:val="00DD4B8F"/>
    <w:rsid w:val="00DD4E8C"/>
    <w:rsid w:val="00DD688B"/>
    <w:rsid w:val="00DE0237"/>
    <w:rsid w:val="00DE0B25"/>
    <w:rsid w:val="00DE1702"/>
    <w:rsid w:val="00DE1C41"/>
    <w:rsid w:val="00DE1D0E"/>
    <w:rsid w:val="00DE1FDE"/>
    <w:rsid w:val="00DE24B7"/>
    <w:rsid w:val="00DE2969"/>
    <w:rsid w:val="00DE2B17"/>
    <w:rsid w:val="00DE2C34"/>
    <w:rsid w:val="00DE2C8C"/>
    <w:rsid w:val="00DE3B32"/>
    <w:rsid w:val="00DE3CB2"/>
    <w:rsid w:val="00DE3E40"/>
    <w:rsid w:val="00DE435E"/>
    <w:rsid w:val="00DE47E0"/>
    <w:rsid w:val="00DE552C"/>
    <w:rsid w:val="00DE60B2"/>
    <w:rsid w:val="00DE656A"/>
    <w:rsid w:val="00DE6B6D"/>
    <w:rsid w:val="00DE6D41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0B2"/>
    <w:rsid w:val="00DF1E20"/>
    <w:rsid w:val="00DF2535"/>
    <w:rsid w:val="00DF2C19"/>
    <w:rsid w:val="00DF2C3D"/>
    <w:rsid w:val="00DF30C8"/>
    <w:rsid w:val="00DF3250"/>
    <w:rsid w:val="00DF3533"/>
    <w:rsid w:val="00DF365D"/>
    <w:rsid w:val="00DF3D48"/>
    <w:rsid w:val="00DF40F8"/>
    <w:rsid w:val="00DF4AC8"/>
    <w:rsid w:val="00DF4C29"/>
    <w:rsid w:val="00DF5527"/>
    <w:rsid w:val="00DF5C3F"/>
    <w:rsid w:val="00DF5F4C"/>
    <w:rsid w:val="00DF6712"/>
    <w:rsid w:val="00DF7069"/>
    <w:rsid w:val="00DF7546"/>
    <w:rsid w:val="00DF7B9D"/>
    <w:rsid w:val="00DF7D5B"/>
    <w:rsid w:val="00E00264"/>
    <w:rsid w:val="00E009B7"/>
    <w:rsid w:val="00E00C4C"/>
    <w:rsid w:val="00E00F25"/>
    <w:rsid w:val="00E018E1"/>
    <w:rsid w:val="00E01C20"/>
    <w:rsid w:val="00E01EE9"/>
    <w:rsid w:val="00E021C3"/>
    <w:rsid w:val="00E023E3"/>
    <w:rsid w:val="00E02A64"/>
    <w:rsid w:val="00E0371B"/>
    <w:rsid w:val="00E037A3"/>
    <w:rsid w:val="00E047DF"/>
    <w:rsid w:val="00E05130"/>
    <w:rsid w:val="00E052D7"/>
    <w:rsid w:val="00E05380"/>
    <w:rsid w:val="00E056CF"/>
    <w:rsid w:val="00E057CE"/>
    <w:rsid w:val="00E05D3F"/>
    <w:rsid w:val="00E0610C"/>
    <w:rsid w:val="00E06314"/>
    <w:rsid w:val="00E06C66"/>
    <w:rsid w:val="00E075A8"/>
    <w:rsid w:val="00E078A6"/>
    <w:rsid w:val="00E07A6E"/>
    <w:rsid w:val="00E07D86"/>
    <w:rsid w:val="00E07EA3"/>
    <w:rsid w:val="00E102D0"/>
    <w:rsid w:val="00E10643"/>
    <w:rsid w:val="00E10A81"/>
    <w:rsid w:val="00E10FD5"/>
    <w:rsid w:val="00E110C1"/>
    <w:rsid w:val="00E119BE"/>
    <w:rsid w:val="00E11AFD"/>
    <w:rsid w:val="00E11DD5"/>
    <w:rsid w:val="00E11FEB"/>
    <w:rsid w:val="00E129DD"/>
    <w:rsid w:val="00E12FD2"/>
    <w:rsid w:val="00E13069"/>
    <w:rsid w:val="00E13DAF"/>
    <w:rsid w:val="00E13EAA"/>
    <w:rsid w:val="00E14BD1"/>
    <w:rsid w:val="00E15863"/>
    <w:rsid w:val="00E1633A"/>
    <w:rsid w:val="00E1640C"/>
    <w:rsid w:val="00E16ABF"/>
    <w:rsid w:val="00E20064"/>
    <w:rsid w:val="00E20126"/>
    <w:rsid w:val="00E204BE"/>
    <w:rsid w:val="00E20610"/>
    <w:rsid w:val="00E20C4F"/>
    <w:rsid w:val="00E21320"/>
    <w:rsid w:val="00E217DC"/>
    <w:rsid w:val="00E21CEC"/>
    <w:rsid w:val="00E22049"/>
    <w:rsid w:val="00E22A26"/>
    <w:rsid w:val="00E22A77"/>
    <w:rsid w:val="00E2337A"/>
    <w:rsid w:val="00E233A7"/>
    <w:rsid w:val="00E23495"/>
    <w:rsid w:val="00E237BB"/>
    <w:rsid w:val="00E24285"/>
    <w:rsid w:val="00E24931"/>
    <w:rsid w:val="00E2578F"/>
    <w:rsid w:val="00E25D0F"/>
    <w:rsid w:val="00E25F37"/>
    <w:rsid w:val="00E267C2"/>
    <w:rsid w:val="00E26EE6"/>
    <w:rsid w:val="00E26F20"/>
    <w:rsid w:val="00E270EC"/>
    <w:rsid w:val="00E27316"/>
    <w:rsid w:val="00E27960"/>
    <w:rsid w:val="00E27ACA"/>
    <w:rsid w:val="00E27E52"/>
    <w:rsid w:val="00E30BDA"/>
    <w:rsid w:val="00E30D08"/>
    <w:rsid w:val="00E31E1C"/>
    <w:rsid w:val="00E321B6"/>
    <w:rsid w:val="00E3228D"/>
    <w:rsid w:val="00E32FD4"/>
    <w:rsid w:val="00E330DC"/>
    <w:rsid w:val="00E332E4"/>
    <w:rsid w:val="00E33841"/>
    <w:rsid w:val="00E33CED"/>
    <w:rsid w:val="00E3405E"/>
    <w:rsid w:val="00E34139"/>
    <w:rsid w:val="00E3480A"/>
    <w:rsid w:val="00E34AF6"/>
    <w:rsid w:val="00E34C67"/>
    <w:rsid w:val="00E351AC"/>
    <w:rsid w:val="00E354F7"/>
    <w:rsid w:val="00E36728"/>
    <w:rsid w:val="00E36ABD"/>
    <w:rsid w:val="00E37095"/>
    <w:rsid w:val="00E37279"/>
    <w:rsid w:val="00E37282"/>
    <w:rsid w:val="00E37B01"/>
    <w:rsid w:val="00E403AE"/>
    <w:rsid w:val="00E40E76"/>
    <w:rsid w:val="00E41898"/>
    <w:rsid w:val="00E41BE0"/>
    <w:rsid w:val="00E41CD4"/>
    <w:rsid w:val="00E4208A"/>
    <w:rsid w:val="00E42791"/>
    <w:rsid w:val="00E4362D"/>
    <w:rsid w:val="00E43E22"/>
    <w:rsid w:val="00E43E92"/>
    <w:rsid w:val="00E44186"/>
    <w:rsid w:val="00E44248"/>
    <w:rsid w:val="00E44508"/>
    <w:rsid w:val="00E44758"/>
    <w:rsid w:val="00E44BD1"/>
    <w:rsid w:val="00E44D04"/>
    <w:rsid w:val="00E44DD0"/>
    <w:rsid w:val="00E45951"/>
    <w:rsid w:val="00E45FE5"/>
    <w:rsid w:val="00E4713E"/>
    <w:rsid w:val="00E473B9"/>
    <w:rsid w:val="00E473CE"/>
    <w:rsid w:val="00E4745B"/>
    <w:rsid w:val="00E4756C"/>
    <w:rsid w:val="00E47602"/>
    <w:rsid w:val="00E47673"/>
    <w:rsid w:val="00E47770"/>
    <w:rsid w:val="00E47940"/>
    <w:rsid w:val="00E47D8B"/>
    <w:rsid w:val="00E47D91"/>
    <w:rsid w:val="00E5045D"/>
    <w:rsid w:val="00E50EC4"/>
    <w:rsid w:val="00E51191"/>
    <w:rsid w:val="00E51761"/>
    <w:rsid w:val="00E517B9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76C"/>
    <w:rsid w:val="00E54D2E"/>
    <w:rsid w:val="00E54FF3"/>
    <w:rsid w:val="00E553DA"/>
    <w:rsid w:val="00E555C1"/>
    <w:rsid w:val="00E55CE9"/>
    <w:rsid w:val="00E56A9F"/>
    <w:rsid w:val="00E574FD"/>
    <w:rsid w:val="00E578F2"/>
    <w:rsid w:val="00E57A24"/>
    <w:rsid w:val="00E57A34"/>
    <w:rsid w:val="00E60477"/>
    <w:rsid w:val="00E60EAD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19D"/>
    <w:rsid w:val="00E62279"/>
    <w:rsid w:val="00E623A9"/>
    <w:rsid w:val="00E623C3"/>
    <w:rsid w:val="00E628FC"/>
    <w:rsid w:val="00E62D74"/>
    <w:rsid w:val="00E62DF1"/>
    <w:rsid w:val="00E630CB"/>
    <w:rsid w:val="00E63284"/>
    <w:rsid w:val="00E6345F"/>
    <w:rsid w:val="00E6383A"/>
    <w:rsid w:val="00E64CBC"/>
    <w:rsid w:val="00E65585"/>
    <w:rsid w:val="00E65D26"/>
    <w:rsid w:val="00E66292"/>
    <w:rsid w:val="00E6653E"/>
    <w:rsid w:val="00E669D0"/>
    <w:rsid w:val="00E67AA3"/>
    <w:rsid w:val="00E67F44"/>
    <w:rsid w:val="00E711CD"/>
    <w:rsid w:val="00E71395"/>
    <w:rsid w:val="00E71439"/>
    <w:rsid w:val="00E71B72"/>
    <w:rsid w:val="00E7206E"/>
    <w:rsid w:val="00E72D72"/>
    <w:rsid w:val="00E73237"/>
    <w:rsid w:val="00E73779"/>
    <w:rsid w:val="00E73C36"/>
    <w:rsid w:val="00E742F9"/>
    <w:rsid w:val="00E754B8"/>
    <w:rsid w:val="00E75C0A"/>
    <w:rsid w:val="00E75C82"/>
    <w:rsid w:val="00E7611F"/>
    <w:rsid w:val="00E7618A"/>
    <w:rsid w:val="00E7632E"/>
    <w:rsid w:val="00E763F2"/>
    <w:rsid w:val="00E76A41"/>
    <w:rsid w:val="00E771EB"/>
    <w:rsid w:val="00E774D3"/>
    <w:rsid w:val="00E77B74"/>
    <w:rsid w:val="00E77DB6"/>
    <w:rsid w:val="00E800CC"/>
    <w:rsid w:val="00E801F2"/>
    <w:rsid w:val="00E80539"/>
    <w:rsid w:val="00E80796"/>
    <w:rsid w:val="00E809EF"/>
    <w:rsid w:val="00E814CC"/>
    <w:rsid w:val="00E8291A"/>
    <w:rsid w:val="00E83108"/>
    <w:rsid w:val="00E832BD"/>
    <w:rsid w:val="00E833B1"/>
    <w:rsid w:val="00E83564"/>
    <w:rsid w:val="00E83957"/>
    <w:rsid w:val="00E841B7"/>
    <w:rsid w:val="00E84971"/>
    <w:rsid w:val="00E8531C"/>
    <w:rsid w:val="00E8575B"/>
    <w:rsid w:val="00E8581F"/>
    <w:rsid w:val="00E85DE1"/>
    <w:rsid w:val="00E87028"/>
    <w:rsid w:val="00E8724B"/>
    <w:rsid w:val="00E87395"/>
    <w:rsid w:val="00E873D0"/>
    <w:rsid w:val="00E87BD5"/>
    <w:rsid w:val="00E90086"/>
    <w:rsid w:val="00E902B4"/>
    <w:rsid w:val="00E9050E"/>
    <w:rsid w:val="00E909D8"/>
    <w:rsid w:val="00E919D3"/>
    <w:rsid w:val="00E9230C"/>
    <w:rsid w:val="00E92552"/>
    <w:rsid w:val="00E926AA"/>
    <w:rsid w:val="00E9296D"/>
    <w:rsid w:val="00E92B1E"/>
    <w:rsid w:val="00E92E10"/>
    <w:rsid w:val="00E93795"/>
    <w:rsid w:val="00E93A8A"/>
    <w:rsid w:val="00E93ADC"/>
    <w:rsid w:val="00E93FD8"/>
    <w:rsid w:val="00E9413A"/>
    <w:rsid w:val="00E94A3D"/>
    <w:rsid w:val="00E94A8D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6F57"/>
    <w:rsid w:val="00E97430"/>
    <w:rsid w:val="00E974ED"/>
    <w:rsid w:val="00EA0743"/>
    <w:rsid w:val="00EA0D24"/>
    <w:rsid w:val="00EA1129"/>
    <w:rsid w:val="00EA1831"/>
    <w:rsid w:val="00EA1862"/>
    <w:rsid w:val="00EA1DAA"/>
    <w:rsid w:val="00EA232D"/>
    <w:rsid w:val="00EA28F3"/>
    <w:rsid w:val="00EA2B48"/>
    <w:rsid w:val="00EA2CAB"/>
    <w:rsid w:val="00EA2E7A"/>
    <w:rsid w:val="00EA3B3E"/>
    <w:rsid w:val="00EA3B8C"/>
    <w:rsid w:val="00EA3B9F"/>
    <w:rsid w:val="00EA4380"/>
    <w:rsid w:val="00EA4600"/>
    <w:rsid w:val="00EA48FD"/>
    <w:rsid w:val="00EA49B6"/>
    <w:rsid w:val="00EA4B5C"/>
    <w:rsid w:val="00EA4D58"/>
    <w:rsid w:val="00EA4D9B"/>
    <w:rsid w:val="00EA5701"/>
    <w:rsid w:val="00EA5B65"/>
    <w:rsid w:val="00EA5BD6"/>
    <w:rsid w:val="00EA5E86"/>
    <w:rsid w:val="00EA5F6A"/>
    <w:rsid w:val="00EA61BA"/>
    <w:rsid w:val="00EA627C"/>
    <w:rsid w:val="00EA749A"/>
    <w:rsid w:val="00EA74E1"/>
    <w:rsid w:val="00EA78C4"/>
    <w:rsid w:val="00EB02C0"/>
    <w:rsid w:val="00EB02CB"/>
    <w:rsid w:val="00EB035A"/>
    <w:rsid w:val="00EB0B6C"/>
    <w:rsid w:val="00EB117D"/>
    <w:rsid w:val="00EB161B"/>
    <w:rsid w:val="00EB1691"/>
    <w:rsid w:val="00EB2138"/>
    <w:rsid w:val="00EB36F1"/>
    <w:rsid w:val="00EB37FB"/>
    <w:rsid w:val="00EB3D52"/>
    <w:rsid w:val="00EB43BB"/>
    <w:rsid w:val="00EB4695"/>
    <w:rsid w:val="00EB4ACF"/>
    <w:rsid w:val="00EB4DF7"/>
    <w:rsid w:val="00EB55CB"/>
    <w:rsid w:val="00EB564C"/>
    <w:rsid w:val="00EB5B99"/>
    <w:rsid w:val="00EB66E3"/>
    <w:rsid w:val="00EB68E9"/>
    <w:rsid w:val="00EB6C71"/>
    <w:rsid w:val="00EB780D"/>
    <w:rsid w:val="00EB7A82"/>
    <w:rsid w:val="00EC0311"/>
    <w:rsid w:val="00EC0BD2"/>
    <w:rsid w:val="00EC1D39"/>
    <w:rsid w:val="00EC1F71"/>
    <w:rsid w:val="00EC2211"/>
    <w:rsid w:val="00EC2276"/>
    <w:rsid w:val="00EC22E5"/>
    <w:rsid w:val="00EC3039"/>
    <w:rsid w:val="00EC4393"/>
    <w:rsid w:val="00EC5F68"/>
    <w:rsid w:val="00EC6172"/>
    <w:rsid w:val="00EC618A"/>
    <w:rsid w:val="00EC6291"/>
    <w:rsid w:val="00EC65D3"/>
    <w:rsid w:val="00EC6C07"/>
    <w:rsid w:val="00EC6CA1"/>
    <w:rsid w:val="00EC6D80"/>
    <w:rsid w:val="00EC7DB1"/>
    <w:rsid w:val="00EC7E63"/>
    <w:rsid w:val="00ED0847"/>
    <w:rsid w:val="00ED085E"/>
    <w:rsid w:val="00ED161E"/>
    <w:rsid w:val="00ED2358"/>
    <w:rsid w:val="00ED25E4"/>
    <w:rsid w:val="00ED2DCF"/>
    <w:rsid w:val="00ED330B"/>
    <w:rsid w:val="00ED33E2"/>
    <w:rsid w:val="00ED34FE"/>
    <w:rsid w:val="00ED3939"/>
    <w:rsid w:val="00ED39BA"/>
    <w:rsid w:val="00ED3F9F"/>
    <w:rsid w:val="00ED407F"/>
    <w:rsid w:val="00ED455D"/>
    <w:rsid w:val="00ED4654"/>
    <w:rsid w:val="00ED4C7E"/>
    <w:rsid w:val="00ED50E0"/>
    <w:rsid w:val="00ED59A9"/>
    <w:rsid w:val="00ED602F"/>
    <w:rsid w:val="00ED6425"/>
    <w:rsid w:val="00ED6859"/>
    <w:rsid w:val="00ED704B"/>
    <w:rsid w:val="00ED7FE6"/>
    <w:rsid w:val="00EE0753"/>
    <w:rsid w:val="00EE08F0"/>
    <w:rsid w:val="00EE17B6"/>
    <w:rsid w:val="00EE1814"/>
    <w:rsid w:val="00EE1DAF"/>
    <w:rsid w:val="00EE2207"/>
    <w:rsid w:val="00EE2278"/>
    <w:rsid w:val="00EE247F"/>
    <w:rsid w:val="00EE2C3A"/>
    <w:rsid w:val="00EE32B4"/>
    <w:rsid w:val="00EE38EA"/>
    <w:rsid w:val="00EE40D0"/>
    <w:rsid w:val="00EE4244"/>
    <w:rsid w:val="00EE43BE"/>
    <w:rsid w:val="00EE4AC6"/>
    <w:rsid w:val="00EE4D53"/>
    <w:rsid w:val="00EE4E13"/>
    <w:rsid w:val="00EE5088"/>
    <w:rsid w:val="00EE570B"/>
    <w:rsid w:val="00EE5DD3"/>
    <w:rsid w:val="00EE6868"/>
    <w:rsid w:val="00EE6A39"/>
    <w:rsid w:val="00EE7D04"/>
    <w:rsid w:val="00EE7E7D"/>
    <w:rsid w:val="00EE7ED9"/>
    <w:rsid w:val="00EF00D2"/>
    <w:rsid w:val="00EF027E"/>
    <w:rsid w:val="00EF06FB"/>
    <w:rsid w:val="00EF07A8"/>
    <w:rsid w:val="00EF0CDF"/>
    <w:rsid w:val="00EF18D7"/>
    <w:rsid w:val="00EF2609"/>
    <w:rsid w:val="00EF2916"/>
    <w:rsid w:val="00EF2B34"/>
    <w:rsid w:val="00EF379E"/>
    <w:rsid w:val="00EF3CAA"/>
    <w:rsid w:val="00EF420E"/>
    <w:rsid w:val="00EF4904"/>
    <w:rsid w:val="00EF4C2B"/>
    <w:rsid w:val="00EF5ECE"/>
    <w:rsid w:val="00EF60C7"/>
    <w:rsid w:val="00EF67B6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207A"/>
    <w:rsid w:val="00F02223"/>
    <w:rsid w:val="00F026C7"/>
    <w:rsid w:val="00F02768"/>
    <w:rsid w:val="00F02788"/>
    <w:rsid w:val="00F03922"/>
    <w:rsid w:val="00F047DB"/>
    <w:rsid w:val="00F04C89"/>
    <w:rsid w:val="00F05381"/>
    <w:rsid w:val="00F0541D"/>
    <w:rsid w:val="00F05AE0"/>
    <w:rsid w:val="00F05DEC"/>
    <w:rsid w:val="00F061D7"/>
    <w:rsid w:val="00F067E2"/>
    <w:rsid w:val="00F0685C"/>
    <w:rsid w:val="00F0692C"/>
    <w:rsid w:val="00F06D2F"/>
    <w:rsid w:val="00F074D0"/>
    <w:rsid w:val="00F0778C"/>
    <w:rsid w:val="00F078E4"/>
    <w:rsid w:val="00F07B9F"/>
    <w:rsid w:val="00F07E61"/>
    <w:rsid w:val="00F07E7B"/>
    <w:rsid w:val="00F07FA9"/>
    <w:rsid w:val="00F101C5"/>
    <w:rsid w:val="00F10A89"/>
    <w:rsid w:val="00F112B0"/>
    <w:rsid w:val="00F113A4"/>
    <w:rsid w:val="00F1154F"/>
    <w:rsid w:val="00F11C21"/>
    <w:rsid w:val="00F11D2A"/>
    <w:rsid w:val="00F12612"/>
    <w:rsid w:val="00F12ECD"/>
    <w:rsid w:val="00F13830"/>
    <w:rsid w:val="00F13B4D"/>
    <w:rsid w:val="00F13EAF"/>
    <w:rsid w:val="00F13F87"/>
    <w:rsid w:val="00F14790"/>
    <w:rsid w:val="00F14C0C"/>
    <w:rsid w:val="00F15706"/>
    <w:rsid w:val="00F15756"/>
    <w:rsid w:val="00F15C94"/>
    <w:rsid w:val="00F15D88"/>
    <w:rsid w:val="00F15E4B"/>
    <w:rsid w:val="00F15FC3"/>
    <w:rsid w:val="00F1631A"/>
    <w:rsid w:val="00F16710"/>
    <w:rsid w:val="00F17098"/>
    <w:rsid w:val="00F174C7"/>
    <w:rsid w:val="00F200C9"/>
    <w:rsid w:val="00F20171"/>
    <w:rsid w:val="00F2048E"/>
    <w:rsid w:val="00F20AF9"/>
    <w:rsid w:val="00F20D00"/>
    <w:rsid w:val="00F212A3"/>
    <w:rsid w:val="00F219F6"/>
    <w:rsid w:val="00F21D30"/>
    <w:rsid w:val="00F21F46"/>
    <w:rsid w:val="00F22072"/>
    <w:rsid w:val="00F2208E"/>
    <w:rsid w:val="00F22BC1"/>
    <w:rsid w:val="00F22F56"/>
    <w:rsid w:val="00F230B0"/>
    <w:rsid w:val="00F237CA"/>
    <w:rsid w:val="00F23A8E"/>
    <w:rsid w:val="00F23C81"/>
    <w:rsid w:val="00F23DA0"/>
    <w:rsid w:val="00F23E55"/>
    <w:rsid w:val="00F24602"/>
    <w:rsid w:val="00F24CF1"/>
    <w:rsid w:val="00F251F7"/>
    <w:rsid w:val="00F25285"/>
    <w:rsid w:val="00F25623"/>
    <w:rsid w:val="00F25B33"/>
    <w:rsid w:val="00F25EFF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BC7"/>
    <w:rsid w:val="00F27E57"/>
    <w:rsid w:val="00F30015"/>
    <w:rsid w:val="00F30518"/>
    <w:rsid w:val="00F3061B"/>
    <w:rsid w:val="00F31F62"/>
    <w:rsid w:val="00F320AC"/>
    <w:rsid w:val="00F325DB"/>
    <w:rsid w:val="00F32DA1"/>
    <w:rsid w:val="00F33760"/>
    <w:rsid w:val="00F33BC7"/>
    <w:rsid w:val="00F34BAD"/>
    <w:rsid w:val="00F35242"/>
    <w:rsid w:val="00F363CC"/>
    <w:rsid w:val="00F363FA"/>
    <w:rsid w:val="00F3765F"/>
    <w:rsid w:val="00F407B5"/>
    <w:rsid w:val="00F4085F"/>
    <w:rsid w:val="00F418B7"/>
    <w:rsid w:val="00F42404"/>
    <w:rsid w:val="00F42851"/>
    <w:rsid w:val="00F428AF"/>
    <w:rsid w:val="00F42F32"/>
    <w:rsid w:val="00F431A5"/>
    <w:rsid w:val="00F431B3"/>
    <w:rsid w:val="00F43242"/>
    <w:rsid w:val="00F43741"/>
    <w:rsid w:val="00F4445A"/>
    <w:rsid w:val="00F44AA6"/>
    <w:rsid w:val="00F44D2E"/>
    <w:rsid w:val="00F44F41"/>
    <w:rsid w:val="00F44FBF"/>
    <w:rsid w:val="00F44FC1"/>
    <w:rsid w:val="00F45005"/>
    <w:rsid w:val="00F45474"/>
    <w:rsid w:val="00F455BA"/>
    <w:rsid w:val="00F461F2"/>
    <w:rsid w:val="00F46620"/>
    <w:rsid w:val="00F467B0"/>
    <w:rsid w:val="00F468F2"/>
    <w:rsid w:val="00F46A92"/>
    <w:rsid w:val="00F470FF"/>
    <w:rsid w:val="00F471D3"/>
    <w:rsid w:val="00F47507"/>
    <w:rsid w:val="00F47E78"/>
    <w:rsid w:val="00F47F70"/>
    <w:rsid w:val="00F5052D"/>
    <w:rsid w:val="00F50A8A"/>
    <w:rsid w:val="00F50B19"/>
    <w:rsid w:val="00F51255"/>
    <w:rsid w:val="00F5186D"/>
    <w:rsid w:val="00F53052"/>
    <w:rsid w:val="00F533DD"/>
    <w:rsid w:val="00F553CA"/>
    <w:rsid w:val="00F55E82"/>
    <w:rsid w:val="00F55E99"/>
    <w:rsid w:val="00F55EAE"/>
    <w:rsid w:val="00F55F57"/>
    <w:rsid w:val="00F5655B"/>
    <w:rsid w:val="00F5655D"/>
    <w:rsid w:val="00F56AE5"/>
    <w:rsid w:val="00F5702A"/>
    <w:rsid w:val="00F571C5"/>
    <w:rsid w:val="00F571C6"/>
    <w:rsid w:val="00F572CF"/>
    <w:rsid w:val="00F574B8"/>
    <w:rsid w:val="00F60336"/>
    <w:rsid w:val="00F605FF"/>
    <w:rsid w:val="00F60DA3"/>
    <w:rsid w:val="00F610DA"/>
    <w:rsid w:val="00F61983"/>
    <w:rsid w:val="00F619FD"/>
    <w:rsid w:val="00F61CDC"/>
    <w:rsid w:val="00F621D1"/>
    <w:rsid w:val="00F6227F"/>
    <w:rsid w:val="00F6242D"/>
    <w:rsid w:val="00F627A2"/>
    <w:rsid w:val="00F628E0"/>
    <w:rsid w:val="00F6354F"/>
    <w:rsid w:val="00F63D3D"/>
    <w:rsid w:val="00F63E91"/>
    <w:rsid w:val="00F63F0C"/>
    <w:rsid w:val="00F64BEC"/>
    <w:rsid w:val="00F64CBB"/>
    <w:rsid w:val="00F65308"/>
    <w:rsid w:val="00F65EE4"/>
    <w:rsid w:val="00F663E7"/>
    <w:rsid w:val="00F66CB2"/>
    <w:rsid w:val="00F672F7"/>
    <w:rsid w:val="00F67376"/>
    <w:rsid w:val="00F67A43"/>
    <w:rsid w:val="00F700B4"/>
    <w:rsid w:val="00F7085E"/>
    <w:rsid w:val="00F70C6C"/>
    <w:rsid w:val="00F70C99"/>
    <w:rsid w:val="00F71086"/>
    <w:rsid w:val="00F71B47"/>
    <w:rsid w:val="00F72385"/>
    <w:rsid w:val="00F7244E"/>
    <w:rsid w:val="00F72572"/>
    <w:rsid w:val="00F72685"/>
    <w:rsid w:val="00F729BC"/>
    <w:rsid w:val="00F72ECF"/>
    <w:rsid w:val="00F73950"/>
    <w:rsid w:val="00F742B7"/>
    <w:rsid w:val="00F74A82"/>
    <w:rsid w:val="00F74AED"/>
    <w:rsid w:val="00F74D20"/>
    <w:rsid w:val="00F752B4"/>
    <w:rsid w:val="00F75A4A"/>
    <w:rsid w:val="00F75D8F"/>
    <w:rsid w:val="00F76302"/>
    <w:rsid w:val="00F763ED"/>
    <w:rsid w:val="00F768FF"/>
    <w:rsid w:val="00F77275"/>
    <w:rsid w:val="00F772AE"/>
    <w:rsid w:val="00F7749C"/>
    <w:rsid w:val="00F775E2"/>
    <w:rsid w:val="00F77D69"/>
    <w:rsid w:val="00F77D6A"/>
    <w:rsid w:val="00F803EB"/>
    <w:rsid w:val="00F80DED"/>
    <w:rsid w:val="00F814F6"/>
    <w:rsid w:val="00F818D1"/>
    <w:rsid w:val="00F81A1E"/>
    <w:rsid w:val="00F81CD0"/>
    <w:rsid w:val="00F82E0E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63B"/>
    <w:rsid w:val="00F8694B"/>
    <w:rsid w:val="00F86B58"/>
    <w:rsid w:val="00F87123"/>
    <w:rsid w:val="00F87870"/>
    <w:rsid w:val="00F9020A"/>
    <w:rsid w:val="00F9090B"/>
    <w:rsid w:val="00F91004"/>
    <w:rsid w:val="00F92288"/>
    <w:rsid w:val="00F924AE"/>
    <w:rsid w:val="00F92641"/>
    <w:rsid w:val="00F929A0"/>
    <w:rsid w:val="00F93528"/>
    <w:rsid w:val="00F9366D"/>
    <w:rsid w:val="00F93937"/>
    <w:rsid w:val="00F94135"/>
    <w:rsid w:val="00F94156"/>
    <w:rsid w:val="00F941B7"/>
    <w:rsid w:val="00F9473C"/>
    <w:rsid w:val="00F949A9"/>
    <w:rsid w:val="00F94D41"/>
    <w:rsid w:val="00F94FA2"/>
    <w:rsid w:val="00F95A0C"/>
    <w:rsid w:val="00F95C7B"/>
    <w:rsid w:val="00F95C7F"/>
    <w:rsid w:val="00F95FBC"/>
    <w:rsid w:val="00F96136"/>
    <w:rsid w:val="00F962F6"/>
    <w:rsid w:val="00F964A1"/>
    <w:rsid w:val="00F965F1"/>
    <w:rsid w:val="00F966D6"/>
    <w:rsid w:val="00F973FF"/>
    <w:rsid w:val="00F97494"/>
    <w:rsid w:val="00F97782"/>
    <w:rsid w:val="00F978AE"/>
    <w:rsid w:val="00F97B6D"/>
    <w:rsid w:val="00F97F48"/>
    <w:rsid w:val="00FA03A0"/>
    <w:rsid w:val="00FA0523"/>
    <w:rsid w:val="00FA05BB"/>
    <w:rsid w:val="00FA0969"/>
    <w:rsid w:val="00FA0BC9"/>
    <w:rsid w:val="00FA104A"/>
    <w:rsid w:val="00FA1317"/>
    <w:rsid w:val="00FA17D2"/>
    <w:rsid w:val="00FA2279"/>
    <w:rsid w:val="00FA29C8"/>
    <w:rsid w:val="00FA2A58"/>
    <w:rsid w:val="00FA2F39"/>
    <w:rsid w:val="00FA356F"/>
    <w:rsid w:val="00FA3AD3"/>
    <w:rsid w:val="00FA4038"/>
    <w:rsid w:val="00FA4464"/>
    <w:rsid w:val="00FA473D"/>
    <w:rsid w:val="00FA49A1"/>
    <w:rsid w:val="00FA4B81"/>
    <w:rsid w:val="00FA4E7F"/>
    <w:rsid w:val="00FA5155"/>
    <w:rsid w:val="00FA58EF"/>
    <w:rsid w:val="00FA6474"/>
    <w:rsid w:val="00FA653D"/>
    <w:rsid w:val="00FA6CBE"/>
    <w:rsid w:val="00FA7399"/>
    <w:rsid w:val="00FA7680"/>
    <w:rsid w:val="00FA78D9"/>
    <w:rsid w:val="00FB02C4"/>
    <w:rsid w:val="00FB034D"/>
    <w:rsid w:val="00FB044B"/>
    <w:rsid w:val="00FB091B"/>
    <w:rsid w:val="00FB0B0E"/>
    <w:rsid w:val="00FB0E2B"/>
    <w:rsid w:val="00FB0EE2"/>
    <w:rsid w:val="00FB100F"/>
    <w:rsid w:val="00FB27FA"/>
    <w:rsid w:val="00FB2AE3"/>
    <w:rsid w:val="00FB3067"/>
    <w:rsid w:val="00FB3140"/>
    <w:rsid w:val="00FB346C"/>
    <w:rsid w:val="00FB3498"/>
    <w:rsid w:val="00FB361C"/>
    <w:rsid w:val="00FB5040"/>
    <w:rsid w:val="00FB5B09"/>
    <w:rsid w:val="00FB5F47"/>
    <w:rsid w:val="00FB60E8"/>
    <w:rsid w:val="00FB69A7"/>
    <w:rsid w:val="00FB6C2F"/>
    <w:rsid w:val="00FB7123"/>
    <w:rsid w:val="00FB78B8"/>
    <w:rsid w:val="00FC01BA"/>
    <w:rsid w:val="00FC01FA"/>
    <w:rsid w:val="00FC0598"/>
    <w:rsid w:val="00FC0872"/>
    <w:rsid w:val="00FC08F3"/>
    <w:rsid w:val="00FC09F4"/>
    <w:rsid w:val="00FC0E0C"/>
    <w:rsid w:val="00FC1D4D"/>
    <w:rsid w:val="00FC1E21"/>
    <w:rsid w:val="00FC1FAC"/>
    <w:rsid w:val="00FC20E1"/>
    <w:rsid w:val="00FC2A71"/>
    <w:rsid w:val="00FC301F"/>
    <w:rsid w:val="00FC3569"/>
    <w:rsid w:val="00FC4519"/>
    <w:rsid w:val="00FC4932"/>
    <w:rsid w:val="00FC4CC4"/>
    <w:rsid w:val="00FC561D"/>
    <w:rsid w:val="00FC5DB4"/>
    <w:rsid w:val="00FC6237"/>
    <w:rsid w:val="00FC6676"/>
    <w:rsid w:val="00FC6709"/>
    <w:rsid w:val="00FC687C"/>
    <w:rsid w:val="00FC70D4"/>
    <w:rsid w:val="00FC7640"/>
    <w:rsid w:val="00FC7831"/>
    <w:rsid w:val="00FC78CF"/>
    <w:rsid w:val="00FC7A47"/>
    <w:rsid w:val="00FD0226"/>
    <w:rsid w:val="00FD02E0"/>
    <w:rsid w:val="00FD0FF1"/>
    <w:rsid w:val="00FD14B7"/>
    <w:rsid w:val="00FD1A08"/>
    <w:rsid w:val="00FD1D49"/>
    <w:rsid w:val="00FD1E68"/>
    <w:rsid w:val="00FD2A8E"/>
    <w:rsid w:val="00FD2C2B"/>
    <w:rsid w:val="00FD3533"/>
    <w:rsid w:val="00FD3862"/>
    <w:rsid w:val="00FD4103"/>
    <w:rsid w:val="00FD4274"/>
    <w:rsid w:val="00FD430E"/>
    <w:rsid w:val="00FD4D12"/>
    <w:rsid w:val="00FD520B"/>
    <w:rsid w:val="00FD5A1B"/>
    <w:rsid w:val="00FD5FED"/>
    <w:rsid w:val="00FD6119"/>
    <w:rsid w:val="00FD7396"/>
    <w:rsid w:val="00FD73A0"/>
    <w:rsid w:val="00FD7A2C"/>
    <w:rsid w:val="00FD7F06"/>
    <w:rsid w:val="00FE07DC"/>
    <w:rsid w:val="00FE0BD6"/>
    <w:rsid w:val="00FE1E05"/>
    <w:rsid w:val="00FE1E17"/>
    <w:rsid w:val="00FE2058"/>
    <w:rsid w:val="00FE27BC"/>
    <w:rsid w:val="00FE2FA0"/>
    <w:rsid w:val="00FE3698"/>
    <w:rsid w:val="00FE3EAB"/>
    <w:rsid w:val="00FE43D5"/>
    <w:rsid w:val="00FE4709"/>
    <w:rsid w:val="00FE4FDD"/>
    <w:rsid w:val="00FE5043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E7D35"/>
    <w:rsid w:val="00FF03D1"/>
    <w:rsid w:val="00FF0E86"/>
    <w:rsid w:val="00FF0E93"/>
    <w:rsid w:val="00FF1CFB"/>
    <w:rsid w:val="00FF1E83"/>
    <w:rsid w:val="00FF1EA9"/>
    <w:rsid w:val="00FF20AF"/>
    <w:rsid w:val="00FF249B"/>
    <w:rsid w:val="00FF2726"/>
    <w:rsid w:val="00FF28BF"/>
    <w:rsid w:val="00FF2D0D"/>
    <w:rsid w:val="00FF3831"/>
    <w:rsid w:val="00FF3E0F"/>
    <w:rsid w:val="00FF44D6"/>
    <w:rsid w:val="00FF4BB5"/>
    <w:rsid w:val="00FF5033"/>
    <w:rsid w:val="00FF5B53"/>
    <w:rsid w:val="00FF5CD4"/>
    <w:rsid w:val="00FF6134"/>
    <w:rsid w:val="00FF638E"/>
    <w:rsid w:val="00FF6A6A"/>
    <w:rsid w:val="00FF6A71"/>
    <w:rsid w:val="00FF703A"/>
    <w:rsid w:val="00FF7C1F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6D3997"/>
  <w15:chartTrackingRefBased/>
  <w15:docId w15:val="{77A7F947-E043-49C4-B903-11CD57622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E3A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AE46F1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46F1"/>
    <w:rPr>
      <w:rFonts w:ascii="Arial" w:eastAsia="Times New Roman" w:hAnsi="Arial"/>
      <w:szCs w:val="25"/>
    </w:rPr>
  </w:style>
  <w:style w:type="character" w:styleId="CommentReference">
    <w:name w:val="annotation reference"/>
    <w:unhideWhenUsed/>
    <w:rsid w:val="00535F7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07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25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94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41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26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customXml" Target="ink/ink1.xm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7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4-24T09:59:52.331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0 8596,'12'16'2609,"-10"-12"-1504,-2-9 976,-1 0-1873,1 4-753,0-1-1616,2-4 865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C15661-8C10-4631-AEE9-BCD1234FB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26</Pages>
  <Words>4364</Words>
  <Characters>24879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Chuntana, Chaowarat</dc:creator>
  <cp:keywords/>
  <cp:lastModifiedBy>Thanyawan, Phimchan</cp:lastModifiedBy>
  <cp:revision>12</cp:revision>
  <cp:lastPrinted>2020-08-10T11:42:00Z</cp:lastPrinted>
  <dcterms:created xsi:type="dcterms:W3CDTF">2020-08-11T09:47:00Z</dcterms:created>
  <dcterms:modified xsi:type="dcterms:W3CDTF">2020-08-11T10:53:00Z</dcterms:modified>
</cp:coreProperties>
</file>