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13801" w14:textId="77777777" w:rsidR="00AF3B93" w:rsidRPr="00B10F95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bookmarkStart w:id="0" w:name="_GoBack"/>
      <w:bookmarkEnd w:id="0"/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หมายเหตุ</w:t>
      </w: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B0623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Cs w:val="22"/>
        </w:rPr>
      </w:pPr>
    </w:p>
    <w:p w14:paraId="6D6FDC40" w14:textId="77777777" w:rsidR="00AF3B93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776169F9" w14:textId="37716E48" w:rsidR="004D4FDD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74163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6F2B76DB" w14:textId="77777777" w:rsidR="001935D2" w:rsidRDefault="001935D2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935D2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17BA412" w14:textId="77777777" w:rsidR="009C002F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F4BDCFA" w14:textId="77777777" w:rsidR="00117FF0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</w:t>
      </w:r>
      <w:r w:rsidR="005D0474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1F7AAA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</w:t>
      </w:r>
    </w:p>
    <w:p w14:paraId="1C696C8B" w14:textId="77777777" w:rsidR="00152E97" w:rsidRDefault="00152E9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1375BE94" w14:textId="15A0A3E4" w:rsidR="00C44260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4EBC0C3D" w14:textId="4B56F219" w:rsidR="00741636" w:rsidRDefault="00741636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271D0271" w14:textId="77777777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F17DB5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925D91" w:rsidRPr="00925D9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1EF37841" w14:textId="77777777" w:rsidR="001935D2" w:rsidRPr="004A2387" w:rsidRDefault="001935D2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2387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7D5908DC" w14:textId="77777777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5BB5E96A" w14:textId="77777777" w:rsidR="00261320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7D4B2C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7970DF68" w14:textId="04A13490" w:rsidR="00261320" w:rsidRDefault="00285A06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A3B823A" w14:textId="77777777" w:rsidR="00285A06" w:rsidRDefault="00285A06" w:rsidP="00285A06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C569676" w14:textId="77777777" w:rsidR="00991836" w:rsidRDefault="00991836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lang w:bidi="th-TH"/>
        </w:rPr>
      </w:pPr>
    </w:p>
    <w:p w14:paraId="4461A1A7" w14:textId="73AD2AEB" w:rsidR="003057D6" w:rsidRPr="009F3C1F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34F97">
        <w:br w:type="page"/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B1744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</w:t>
      </w:r>
      <w:r w:rsidR="001B613F">
        <w:rPr>
          <w:rFonts w:ascii="Angsana New" w:hAnsi="Angsana New" w:cs="Angsana New" w:hint="cs"/>
          <w:sz w:val="30"/>
          <w:szCs w:val="30"/>
          <w:cs/>
          <w:lang w:bidi="th-TH"/>
        </w:rPr>
        <w:t>กาล</w:t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7083550A" w14:textId="77777777" w:rsidR="0083298D" w:rsidRPr="009F3C1F" w:rsidRDefault="0083298D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624482" w14:textId="715EE7AD" w:rsidR="0083298D" w:rsidRPr="004C663D" w:rsidRDefault="00117FF0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คณะ</w:t>
      </w:r>
      <w:r w:rsidR="00323BAD" w:rsidRPr="009F3C1F">
        <w:rPr>
          <w:rFonts w:ascii="Angsana New" w:hAnsi="Angsana New" w:cs="Angsana New"/>
          <w:sz w:val="30"/>
          <w:szCs w:val="30"/>
          <w:cs/>
        </w:rPr>
        <w:t>กรรมการได้อนุมัติให้ออก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A2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นี้</w:t>
      </w:r>
      <w:r w:rsidR="0083298D" w:rsidRPr="00846F1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8720C" w:rsidRPr="00846F1C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13</w:t>
      </w:r>
      <w:r w:rsidR="00285A06" w:rsidRPr="00285A06">
        <w:rPr>
          <w:rFonts w:ascii="Angsana New" w:hAnsi="Angsana New" w:cs="Angsana New"/>
          <w:sz w:val="30"/>
          <w:szCs w:val="30"/>
        </w:rPr>
        <w:t xml:space="preserve"> </w:t>
      </w:r>
      <w:r w:rsidR="00285A06" w:rsidRPr="00285A06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F3584C" w:rsidRPr="00F3584C">
        <w:rPr>
          <w:rFonts w:ascii="Angsana New" w:hAnsi="Angsana New" w:cs="Angsana New"/>
          <w:sz w:val="30"/>
          <w:szCs w:val="30"/>
        </w:rPr>
        <w:t>2563</w:t>
      </w:r>
    </w:p>
    <w:p w14:paraId="49EB3460" w14:textId="77777777" w:rsidR="0083298D" w:rsidRPr="009F3C1F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F45182C" w14:textId="77777777" w:rsidR="003057D6" w:rsidRPr="009F3C1F" w:rsidRDefault="003057D6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3C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78BD2CE4" w14:textId="77777777" w:rsidR="0083298D" w:rsidRPr="009F3C1F" w:rsidRDefault="0083298D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1E5751F" w14:textId="77777777"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บริษัทดำเนินธุรกิจหลักเกี่ยวกับการผลิตและจำหน</w:t>
      </w:r>
      <w:r w:rsidR="006D6C75" w:rsidRPr="009F3C1F">
        <w:rPr>
          <w:rFonts w:ascii="Angsana New" w:hAnsi="Angsana New" w:cs="Angsana New"/>
          <w:sz w:val="30"/>
          <w:szCs w:val="30"/>
          <w:cs/>
        </w:rPr>
        <w:t>่ายเครื่องดื่ม</w:t>
      </w:r>
    </w:p>
    <w:p w14:paraId="7ACAE26D" w14:textId="77777777" w:rsidR="00ED1533" w:rsidRPr="009F3C1F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45D6A54" w14:textId="4CE171B3" w:rsidR="00ED1533" w:rsidRPr="00225AE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รายละเอียดของการร่วม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>ค้า</w:t>
      </w:r>
      <w:r w:rsidR="00225AE3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Pr="009F3C1F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30</w:t>
      </w:r>
      <w:r w:rsidR="001464A2">
        <w:rPr>
          <w:rFonts w:ascii="Angsana New" w:hAnsi="Angsana New" w:cs="Angsana New"/>
          <w:sz w:val="30"/>
          <w:szCs w:val="30"/>
        </w:rPr>
        <w:t xml:space="preserve"> </w:t>
      </w:r>
      <w:r w:rsidR="001464A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D532C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2563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4A2387" w:rsidRPr="009F3C1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4A2387" w:rsidRPr="009F3C1F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31</w:t>
      </w:r>
      <w:r w:rsidR="004A2387" w:rsidRPr="009F3C1F">
        <w:rPr>
          <w:rFonts w:ascii="Angsana New" w:hAnsi="Angsana New" w:cs="Angsana New"/>
          <w:sz w:val="30"/>
          <w:szCs w:val="30"/>
        </w:rPr>
        <w:t xml:space="preserve"> </w:t>
      </w:r>
      <w:r w:rsidR="004A238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2562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ได้เปิดเผยไว้ในหมายเหตุประกอบงบการเงิน</w:t>
      </w:r>
      <w:r w:rsidR="004A2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F3C1F">
        <w:rPr>
          <w:rFonts w:ascii="Angsana New" w:hAnsi="Angsana New" w:cs="Angsana New" w:hint="cs"/>
          <w:sz w:val="30"/>
          <w:szCs w:val="30"/>
          <w:cs/>
        </w:rPr>
        <w:t>ข้อ</w:t>
      </w:r>
      <w:r w:rsidRPr="009F3C1F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6</w:t>
      </w:r>
      <w:r w:rsidR="00225AE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3584C" w:rsidRPr="00F3584C">
        <w:rPr>
          <w:rFonts w:ascii="Angsana New" w:hAnsi="Angsana New" w:cs="Angsana New"/>
          <w:sz w:val="30"/>
          <w:szCs w:val="30"/>
        </w:rPr>
        <w:t>7</w:t>
      </w:r>
      <w:r w:rsidR="00225AE3">
        <w:rPr>
          <w:rFonts w:ascii="Angsana New" w:hAnsi="Angsana New" w:cs="Angsana New"/>
          <w:sz w:val="30"/>
          <w:szCs w:val="30"/>
        </w:rPr>
        <w:t xml:space="preserve"> </w:t>
      </w:r>
      <w:r w:rsidR="00225AE3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1EC506BD" w14:textId="77777777"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7A03B8F" w14:textId="5143B48E" w:rsidR="004D4FDD" w:rsidRPr="009F3C1F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3C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4A238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9F3C1F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3734687" w14:textId="77777777" w:rsidR="00794629" w:rsidRPr="00F46695" w:rsidRDefault="00794629" w:rsidP="0044451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4669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08659C5C" w14:textId="77777777" w:rsidR="00794629" w:rsidRPr="009F3C1F" w:rsidRDefault="00794629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081708D" w14:textId="16D1FBDC" w:rsidR="000B42D5" w:rsidRDefault="000B42D5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11418C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</w:t>
      </w:r>
      <w:r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</w:t>
      </w:r>
      <w:r w:rsidR="0011418C"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ำ</w:t>
      </w:r>
      <w:r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หมายเหตุ</w:t>
      </w:r>
      <w:r w:rsidR="0011418C">
        <w:rPr>
          <w:rFonts w:ascii="Angsana New" w:hAnsi="Angsana New" w:cs="Angsana New"/>
          <w:spacing w:val="1"/>
          <w:sz w:val="30"/>
          <w:szCs w:val="30"/>
        </w:rPr>
        <w:br/>
      </w:r>
      <w:r w:rsidRPr="00A42301">
        <w:rPr>
          <w:rFonts w:ascii="Angsana New" w:hAnsi="Angsana New" w:cs="Angsana New" w:hint="cs"/>
          <w:spacing w:val="1"/>
          <w:sz w:val="30"/>
          <w:szCs w:val="30"/>
          <w:cs/>
        </w:rPr>
        <w:t>ประกอบงบการเงินระหว่างกาลในรูปแบบย่อ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spacing w:val="1"/>
          <w:sz w:val="30"/>
          <w:szCs w:val="30"/>
        </w:rPr>
        <w:t>“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cs="Angsana New"/>
          <w:spacing w:val="1"/>
          <w:sz w:val="30"/>
          <w:szCs w:val="30"/>
        </w:rPr>
        <w:t>”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)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ตามมาตรฐานการบัญชีฉบับที</w:t>
      </w:r>
      <w:r w:rsidRPr="00A42301">
        <w:rPr>
          <w:rFonts w:ascii="Angsana New" w:hAnsi="Angsana New" w:cs="Angsana New" w:hint="cs"/>
          <w:spacing w:val="1"/>
          <w:sz w:val="30"/>
          <w:szCs w:val="30"/>
          <w:cs/>
        </w:rPr>
        <w:t>่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pacing w:val="1"/>
          <w:sz w:val="30"/>
          <w:szCs w:val="30"/>
        </w:rPr>
        <w:t>34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เรื่อง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 w:hint="cs"/>
          <w:i/>
          <w:iCs/>
          <w:spacing w:val="1"/>
          <w:sz w:val="30"/>
          <w:szCs w:val="30"/>
          <w:cs/>
        </w:rPr>
        <w:t>การรายงานทาง</w:t>
      </w:r>
      <w:r w:rsidRPr="00A42301">
        <w:rPr>
          <w:rFonts w:ascii="Angsana New" w:hAnsi="Angsana New" w:cs="Angsana New"/>
          <w:i/>
          <w:iCs/>
          <w:spacing w:val="1"/>
          <w:sz w:val="30"/>
          <w:szCs w:val="30"/>
          <w:cs/>
        </w:rPr>
        <w:t>การเงินระหว่างกาล</w:t>
      </w:r>
      <w:r w:rsidR="0011418C"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3268CFE" w14:textId="77777777" w:rsidR="000B42D5" w:rsidRDefault="000B42D5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D2C3DCE" w14:textId="18B57369" w:rsidR="00834F97" w:rsidRPr="00846F1C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46F1C">
        <w:rPr>
          <w:rFonts w:ascii="Angsana New" w:hAnsi="Angsana New" w:cs="Angsana New" w:hint="cs"/>
          <w:spacing w:val="-2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846F1C">
        <w:rPr>
          <w:rFonts w:ascii="Angsana New" w:hAnsi="Angsana New" w:cs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</w:t>
      </w:r>
      <w:r w:rsidR="000B42D5" w:rsidRPr="00846F1C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846F1C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F3584C" w:rsidRPr="00F3584C">
        <w:rPr>
          <w:rFonts w:ascii="Angsana New" w:hAnsi="Angsana New" w:cs="Angsana New" w:hint="cs"/>
          <w:sz w:val="30"/>
          <w:szCs w:val="30"/>
        </w:rPr>
        <w:t>31</w:t>
      </w:r>
      <w:r w:rsidRPr="00846F1C">
        <w:rPr>
          <w:rFonts w:ascii="Angsana New" w:hAnsi="Angsana New" w:cs="Angsana New" w:hint="cs"/>
          <w:sz w:val="30"/>
          <w:szCs w:val="30"/>
        </w:rPr>
        <w:t xml:space="preserve"> </w:t>
      </w:r>
      <w:r w:rsidRPr="00846F1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3584C" w:rsidRPr="00F3584C">
        <w:rPr>
          <w:rFonts w:ascii="Angsana New" w:hAnsi="Angsana New" w:cs="Angsana New" w:hint="cs"/>
          <w:sz w:val="30"/>
          <w:szCs w:val="30"/>
        </w:rPr>
        <w:t>2562</w:t>
      </w:r>
    </w:p>
    <w:p w14:paraId="654BCD25" w14:textId="77777777" w:rsidR="00595C3D" w:rsidRPr="000B42D5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809DEF5" w14:textId="49BEEF59" w:rsidR="00595C3D" w:rsidRPr="00595C3D" w:rsidRDefault="00595C3D" w:rsidP="00595C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95C3D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กลุ่มบริษัท</w:t>
      </w:r>
      <w:r w:rsidRPr="00595C3D">
        <w:rPr>
          <w:rFonts w:ascii="Angsana New" w:hAnsi="Angsana New" w:cs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="00F3584C" w:rsidRPr="00F3584C">
        <w:rPr>
          <w:rFonts w:ascii="Angsana New" w:hAnsi="Angsana New" w:cs="Angsana New" w:hint="cs"/>
          <w:sz w:val="30"/>
          <w:szCs w:val="30"/>
        </w:rPr>
        <w:t>16</w:t>
      </w:r>
      <w:r w:rsidRPr="00595C3D">
        <w:rPr>
          <w:rFonts w:ascii="Angsana New" w:hAnsi="Angsana New" w:cs="Angsana New" w:hint="cs"/>
          <w:sz w:val="30"/>
          <w:szCs w:val="30"/>
        </w:rPr>
        <w:t xml:space="preserve"> </w:t>
      </w:r>
      <w:r w:rsidRPr="00595C3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595C3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สัญญาเช่า </w:t>
      </w:r>
      <w:r w:rsidRPr="00595C3D">
        <w:rPr>
          <w:rFonts w:ascii="Angsana New" w:hAnsi="Angsana New" w:cs="Angsana New" w:hint="cs"/>
          <w:sz w:val="30"/>
          <w:szCs w:val="30"/>
          <w:cs/>
        </w:rPr>
        <w:t>(</w:t>
      </w:r>
      <w:r w:rsidRPr="00595C3D">
        <w:rPr>
          <w:rFonts w:ascii="Angsana New" w:hAnsi="Angsana New" w:cs="Angsana New" w:hint="cs"/>
          <w:sz w:val="30"/>
          <w:szCs w:val="30"/>
        </w:rPr>
        <w:t xml:space="preserve">TFRS </w:t>
      </w:r>
      <w:r w:rsidR="00F3584C" w:rsidRPr="00F3584C">
        <w:rPr>
          <w:rFonts w:ascii="Angsana New" w:hAnsi="Angsana New" w:cs="Angsana New" w:hint="cs"/>
          <w:sz w:val="30"/>
          <w:szCs w:val="30"/>
        </w:rPr>
        <w:t>16</w:t>
      </w:r>
      <w:r w:rsidRPr="00595C3D">
        <w:rPr>
          <w:rFonts w:ascii="Angsana New" w:hAnsi="Angsana New" w:cs="Angsana New" w:hint="cs"/>
          <w:sz w:val="30"/>
          <w:szCs w:val="30"/>
          <w:cs/>
        </w:rPr>
        <w:t>)</w:t>
      </w:r>
      <w:r w:rsidRPr="00595C3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595C3D">
        <w:rPr>
          <w:rFonts w:ascii="Angsana New" w:hAnsi="Angsana New" w:cs="Angsana New" w:hint="cs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</w:t>
      </w:r>
      <w:r w:rsidR="000B42D5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595C3D">
        <w:rPr>
          <w:rFonts w:ascii="Angsana New" w:hAnsi="Angsana New" w:cs="Angsana New" w:hint="cs"/>
          <w:sz w:val="30"/>
          <w:szCs w:val="30"/>
          <w:cs/>
        </w:rPr>
        <w:t>การบัญชี</w:t>
      </w:r>
      <w:r w:rsidR="00B17441">
        <w:rPr>
          <w:rFonts w:ascii="Angsana New" w:hAnsi="Angsana New" w:cs="Angsana New" w:hint="cs"/>
          <w:sz w:val="30"/>
          <w:szCs w:val="30"/>
          <w:cs/>
        </w:rPr>
        <w:t xml:space="preserve">สำหรับ </w:t>
      </w:r>
      <w:r w:rsidR="00B17441">
        <w:rPr>
          <w:rFonts w:ascii="Angsana New" w:hAnsi="Angsana New" w:cs="Angsana New"/>
          <w:sz w:val="30"/>
          <w:szCs w:val="30"/>
        </w:rPr>
        <w:t xml:space="preserve">TFRS </w:t>
      </w:r>
      <w:r w:rsidR="00F3584C" w:rsidRPr="00F3584C">
        <w:rPr>
          <w:rFonts w:ascii="Angsana New" w:hAnsi="Angsana New" w:cs="Angsana New"/>
          <w:sz w:val="30"/>
          <w:szCs w:val="30"/>
        </w:rPr>
        <w:t>16</w:t>
      </w:r>
      <w:r w:rsidR="00B17441">
        <w:rPr>
          <w:rFonts w:ascii="Angsana New" w:hAnsi="Angsana New" w:cs="Angsana New"/>
          <w:sz w:val="30"/>
          <w:szCs w:val="30"/>
        </w:rPr>
        <w:t xml:space="preserve"> </w:t>
      </w:r>
      <w:r w:rsidRPr="00595C3D">
        <w:rPr>
          <w:rFonts w:ascii="Angsana New" w:hAnsi="Angsana New" w:cs="Angsana New" w:hint="cs"/>
          <w:sz w:val="30"/>
          <w:szCs w:val="30"/>
          <w:cs/>
        </w:rPr>
        <w:t>ไว้ในหมายเหตุ</w:t>
      </w:r>
      <w:r w:rsidR="000B42D5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</w:t>
      </w:r>
      <w:r w:rsidRPr="00595C3D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F3584C" w:rsidRPr="00F3584C">
        <w:rPr>
          <w:rFonts w:ascii="Angsana New" w:hAnsi="Angsana New" w:cs="Angsana New" w:hint="cs"/>
          <w:sz w:val="30"/>
          <w:szCs w:val="30"/>
        </w:rPr>
        <w:t>3</w:t>
      </w:r>
      <w:r w:rsidR="00B17441">
        <w:rPr>
          <w:rFonts w:ascii="Angsana New" w:hAnsi="Angsana New" w:cs="Angsana New"/>
          <w:sz w:val="30"/>
          <w:szCs w:val="30"/>
        </w:rPr>
        <w:t xml:space="preserve"> </w:t>
      </w:r>
      <w:r w:rsidR="00B17441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FE5929">
        <w:rPr>
          <w:rFonts w:ascii="Angsana New" w:hAnsi="Angsana New" w:cs="Angsana New" w:hint="cs"/>
          <w:sz w:val="30"/>
          <w:szCs w:val="30"/>
          <w:cs/>
        </w:rPr>
        <w:t>การปฏิบัติตาม</w:t>
      </w:r>
      <w:r w:rsidR="00B17441" w:rsidRPr="00595C3D">
        <w:rPr>
          <w:rFonts w:ascii="Angsana New" w:hAnsi="Angsana New" w:cs="Angsana New" w:hint="cs"/>
          <w:sz w:val="30"/>
          <w:szCs w:val="30"/>
          <w:cs/>
        </w:rPr>
        <w:t>มาตรฐาน</w:t>
      </w:r>
      <w:r w:rsidR="00FE5929">
        <w:rPr>
          <w:rFonts w:ascii="Angsana New" w:hAnsi="Angsana New" w:cs="Angsana New"/>
          <w:sz w:val="30"/>
          <w:szCs w:val="30"/>
          <w:cs/>
        </w:rPr>
        <w:br/>
      </w:r>
      <w:r w:rsidR="00B17441" w:rsidRPr="00595C3D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การรายงานทางการเงินกลุ่มเครื่องมือทางการเงิน</w:t>
      </w:r>
      <w:r w:rsidR="00B17441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กลุ่มบริษัทได้พิจารณาแล้วว่าไม่มีผลกระทบที่มีสาระสำคัญต่อ</w:t>
      </w:r>
      <w:r w:rsidR="00FE5929">
        <w:rPr>
          <w:rFonts w:ascii="Angsana New" w:hAnsi="Angsana New" w:cs="Angsana New"/>
          <w:sz w:val="30"/>
          <w:szCs w:val="30"/>
          <w:cs/>
        </w:rPr>
        <w:br/>
      </w:r>
      <w:r w:rsidR="00B17441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</w:t>
      </w:r>
    </w:p>
    <w:p w14:paraId="313E1010" w14:textId="77777777" w:rsidR="000B42D5" w:rsidRDefault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4A1863E3" w14:textId="77777777" w:rsidR="003B4D85" w:rsidRPr="00794629" w:rsidRDefault="002566F1" w:rsidP="0044451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การใช้วิจารณญาณ</w:t>
      </w:r>
      <w:r w:rsidR="00834F9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และการประมาณการ</w:t>
      </w:r>
    </w:p>
    <w:p w14:paraId="24BCCE1D" w14:textId="77777777" w:rsidR="003B4D85" w:rsidRPr="00B72DD2" w:rsidRDefault="003B4D85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A3BEF6B" w14:textId="02F9F8D8" w:rsidR="006E3887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A664E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684CB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="00F3584C" w:rsidRPr="00F3584C">
        <w:rPr>
          <w:rFonts w:ascii="Angsana New" w:hAnsi="Angsana New" w:cs="Angsana New" w:hint="cs"/>
          <w:spacing w:val="-2"/>
          <w:sz w:val="30"/>
          <w:szCs w:val="30"/>
        </w:rPr>
        <w:t>31</w:t>
      </w:r>
      <w:r w:rsidRPr="00684CB1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684CB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F3584C" w:rsidRPr="00F3584C">
        <w:rPr>
          <w:rFonts w:ascii="Angsana New" w:hAnsi="Angsana New" w:cs="Angsana New" w:hint="cs"/>
          <w:spacing w:val="-2"/>
          <w:sz w:val="30"/>
          <w:szCs w:val="30"/>
        </w:rPr>
        <w:t>2562</w:t>
      </w:r>
      <w:r w:rsidRPr="00684CB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เว้นแต่การใช้วิจารณญาณและแหล่งข้อมูลสำคัญ</w:t>
      </w:r>
      <w:r w:rsidRPr="006A664E">
        <w:rPr>
          <w:rFonts w:ascii="Angsana New" w:hAnsi="Angsana New" w:cs="Angsana New" w:hint="cs"/>
          <w:sz w:val="30"/>
          <w:szCs w:val="30"/>
          <w:cs/>
        </w:rPr>
        <w:t>ใหม่ที่ใช้ในการประมาณการจากการถือปฏิบัติตามมาตรฐานการรายงานทางการเงินใหม่ตามที่ได้อธิบายไว้ใน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="007F071F">
        <w:rPr>
          <w:rFonts w:ascii="Angsana New" w:hAnsi="Angsana New" w:cs="Angsana New"/>
          <w:sz w:val="30"/>
          <w:szCs w:val="30"/>
          <w:cs/>
        </w:rPr>
        <w:br/>
      </w:r>
      <w:r w:rsidRPr="006A664E">
        <w:rPr>
          <w:rFonts w:ascii="Angsana New" w:hAnsi="Angsana New" w:cs="Angsana New" w:hint="cs"/>
          <w:sz w:val="30"/>
          <w:szCs w:val="30"/>
          <w:cs/>
        </w:rPr>
        <w:t>หมายเหตุ</w:t>
      </w:r>
      <w:r w:rsidR="000B42D5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</w:t>
      </w:r>
      <w:r w:rsidRPr="006A664E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F3584C" w:rsidRPr="00F3584C">
        <w:rPr>
          <w:rFonts w:ascii="Angsana New" w:hAnsi="Angsana New" w:cs="Angsana New" w:hint="cs"/>
          <w:sz w:val="30"/>
          <w:szCs w:val="30"/>
        </w:rPr>
        <w:t>3</w:t>
      </w:r>
    </w:p>
    <w:p w14:paraId="231C80FF" w14:textId="77777777" w:rsidR="000B42D5" w:rsidRPr="006A664E" w:rsidRDefault="000B42D5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4F2E42BB" w14:textId="77777777" w:rsidR="006A664E" w:rsidRDefault="006A664E" w:rsidP="0021499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6A664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การเปลี่ยนแปลงนโยบายการบัญชี  </w:t>
      </w:r>
    </w:p>
    <w:p w14:paraId="3CC2F1D3" w14:textId="77777777" w:rsidR="006A664E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0EC4D50A" w14:textId="7B892F4B" w:rsidR="003319B4" w:rsidRPr="00537660" w:rsidRDefault="003319B4" w:rsidP="000B4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325AC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F3584C" w:rsidRPr="00F3584C">
        <w:rPr>
          <w:rFonts w:asciiTheme="majorBidi" w:hAnsiTheme="majorBidi" w:cstheme="majorBidi"/>
          <w:sz w:val="30"/>
          <w:szCs w:val="30"/>
        </w:rPr>
        <w:t>1</w:t>
      </w:r>
      <w:r w:rsidRPr="00325AC0">
        <w:rPr>
          <w:rFonts w:asciiTheme="majorBid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3584C" w:rsidRPr="00F3584C">
        <w:rPr>
          <w:rFonts w:asciiTheme="majorBidi" w:hAnsiTheme="majorBidi" w:cstheme="majorBidi"/>
          <w:sz w:val="30"/>
          <w:szCs w:val="30"/>
        </w:rPr>
        <w:t>2563</w:t>
      </w:r>
      <w:r w:rsidRPr="00325AC0">
        <w:rPr>
          <w:rFonts w:asciiTheme="majorBid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325AC0">
        <w:rPr>
          <w:rFonts w:asciiTheme="majorBidi" w:hAnsiTheme="majorBidi" w:cstheme="majorBidi"/>
          <w:sz w:val="30"/>
          <w:szCs w:val="30"/>
        </w:rPr>
        <w:t xml:space="preserve">TFRS </w:t>
      </w:r>
      <w:r w:rsidR="00F3584C" w:rsidRPr="00F3584C">
        <w:rPr>
          <w:rFonts w:asciiTheme="majorBidi" w:hAnsiTheme="majorBidi" w:cstheme="majorBidi"/>
          <w:sz w:val="30"/>
          <w:szCs w:val="30"/>
        </w:rPr>
        <w:t>16</w:t>
      </w:r>
      <w:r w:rsidRPr="00325AC0">
        <w:rPr>
          <w:rFonts w:asciiTheme="majorBid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กับสัญญาที่เคยระบุว่าเป็นสัญญาเช่าตามมาตรฐานการบัญชีฉบับที่ </w:t>
      </w:r>
      <w:r w:rsidR="00F3584C" w:rsidRPr="00F3584C">
        <w:rPr>
          <w:rFonts w:asciiTheme="majorBidi" w:hAnsiTheme="majorBidi" w:cstheme="majorBidi"/>
          <w:sz w:val="30"/>
          <w:szCs w:val="30"/>
        </w:rPr>
        <w:t>17</w:t>
      </w:r>
      <w:r w:rsidRPr="00325AC0">
        <w:rPr>
          <w:rFonts w:asciiTheme="majorBid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325AC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</w:rPr>
        <w:t xml:space="preserve">(TAS </w:t>
      </w:r>
      <w:r w:rsidR="00F3584C" w:rsidRPr="00F3584C">
        <w:rPr>
          <w:rFonts w:asciiTheme="majorBidi" w:hAnsiTheme="majorBidi" w:cstheme="majorBidi"/>
          <w:sz w:val="30"/>
          <w:szCs w:val="30"/>
        </w:rPr>
        <w:t>17</w:t>
      </w:r>
      <w:r w:rsidRPr="00325AC0">
        <w:rPr>
          <w:rFonts w:asciiTheme="majorBidi" w:hAnsiTheme="majorBidi" w:cstheme="majorBidi"/>
          <w:sz w:val="30"/>
          <w:szCs w:val="30"/>
        </w:rPr>
        <w:t xml:space="preserve">) 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</w:t>
      </w:r>
      <w:r w:rsidR="00F715A0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684CB1">
        <w:rPr>
          <w:rFonts w:asciiTheme="majorBidi" w:hAnsiTheme="majorBidi" w:cstheme="majorBidi"/>
          <w:sz w:val="30"/>
          <w:szCs w:val="30"/>
        </w:rPr>
        <w:br/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ฉบับที่ </w:t>
      </w:r>
      <w:r w:rsidR="00F3584C" w:rsidRPr="00F3584C">
        <w:rPr>
          <w:rFonts w:asciiTheme="majorBidi" w:hAnsiTheme="majorBidi" w:cstheme="majorBidi"/>
          <w:sz w:val="30"/>
          <w:szCs w:val="30"/>
        </w:rPr>
        <w:t>4</w:t>
      </w:r>
      <w:r w:rsidRPr="00325AC0">
        <w:rPr>
          <w:rFonts w:asciiTheme="majorBid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325AC0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325AC0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</w:rPr>
        <w:t xml:space="preserve">(TFRIC </w:t>
      </w:r>
      <w:r w:rsidR="00F3584C" w:rsidRPr="00F3584C">
        <w:rPr>
          <w:rFonts w:asciiTheme="majorBidi" w:hAnsiTheme="majorBidi" w:cstheme="majorBidi"/>
          <w:sz w:val="30"/>
          <w:szCs w:val="30"/>
        </w:rPr>
        <w:t>4</w:t>
      </w:r>
      <w:r w:rsidRPr="00325AC0">
        <w:rPr>
          <w:rFonts w:asciiTheme="majorBidi" w:hAnsiTheme="majorBidi" w:cstheme="majorBidi"/>
          <w:sz w:val="30"/>
          <w:szCs w:val="30"/>
        </w:rPr>
        <w:t xml:space="preserve">) 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325AC0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325AC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02D9DC7" w14:textId="77777777" w:rsidR="003319B4" w:rsidRPr="00537660" w:rsidRDefault="003319B4" w:rsidP="003319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0A9729" w14:textId="7AA6E09B" w:rsidR="003319B4" w:rsidRPr="00537660" w:rsidRDefault="003319B4" w:rsidP="000B42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F6942">
        <w:rPr>
          <w:rFonts w:asciiTheme="majorBidi" w:eastAsia="Calibri" w:hAnsiTheme="majorBidi" w:cstheme="majorBidi"/>
          <w:spacing w:val="2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</w:t>
      </w:r>
      <w:r w:rsidRPr="00DF6942">
        <w:rPr>
          <w:rFonts w:asciiTheme="majorBidi" w:eastAsia="Calibri" w:hAnsiTheme="majorBidi" w:cstheme="majorBidi"/>
          <w:spacing w:val="2"/>
          <w:sz w:val="30"/>
          <w:szCs w:val="30"/>
        </w:rPr>
        <w:t xml:space="preserve"> </w:t>
      </w:r>
      <w:r w:rsidRPr="00DF6942">
        <w:rPr>
          <w:rFonts w:asciiTheme="majorBidi" w:eastAsia="Calibri" w:hAnsiTheme="majorBidi" w:cstheme="majorBidi"/>
          <w:spacing w:val="2"/>
          <w:sz w:val="30"/>
          <w:szCs w:val="30"/>
          <w:cs/>
        </w:rPr>
        <w:t>และประโยชน์ที่ได้รับที่เกี่ยวข้องกับสัญญาเช่า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ในกำไรหรือขาดทุนโดยวิธีเส้นตรงตลอดอายุสัญญาเช่า ตาม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F3584C" w:rsidRPr="00F3584C">
        <w:rPr>
          <w:rFonts w:asciiTheme="majorBidi" w:eastAsia="Calibri" w:hAnsiTheme="majorBidi" w:cstheme="majorBidi"/>
          <w:sz w:val="30"/>
          <w:szCs w:val="30"/>
        </w:rPr>
        <w:t>16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</w:t>
      </w:r>
      <w:r w:rsidR="00F715A0">
        <w:rPr>
          <w:rFonts w:asciiTheme="majorBidi" w:eastAsia="Calibri" w:hAnsiTheme="majorBidi" w:cstheme="majorBidi" w:hint="cs"/>
          <w:sz w:val="30"/>
          <w:szCs w:val="30"/>
          <w:cs/>
        </w:rPr>
        <w:t xml:space="preserve">           </w:t>
      </w:r>
      <w:r w:rsidRPr="00DF6942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 กลุ่มบริษัทจะปันส่วนสิ่งตอบแทนที่ต้องจ่าย</w:t>
      </w:r>
      <w:r w:rsidRPr="00325AC0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325AC0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3584C" w:rsidRPr="00F3584C">
        <w:rPr>
          <w:rFonts w:asciiTheme="majorBidi" w:eastAsia="Calibri" w:hAnsiTheme="majorBidi" w:cstheme="majorBidi"/>
          <w:sz w:val="30"/>
          <w:szCs w:val="30"/>
        </w:rPr>
        <w:t>1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F3584C" w:rsidRPr="00F3584C">
        <w:rPr>
          <w:rFonts w:asciiTheme="majorBidi" w:eastAsia="Calibri" w:hAnsiTheme="majorBidi" w:cstheme="majorBidi"/>
          <w:sz w:val="30"/>
          <w:szCs w:val="30"/>
        </w:rPr>
        <w:t>2563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</w:t>
      </w:r>
      <w:r w:rsidR="0096311D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สัญญาเช่าดังกล่าวเปลี่ยนแปลงไป</w:t>
      </w:r>
      <w:r w:rsidR="00846F1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53766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6E55DEC0" w14:textId="149CD036" w:rsidR="00DD4F27" w:rsidRDefault="00DD4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9A79B5" w14:textId="5CFDDF41" w:rsidR="00325AC0" w:rsidRPr="00325AC0" w:rsidRDefault="003319B4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25AC0">
        <w:rPr>
          <w:rFonts w:asciiTheme="majorBidi" w:eastAsia="Calibri" w:hAnsiTheme="majorBidi" w:cstheme="majorBidi" w:hint="cs"/>
          <w:sz w:val="30"/>
          <w:szCs w:val="30"/>
          <w:cs/>
        </w:rPr>
        <w:t>ในการปฏิบัติในช่วงเปลี่ยนแปลง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25AC0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กลุ่มบริษัทได้เลือกใช้ข้อยกเว้นต่อไปนี้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4F1FA225" w14:textId="77777777" w:rsidR="00325AC0" w:rsidRPr="00325AC0" w:rsidRDefault="00325AC0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EE75CAB" w14:textId="4E80D759" w:rsidR="003319B4" w:rsidRPr="00846F1C" w:rsidRDefault="00846F1C" w:rsidP="00846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="0071131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319B4"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3584C" w:rsidRPr="00F3584C">
        <w:rPr>
          <w:rFonts w:asciiTheme="majorBidi" w:eastAsia="Calibri" w:hAnsiTheme="majorBidi" w:cstheme="majorBidi"/>
          <w:sz w:val="30"/>
          <w:szCs w:val="30"/>
        </w:rPr>
        <w:t>12</w:t>
      </w:r>
      <w:r w:rsidR="003319B4" w:rsidRPr="00846F1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319B4"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เดือน </w:t>
      </w:r>
      <w:r w:rsidR="003319B4" w:rsidRPr="00846F1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E0E22D6" w14:textId="352BE298" w:rsidR="00F715A0" w:rsidRPr="00846F1C" w:rsidRDefault="00846F1C" w:rsidP="00846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="0071131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715A0" w:rsidRPr="00846F1C">
        <w:rPr>
          <w:rFonts w:asciiTheme="majorBidi" w:eastAsia="Calibri" w:hAnsiTheme="majorBidi" w:cstheme="majorBidi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ไม่รับรู้สินทรัพย์สิทธิการใช้และหนี้สินตามสัญญาเช่าสำหรับสัญญาเช่าสินทรัพย์ที่มีมูลค่าต่ำ</w:t>
      </w:r>
    </w:p>
    <w:p w14:paraId="155650B3" w14:textId="0661096F" w:rsidR="00846F1C" w:rsidRDefault="00846F1C" w:rsidP="00846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="0071131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319B4"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="00DC4C0D"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และ </w:t>
      </w:r>
      <w:r w:rsidR="00DC4C0D" w:rsidRPr="00846F1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29F0895" w14:textId="1025B297" w:rsidR="00846F1C" w:rsidRDefault="00846F1C" w:rsidP="00846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="0071131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319B4" w:rsidRPr="00846F1C">
        <w:rPr>
          <w:rFonts w:asciiTheme="majorBidi" w:eastAsia="Calibr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F715A0"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34103667" w14:textId="77777777" w:rsidR="006A664E" w:rsidRPr="003319B4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83"/>
        <w:gridCol w:w="7207"/>
        <w:gridCol w:w="1620"/>
      </w:tblGrid>
      <w:tr w:rsidR="00F715A0" w:rsidRPr="008F3B2B" w14:paraId="0855298B" w14:textId="77777777" w:rsidTr="00725206">
        <w:trPr>
          <w:gridBefore w:val="1"/>
          <w:wBefore w:w="83" w:type="dxa"/>
          <w:cantSplit/>
          <w:trHeight w:val="20"/>
          <w:tblHeader/>
        </w:trPr>
        <w:tc>
          <w:tcPr>
            <w:tcW w:w="7207" w:type="dxa"/>
            <w:shd w:val="clear" w:color="auto" w:fill="auto"/>
            <w:vAlign w:val="bottom"/>
          </w:tcPr>
          <w:p w14:paraId="6D03EB13" w14:textId="7A2B6FD0" w:rsidR="00F715A0" w:rsidRPr="00F2561E" w:rsidRDefault="00F715A0" w:rsidP="000B42D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F256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F256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F256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F256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2561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F3584C" w:rsidRPr="00F358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F2561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911D7CD" w14:textId="77777777" w:rsidR="00FD3461" w:rsidRDefault="00F715A0" w:rsidP="00F715A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14:paraId="7A4640AF" w14:textId="77777777" w:rsidR="00684CB1" w:rsidRDefault="00F715A0" w:rsidP="00F715A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A5E3A0D" w14:textId="32F84A46" w:rsidR="00F715A0" w:rsidRPr="00F715A0" w:rsidRDefault="00F715A0" w:rsidP="00F715A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715A0" w:rsidRPr="008F3B2B" w14:paraId="02276CC8" w14:textId="77777777" w:rsidTr="00725206">
        <w:trPr>
          <w:gridBefore w:val="1"/>
          <w:wBefore w:w="83" w:type="dxa"/>
          <w:cantSplit/>
          <w:trHeight w:val="20"/>
          <w:tblHeader/>
        </w:trPr>
        <w:tc>
          <w:tcPr>
            <w:tcW w:w="7207" w:type="dxa"/>
          </w:tcPr>
          <w:p w14:paraId="46275CF0" w14:textId="77777777" w:rsidR="00F715A0" w:rsidRPr="00F2561E" w:rsidRDefault="00F715A0" w:rsidP="008F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EFF1E3" w14:textId="77777777" w:rsidR="00F715A0" w:rsidRPr="00F2561E" w:rsidRDefault="00F715A0" w:rsidP="008F3B2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256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256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715A0" w:rsidRPr="008F3B2B" w14:paraId="76EB4670" w14:textId="77777777" w:rsidTr="00725206">
        <w:trPr>
          <w:cantSplit/>
          <w:trHeight w:val="20"/>
        </w:trPr>
        <w:tc>
          <w:tcPr>
            <w:tcW w:w="7290" w:type="dxa"/>
            <w:gridSpan w:val="2"/>
          </w:tcPr>
          <w:p w14:paraId="3D84D926" w14:textId="53469DBF" w:rsidR="00F715A0" w:rsidRPr="00F2561E" w:rsidRDefault="00F715A0" w:rsidP="008F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3584C" w:rsidRPr="00F358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มกราคม</w:t>
            </w: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3584C" w:rsidRPr="00F358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6DA70E4B" w14:textId="77777777" w:rsidR="00F715A0" w:rsidRPr="00F2561E" w:rsidRDefault="00F715A0" w:rsidP="008F3B2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715A0" w:rsidRPr="008F3B2B" w14:paraId="1E292A0F" w14:textId="77777777" w:rsidTr="00725206">
        <w:trPr>
          <w:cantSplit/>
          <w:trHeight w:val="20"/>
        </w:trPr>
        <w:tc>
          <w:tcPr>
            <w:tcW w:w="7290" w:type="dxa"/>
            <w:gridSpan w:val="2"/>
            <w:vAlign w:val="bottom"/>
          </w:tcPr>
          <w:p w14:paraId="3AFA2402" w14:textId="67A4D270" w:rsidR="00F715A0" w:rsidRPr="00F2561E" w:rsidRDefault="00FD3461" w:rsidP="008F3B2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F715A0" w:rsidRPr="00F256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29443B2B" w14:textId="4AC1225C" w:rsidR="00F715A0" w:rsidRPr="009A1B9A" w:rsidRDefault="00F3584C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285A06"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065</w:t>
            </w:r>
          </w:p>
        </w:tc>
      </w:tr>
      <w:tr w:rsidR="00F715A0" w:rsidRPr="008F3B2B" w14:paraId="45450374" w14:textId="77777777" w:rsidTr="00725206">
        <w:trPr>
          <w:cantSplit/>
          <w:trHeight w:val="20"/>
        </w:trPr>
        <w:tc>
          <w:tcPr>
            <w:tcW w:w="7290" w:type="dxa"/>
            <w:gridSpan w:val="2"/>
          </w:tcPr>
          <w:p w14:paraId="6316E2B9" w14:textId="77777777" w:rsidR="00F715A0" w:rsidRPr="00F2561E" w:rsidRDefault="00F715A0" w:rsidP="00F256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F256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0004BC1C" w14:textId="0E21001A" w:rsidR="00F715A0" w:rsidRPr="009A1B9A" w:rsidRDefault="00285A06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065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75421B7B" w14:textId="77777777" w:rsidR="006A664E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90"/>
        <w:gridCol w:w="1620"/>
      </w:tblGrid>
      <w:tr w:rsidR="00F715A0" w:rsidRPr="00537660" w14:paraId="1A7965E1" w14:textId="77777777" w:rsidTr="00725206">
        <w:trPr>
          <w:cantSplit/>
          <w:trHeight w:val="17"/>
          <w:tblHeader/>
        </w:trPr>
        <w:tc>
          <w:tcPr>
            <w:tcW w:w="7290" w:type="dxa"/>
            <w:shd w:val="clear" w:color="auto" w:fill="auto"/>
            <w:vAlign w:val="bottom"/>
          </w:tcPr>
          <w:p w14:paraId="0425357F" w14:textId="06A72E7D" w:rsidR="00F715A0" w:rsidRPr="00F2561E" w:rsidRDefault="00F715A0" w:rsidP="00DC20D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6A101AFB" w14:textId="77777777" w:rsidR="00FD3461" w:rsidRDefault="00FD3461" w:rsidP="00FD346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14:paraId="67F5684C" w14:textId="77777777" w:rsidR="00684CB1" w:rsidRDefault="00FD3461" w:rsidP="00FD346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2820DB3" w14:textId="742C70EF" w:rsidR="00F715A0" w:rsidRPr="00F715A0" w:rsidRDefault="00FD3461" w:rsidP="00FD346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715A0" w:rsidRPr="00537660" w14:paraId="1FA53320" w14:textId="77777777" w:rsidTr="00725206">
        <w:trPr>
          <w:cantSplit/>
          <w:trHeight w:val="17"/>
          <w:tblHeader/>
        </w:trPr>
        <w:tc>
          <w:tcPr>
            <w:tcW w:w="7290" w:type="dxa"/>
          </w:tcPr>
          <w:p w14:paraId="3E461EE9" w14:textId="77777777" w:rsidR="00F715A0" w:rsidRPr="00F2561E" w:rsidRDefault="00F715A0" w:rsidP="00DC20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D4AB75" w14:textId="77777777" w:rsidR="00F715A0" w:rsidRPr="00537660" w:rsidRDefault="00F715A0" w:rsidP="00DC20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766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76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766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715A0" w:rsidRPr="00537660" w14:paraId="1119C827" w14:textId="77777777" w:rsidTr="00725206">
        <w:trPr>
          <w:cantSplit/>
          <w:trHeight w:val="17"/>
        </w:trPr>
        <w:tc>
          <w:tcPr>
            <w:tcW w:w="7290" w:type="dxa"/>
            <w:vAlign w:val="bottom"/>
          </w:tcPr>
          <w:p w14:paraId="1FA707FA" w14:textId="5B266D9D" w:rsidR="00F715A0" w:rsidRPr="00F2561E" w:rsidRDefault="00F715A0" w:rsidP="00F256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F3584C" w:rsidRPr="00F3584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3584C" w:rsidRPr="00F3584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</w:tcPr>
          <w:p w14:paraId="65E9C1E2" w14:textId="13789232" w:rsidR="00F715A0" w:rsidRPr="00877A4F" w:rsidRDefault="00F3584C" w:rsidP="00F9377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285A06"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</w:tr>
      <w:tr w:rsidR="00F715A0" w:rsidRPr="00537660" w14:paraId="63E4E581" w14:textId="77777777" w:rsidTr="00725206">
        <w:trPr>
          <w:cantSplit/>
          <w:trHeight w:val="17"/>
        </w:trPr>
        <w:tc>
          <w:tcPr>
            <w:tcW w:w="7290" w:type="dxa"/>
          </w:tcPr>
          <w:p w14:paraId="25203BBE" w14:textId="77777777" w:rsidR="00F715A0" w:rsidRPr="00F2561E" w:rsidRDefault="00F715A0" w:rsidP="00F2561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20" w:type="dxa"/>
          </w:tcPr>
          <w:p w14:paraId="60A09BA6" w14:textId="5256853E" w:rsidR="00F715A0" w:rsidRPr="00877A4F" w:rsidRDefault="00285A06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5A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439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715A0" w:rsidRPr="00537660" w14:paraId="767A5B84" w14:textId="77777777" w:rsidTr="00725206">
        <w:trPr>
          <w:cantSplit/>
          <w:trHeight w:val="17"/>
        </w:trPr>
        <w:tc>
          <w:tcPr>
            <w:tcW w:w="7290" w:type="dxa"/>
          </w:tcPr>
          <w:p w14:paraId="5F4570EF" w14:textId="77777777" w:rsidR="00F715A0" w:rsidRPr="00F2561E" w:rsidRDefault="00F715A0" w:rsidP="00F2561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620" w:type="dxa"/>
          </w:tcPr>
          <w:p w14:paraId="060A7052" w14:textId="7CBA0129" w:rsidR="00F715A0" w:rsidRPr="00877A4F" w:rsidRDefault="00285A06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5A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938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D3461" w:rsidRPr="00537660" w14:paraId="14B140E3" w14:textId="77777777" w:rsidTr="00725206">
        <w:trPr>
          <w:cantSplit/>
          <w:trHeight w:val="17"/>
        </w:trPr>
        <w:tc>
          <w:tcPr>
            <w:tcW w:w="7290" w:type="dxa"/>
          </w:tcPr>
          <w:p w14:paraId="054B32D5" w14:textId="441040EE" w:rsidR="00FD3461" w:rsidRPr="00F2561E" w:rsidRDefault="00FD3461" w:rsidP="00F2561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620" w:type="dxa"/>
          </w:tcPr>
          <w:p w14:paraId="30E9CEDA" w14:textId="6291470A" w:rsidR="00FD3461" w:rsidRPr="00877A4F" w:rsidRDefault="00285A06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5A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230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D3461" w:rsidRPr="00537660" w14:paraId="1F4BCE76" w14:textId="77777777" w:rsidTr="00725206">
        <w:trPr>
          <w:cantSplit/>
          <w:trHeight w:val="17"/>
        </w:trPr>
        <w:tc>
          <w:tcPr>
            <w:tcW w:w="7290" w:type="dxa"/>
          </w:tcPr>
          <w:p w14:paraId="6482FAB8" w14:textId="04030DFE" w:rsidR="00FD3461" w:rsidRPr="00F2561E" w:rsidRDefault="00FD3461" w:rsidP="00F2561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D952D7" w14:textId="47E3E368" w:rsidR="00FD3461" w:rsidRPr="00877A4F" w:rsidRDefault="00F3584C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285A06"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821</w:t>
            </w:r>
          </w:p>
        </w:tc>
      </w:tr>
      <w:tr w:rsidR="00F715A0" w:rsidRPr="00537660" w14:paraId="4483AA67" w14:textId="77777777" w:rsidTr="00725206">
        <w:trPr>
          <w:cantSplit/>
          <w:trHeight w:val="17"/>
        </w:trPr>
        <w:tc>
          <w:tcPr>
            <w:tcW w:w="7290" w:type="dxa"/>
          </w:tcPr>
          <w:p w14:paraId="4889A55D" w14:textId="77777777" w:rsidR="00F715A0" w:rsidRPr="00F2561E" w:rsidRDefault="00F715A0" w:rsidP="00F2561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99AC76" w14:textId="0C4FC4F8" w:rsidR="00F715A0" w:rsidRPr="00585E6C" w:rsidRDefault="00F3584C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</w:t>
            </w:r>
            <w:r w:rsidR="00285A06" w:rsidRPr="00285A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757</w:t>
            </w:r>
          </w:p>
        </w:tc>
      </w:tr>
      <w:tr w:rsidR="00F715A0" w:rsidRPr="00537660" w14:paraId="71442BBE" w14:textId="77777777" w:rsidTr="00725206">
        <w:trPr>
          <w:cantSplit/>
          <w:trHeight w:val="17"/>
        </w:trPr>
        <w:tc>
          <w:tcPr>
            <w:tcW w:w="7290" w:type="dxa"/>
          </w:tcPr>
          <w:p w14:paraId="0A2D0AA9" w14:textId="77777777" w:rsidR="00F715A0" w:rsidRPr="00684CB1" w:rsidRDefault="00F715A0" w:rsidP="00F2561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84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CFEB5AE" w14:textId="211E8E7B" w:rsidR="00F715A0" w:rsidRPr="00684CB1" w:rsidRDefault="00F715A0" w:rsidP="00F2561E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F3584C" w:rsidRPr="00F358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84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3584C" w:rsidRPr="00F3584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28CCE91" w14:textId="167B4BFC" w:rsidR="00F715A0" w:rsidRPr="00684CB1" w:rsidRDefault="00F3584C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285A06"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065</w:t>
            </w:r>
          </w:p>
        </w:tc>
      </w:tr>
      <w:tr w:rsidR="00F715A0" w:rsidRPr="00537660" w14:paraId="4F4938E2" w14:textId="77777777" w:rsidTr="00725206">
        <w:trPr>
          <w:cantSplit/>
          <w:trHeight w:val="17"/>
        </w:trPr>
        <w:tc>
          <w:tcPr>
            <w:tcW w:w="7290" w:type="dxa"/>
            <w:vAlign w:val="bottom"/>
          </w:tcPr>
          <w:p w14:paraId="3A4217AB" w14:textId="1B4E2075" w:rsidR="00F715A0" w:rsidRPr="00F2561E" w:rsidRDefault="00F715A0" w:rsidP="00F2561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F3584C"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56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56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3584C"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2DC88" w14:textId="747BC916" w:rsidR="00F715A0" w:rsidRPr="00585E6C" w:rsidRDefault="00F3584C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</w:t>
            </w:r>
            <w:r w:rsidR="00285A06" w:rsidRPr="00285A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065</w:t>
            </w:r>
          </w:p>
        </w:tc>
      </w:tr>
      <w:tr w:rsidR="00F715A0" w:rsidRPr="00537660" w14:paraId="323F03B8" w14:textId="77777777" w:rsidTr="00725206">
        <w:trPr>
          <w:cantSplit/>
          <w:trHeight w:val="17"/>
        </w:trPr>
        <w:tc>
          <w:tcPr>
            <w:tcW w:w="7290" w:type="dxa"/>
            <w:vAlign w:val="bottom"/>
          </w:tcPr>
          <w:p w14:paraId="47181DCD" w14:textId="2A376ED7" w:rsidR="00F715A0" w:rsidRPr="00F2561E" w:rsidRDefault="00F715A0" w:rsidP="00F2561E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56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3C2A4D" w14:textId="67693A49" w:rsidR="00F715A0" w:rsidRPr="007D65FB" w:rsidRDefault="00F3584C" w:rsidP="00576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spacing w:line="240" w:lineRule="auto"/>
              <w:ind w:left="-81" w:right="18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85A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</w:t>
            </w:r>
          </w:p>
        </w:tc>
      </w:tr>
    </w:tbl>
    <w:p w14:paraId="367E851B" w14:textId="77777777" w:rsidR="00537660" w:rsidRDefault="00537660" w:rsidP="00537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20"/>
          <w:szCs w:val="20"/>
        </w:rPr>
      </w:pPr>
    </w:p>
    <w:p w14:paraId="602D0032" w14:textId="2BA3E51B" w:rsidR="00325AC0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  <w:cs/>
        </w:rPr>
      </w:pPr>
      <w:r>
        <w:rPr>
          <w:rFonts w:ascii="Angsana New" w:hAnsi="Angsana New" w:cs="Angsana New"/>
          <w:sz w:val="30"/>
          <w:szCs w:val="30"/>
          <w:highlight w:val="yellow"/>
          <w:cs/>
        </w:rPr>
        <w:br w:type="page"/>
      </w:r>
    </w:p>
    <w:p w14:paraId="396D79DF" w14:textId="77777777" w:rsidR="001C7DF8" w:rsidRPr="008F0CA6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F0CA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7E93595" w14:textId="77777777" w:rsidR="001C7DF8" w:rsidRPr="0064345F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2D348A" w14:textId="2CFB645E" w:rsidR="0064345F" w:rsidRPr="0064345F" w:rsidRDefault="00B96946" w:rsidP="0064345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4345F">
        <w:rPr>
          <w:rFonts w:ascii="Angsana New" w:hAnsi="Angsana New" w:hint="cs"/>
          <w:sz w:val="30"/>
          <w:szCs w:val="30"/>
          <w:cs/>
          <w:lang w:val="en-US"/>
        </w:rPr>
        <w:t>ความสัมพันธ์ที่มีกับการร่วมค้า</w:t>
      </w:r>
      <w:r w:rsidR="002A1874" w:rsidRPr="0064345F">
        <w:rPr>
          <w:rFonts w:ascii="Angsana New" w:hAnsi="Angsana New" w:hint="cs"/>
          <w:sz w:val="30"/>
          <w:szCs w:val="30"/>
          <w:cs/>
          <w:lang w:val="en-US"/>
        </w:rPr>
        <w:t>และบริษัทย่อย</w:t>
      </w:r>
      <w:r w:rsidRPr="0064345F">
        <w:rPr>
          <w:rFonts w:ascii="Angsana New" w:hAnsi="Angsana New" w:hint="cs"/>
          <w:sz w:val="30"/>
          <w:szCs w:val="30"/>
          <w:cs/>
          <w:lang w:val="en-US"/>
        </w:rPr>
        <w:t>ได้เปิดเผยในหมายเหตุ</w:t>
      </w:r>
      <w:r w:rsidR="002A1874" w:rsidRPr="0064345F">
        <w:rPr>
          <w:rFonts w:ascii="Angsana New" w:hAnsi="Angsana New" w:hint="cs"/>
          <w:sz w:val="30"/>
          <w:szCs w:val="30"/>
          <w:cs/>
          <w:lang w:val="en-US"/>
        </w:rPr>
        <w:t>ประกอบงบการเงินระหว่างกาล</w:t>
      </w:r>
      <w:r w:rsidRPr="0064345F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Pr="006434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6</w:t>
      </w:r>
      <w:r w:rsidRPr="006434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6434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7</w:t>
      </w:r>
      <w:r w:rsidRPr="006434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345F" w:rsidRPr="0064345F">
        <w:rPr>
          <w:rFonts w:ascii="Angsana New" w:hAnsi="Angsana New" w:hint="cs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="0064345F" w:rsidRPr="0064345F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มีรายการระหว่างกันที่มีนัยสำคัญในระหว่างงวดมีดังต่อไปนี้</w:t>
      </w:r>
    </w:p>
    <w:p w14:paraId="39456DEC" w14:textId="77777777" w:rsidR="0064345F" w:rsidRPr="0064345F" w:rsidRDefault="0064345F" w:rsidP="00643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306" w:type="dxa"/>
        <w:tblInd w:w="414" w:type="dxa"/>
        <w:tblLook w:val="04A0" w:firstRow="1" w:lastRow="0" w:firstColumn="1" w:lastColumn="0" w:noHBand="0" w:noVBand="1"/>
      </w:tblPr>
      <w:tblGrid>
        <w:gridCol w:w="3744"/>
        <w:gridCol w:w="1440"/>
        <w:gridCol w:w="4122"/>
      </w:tblGrid>
      <w:tr w:rsidR="0064345F" w:rsidRPr="0064345F" w14:paraId="50688394" w14:textId="77777777" w:rsidTr="007A31D9">
        <w:trPr>
          <w:trHeight w:val="434"/>
          <w:tblHeader/>
        </w:trPr>
        <w:tc>
          <w:tcPr>
            <w:tcW w:w="3744" w:type="dxa"/>
          </w:tcPr>
          <w:p w14:paraId="3796BDC4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ชื่อกิจการหรือบุคคล</w:t>
            </w:r>
          </w:p>
        </w:tc>
        <w:tc>
          <w:tcPr>
            <w:tcW w:w="1440" w:type="dxa"/>
          </w:tcPr>
          <w:p w14:paraId="2CFAE989" w14:textId="77777777" w:rsidR="0064345F" w:rsidRPr="0064345F" w:rsidRDefault="0064345F" w:rsidP="007A31D9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</w:p>
        </w:tc>
        <w:tc>
          <w:tcPr>
            <w:tcW w:w="4122" w:type="dxa"/>
          </w:tcPr>
          <w:p w14:paraId="30DE04BD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64345F" w:rsidRPr="0064345F" w14:paraId="2FCE1AC4" w14:textId="77777777" w:rsidTr="007A31D9">
        <w:trPr>
          <w:trHeight w:val="434"/>
          <w:tblHeader/>
        </w:trPr>
        <w:tc>
          <w:tcPr>
            <w:tcW w:w="3744" w:type="dxa"/>
          </w:tcPr>
          <w:p w14:paraId="548C9217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2FCD6794" w14:textId="77777777" w:rsidR="0064345F" w:rsidRPr="0064345F" w:rsidRDefault="0064345F" w:rsidP="007A31D9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/สัญชาติ</w:t>
            </w:r>
          </w:p>
        </w:tc>
        <w:tc>
          <w:tcPr>
            <w:tcW w:w="4122" w:type="dxa"/>
          </w:tcPr>
          <w:p w14:paraId="760B6FD4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64345F" w:rsidRPr="0064345F" w14:paraId="5AFD872A" w14:textId="77777777" w:rsidTr="007A31D9">
        <w:tc>
          <w:tcPr>
            <w:tcW w:w="3744" w:type="dxa"/>
          </w:tcPr>
          <w:p w14:paraId="10E5A9B2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40" w:type="dxa"/>
          </w:tcPr>
          <w:p w14:paraId="55ABD8FF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3CB0857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บุคคลที่มีอำนาจและความรับผิดชอบในการ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      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วางแผน สั่งการและควบคุมกิจกรรมต่างๆ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กิจการไม่ว่าทางตรงหรือทางอ้อม ทั้งนี้รวมถึงเป็นผู้ถือหุ้นรายใหญ่และเป็นกรรมการของบริษัท</w:t>
            </w:r>
          </w:p>
        </w:tc>
      </w:tr>
      <w:tr w:rsidR="0064345F" w:rsidRPr="0064345F" w14:paraId="1DF571B2" w14:textId="77777777" w:rsidTr="007A31D9">
        <w:tc>
          <w:tcPr>
            <w:tcW w:w="3744" w:type="dxa"/>
          </w:tcPr>
          <w:p w14:paraId="4B373B09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นางอิง ภาสกรนที</w:t>
            </w:r>
          </w:p>
        </w:tc>
        <w:tc>
          <w:tcPr>
            <w:tcW w:w="1440" w:type="dxa"/>
          </w:tcPr>
          <w:p w14:paraId="20E0ADE0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667B298A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pacing w:val="2"/>
                <w:sz w:val="30"/>
                <w:szCs w:val="30"/>
                <w:cs/>
                <w:lang w:val="en-US" w:eastAsia="en-US"/>
              </w:rPr>
              <w:t>เป็นผู้ถือหุ้นรายใหญ่และเป็นกรรมการของบริษัท</w:t>
            </w:r>
          </w:p>
        </w:tc>
      </w:tr>
      <w:tr w:rsidR="0064345F" w:rsidRPr="0064345F" w14:paraId="69BF753A" w14:textId="77777777" w:rsidTr="007A31D9">
        <w:tc>
          <w:tcPr>
            <w:tcW w:w="3744" w:type="dxa"/>
          </w:tcPr>
          <w:p w14:paraId="6C1775F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4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ไอ แอม กรีนที จำกัด</w:t>
            </w:r>
          </w:p>
        </w:tc>
        <w:tc>
          <w:tcPr>
            <w:tcW w:w="1440" w:type="dxa"/>
          </w:tcPr>
          <w:p w14:paraId="5B16007D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761DA13C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มีผู้ถือหุ้นร่วมกันและญาติสนิทของกรรมการของบริษัทเป็นกรรมการ</w:t>
            </w:r>
          </w:p>
        </w:tc>
      </w:tr>
      <w:tr w:rsidR="0064345F" w:rsidRPr="0064345F" w14:paraId="6862526E" w14:textId="77777777" w:rsidTr="007A31D9">
        <w:tc>
          <w:tcPr>
            <w:tcW w:w="3744" w:type="dxa"/>
          </w:tcPr>
          <w:p w14:paraId="71012AC7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4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ทีวัน บิวดิ้ง จำกัด</w:t>
            </w:r>
          </w:p>
        </w:tc>
        <w:tc>
          <w:tcPr>
            <w:tcW w:w="1440" w:type="dxa"/>
          </w:tcPr>
          <w:p w14:paraId="54D30608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3E9B56E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</w:tbl>
    <w:p w14:paraId="32DFF6D4" w14:textId="77777777" w:rsidR="00BD759D" w:rsidRPr="0064345F" w:rsidRDefault="00BD759D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538141F" w14:textId="772C1DFD" w:rsidR="00E26D5E" w:rsidRPr="0064345F" w:rsidRDefault="00E26D5E" w:rsidP="00E26D5E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4345F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D759AA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64345F">
        <w:rPr>
          <w:rFonts w:ascii="Angsana New" w:hAnsi="Angsana New"/>
          <w:sz w:val="30"/>
          <w:szCs w:val="30"/>
          <w:cs/>
        </w:rPr>
        <w:t>สิ้นสุด</w:t>
      </w:r>
      <w:r w:rsidRPr="00D759AA">
        <w:rPr>
          <w:rFonts w:ascii="Angsana New" w:hAnsi="Angsana New"/>
          <w:sz w:val="30"/>
          <w:szCs w:val="30"/>
          <w:cs/>
        </w:rPr>
        <w:t xml:space="preserve">วันที่ </w:t>
      </w:r>
      <w:r w:rsidR="00F3584C" w:rsidRPr="00F3584C">
        <w:rPr>
          <w:rFonts w:ascii="Angsana New" w:hAnsi="Angsana New"/>
          <w:sz w:val="30"/>
          <w:szCs w:val="30"/>
          <w:lang w:val="en-US"/>
        </w:rPr>
        <w:t>30</w:t>
      </w:r>
      <w:r w:rsidR="001F3385" w:rsidRPr="00D759AA">
        <w:rPr>
          <w:rFonts w:ascii="Angsana New" w:hAnsi="Angsana New"/>
          <w:sz w:val="30"/>
          <w:szCs w:val="30"/>
          <w:lang w:val="en-US"/>
        </w:rPr>
        <w:t xml:space="preserve"> </w:t>
      </w:r>
      <w:r w:rsidR="001F3385" w:rsidRPr="00D759AA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D759AA">
        <w:rPr>
          <w:rFonts w:ascii="Angsana New" w:hAnsi="Angsana New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2563</w:t>
      </w:r>
      <w:r w:rsidRPr="00D759AA">
        <w:rPr>
          <w:rFonts w:ascii="Angsana New" w:hAnsi="Angsana New"/>
          <w:sz w:val="30"/>
          <w:szCs w:val="30"/>
          <w:lang w:val="en-US"/>
        </w:rPr>
        <w:t xml:space="preserve"> </w:t>
      </w:r>
      <w:r w:rsidRPr="00D759AA">
        <w:rPr>
          <w:rFonts w:ascii="Angsana New" w:hAnsi="Angsana New"/>
          <w:sz w:val="30"/>
          <w:szCs w:val="30"/>
          <w:cs/>
        </w:rPr>
        <w:t xml:space="preserve">และ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2562</w:t>
      </w:r>
      <w:r w:rsidRPr="0064345F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CF8479E" w14:textId="77777777" w:rsidR="001464A2" w:rsidRPr="0052781E" w:rsidRDefault="001464A2" w:rsidP="0014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170"/>
        <w:gridCol w:w="270"/>
        <w:gridCol w:w="1170"/>
        <w:gridCol w:w="270"/>
        <w:gridCol w:w="1170"/>
      </w:tblGrid>
      <w:tr w:rsidR="001464A2" w:rsidRPr="0052781E" w14:paraId="272AA006" w14:textId="77777777" w:rsidTr="001464A2">
        <w:trPr>
          <w:tblHeader/>
        </w:trPr>
        <w:tc>
          <w:tcPr>
            <w:tcW w:w="3870" w:type="dxa"/>
          </w:tcPr>
          <w:p w14:paraId="1BE051F1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7B4405A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158035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8E43DFB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64A2" w:rsidRPr="0052781E" w14:paraId="57B4079B" w14:textId="77777777" w:rsidTr="001464A2">
        <w:trPr>
          <w:tblHeader/>
        </w:trPr>
        <w:tc>
          <w:tcPr>
            <w:tcW w:w="3870" w:type="dxa"/>
          </w:tcPr>
          <w:p w14:paraId="2949D7DA" w14:textId="7A5126BD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3584C" w:rsidRPr="00F358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5278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78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10EA9F97" w14:textId="4F55685B" w:rsidR="001464A2" w:rsidRPr="0052781E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F90BB8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35D98" w14:textId="534EEEBE" w:rsidR="001464A2" w:rsidRPr="0052781E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6A828F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1F88D6" w14:textId="5BCC5ACD" w:rsidR="001464A2" w:rsidRPr="0052781E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0D127E6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47832" w14:textId="0B82EB76" w:rsidR="001464A2" w:rsidRPr="0052781E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1464A2" w:rsidRPr="0052781E" w14:paraId="0BEB637F" w14:textId="77777777" w:rsidTr="001464A2">
        <w:trPr>
          <w:tblHeader/>
        </w:trPr>
        <w:tc>
          <w:tcPr>
            <w:tcW w:w="3870" w:type="dxa"/>
          </w:tcPr>
          <w:p w14:paraId="30949F4C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0B00638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278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278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464A2" w:rsidRPr="0052781E" w14:paraId="3740DDDF" w14:textId="77777777" w:rsidTr="001464A2">
        <w:tc>
          <w:tcPr>
            <w:tcW w:w="3870" w:type="dxa"/>
          </w:tcPr>
          <w:p w14:paraId="6054A7BF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AB43576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3B8FF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CF345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D4F5E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BAB6EC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83342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A3354E" w14:textId="77777777" w:rsidR="001464A2" w:rsidRPr="005173A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9AA" w:rsidRPr="0052781E" w14:paraId="16159CE0" w14:textId="77777777" w:rsidTr="001464A2">
        <w:tc>
          <w:tcPr>
            <w:tcW w:w="3870" w:type="dxa"/>
          </w:tcPr>
          <w:p w14:paraId="5B437C9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รายได้ค่าบริการด้านบริหาร</w:t>
            </w:r>
          </w:p>
        </w:tc>
        <w:tc>
          <w:tcPr>
            <w:tcW w:w="1080" w:type="dxa"/>
          </w:tcPr>
          <w:p w14:paraId="470E8505" w14:textId="446C2C14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11E018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EB2F0" w14:textId="69D03E08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B38033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9E44B" w14:textId="3D20BBB8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29C7DAD4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2B8BA" w14:textId="74693A14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59AA" w:rsidRPr="0052781E" w14:paraId="629CE1AE" w14:textId="77777777" w:rsidTr="001464A2">
        <w:tc>
          <w:tcPr>
            <w:tcW w:w="3870" w:type="dxa"/>
          </w:tcPr>
          <w:p w14:paraId="56300707" w14:textId="77777777" w:rsidR="00D759AA" w:rsidRPr="00C21154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15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B8A8697" w14:textId="04E3E598" w:rsidR="00D759AA" w:rsidRPr="00C21154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11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5A09AC" w14:textId="77777777" w:rsidR="00D759AA" w:rsidRPr="00C21154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31FBE1" w14:textId="1D436DAB" w:rsidR="00D759AA" w:rsidRPr="00C21154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11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98ABE5" w14:textId="77777777" w:rsidR="00D759AA" w:rsidRPr="00C21154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76322" w14:textId="14B99392" w:rsidR="00D759AA" w:rsidRPr="00C21154" w:rsidRDefault="007279E5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72DB41" w14:textId="77777777" w:rsidR="00D759AA" w:rsidRPr="00C21154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22687" w14:textId="7BF975A8" w:rsidR="00D759AA" w:rsidRPr="00C21154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759AA" w:rsidRPr="00C2115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246</w:t>
            </w:r>
          </w:p>
        </w:tc>
      </w:tr>
      <w:tr w:rsidR="00D759AA" w:rsidRPr="0052781E" w14:paraId="672EEF4F" w14:textId="77777777" w:rsidTr="001464A2">
        <w:tc>
          <w:tcPr>
            <w:tcW w:w="3870" w:type="dxa"/>
          </w:tcPr>
          <w:p w14:paraId="378ACBD8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BAEC11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F36C5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E5014D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FC9BA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ACDD9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7B94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EAA7AB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1B6F" w:rsidRPr="0052781E" w14:paraId="7268CC5A" w14:textId="77777777" w:rsidTr="001464A2">
        <w:tc>
          <w:tcPr>
            <w:tcW w:w="3870" w:type="dxa"/>
          </w:tcPr>
          <w:p w14:paraId="21BE06BD" w14:textId="77777777" w:rsidR="008D1B6F" w:rsidRPr="0052781E" w:rsidRDefault="008D1B6F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153317" w14:textId="77777777" w:rsidR="008D1B6F" w:rsidRPr="0052781E" w:rsidRDefault="008D1B6F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5B632" w14:textId="77777777" w:rsidR="008D1B6F" w:rsidRPr="0052781E" w:rsidRDefault="008D1B6F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3B88E3" w14:textId="77777777" w:rsidR="008D1B6F" w:rsidRPr="0052781E" w:rsidRDefault="008D1B6F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F3572" w14:textId="77777777" w:rsidR="008D1B6F" w:rsidRPr="0052781E" w:rsidRDefault="008D1B6F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22D1B" w14:textId="77777777" w:rsidR="008D1B6F" w:rsidRPr="0052781E" w:rsidRDefault="008D1B6F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944B8" w14:textId="77777777" w:rsidR="008D1B6F" w:rsidRPr="0052781E" w:rsidRDefault="008D1B6F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4E0D80" w14:textId="77777777" w:rsidR="008D1B6F" w:rsidRPr="0052781E" w:rsidRDefault="008D1B6F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7D42" w:rsidRPr="0052781E" w14:paraId="543A1D89" w14:textId="77777777" w:rsidTr="001464A2">
        <w:tc>
          <w:tcPr>
            <w:tcW w:w="3870" w:type="dxa"/>
          </w:tcPr>
          <w:p w14:paraId="2139365E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E77929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FD88A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2D3EB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8912C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624AC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98C3D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B5CB04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7D42" w:rsidRPr="0052781E" w14:paraId="37FB4051" w14:textId="77777777" w:rsidTr="001464A2">
        <w:tc>
          <w:tcPr>
            <w:tcW w:w="3870" w:type="dxa"/>
          </w:tcPr>
          <w:p w14:paraId="7E37E8E6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EEAC6D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9A896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57E47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A1FF7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92D15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A35D1D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37FD40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9AA" w:rsidRPr="0052781E" w14:paraId="6254B3F8" w14:textId="77777777" w:rsidTr="001464A2">
        <w:tc>
          <w:tcPr>
            <w:tcW w:w="3870" w:type="dxa"/>
          </w:tcPr>
          <w:p w14:paraId="0E9F9FA4" w14:textId="476C447F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1CBC064F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AD339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61954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56B3D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CF5A0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7C468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2695FD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9AA" w:rsidRPr="0052781E" w14:paraId="0DB30CF0" w14:textId="77777777" w:rsidTr="001464A2">
        <w:tc>
          <w:tcPr>
            <w:tcW w:w="3870" w:type="dxa"/>
          </w:tcPr>
          <w:p w14:paraId="66891F9C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58EA0CE" w14:textId="47CC5085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3BBBBF5A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A8A23C" w14:textId="398DEF0F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5C6496A9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F4BA72" w14:textId="57AA9825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796</w:t>
            </w:r>
          </w:p>
        </w:tc>
        <w:tc>
          <w:tcPr>
            <w:tcW w:w="270" w:type="dxa"/>
          </w:tcPr>
          <w:p w14:paraId="5CA17437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442CA" w14:textId="5AB1478B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359</w:t>
            </w:r>
          </w:p>
        </w:tc>
      </w:tr>
      <w:tr w:rsidR="00D759AA" w:rsidRPr="0052781E" w14:paraId="6DEF7F8A" w14:textId="77777777" w:rsidTr="001464A2">
        <w:tc>
          <w:tcPr>
            <w:tcW w:w="3870" w:type="dxa"/>
          </w:tcPr>
          <w:p w14:paraId="29040697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59A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1A7D9990" w14:textId="0B9F37A1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78E075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47DCB8" w14:textId="328D5F85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4EEB4E1E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20B57B" w14:textId="082E8593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DF0EB1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43826E" w14:textId="42DCC594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D759AA" w:rsidRPr="0052781E" w14:paraId="3420411E" w14:textId="77777777" w:rsidTr="001464A2">
        <w:tc>
          <w:tcPr>
            <w:tcW w:w="3870" w:type="dxa"/>
          </w:tcPr>
          <w:p w14:paraId="17FCB936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55A0BA2" w14:textId="2756F24B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778</w:t>
            </w:r>
          </w:p>
        </w:tc>
        <w:tc>
          <w:tcPr>
            <w:tcW w:w="270" w:type="dxa"/>
          </w:tcPr>
          <w:p w14:paraId="7A7D1679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D40AE2" w14:textId="072CF9C1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00B23B6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C78FD" w14:textId="252EBCF0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778</w:t>
            </w:r>
          </w:p>
        </w:tc>
        <w:tc>
          <w:tcPr>
            <w:tcW w:w="270" w:type="dxa"/>
          </w:tcPr>
          <w:p w14:paraId="1DDA54B6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F07E0B" w14:textId="4179F3A0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192</w:t>
            </w:r>
          </w:p>
        </w:tc>
      </w:tr>
      <w:tr w:rsidR="00D759AA" w:rsidRPr="0052781E" w14:paraId="7EF24337" w14:textId="77777777" w:rsidTr="001464A2">
        <w:tc>
          <w:tcPr>
            <w:tcW w:w="3870" w:type="dxa"/>
          </w:tcPr>
          <w:p w14:paraId="546EDC9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1050C9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80C01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16C2A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F4D04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CA706B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763CE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CCB2C0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9AA" w:rsidRPr="0052781E" w14:paraId="62EFB3EB" w14:textId="77777777" w:rsidTr="001464A2">
        <w:tc>
          <w:tcPr>
            <w:tcW w:w="3870" w:type="dxa"/>
          </w:tcPr>
          <w:p w14:paraId="2F09A285" w14:textId="77777777" w:rsidR="00D759AA" w:rsidRPr="000241A5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241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1FACA6CE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7E22F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D0B81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F12F4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76F23C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7A83C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3DE7BA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9AA" w:rsidRPr="0052781E" w14:paraId="1303E9BC" w14:textId="77777777" w:rsidTr="001464A2">
        <w:tc>
          <w:tcPr>
            <w:tcW w:w="3870" w:type="dxa"/>
          </w:tcPr>
          <w:p w14:paraId="20D62733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2AA876C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A2767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68D35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40E95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04C49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B649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DAC34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9AA" w:rsidRPr="0052781E" w14:paraId="3575524C" w14:textId="77777777" w:rsidTr="001464A2">
        <w:tc>
          <w:tcPr>
            <w:tcW w:w="3870" w:type="dxa"/>
          </w:tcPr>
          <w:p w14:paraId="182A9689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</w:tcPr>
          <w:p w14:paraId="34DDC9F5" w14:textId="2E2B6B4C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3B997AB8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05BFF6" w14:textId="2DF41CEE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19A1EF0D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C7F6A" w14:textId="2ED3DC2B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1B910078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CBB1EB" w14:textId="5C8FFAB8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</w:tr>
      <w:tr w:rsidR="00D759AA" w:rsidRPr="0052781E" w14:paraId="63D4E5C3" w14:textId="77777777" w:rsidTr="001464A2">
        <w:tc>
          <w:tcPr>
            <w:tcW w:w="3870" w:type="dxa"/>
          </w:tcPr>
          <w:p w14:paraId="70E303D9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179EA8" w14:textId="1BAE0D97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352E7291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EDEEDB" w14:textId="5CEC0622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2FF11AA8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98635D" w14:textId="26E14270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2428D9CD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386058" w14:textId="65DD1BBA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</w:tr>
      <w:tr w:rsidR="00D759AA" w:rsidRPr="0052781E" w14:paraId="44105583" w14:textId="77777777" w:rsidTr="001464A2">
        <w:tc>
          <w:tcPr>
            <w:tcW w:w="3870" w:type="dxa"/>
          </w:tcPr>
          <w:p w14:paraId="797F42DA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349D4F" w14:textId="63460B0C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D759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578399C4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AEEBA3" w14:textId="77FFCB4B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D759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70" w:type="dxa"/>
          </w:tcPr>
          <w:p w14:paraId="4792BA96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0CD565" w14:textId="7C0C389E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D759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7E6379C6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43AB52" w14:textId="11F4966C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D759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447</w:t>
            </w:r>
          </w:p>
        </w:tc>
      </w:tr>
    </w:tbl>
    <w:p w14:paraId="41AD4B92" w14:textId="77777777" w:rsidR="001464A2" w:rsidRDefault="001464A2" w:rsidP="0014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170"/>
        <w:gridCol w:w="270"/>
        <w:gridCol w:w="1170"/>
        <w:gridCol w:w="270"/>
        <w:gridCol w:w="1170"/>
      </w:tblGrid>
      <w:tr w:rsidR="001464A2" w:rsidRPr="0052781E" w14:paraId="199E810B" w14:textId="77777777" w:rsidTr="00FD6C87">
        <w:trPr>
          <w:tblHeader/>
        </w:trPr>
        <w:tc>
          <w:tcPr>
            <w:tcW w:w="3870" w:type="dxa"/>
          </w:tcPr>
          <w:p w14:paraId="3038F6BB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br w:type="page"/>
            </w:r>
          </w:p>
        </w:tc>
        <w:tc>
          <w:tcPr>
            <w:tcW w:w="2520" w:type="dxa"/>
            <w:gridSpan w:val="3"/>
          </w:tcPr>
          <w:p w14:paraId="145E43D8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5D7C1F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06FBC7B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64A2" w:rsidRPr="0052781E" w14:paraId="35530AFB" w14:textId="77777777" w:rsidTr="00FD6C87">
        <w:trPr>
          <w:tblHeader/>
        </w:trPr>
        <w:tc>
          <w:tcPr>
            <w:tcW w:w="3870" w:type="dxa"/>
          </w:tcPr>
          <w:p w14:paraId="70C94BF9" w14:textId="63457A87" w:rsidR="001464A2" w:rsidRPr="00D759AA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759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759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759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3584C" w:rsidRPr="00F358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759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759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75748C82" w14:textId="256A782B" w:rsidR="001464A2" w:rsidRPr="0052781E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3F5D93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F59E1B" w14:textId="50ACA076" w:rsidR="001464A2" w:rsidRPr="0052781E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9BF3325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19FB44" w14:textId="29664A61" w:rsidR="001464A2" w:rsidRPr="0052781E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AC9496D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12BFC0" w14:textId="3F4271F9" w:rsidR="001464A2" w:rsidRPr="0052781E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1464A2" w:rsidRPr="0052781E" w14:paraId="62AA5742" w14:textId="77777777" w:rsidTr="00FD6C87">
        <w:trPr>
          <w:tblHeader/>
        </w:trPr>
        <w:tc>
          <w:tcPr>
            <w:tcW w:w="3870" w:type="dxa"/>
          </w:tcPr>
          <w:p w14:paraId="4DD91E0B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D626430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278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278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464A2" w:rsidRPr="0052781E" w14:paraId="2BB5CE62" w14:textId="77777777" w:rsidTr="00FD6C87">
        <w:tc>
          <w:tcPr>
            <w:tcW w:w="3870" w:type="dxa"/>
          </w:tcPr>
          <w:p w14:paraId="3BE2664E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77B8451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00A4A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E7A442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5369E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D1F8B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FF0AA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06314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59AA" w:rsidRPr="0052781E" w14:paraId="4606E3BC" w14:textId="77777777" w:rsidTr="00FD6C87">
        <w:tc>
          <w:tcPr>
            <w:tcW w:w="3870" w:type="dxa"/>
          </w:tcPr>
          <w:p w14:paraId="78BB5074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50A5D96" w14:textId="4873EE1A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B52F9D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F077FE" w14:textId="10B9E81D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3842F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CA7CF" w14:textId="53268EB3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130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022</w:t>
            </w:r>
          </w:p>
        </w:tc>
        <w:tc>
          <w:tcPr>
            <w:tcW w:w="270" w:type="dxa"/>
          </w:tcPr>
          <w:p w14:paraId="3A6E9A0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16CEC3" w14:textId="1DA12EF3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59AA" w:rsidRPr="0052781E" w14:paraId="7A0779F6" w14:textId="77777777" w:rsidTr="00FD6C87">
        <w:tc>
          <w:tcPr>
            <w:tcW w:w="3870" w:type="dxa"/>
          </w:tcPr>
          <w:p w14:paraId="115B756C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รายได้ค่าบริการด้านบริหาร</w:t>
            </w:r>
          </w:p>
        </w:tc>
        <w:tc>
          <w:tcPr>
            <w:tcW w:w="1080" w:type="dxa"/>
          </w:tcPr>
          <w:p w14:paraId="7CB466B4" w14:textId="22823FC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5099E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EC08D" w14:textId="73AD1898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DA601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266AD3" w14:textId="20C7EAEC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1BDD013D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539CF" w14:textId="5D9B44B6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59AA" w:rsidRPr="0052781E" w14:paraId="49C777C6" w14:textId="77777777" w:rsidTr="00FD6C87">
        <w:tc>
          <w:tcPr>
            <w:tcW w:w="3870" w:type="dxa"/>
          </w:tcPr>
          <w:p w14:paraId="0BDEC25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BD138EC" w14:textId="79D57115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81A8FA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C4063" w14:textId="49BF612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7EC6F8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3E9FE" w14:textId="5760F09A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60547D34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541C1E" w14:textId="0B3C1C78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479</w:t>
            </w:r>
          </w:p>
        </w:tc>
      </w:tr>
      <w:tr w:rsidR="00D759AA" w:rsidRPr="001464A2" w14:paraId="46B02EB7" w14:textId="77777777" w:rsidTr="00FD6C87">
        <w:tc>
          <w:tcPr>
            <w:tcW w:w="3870" w:type="dxa"/>
          </w:tcPr>
          <w:p w14:paraId="044ACEB6" w14:textId="77777777" w:rsidR="00D759AA" w:rsidRPr="001464A2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4E8BF2F" w14:textId="77777777" w:rsidR="00D759AA" w:rsidRPr="001464A2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FB4837" w14:textId="77777777" w:rsidR="00D759AA" w:rsidRPr="001464A2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60E2D29" w14:textId="77777777" w:rsidR="00D759AA" w:rsidRPr="001464A2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E76D29" w14:textId="77777777" w:rsidR="00D759AA" w:rsidRPr="001464A2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153B3FB" w14:textId="77777777" w:rsidR="00D759AA" w:rsidRPr="001464A2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2C8836" w14:textId="77777777" w:rsidR="00D759AA" w:rsidRPr="001464A2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3E726C43" w14:textId="77777777" w:rsidR="00D759AA" w:rsidRPr="001464A2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759AA" w:rsidRPr="0052781E" w14:paraId="1927920B" w14:textId="77777777" w:rsidTr="00FD6C87">
        <w:tc>
          <w:tcPr>
            <w:tcW w:w="3870" w:type="dxa"/>
          </w:tcPr>
          <w:p w14:paraId="6FFCFD4A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578E05C7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093E8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B72BB6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4A57A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D3AA5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5FB99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5E9931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9AA" w:rsidRPr="0052781E" w14:paraId="46DFECB8" w14:textId="77777777" w:rsidTr="00FD6C87">
        <w:tc>
          <w:tcPr>
            <w:tcW w:w="3870" w:type="dxa"/>
          </w:tcPr>
          <w:p w14:paraId="1E1A6E0A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6FC3864" w14:textId="1B42E036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185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450C4E76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AE1B5" w14:textId="6FC17C75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172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7C21924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F4959D" w14:textId="75AD6288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165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781C8551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337A18" w14:textId="1495E72A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172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</w:tr>
      <w:tr w:rsidR="00D759AA" w:rsidRPr="0052781E" w14:paraId="070F1AFE" w14:textId="77777777" w:rsidTr="00FD6C87">
        <w:tc>
          <w:tcPr>
            <w:tcW w:w="3870" w:type="dxa"/>
          </w:tcPr>
          <w:p w14:paraId="17892E61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04C5096C" w14:textId="341BC9B3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0720F8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88E6E" w14:textId="1D9CD8EA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53CCDE9D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84FFE7" w14:textId="44915FDC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5A3D14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5DAFE" w14:textId="480C5D40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D759AA" w:rsidRPr="0052781E" w14:paraId="3F4E4BB5" w14:textId="77777777" w:rsidTr="00FD6C87">
        <w:tc>
          <w:tcPr>
            <w:tcW w:w="3870" w:type="dxa"/>
          </w:tcPr>
          <w:p w14:paraId="698B3825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CF5D449" w14:textId="10173D4B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1DDDBD21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D4ED6" w14:textId="143092AF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14:paraId="39B65C42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E14C3" w14:textId="4D35C637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656F4CF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773B1" w14:textId="65A9243C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  <w:tr w:rsidR="00D759AA" w:rsidRPr="001464A2" w14:paraId="7F6B7F0C" w14:textId="77777777" w:rsidTr="00FD6C87">
        <w:tc>
          <w:tcPr>
            <w:tcW w:w="3870" w:type="dxa"/>
          </w:tcPr>
          <w:p w14:paraId="39BB22B7" w14:textId="77777777" w:rsidR="00D759AA" w:rsidRPr="001464A2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B2F96A7" w14:textId="77777777" w:rsidR="00D759AA" w:rsidRPr="001464A2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B36C25" w14:textId="77777777" w:rsidR="00D759AA" w:rsidRPr="001464A2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D489B5D" w14:textId="77777777" w:rsidR="00D759AA" w:rsidRPr="001464A2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57D030C" w14:textId="77777777" w:rsidR="00D759AA" w:rsidRPr="001464A2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7EAA90B" w14:textId="77777777" w:rsidR="00D759AA" w:rsidRPr="001464A2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063E1FE" w14:textId="77777777" w:rsidR="00D759AA" w:rsidRPr="001464A2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62E17C54" w14:textId="77777777" w:rsidR="00D759AA" w:rsidRPr="001464A2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759AA" w:rsidRPr="0052781E" w14:paraId="37A6EFD0" w14:textId="77777777" w:rsidTr="00FD6C87">
        <w:tc>
          <w:tcPr>
            <w:tcW w:w="3870" w:type="dxa"/>
          </w:tcPr>
          <w:p w14:paraId="59F5FC13" w14:textId="77777777" w:rsidR="00D759AA" w:rsidRPr="00DB69B0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B69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4CD44389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FC86C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288F0E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4F24A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FD16E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24CEA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6D92D5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9AA" w:rsidRPr="0052781E" w14:paraId="1D7F35D3" w14:textId="77777777" w:rsidTr="00FD6C87">
        <w:tc>
          <w:tcPr>
            <w:tcW w:w="3870" w:type="dxa"/>
          </w:tcPr>
          <w:p w14:paraId="1A4AD0C3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43378648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74FE6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0F8EE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A9C26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D547E8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44A8E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1CD0B2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9AA" w:rsidRPr="0052781E" w14:paraId="28B7C876" w14:textId="77777777" w:rsidTr="00FD6C87">
        <w:tc>
          <w:tcPr>
            <w:tcW w:w="3870" w:type="dxa"/>
          </w:tcPr>
          <w:p w14:paraId="3440AE7A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</w:tcPr>
          <w:p w14:paraId="30725B75" w14:textId="535694C1" w:rsidR="00D759AA" w:rsidRPr="00D759AA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D759AA" w:rsidRP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2E2B68E1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633D41" w14:textId="674DD2DB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D759AA" w:rsidRPr="00DB69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4431C553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BCB68" w14:textId="65656E5C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D759AA" w:rsidRP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76672ED8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CFB0B" w14:textId="36CC98B7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D759AA" w:rsidRPr="00DB69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</w:tr>
      <w:tr w:rsidR="00D759AA" w:rsidRPr="0052781E" w14:paraId="6C9C23C2" w14:textId="77777777" w:rsidTr="00FD6C87">
        <w:tc>
          <w:tcPr>
            <w:tcW w:w="3870" w:type="dxa"/>
          </w:tcPr>
          <w:p w14:paraId="2D922D43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DF2760" w14:textId="1863A65B" w:rsidR="00D759AA" w:rsidRPr="00D759AA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1AF66505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8E2DCE" w14:textId="14802BEA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5E80327E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1DF2F2" w14:textId="6D9B34F1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52FE32B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EB5EAE" w14:textId="71AED66E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644</w:t>
            </w:r>
          </w:p>
        </w:tc>
      </w:tr>
      <w:tr w:rsidR="00D759AA" w:rsidRPr="0052781E" w14:paraId="24201822" w14:textId="77777777" w:rsidTr="00FD6C87">
        <w:tc>
          <w:tcPr>
            <w:tcW w:w="3870" w:type="dxa"/>
          </w:tcPr>
          <w:p w14:paraId="3D14AEB5" w14:textId="77777777" w:rsidR="00D759AA" w:rsidRPr="00DB69B0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B69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7F1883" w14:textId="6AD7E58A" w:rsidR="00D759AA" w:rsidRPr="00DB69B0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D759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14:paraId="6FDC53B8" w14:textId="77777777" w:rsidR="00D759AA" w:rsidRPr="00DB69B0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84BCE4" w14:textId="359CE7AD" w:rsidR="00D759AA" w:rsidRPr="00DB69B0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D759AA" w:rsidRPr="00DB69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70" w:type="dxa"/>
          </w:tcPr>
          <w:p w14:paraId="694F6B31" w14:textId="77777777" w:rsidR="00D759AA" w:rsidRPr="00DB69B0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D01417" w14:textId="7E556186" w:rsidR="00D759AA" w:rsidRPr="00DB69B0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D759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14:paraId="179F6F4E" w14:textId="77777777" w:rsidR="00D759AA" w:rsidRPr="00DB69B0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7DB89C" w14:textId="03398E3F" w:rsidR="00D759AA" w:rsidRPr="0052781E" w:rsidRDefault="00F3584C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D759AA" w:rsidRPr="00DB69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751</w:t>
            </w:r>
          </w:p>
        </w:tc>
      </w:tr>
    </w:tbl>
    <w:p w14:paraId="3DBF1003" w14:textId="138E3C62" w:rsidR="00AA0B1E" w:rsidRPr="0064345F" w:rsidRDefault="00086213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4345F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ณ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วันที่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30</w:t>
      </w:r>
      <w:r w:rsidR="001464A2">
        <w:rPr>
          <w:rFonts w:ascii="Angsana New" w:hAnsi="Angsana New"/>
          <w:sz w:val="30"/>
          <w:szCs w:val="30"/>
          <w:lang w:val="en-US"/>
        </w:rPr>
        <w:t xml:space="preserve"> </w:t>
      </w:r>
      <w:r w:rsidR="001464A2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2563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และ</w:t>
      </w:r>
      <w:r w:rsidR="0064345F" w:rsidRPr="0064345F">
        <w:rPr>
          <w:rFonts w:ascii="Angsana New" w:hAnsi="Angsana New" w:hint="cs"/>
          <w:sz w:val="30"/>
          <w:szCs w:val="30"/>
          <w:cs/>
        </w:rPr>
        <w:t>วันที่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31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ธันวาคม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2562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5D61835" w14:textId="77777777" w:rsidR="00086213" w:rsidRPr="0064345F" w:rsidRDefault="00086213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B36F2A" w:rsidRPr="0064345F" w14:paraId="286FEE1B" w14:textId="77777777" w:rsidTr="003F54B1">
        <w:tc>
          <w:tcPr>
            <w:tcW w:w="3780" w:type="dxa"/>
          </w:tcPr>
          <w:p w14:paraId="616B9047" w14:textId="1A4F2D73" w:rsidR="00B36F2A" w:rsidRPr="0064345F" w:rsidRDefault="00B36F2A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68AEAA0" w14:textId="77777777" w:rsidR="00B36F2A" w:rsidRPr="0064345F" w:rsidRDefault="00B36F2A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57FF79" w14:textId="77777777" w:rsidR="00B36F2A" w:rsidRPr="0064345F" w:rsidRDefault="00B36F2A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CF0AED5" w14:textId="77777777" w:rsidR="00B36F2A" w:rsidRPr="0064345F" w:rsidRDefault="00B36F2A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64A2" w:rsidRPr="0064345F" w14:paraId="1768C81A" w14:textId="77777777" w:rsidTr="003F54B1">
        <w:tc>
          <w:tcPr>
            <w:tcW w:w="3780" w:type="dxa"/>
          </w:tcPr>
          <w:p w14:paraId="690E5BA5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DEC0F9" w14:textId="67FE69DC" w:rsidR="001464A2" w:rsidRPr="0064345F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464A2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A9E1037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E0B5D7" w14:textId="1981E3DC" w:rsidR="001464A2" w:rsidRPr="0064345F" w:rsidRDefault="00F3584C" w:rsidP="00146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464A2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3ACEB3A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8B5C3" w14:textId="0B59ACB6" w:rsidR="001464A2" w:rsidRPr="0064345F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464A2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DF1BB53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AC55EA" w14:textId="5AE6042A" w:rsidR="001464A2" w:rsidRPr="0064345F" w:rsidRDefault="00F3584C" w:rsidP="00146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464A2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464A2" w:rsidRPr="0064345F" w14:paraId="4C2F9213" w14:textId="77777777" w:rsidTr="003F54B1">
        <w:tc>
          <w:tcPr>
            <w:tcW w:w="3780" w:type="dxa"/>
          </w:tcPr>
          <w:p w14:paraId="29D15BF9" w14:textId="6A8F475A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FC220B8" w14:textId="29375B34" w:rsidR="001464A2" w:rsidRPr="0064345F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56E14B3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1CF968" w14:textId="1CC376DD" w:rsidR="001464A2" w:rsidRPr="0064345F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198F795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45EB8B6" w14:textId="39898E0D" w:rsidR="001464A2" w:rsidRPr="0064345F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0E1170E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E3977" w14:textId="4C1FFCD3" w:rsidR="001464A2" w:rsidRPr="0064345F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464A2" w:rsidRPr="0064345F" w14:paraId="036D0658" w14:textId="77777777" w:rsidTr="003F54B1">
        <w:tc>
          <w:tcPr>
            <w:tcW w:w="3780" w:type="dxa"/>
          </w:tcPr>
          <w:p w14:paraId="5803C8E1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43E41BF" w14:textId="77777777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464A2" w:rsidRPr="0064345F" w14:paraId="7E310185" w14:textId="77777777" w:rsidTr="003F54B1">
        <w:tc>
          <w:tcPr>
            <w:tcW w:w="3780" w:type="dxa"/>
          </w:tcPr>
          <w:p w14:paraId="08991C2A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4DA2197" w14:textId="58DB7120" w:rsidR="001464A2" w:rsidRPr="0064345F" w:rsidRDefault="00D759AA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478FBE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626FD3" w14:textId="77777777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68B89D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7F1308" w14:textId="04220507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780A1C5A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EEB20A" w14:textId="3A833B80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434</w:t>
            </w:r>
            <w:r w:rsidR="001464A2" w:rsidRPr="006434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221</w:t>
            </w:r>
          </w:p>
        </w:tc>
      </w:tr>
      <w:tr w:rsidR="001464A2" w:rsidRPr="0064345F" w14:paraId="73BD1A65" w14:textId="77777777" w:rsidTr="003F54B1">
        <w:tc>
          <w:tcPr>
            <w:tcW w:w="3780" w:type="dxa"/>
          </w:tcPr>
          <w:p w14:paraId="39144DFE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00DAB8" w14:textId="1268EDAE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D75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926</w:t>
            </w:r>
          </w:p>
        </w:tc>
        <w:tc>
          <w:tcPr>
            <w:tcW w:w="270" w:type="dxa"/>
          </w:tcPr>
          <w:p w14:paraId="4AD3AFB1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07F3E4" w14:textId="781EB30E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1464A2" w:rsidRPr="006434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6A243C74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302B0D" w14:textId="736D8708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4173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844</w:t>
            </w:r>
          </w:p>
        </w:tc>
        <w:tc>
          <w:tcPr>
            <w:tcW w:w="270" w:type="dxa"/>
          </w:tcPr>
          <w:p w14:paraId="51F03D55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6DB4C8" w14:textId="40395825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1464A2" w:rsidRPr="006434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482</w:t>
            </w:r>
          </w:p>
        </w:tc>
      </w:tr>
      <w:tr w:rsidR="001464A2" w:rsidRPr="0064345F" w14:paraId="0DC8E175" w14:textId="77777777" w:rsidTr="007F0E88">
        <w:tc>
          <w:tcPr>
            <w:tcW w:w="3780" w:type="dxa"/>
          </w:tcPr>
          <w:p w14:paraId="13B23C80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C7C49B" w14:textId="32D0DC8C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="00D759AA" w:rsidRPr="00D759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926</w:t>
            </w:r>
          </w:p>
        </w:tc>
        <w:tc>
          <w:tcPr>
            <w:tcW w:w="270" w:type="dxa"/>
          </w:tcPr>
          <w:p w14:paraId="05CE3A71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A4A324" w14:textId="36ABD7B6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1464A2"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6E138EB7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56FF3C" w14:textId="22FB2564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155</w:t>
            </w:r>
            <w:r w:rsidR="004173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478A8B45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0DB441" w14:textId="1FC0C94B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</w:t>
            </w:r>
            <w:r w:rsidR="001464A2"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703</w:t>
            </w:r>
          </w:p>
        </w:tc>
      </w:tr>
      <w:tr w:rsidR="001464A2" w:rsidRPr="0064345F" w14:paraId="7DE04F26" w14:textId="77777777" w:rsidTr="003F54B1">
        <w:tc>
          <w:tcPr>
            <w:tcW w:w="3780" w:type="dxa"/>
          </w:tcPr>
          <w:p w14:paraId="353C9CD3" w14:textId="4D6BAA70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1591D98" w14:textId="69847110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15359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3772C03" w14:textId="7BB8543C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4A2" w:rsidRPr="0064345F" w14:paraId="1E93CF5C" w14:textId="77777777" w:rsidTr="003F54B1">
        <w:tc>
          <w:tcPr>
            <w:tcW w:w="3780" w:type="dxa"/>
          </w:tcPr>
          <w:p w14:paraId="64F403D8" w14:textId="36765A56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00446232" w14:textId="3CA0AD3D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7BAC8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5615A" w14:textId="6C2E05C8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481A1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DDBF59" w14:textId="5DA709C0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2AC93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344D0" w14:textId="52248249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4A2" w:rsidRPr="0064345F" w14:paraId="47C11CA9" w14:textId="77777777" w:rsidTr="003F54B1">
        <w:tc>
          <w:tcPr>
            <w:tcW w:w="3780" w:type="dxa"/>
          </w:tcPr>
          <w:p w14:paraId="24FD9BFB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055B0D2" w14:textId="3CE75881" w:rsidR="001464A2" w:rsidRPr="0064345F" w:rsidRDefault="00D759AA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6D2A73" w14:textId="77777777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26688" w14:textId="77777777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42056" w14:textId="77777777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94E2C" w14:textId="131FD4E6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173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2F38BA0A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5D31F" w14:textId="16AE45BC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464A2" w:rsidRPr="006434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068</w:t>
            </w:r>
          </w:p>
        </w:tc>
      </w:tr>
      <w:tr w:rsidR="001464A2" w:rsidRPr="0064345F" w14:paraId="53010D7F" w14:textId="77777777" w:rsidTr="003F54B1">
        <w:tc>
          <w:tcPr>
            <w:tcW w:w="3780" w:type="dxa"/>
          </w:tcPr>
          <w:p w14:paraId="56755569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5A8B10" w14:textId="123B183F" w:rsidR="001464A2" w:rsidRPr="0064345F" w:rsidRDefault="00D759AA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759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95D090" w14:textId="77777777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6EDF94" w14:textId="454F46C2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0084249C" w14:textId="77777777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7D211A" w14:textId="1E9D4C70" w:rsidR="001464A2" w:rsidRPr="0064345F" w:rsidRDefault="004173E1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6BD7A3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3C4A73" w14:textId="5DCC0CA8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</w:tr>
      <w:tr w:rsidR="001464A2" w:rsidRPr="0064345F" w14:paraId="418BE789" w14:textId="77777777" w:rsidTr="003F54B1">
        <w:tc>
          <w:tcPr>
            <w:tcW w:w="3780" w:type="dxa"/>
          </w:tcPr>
          <w:p w14:paraId="6A6F9461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9C45DF" w14:textId="001DD207" w:rsidR="001464A2" w:rsidRPr="0064345F" w:rsidRDefault="00D759AA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166C8" w14:textId="77777777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4100A3" w14:textId="5E71CE76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71C26253" w14:textId="77777777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4306C2" w14:textId="2EE28BBD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173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2B671D04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D0E271" w14:textId="5F38B0E3" w:rsidR="001464A2" w:rsidRPr="0064345F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1464A2"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175</w:t>
            </w:r>
          </w:p>
        </w:tc>
      </w:tr>
      <w:tr w:rsidR="001464A2" w:rsidRPr="0064345F" w14:paraId="1C2B037B" w14:textId="77777777" w:rsidTr="003F54B1">
        <w:tc>
          <w:tcPr>
            <w:tcW w:w="3780" w:type="dxa"/>
          </w:tcPr>
          <w:p w14:paraId="2F3E4E7C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55AB1D" w14:textId="77777777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2369F" w14:textId="77777777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466FB8" w14:textId="77777777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38A648" w14:textId="77777777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FFA17" w14:textId="77777777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A0758" w14:textId="77777777" w:rsidR="001464A2" w:rsidRPr="0064345F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387D49" w14:textId="77777777" w:rsidR="001464A2" w:rsidRPr="0064345F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Style w:val="TableGrid"/>
        <w:tblW w:w="92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1080"/>
        <w:gridCol w:w="234"/>
        <w:gridCol w:w="1019"/>
        <w:gridCol w:w="236"/>
        <w:gridCol w:w="1080"/>
        <w:gridCol w:w="235"/>
        <w:gridCol w:w="1093"/>
        <w:gridCol w:w="235"/>
        <w:gridCol w:w="1050"/>
        <w:gridCol w:w="235"/>
        <w:gridCol w:w="1137"/>
      </w:tblGrid>
      <w:tr w:rsidR="00FF5BC9" w:rsidRPr="008A62DD" w14:paraId="69CDC03A" w14:textId="77777777" w:rsidTr="007A447A">
        <w:trPr>
          <w:tblHeader/>
        </w:trPr>
        <w:tc>
          <w:tcPr>
            <w:tcW w:w="1620" w:type="dxa"/>
            <w:vAlign w:val="bottom"/>
          </w:tcPr>
          <w:p w14:paraId="421ECD46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3" w:type="dxa"/>
            <w:gridSpan w:val="3"/>
            <w:vAlign w:val="bottom"/>
          </w:tcPr>
          <w:p w14:paraId="32B5BCCA" w14:textId="062B8751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1185A5E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65" w:type="dxa"/>
            <w:gridSpan w:val="7"/>
            <w:vAlign w:val="bottom"/>
          </w:tcPr>
          <w:p w14:paraId="1E4F787B" w14:textId="6111A63B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BC9" w:rsidRPr="008A62DD" w14:paraId="512F1FA9" w14:textId="77777777" w:rsidTr="007A447A">
        <w:trPr>
          <w:tblHeader/>
        </w:trPr>
        <w:tc>
          <w:tcPr>
            <w:tcW w:w="1620" w:type="dxa"/>
            <w:shd w:val="clear" w:color="auto" w:fill="auto"/>
            <w:vAlign w:val="bottom"/>
          </w:tcPr>
          <w:p w14:paraId="15546998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6263B965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6CC34FB" w14:textId="0F15E076" w:rsidR="00FF5BC9" w:rsidRPr="008A62DD" w:rsidRDefault="00F3584C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F5BC9" w:rsidRPr="008A62D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F5BC9"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03193A2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79D7DF9F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9AADC95" w14:textId="194A5877" w:rsidR="00FF5BC9" w:rsidRPr="008A62DD" w:rsidRDefault="00F3584C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464A2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5ADD40C8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0B0DC6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41C4BF5" w14:textId="6832FE78" w:rsidR="00FF5BC9" w:rsidRPr="008A62DD" w:rsidRDefault="00F3584C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F5BC9" w:rsidRPr="008A62D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F5BC9"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0C9AC68E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28BFF32E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6E0EB06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DA531AD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56F944A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44989793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CFBC130" w14:textId="044F9707" w:rsidR="00FF5BC9" w:rsidRPr="008A62DD" w:rsidRDefault="00F3584C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1464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F5BC9" w:rsidRPr="008A62DD" w14:paraId="1C9602E0" w14:textId="77777777" w:rsidTr="007A447A">
        <w:trPr>
          <w:tblHeader/>
        </w:trPr>
        <w:tc>
          <w:tcPr>
            <w:tcW w:w="1620" w:type="dxa"/>
            <w:vAlign w:val="bottom"/>
          </w:tcPr>
          <w:p w14:paraId="17DE6C57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4AEF0631" w14:textId="267B8E0C" w:rsidR="00FF5BC9" w:rsidRPr="008A62DD" w:rsidRDefault="00F3584C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4ECD75AB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3B28023B" w14:textId="7AE958F5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3584C" w:rsidRPr="00F3584C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08EA5480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B8556B" w14:textId="4BE6DCBA" w:rsidR="00FF5BC9" w:rsidRPr="008A62DD" w:rsidRDefault="00F3584C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5" w:type="dxa"/>
            <w:vAlign w:val="bottom"/>
          </w:tcPr>
          <w:p w14:paraId="5AB1B61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6EA2C653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59F4CAB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B4D3953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5C9D131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10F1855D" w14:textId="2FA52EFC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3584C" w:rsidRPr="00F3584C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</w:tr>
      <w:tr w:rsidR="00FF5BC9" w:rsidRPr="008A62DD" w14:paraId="21FF41CA" w14:textId="77777777" w:rsidTr="007A447A">
        <w:trPr>
          <w:tblHeader/>
        </w:trPr>
        <w:tc>
          <w:tcPr>
            <w:tcW w:w="1620" w:type="dxa"/>
          </w:tcPr>
          <w:p w14:paraId="41F906CB" w14:textId="4EA74012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0986752A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6497074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5" w:type="dxa"/>
            <w:gridSpan w:val="7"/>
          </w:tcPr>
          <w:p w14:paraId="4A6BBB5A" w14:textId="686CC3E0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5C4C31"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5BC9" w:rsidRPr="008A62DD" w14:paraId="2D567A1C" w14:textId="77777777" w:rsidTr="007A447A">
        <w:tc>
          <w:tcPr>
            <w:tcW w:w="1620" w:type="dxa"/>
          </w:tcPr>
          <w:p w14:paraId="588BB0E8" w14:textId="51224858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20E9BE9" w14:textId="63422CAD" w:rsidR="00FF5BC9" w:rsidRPr="008A62DD" w:rsidRDefault="00F3584C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057FF524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8EC221A" w14:textId="5A4AA67E" w:rsidR="00FF5BC9" w:rsidRPr="008A62DD" w:rsidRDefault="00F3584C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5E4F68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1B73A" w14:textId="0783531B" w:rsidR="00FF5BC9" w:rsidRPr="008A62DD" w:rsidRDefault="00F3584C" w:rsidP="0077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FF5BC9" w:rsidRPr="008A62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76EEDB6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5A21716" w14:textId="02E3FCDE" w:rsidR="00FF5BC9" w:rsidRPr="008A62DD" w:rsidRDefault="00FF5BC9" w:rsidP="0077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65C9B2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9B82FA7" w14:textId="34F2C44B" w:rsidR="00FF5BC9" w:rsidRPr="008A62DD" w:rsidRDefault="00FF5BC9" w:rsidP="0077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8A62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8A62D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2A0924BD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BD31EEF" w14:textId="35B4D933" w:rsidR="00FF5BC9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F5BC9" w:rsidRPr="008A62DD" w14:paraId="4EC6EBF5" w14:textId="77777777" w:rsidTr="004173E1">
        <w:tc>
          <w:tcPr>
            <w:tcW w:w="1620" w:type="dxa"/>
          </w:tcPr>
          <w:p w14:paraId="54070940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CFAB1AB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287EC9A9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230B1863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34615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9495B5" w14:textId="102595AF" w:rsidR="00FF5BC9" w:rsidRPr="008A62DD" w:rsidRDefault="00F3584C" w:rsidP="0077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="00FF5BC9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A4000D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546C3761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6955BD4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3AF0BAD1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03BC5DB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50224BE8" w14:textId="75FD4F78" w:rsidR="00FF5BC9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173E1" w:rsidRPr="008A62DD" w14:paraId="7CAD76FA" w14:textId="77777777" w:rsidTr="004173E1">
        <w:tc>
          <w:tcPr>
            <w:tcW w:w="1620" w:type="dxa"/>
          </w:tcPr>
          <w:p w14:paraId="6C52FE2C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EDDBB7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2E12CD87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226389EA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AE8FA0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6C8E11D" w14:textId="77777777" w:rsidR="004173E1" w:rsidRPr="008A62DD" w:rsidRDefault="004173E1" w:rsidP="0077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370F645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3FA47BA6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4286D31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3DF1BB21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DA4C204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34B41C46" w14:textId="77777777" w:rsidR="004173E1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1362F3" w:rsidRPr="008A62DD" w14:paraId="0A4A93AA" w14:textId="77777777" w:rsidTr="0043556D">
        <w:tc>
          <w:tcPr>
            <w:tcW w:w="3780" w:type="dxa"/>
          </w:tcPr>
          <w:p w14:paraId="5F61ABEA" w14:textId="087ECCE4" w:rsidR="001362F3" w:rsidRPr="008A62DD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10D153C" w14:textId="77777777" w:rsidR="001362F3" w:rsidRPr="008A62DD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F487D9" w14:textId="77777777" w:rsidR="001362F3" w:rsidRPr="008A62DD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90C5CA3" w14:textId="77777777" w:rsidR="001362F3" w:rsidRPr="008A62DD" w:rsidRDefault="001362F3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64A2" w:rsidRPr="008A62DD" w14:paraId="441AC68B" w14:textId="77777777" w:rsidTr="0043556D">
        <w:tc>
          <w:tcPr>
            <w:tcW w:w="3780" w:type="dxa"/>
          </w:tcPr>
          <w:p w14:paraId="6A0F87F1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DF28AD" w14:textId="2308585E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464A2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C2865EA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A9F97" w14:textId="44DB3384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464A2" w:rsidRPr="008A62D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="001464A2" w:rsidRPr="008A62D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ธันวาคม</w:t>
            </w:r>
          </w:p>
        </w:tc>
        <w:tc>
          <w:tcPr>
            <w:tcW w:w="270" w:type="dxa"/>
          </w:tcPr>
          <w:p w14:paraId="02295F0B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2FCDCA" w14:textId="3E211744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464A2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CF678FB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8C014E" w14:textId="3BDE6395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464A2" w:rsidRPr="008A62D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464A2"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464A2" w:rsidRPr="008A62DD" w14:paraId="32578558" w14:textId="77777777" w:rsidTr="0043556D">
        <w:tc>
          <w:tcPr>
            <w:tcW w:w="3780" w:type="dxa"/>
          </w:tcPr>
          <w:p w14:paraId="523FA357" w14:textId="0386EED8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6E6A24DB" w14:textId="2A1B352D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914E71B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F2F943" w14:textId="0A3FD81D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1513BF5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75FDD2" w14:textId="4E93B947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D9736A2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7BA6C" w14:textId="3A33E6D9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464A2" w:rsidRPr="008A62DD" w14:paraId="3B40402B" w14:textId="77777777" w:rsidTr="0043556D">
        <w:tc>
          <w:tcPr>
            <w:tcW w:w="3780" w:type="dxa"/>
          </w:tcPr>
          <w:p w14:paraId="62A35F14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0836180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464A2" w:rsidRPr="008A62DD" w14:paraId="766ABB80" w14:textId="77777777" w:rsidTr="0043556D">
        <w:tc>
          <w:tcPr>
            <w:tcW w:w="3780" w:type="dxa"/>
          </w:tcPr>
          <w:p w14:paraId="2AEA9534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46AAEBB" w14:textId="0126FC76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4173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14:paraId="0BBDF050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B8DF45" w14:textId="3AFB4358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1464A2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1F5A0201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0BB315" w14:textId="2C4EAC85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4173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14:paraId="6AE21AD9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2CD816" w14:textId="1D203D99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1464A2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094</w:t>
            </w:r>
          </w:p>
        </w:tc>
      </w:tr>
    </w:tbl>
    <w:p w14:paraId="77A812E9" w14:textId="77777777" w:rsidR="00CD2713" w:rsidRPr="00407C4D" w:rsidRDefault="00CD2713" w:rsidP="00032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6"/>
          <w:szCs w:val="26"/>
        </w:rPr>
      </w:pPr>
    </w:p>
    <w:p w14:paraId="3E0917B5" w14:textId="77777777" w:rsidR="00F161C4" w:rsidRDefault="00F16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CBCF161" w14:textId="77777777" w:rsidR="00F161C4" w:rsidRDefault="00F16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0E1A931" w14:textId="77777777" w:rsidR="00F161C4" w:rsidRPr="00700018" w:rsidRDefault="00F161C4" w:rsidP="00F161C4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Pr="007000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C24899A" w14:textId="77777777" w:rsidR="00F161C4" w:rsidRPr="00680E45" w:rsidRDefault="00F161C4" w:rsidP="00F161C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B18137E" w14:textId="77777777" w:rsidR="00F936F8" w:rsidRPr="00AF1EB3" w:rsidRDefault="00F936F8" w:rsidP="00F9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161C4">
        <w:rPr>
          <w:rFonts w:ascii="Angsana New" w:hAnsi="Angsana New" w:cs="Angsana New"/>
          <w:i/>
          <w:iCs/>
          <w:sz w:val="30"/>
          <w:szCs w:val="30"/>
          <w:cs/>
        </w:rPr>
        <w:t>สัญญาให้</w:t>
      </w:r>
      <w:r w:rsidRPr="00F161C4">
        <w:rPr>
          <w:rFonts w:ascii="Angsana New" w:hAnsi="Angsana New" w:cs="Angsana New" w:hint="cs"/>
          <w:i/>
          <w:iCs/>
          <w:sz w:val="30"/>
          <w:szCs w:val="30"/>
          <w:cs/>
        </w:rPr>
        <w:t>บริการด้านการบริหารงาน</w:t>
      </w:r>
    </w:p>
    <w:p w14:paraId="05B081CC" w14:textId="77777777" w:rsidR="00F936F8" w:rsidRPr="00680E45" w:rsidRDefault="00F936F8" w:rsidP="00F936F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F702B5A" w14:textId="4629632F" w:rsidR="00F936F8" w:rsidRPr="005E3CEB" w:rsidRDefault="00F936F8" w:rsidP="00F936F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84F12">
        <w:rPr>
          <w:rFonts w:ascii="Angsana New" w:hAnsi="Angsana New"/>
          <w:sz w:val="30"/>
          <w:szCs w:val="30"/>
          <w:cs/>
        </w:rPr>
        <w:t>บริษัท</w:t>
      </w:r>
      <w:r w:rsidRPr="00EE0FCE">
        <w:rPr>
          <w:rFonts w:ascii="Angsana New" w:hAnsi="Angsana New"/>
          <w:sz w:val="30"/>
          <w:szCs w:val="30"/>
          <w:cs/>
        </w:rPr>
        <w:t>ได้ทำสัญญาให้</w:t>
      </w:r>
      <w:r>
        <w:rPr>
          <w:rFonts w:ascii="Angsana New" w:hAnsi="Angsana New" w:hint="cs"/>
          <w:sz w:val="30"/>
          <w:szCs w:val="30"/>
          <w:cs/>
        </w:rPr>
        <w:t xml:space="preserve">บริการด้านบริหารงานกับบริษัทย่อยแห่งหนึ่ง </w:t>
      </w:r>
      <w:r>
        <w:rPr>
          <w:rFonts w:ascii="Angsana New" w:hAnsi="Angsana New"/>
          <w:sz w:val="30"/>
          <w:szCs w:val="30"/>
          <w:lang w:val="en-US"/>
        </w:rPr>
        <w:t>(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 อิชิตันเพาเวอร์ จำกัด</w:t>
      </w:r>
      <w:r>
        <w:rPr>
          <w:rFonts w:ascii="Angsana New" w:hAnsi="Angsana New"/>
          <w:sz w:val="30"/>
          <w:szCs w:val="30"/>
          <w:lang w:val="en-US"/>
        </w:rPr>
        <w:t xml:space="preserve">) </w:t>
      </w:r>
      <w:r>
        <w:rPr>
          <w:rFonts w:ascii="Angsana New" w:hAnsi="Angsana New" w:hint="cs"/>
          <w:sz w:val="30"/>
          <w:szCs w:val="30"/>
          <w:cs/>
          <w:lang w:val="en-US"/>
        </w:rPr>
        <w:t>ภายใต้เงื่อนไขของสัญญา บริษัทย่อยตกลงที่จะชำระค่าบริการด้านการบริหารงานตามจำนวนและ</w:t>
      </w:r>
      <w:r w:rsidRPr="00481FB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เงื่อนไขที่ระบุไว้ในสัญญาดังกล่าว สัญญาฉบับนี้มีผลบังคับใช้ตั้งแต่วันที่ </w:t>
      </w:r>
      <w:r w:rsidRPr="00F3584C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481FB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มกราคม</w:t>
      </w:r>
      <w:r w:rsidRPr="00481FB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F3584C">
        <w:rPr>
          <w:rFonts w:ascii="Angsana New" w:hAnsi="Angsana New"/>
          <w:spacing w:val="-2"/>
          <w:sz w:val="30"/>
          <w:szCs w:val="30"/>
          <w:lang w:val="en-US"/>
        </w:rPr>
        <w:t>2563</w:t>
      </w:r>
      <w:r w:rsidRPr="00481FB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481FB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ถึงวันที่ </w:t>
      </w:r>
      <w:r w:rsidRPr="00F3584C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481FB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481FB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Pr="00F3584C">
        <w:rPr>
          <w:rFonts w:ascii="Angsana New" w:hAnsi="Angsana New"/>
          <w:spacing w:val="-2"/>
          <w:sz w:val="30"/>
          <w:szCs w:val="30"/>
          <w:lang w:val="en-US"/>
        </w:rPr>
        <w:t>2563</w:t>
      </w:r>
    </w:p>
    <w:p w14:paraId="6F9FF131" w14:textId="65F4CBFA" w:rsidR="00F161C4" w:rsidRDefault="00F161C4" w:rsidP="00F161C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10793FC" w14:textId="77777777" w:rsidR="00F936F8" w:rsidRPr="00F936F8" w:rsidRDefault="00F936F8" w:rsidP="00F9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36F8">
        <w:rPr>
          <w:rFonts w:ascii="Angsana New" w:hAnsi="Angsana New" w:cs="Angsana New" w:hint="cs"/>
          <w:i/>
          <w:iCs/>
          <w:sz w:val="30"/>
          <w:szCs w:val="30"/>
          <w:cs/>
        </w:rPr>
        <w:t>สัญญาแต่งตั้งผู้จัดจำหน่ายสินค้า</w:t>
      </w:r>
    </w:p>
    <w:p w14:paraId="5AC4F09B" w14:textId="77777777" w:rsidR="00F936F8" w:rsidRPr="00F936F8" w:rsidRDefault="00F936F8" w:rsidP="00F9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CFBF59" w14:textId="025B65F4" w:rsidR="00F936F8" w:rsidRPr="004D01B7" w:rsidRDefault="00F936F8" w:rsidP="00F936F8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00018">
        <w:rPr>
          <w:rFonts w:ascii="Angsana New" w:hAnsi="Angsana New"/>
          <w:sz w:val="30"/>
          <w:szCs w:val="30"/>
          <w:cs/>
        </w:rPr>
        <w:t>เมื่อ</w:t>
      </w:r>
      <w:r w:rsidRPr="00984F12">
        <w:rPr>
          <w:rFonts w:ascii="Angsana New" w:hAnsi="Angsana New"/>
          <w:sz w:val="30"/>
          <w:szCs w:val="30"/>
          <w:cs/>
        </w:rPr>
        <w:t xml:space="preserve">วันที่ </w:t>
      </w:r>
      <w:r w:rsidRPr="00F936F8">
        <w:rPr>
          <w:rFonts w:ascii="Angsana New" w:hAnsi="Angsana New"/>
          <w:sz w:val="30"/>
          <w:szCs w:val="30"/>
        </w:rPr>
        <w:t xml:space="preserve">1 </w:t>
      </w:r>
      <w:r w:rsidRPr="00F936F8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F936F8">
        <w:rPr>
          <w:rFonts w:ascii="Angsana New" w:hAnsi="Angsana New"/>
          <w:sz w:val="30"/>
          <w:szCs w:val="30"/>
        </w:rPr>
        <w:t>2560</w:t>
      </w:r>
      <w:r w:rsidRPr="00984F12">
        <w:rPr>
          <w:rFonts w:ascii="Angsana New" w:hAnsi="Angsana New" w:hint="cs"/>
          <w:sz w:val="30"/>
          <w:szCs w:val="30"/>
          <w:cs/>
        </w:rPr>
        <w:t xml:space="preserve"> บริษัทได้ทำ</w:t>
      </w:r>
      <w:r w:rsidRPr="00700018">
        <w:rPr>
          <w:rFonts w:ascii="Angsana New" w:hAnsi="Angsana New" w:hint="cs"/>
          <w:sz w:val="30"/>
          <w:szCs w:val="30"/>
          <w:cs/>
        </w:rPr>
        <w:t>สัญญาแต่งตั้งกิจการที่เกี่ยวข้องกันแห่งหนึ่ง (บริษัท ไอ แอม กรีนที จำกัด) ให้เป็นผู้จัดจำหน่ายสินค้าให้กับบริษัท สัญญาฉบับนี้</w:t>
      </w:r>
      <w:r w:rsidRPr="00700018">
        <w:rPr>
          <w:rFonts w:ascii="Angsana New" w:hAnsi="Angsana New"/>
          <w:sz w:val="30"/>
          <w:szCs w:val="30"/>
          <w:cs/>
        </w:rPr>
        <w:t>มีผลบังคับใช้ตั้งแต่วันที่</w:t>
      </w:r>
      <w:r w:rsidRPr="00F936F8">
        <w:rPr>
          <w:rFonts w:ascii="Angsana New" w:hAnsi="Angsana New"/>
          <w:sz w:val="30"/>
          <w:szCs w:val="30"/>
        </w:rPr>
        <w:t xml:space="preserve"> </w:t>
      </w:r>
      <w:r w:rsidRPr="00700018">
        <w:rPr>
          <w:rFonts w:ascii="Angsana New" w:hAnsi="Angsana New"/>
          <w:sz w:val="30"/>
          <w:szCs w:val="30"/>
        </w:rPr>
        <w:t>1</w:t>
      </w:r>
      <w:r w:rsidRPr="00700018">
        <w:rPr>
          <w:rFonts w:ascii="Angsana New" w:hAnsi="Angsana New"/>
          <w:sz w:val="30"/>
          <w:szCs w:val="30"/>
          <w:cs/>
        </w:rPr>
        <w:t xml:space="preserve"> </w:t>
      </w:r>
      <w:r w:rsidRPr="00700018">
        <w:rPr>
          <w:rFonts w:ascii="Angsana New" w:hAnsi="Angsana New" w:hint="cs"/>
          <w:sz w:val="30"/>
          <w:szCs w:val="30"/>
          <w:cs/>
        </w:rPr>
        <w:t>กรกฎาคม</w:t>
      </w:r>
      <w:r w:rsidRPr="0070001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Pr="00F936F8">
        <w:rPr>
          <w:rFonts w:ascii="Angsana New" w:hAnsi="Angsana New"/>
          <w:sz w:val="30"/>
          <w:szCs w:val="30"/>
        </w:rPr>
        <w:t>60</w:t>
      </w:r>
      <w:r w:rsidRPr="00700018">
        <w:rPr>
          <w:rFonts w:ascii="Angsana New" w:hAnsi="Angsana New" w:hint="cs"/>
          <w:sz w:val="30"/>
          <w:szCs w:val="30"/>
          <w:cs/>
        </w:rPr>
        <w:t xml:space="preserve"> ถึงวันที่</w:t>
      </w:r>
      <w:r>
        <w:rPr>
          <w:rFonts w:ascii="Angsana New" w:hAnsi="Angsana New"/>
          <w:sz w:val="30"/>
          <w:szCs w:val="30"/>
        </w:rPr>
        <w:br/>
      </w:r>
      <w:r w:rsidRPr="00700018">
        <w:rPr>
          <w:rFonts w:ascii="Angsana New" w:hAnsi="Angsana New"/>
          <w:sz w:val="30"/>
          <w:szCs w:val="30"/>
        </w:rPr>
        <w:t>30</w:t>
      </w:r>
      <w:r w:rsidRPr="00700018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700018">
        <w:rPr>
          <w:rFonts w:ascii="Angsana New" w:hAnsi="Angsana New"/>
          <w:sz w:val="30"/>
          <w:szCs w:val="30"/>
        </w:rPr>
        <w:t>25</w:t>
      </w:r>
      <w:r w:rsidRPr="00F936F8">
        <w:rPr>
          <w:rFonts w:ascii="Angsana New" w:hAnsi="Angsana New"/>
          <w:sz w:val="30"/>
          <w:szCs w:val="30"/>
        </w:rPr>
        <w:t>63</w:t>
      </w:r>
      <w:r w:rsidR="004D01B7">
        <w:rPr>
          <w:rFonts w:ascii="Angsana New" w:hAnsi="Angsana New" w:hint="cs"/>
          <w:sz w:val="30"/>
          <w:szCs w:val="30"/>
          <w:cs/>
        </w:rPr>
        <w:t xml:space="preserve"> </w:t>
      </w:r>
      <w:r w:rsidR="004D01B7">
        <w:rPr>
          <w:rFonts w:ascii="Angsana New" w:hAnsi="Angsana New" w:hint="cs"/>
          <w:sz w:val="30"/>
          <w:szCs w:val="30"/>
          <w:cs/>
          <w:lang w:val="en-US"/>
        </w:rPr>
        <w:t>ทั้งนี้ บริษัทอยู่ระหว่างการดำเนินการทำสัญญาใหม่</w:t>
      </w:r>
    </w:p>
    <w:p w14:paraId="51B19F2D" w14:textId="77777777" w:rsidR="00F936F8" w:rsidRPr="00F936F8" w:rsidRDefault="00F936F8" w:rsidP="00F936F8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45A6A61" w14:textId="225EC1BD" w:rsidR="00BB1C8F" w:rsidRPr="008A62DD" w:rsidRDefault="00BB1C8F" w:rsidP="00BB1C8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A62DD">
        <w:rPr>
          <w:rFonts w:ascii="Angsana New" w:hAnsi="Angsana New" w:cs="Angsana New" w:hint="cs"/>
          <w:b/>
          <w:bCs/>
          <w:sz w:val="30"/>
          <w:szCs w:val="30"/>
          <w:cs/>
        </w:rPr>
        <w:t>ลูกหนี้การค้า</w:t>
      </w:r>
    </w:p>
    <w:p w14:paraId="6BAFD245" w14:textId="77777777" w:rsidR="00BD759D" w:rsidRPr="00407C4D" w:rsidRDefault="00BD759D" w:rsidP="0040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6"/>
          <w:szCs w:val="26"/>
        </w:rPr>
      </w:pPr>
      <w:bookmarkStart w:id="1" w:name="OLE_LINK1"/>
      <w:bookmarkStart w:id="2" w:name="OLE_LINK2"/>
    </w:p>
    <w:bookmarkEnd w:id="1"/>
    <w:bookmarkEnd w:id="2"/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1168"/>
        <w:gridCol w:w="269"/>
        <w:gridCol w:w="1169"/>
        <w:gridCol w:w="269"/>
        <w:gridCol w:w="1168"/>
        <w:gridCol w:w="269"/>
        <w:gridCol w:w="1170"/>
      </w:tblGrid>
      <w:tr w:rsidR="00023EAB" w:rsidRPr="008A62DD" w14:paraId="4359EB95" w14:textId="77777777" w:rsidTr="00023EAB">
        <w:trPr>
          <w:trHeight w:val="431"/>
        </w:trPr>
        <w:tc>
          <w:tcPr>
            <w:tcW w:w="2430" w:type="dxa"/>
          </w:tcPr>
          <w:p w14:paraId="53228266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DF15B18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5F4091F7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4B2CA073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0A142EF4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64A2" w:rsidRPr="008A62DD" w14:paraId="63E0B529" w14:textId="77777777" w:rsidTr="00023EAB">
        <w:trPr>
          <w:trHeight w:val="431"/>
        </w:trPr>
        <w:tc>
          <w:tcPr>
            <w:tcW w:w="2430" w:type="dxa"/>
          </w:tcPr>
          <w:p w14:paraId="6BAF7BA8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627D5A4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013BC6EE" w14:textId="023C4CAF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464A2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6D4B3D79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8240D1" w14:textId="387B6D68" w:rsidR="001464A2" w:rsidRPr="008A62DD" w:rsidRDefault="00F3584C" w:rsidP="00146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464A2" w:rsidRPr="008A62D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71FD9306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27FE4C2F" w14:textId="77DBD2DD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464A2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61BD7C6A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5AEA71" w14:textId="64167643" w:rsidR="001464A2" w:rsidRPr="008A62DD" w:rsidRDefault="00F3584C" w:rsidP="00146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464A2" w:rsidRPr="008A62D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464A2" w:rsidRPr="008A62DD" w14:paraId="3FA21A92" w14:textId="77777777" w:rsidTr="00023EAB">
        <w:trPr>
          <w:trHeight w:val="431"/>
        </w:trPr>
        <w:tc>
          <w:tcPr>
            <w:tcW w:w="2430" w:type="dxa"/>
          </w:tcPr>
          <w:p w14:paraId="3E92C401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763999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158C7741" w14:textId="7BAB3D54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48C7B5D4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976F37" w14:textId="48398755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3C926BB8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583B4A68" w14:textId="264EA45D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75A26C71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72422" w14:textId="68CE3FBB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464A2" w:rsidRPr="008A62DD" w14:paraId="48EA3845" w14:textId="77777777" w:rsidTr="00023EAB">
        <w:trPr>
          <w:trHeight w:val="418"/>
        </w:trPr>
        <w:tc>
          <w:tcPr>
            <w:tcW w:w="2430" w:type="dxa"/>
          </w:tcPr>
          <w:p w14:paraId="48E2345F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8FFF87B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2" w:type="dxa"/>
            <w:gridSpan w:val="7"/>
          </w:tcPr>
          <w:p w14:paraId="7EEC4399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464A2" w:rsidRPr="008A62DD" w14:paraId="21CA63D4" w14:textId="77777777" w:rsidTr="007A31D9">
        <w:trPr>
          <w:trHeight w:val="418"/>
        </w:trPr>
        <w:tc>
          <w:tcPr>
            <w:tcW w:w="2430" w:type="dxa"/>
          </w:tcPr>
          <w:p w14:paraId="5C7D9A4A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994DFF3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6049AA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BF6D72C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7A999B5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7AB628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EAAEAAF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DFA005C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C9985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4A2" w:rsidRPr="008A62DD" w14:paraId="5C102D86" w14:textId="77777777" w:rsidTr="007A31D9">
        <w:trPr>
          <w:trHeight w:val="406"/>
        </w:trPr>
        <w:tc>
          <w:tcPr>
            <w:tcW w:w="2430" w:type="dxa"/>
          </w:tcPr>
          <w:p w14:paraId="6C646DB1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63D1098C" w14:textId="43E3B73D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5682F93" w14:textId="728C8D19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1918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926</w:t>
            </w:r>
          </w:p>
        </w:tc>
        <w:tc>
          <w:tcPr>
            <w:tcW w:w="269" w:type="dxa"/>
          </w:tcPr>
          <w:p w14:paraId="68F613EF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67A97E" w14:textId="50910195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1464A2" w:rsidRPr="008A62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940</w:t>
            </w:r>
          </w:p>
        </w:tc>
        <w:tc>
          <w:tcPr>
            <w:tcW w:w="269" w:type="dxa"/>
          </w:tcPr>
          <w:p w14:paraId="7ADE0F4D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3FDF695" w14:textId="06B460F9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1918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844</w:t>
            </w:r>
          </w:p>
        </w:tc>
        <w:tc>
          <w:tcPr>
            <w:tcW w:w="269" w:type="dxa"/>
          </w:tcPr>
          <w:p w14:paraId="30E9847A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C07B4" w14:textId="12CD10BB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704</w:t>
            </w:r>
          </w:p>
        </w:tc>
      </w:tr>
      <w:tr w:rsidR="001464A2" w:rsidRPr="008A62DD" w14:paraId="4A44E67C" w14:textId="77777777" w:rsidTr="007A31D9">
        <w:trPr>
          <w:trHeight w:val="406"/>
        </w:trPr>
        <w:tc>
          <w:tcPr>
            <w:tcW w:w="2430" w:type="dxa"/>
          </w:tcPr>
          <w:p w14:paraId="76EE5F53" w14:textId="7696A80A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31CBFD8C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79CAAA37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EF0EF52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C1A19FF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641333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A412A8D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10A1E58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3AE3E1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4A2" w:rsidRPr="008A62DD" w14:paraId="75BC2D5B" w14:textId="77777777" w:rsidTr="007A31D9">
        <w:trPr>
          <w:trHeight w:val="406"/>
        </w:trPr>
        <w:tc>
          <w:tcPr>
            <w:tcW w:w="2430" w:type="dxa"/>
          </w:tcPr>
          <w:p w14:paraId="79D39AE8" w14:textId="5B782680" w:rsidR="001464A2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5EAB8CE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58C0A0DC" w14:textId="7AB0BD26" w:rsidR="001464A2" w:rsidRPr="008A62DD" w:rsidRDefault="00191809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0E7F295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D523618" w14:textId="07973DD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5F1E2DA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B989E82" w14:textId="756FD065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1918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432</w:t>
            </w:r>
          </w:p>
        </w:tc>
        <w:tc>
          <w:tcPr>
            <w:tcW w:w="269" w:type="dxa"/>
          </w:tcPr>
          <w:p w14:paraId="3905CED9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DD2AB5" w14:textId="409C1C78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394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999</w:t>
            </w:r>
          </w:p>
        </w:tc>
      </w:tr>
      <w:tr w:rsidR="001464A2" w:rsidRPr="008A62DD" w14:paraId="7F7DD214" w14:textId="77777777" w:rsidTr="00023EAB">
        <w:trPr>
          <w:trHeight w:val="418"/>
        </w:trPr>
        <w:tc>
          <w:tcPr>
            <w:tcW w:w="2430" w:type="dxa"/>
          </w:tcPr>
          <w:p w14:paraId="73AF632A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A7C3B45" w14:textId="204A722D" w:rsidR="001464A2" w:rsidRPr="008A62DD" w:rsidRDefault="00F3584C" w:rsidP="00E96F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AFA8707" w14:textId="68DF08FA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="001918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926</w:t>
            </w:r>
          </w:p>
        </w:tc>
        <w:tc>
          <w:tcPr>
            <w:tcW w:w="269" w:type="dxa"/>
          </w:tcPr>
          <w:p w14:paraId="781B03E3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F710E7B" w14:textId="6E356756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1464A2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69" w:type="dxa"/>
          </w:tcPr>
          <w:p w14:paraId="6F4557A0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23F9840" w14:textId="0D1ABED2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155</w:t>
            </w:r>
            <w:r w:rsidR="001918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69" w:type="dxa"/>
          </w:tcPr>
          <w:p w14:paraId="6CC0A44B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6BB14E" w14:textId="18DA010B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</w:t>
            </w:r>
            <w:r w:rsidR="001464A2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703</w:t>
            </w:r>
          </w:p>
        </w:tc>
      </w:tr>
      <w:tr w:rsidR="001464A2" w:rsidRPr="00450CE1" w14:paraId="0915AFB6" w14:textId="77777777" w:rsidTr="00E26D5E">
        <w:trPr>
          <w:trHeight w:val="308"/>
        </w:trPr>
        <w:tc>
          <w:tcPr>
            <w:tcW w:w="2430" w:type="dxa"/>
          </w:tcPr>
          <w:p w14:paraId="2476CD28" w14:textId="77777777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</w:tcPr>
          <w:p w14:paraId="7CA92A7B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0CF9E4F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7F8E649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2A75117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DECB1A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92285ED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C78BB00" w14:textId="77777777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ACA0A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4A2" w:rsidRPr="00450CE1" w14:paraId="7BDB747F" w14:textId="77777777" w:rsidTr="00023EAB">
        <w:trPr>
          <w:trHeight w:val="406"/>
        </w:trPr>
        <w:tc>
          <w:tcPr>
            <w:tcW w:w="2430" w:type="dxa"/>
          </w:tcPr>
          <w:p w14:paraId="200296EF" w14:textId="77777777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1E65230C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8FE3D21" w14:textId="35662C97" w:rsidR="001464A2" w:rsidRPr="00450CE1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784</w:t>
            </w:r>
            <w:r w:rsidR="001918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099</w:t>
            </w:r>
          </w:p>
        </w:tc>
        <w:tc>
          <w:tcPr>
            <w:tcW w:w="269" w:type="dxa"/>
          </w:tcPr>
          <w:p w14:paraId="3C7BF68D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AE57B6" w14:textId="6E4DF6B2" w:rsidR="001464A2" w:rsidRPr="00450CE1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737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814</w:t>
            </w:r>
          </w:p>
        </w:tc>
        <w:tc>
          <w:tcPr>
            <w:tcW w:w="269" w:type="dxa"/>
          </w:tcPr>
          <w:p w14:paraId="0D67CED1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275D867" w14:textId="6B4E5729" w:rsidR="001464A2" w:rsidRPr="00450CE1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765</w:t>
            </w:r>
            <w:r w:rsidR="001918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229</w:t>
            </w:r>
          </w:p>
        </w:tc>
        <w:tc>
          <w:tcPr>
            <w:tcW w:w="269" w:type="dxa"/>
          </w:tcPr>
          <w:p w14:paraId="5DFBD543" w14:textId="77777777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31501F" w14:textId="311CC625" w:rsidR="001464A2" w:rsidRPr="00450CE1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442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</w:tr>
      <w:tr w:rsidR="001464A2" w:rsidRPr="00450CE1" w14:paraId="2FD8F6CE" w14:textId="77777777" w:rsidTr="00023EAB">
        <w:trPr>
          <w:trHeight w:val="406"/>
        </w:trPr>
        <w:tc>
          <w:tcPr>
            <w:tcW w:w="2430" w:type="dxa"/>
          </w:tcPr>
          <w:p w14:paraId="4247FC5B" w14:textId="7FCAD6E8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5EA9187B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81D1654" w14:textId="77777777" w:rsidR="001464A2" w:rsidRPr="00D16B2B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EE60B8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A014245" w14:textId="77777777" w:rsidR="001464A2" w:rsidRPr="00D16B2B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D581938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7CC7679" w14:textId="77777777" w:rsidR="001464A2" w:rsidRPr="00D16B2B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9E9E6FC" w14:textId="77777777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4F2206" w14:textId="77777777" w:rsidR="001464A2" w:rsidRPr="00D16B2B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4A2" w:rsidRPr="00450CE1" w14:paraId="1FEDD5A6" w14:textId="77777777" w:rsidTr="00023EAB">
        <w:trPr>
          <w:trHeight w:val="406"/>
        </w:trPr>
        <w:tc>
          <w:tcPr>
            <w:tcW w:w="2430" w:type="dxa"/>
          </w:tcPr>
          <w:p w14:paraId="6B350DD6" w14:textId="037CF4D3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D60C728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4C54E3B" w14:textId="0C86FFEB" w:rsidR="001464A2" w:rsidRPr="00D16B2B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1918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428</w:t>
            </w:r>
          </w:p>
        </w:tc>
        <w:tc>
          <w:tcPr>
            <w:tcW w:w="269" w:type="dxa"/>
          </w:tcPr>
          <w:p w14:paraId="1056FB4A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3F2EECA" w14:textId="467A2543" w:rsidR="001464A2" w:rsidRPr="00D16B2B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894</w:t>
            </w:r>
          </w:p>
        </w:tc>
        <w:tc>
          <w:tcPr>
            <w:tcW w:w="269" w:type="dxa"/>
          </w:tcPr>
          <w:p w14:paraId="49BFC254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C8EEF99" w14:textId="37D704CD" w:rsidR="001464A2" w:rsidRPr="00D16B2B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1918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428</w:t>
            </w:r>
          </w:p>
        </w:tc>
        <w:tc>
          <w:tcPr>
            <w:tcW w:w="269" w:type="dxa"/>
          </w:tcPr>
          <w:p w14:paraId="728AADAD" w14:textId="77777777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5B1AB" w14:textId="77466DF0" w:rsidR="001464A2" w:rsidRPr="00D16B2B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894</w:t>
            </w:r>
          </w:p>
        </w:tc>
      </w:tr>
      <w:tr w:rsidR="001464A2" w:rsidRPr="005D0474" w14:paraId="50F1ACC1" w14:textId="77777777" w:rsidTr="00023EAB">
        <w:trPr>
          <w:trHeight w:val="418"/>
        </w:trPr>
        <w:tc>
          <w:tcPr>
            <w:tcW w:w="2430" w:type="dxa"/>
          </w:tcPr>
          <w:p w14:paraId="1C01BE2E" w14:textId="77777777" w:rsidR="001464A2" w:rsidRPr="00FB2EC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9E9A708" w14:textId="77777777" w:rsidR="001464A2" w:rsidRPr="00FB2EC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3B999D9" w14:textId="4782A1AB" w:rsidR="001464A2" w:rsidRPr="006847C5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805</w:t>
            </w:r>
            <w:r w:rsidR="001918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69" w:type="dxa"/>
          </w:tcPr>
          <w:p w14:paraId="624FFFA8" w14:textId="77777777" w:rsidR="001464A2" w:rsidRPr="00FB2EC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20FCA77" w14:textId="78123C4D" w:rsidR="001464A2" w:rsidRPr="00FB2EC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738</w:t>
            </w:r>
            <w:r w:rsidR="001464A2"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69" w:type="dxa"/>
          </w:tcPr>
          <w:p w14:paraId="22D7096E" w14:textId="77777777" w:rsidR="001464A2" w:rsidRPr="00FB2EC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E917E67" w14:textId="164AE2CA" w:rsidR="001464A2" w:rsidRPr="00FB2EC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786</w:t>
            </w:r>
            <w:r w:rsidR="001918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269" w:type="dxa"/>
          </w:tcPr>
          <w:p w14:paraId="1EAB0D29" w14:textId="77777777" w:rsidR="001464A2" w:rsidRPr="00FB2EC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24AC46" w14:textId="0E28651D" w:rsidR="001464A2" w:rsidRPr="00FB2EC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443</w:t>
            </w:r>
            <w:r w:rsidR="001464A2"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330</w:t>
            </w:r>
          </w:p>
        </w:tc>
      </w:tr>
      <w:tr w:rsidR="001464A2" w:rsidRPr="005D0474" w14:paraId="20663C4B" w14:textId="77777777" w:rsidTr="00023EAB">
        <w:trPr>
          <w:trHeight w:val="431"/>
        </w:trPr>
        <w:tc>
          <w:tcPr>
            <w:tcW w:w="2430" w:type="dxa"/>
          </w:tcPr>
          <w:p w14:paraId="627D5236" w14:textId="77777777" w:rsidR="001464A2" w:rsidRPr="00FB2EC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2E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CC7C33F" w14:textId="77777777" w:rsidR="001464A2" w:rsidRPr="00FB2EC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69A3BBB" w14:textId="44503BCC" w:rsidR="001464A2" w:rsidRPr="00FB2EC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861</w:t>
            </w:r>
            <w:r w:rsidR="001918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69" w:type="dxa"/>
          </w:tcPr>
          <w:p w14:paraId="35F22184" w14:textId="77777777" w:rsidR="001464A2" w:rsidRPr="00FB2EC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4FCA1B7" w14:textId="50AE1F35" w:rsidR="001464A2" w:rsidRPr="00FB2EC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766</w:t>
            </w:r>
            <w:r w:rsidR="001464A2"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269" w:type="dxa"/>
          </w:tcPr>
          <w:p w14:paraId="0AD4BE61" w14:textId="77777777" w:rsidR="001464A2" w:rsidRPr="00FB2EC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E983B00" w14:textId="6116808A" w:rsidR="001464A2" w:rsidRPr="00FB2EC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941</w:t>
            </w:r>
            <w:r w:rsidR="001918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933</w:t>
            </w:r>
          </w:p>
        </w:tc>
        <w:tc>
          <w:tcPr>
            <w:tcW w:w="269" w:type="dxa"/>
          </w:tcPr>
          <w:p w14:paraId="511C2579" w14:textId="77777777" w:rsidR="001464A2" w:rsidRPr="00FB2EC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D66ED2" w14:textId="4BFE5A4E" w:rsidR="001464A2" w:rsidRPr="00FB2EC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893</w:t>
            </w:r>
            <w:r w:rsidR="001464A2"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033</w:t>
            </w:r>
          </w:p>
        </w:tc>
      </w:tr>
    </w:tbl>
    <w:p w14:paraId="0D23C019" w14:textId="77777777" w:rsidR="00D055AB" w:rsidRPr="00407C4D" w:rsidRDefault="00D055AB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2F8D310F" w14:textId="483FEF4E" w:rsidR="00230D2F" w:rsidRPr="000D56BE" w:rsidRDefault="00D055AB" w:rsidP="00D055AB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0D56BE">
        <w:rPr>
          <w:rFonts w:ascii="Angsana New" w:hAnsi="Angsana New" w:hint="cs"/>
          <w:sz w:val="30"/>
          <w:szCs w:val="30"/>
          <w:cs/>
        </w:rPr>
        <w:lastRenderedPageBreak/>
        <w:t>โดยปกติ</w:t>
      </w:r>
      <w:r w:rsidRPr="000D56BE">
        <w:rPr>
          <w:rFonts w:ascii="Angsana New" w:hAnsi="Angsana New"/>
          <w:sz w:val="30"/>
          <w:szCs w:val="30"/>
          <w:cs/>
        </w:rPr>
        <w:t>ระยะเวลาการให้สินเชื่อแก่ลูกค้าของ</w:t>
      </w:r>
      <w:r w:rsidRPr="000D56BE">
        <w:rPr>
          <w:rFonts w:ascii="Angsana New" w:hAnsi="Angsana New" w:hint="cs"/>
          <w:sz w:val="30"/>
          <w:szCs w:val="30"/>
          <w:cs/>
        </w:rPr>
        <w:t>กลุ่ม</w:t>
      </w:r>
      <w:r w:rsidRPr="000D56BE">
        <w:rPr>
          <w:rFonts w:ascii="Angsana New" w:hAnsi="Angsana New"/>
          <w:sz w:val="30"/>
          <w:szCs w:val="30"/>
          <w:cs/>
        </w:rPr>
        <w:t>บริษัทมีระยะเวลาตั้งแต่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30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>วัน</w:t>
      </w:r>
      <w:r w:rsidRPr="000D56BE">
        <w:rPr>
          <w:rFonts w:ascii="Angsana New" w:hAnsi="Angsana New"/>
          <w:sz w:val="30"/>
          <w:szCs w:val="30"/>
          <w:lang w:val="en-US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>ถึง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60</w:t>
      </w:r>
      <w:r w:rsidRPr="000D56BE">
        <w:rPr>
          <w:rFonts w:ascii="Angsana New" w:hAnsi="Angsana New"/>
          <w:sz w:val="30"/>
          <w:szCs w:val="30"/>
          <w:cs/>
        </w:rPr>
        <w:t xml:space="preserve"> วัน</w:t>
      </w:r>
    </w:p>
    <w:p w14:paraId="1DFC29DA" w14:textId="77777777" w:rsidR="000D56BE" w:rsidRPr="00407C4D" w:rsidRDefault="000D56BE" w:rsidP="00D055AB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569FEC35" w14:textId="7636A3C5" w:rsidR="00C00CD9" w:rsidRDefault="000D56BE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0D56BE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</w:t>
      </w:r>
      <w:r w:rsidRPr="005E4B27">
        <w:rPr>
          <w:rFonts w:ascii="Angsana New" w:hAnsi="Angsana New" w:hint="cs"/>
          <w:spacing w:val="-2"/>
          <w:sz w:val="30"/>
          <w:szCs w:val="30"/>
          <w:cs/>
        </w:rPr>
        <w:t>ผลขาดทุนด้านเครดิตที่คาดว่าจะเกิดขึ้นตลอดอายุ</w:t>
      </w:r>
      <w:r w:rsidRPr="005E4B27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E4B27">
        <w:rPr>
          <w:rFonts w:ascii="Angsana New" w:hAnsi="Angsana New" w:hint="cs"/>
          <w:spacing w:val="-2"/>
          <w:sz w:val="30"/>
          <w:szCs w:val="30"/>
          <w:cs/>
        </w:rPr>
        <w:t>ผลขาดทุนด้านเครดิตของสินทรัพย์ทางการเงินเหล่านี้ประมาณ</w:t>
      </w:r>
      <w:r w:rsidRPr="000D56BE">
        <w:rPr>
          <w:rFonts w:ascii="Angsana New" w:hAnsi="Angsana New" w:hint="cs"/>
          <w:sz w:val="30"/>
          <w:szCs w:val="30"/>
          <w:cs/>
        </w:rPr>
        <w:t>การโดยอ้างอิงข้อมูลผลขาดทุนด้านเครดิตจากประสบการณ์ในอดีต</w:t>
      </w:r>
      <w:r w:rsidRPr="000D56BE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0D56BE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935BB32" w14:textId="77777777" w:rsidR="00451245" w:rsidRPr="000D56BE" w:rsidRDefault="00451245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3155AC57" w14:textId="0D5B461B" w:rsidR="00C00CD9" w:rsidRPr="000D56BE" w:rsidRDefault="000B7744" w:rsidP="00FF5BC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56BE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1874BC76" w14:textId="516EB323" w:rsidR="00FF5BC9" w:rsidRPr="000D56BE" w:rsidRDefault="00FF5BC9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B4E0F8" w14:textId="1D41C4E9" w:rsidR="00FF5BC9" w:rsidRPr="000D56BE" w:rsidRDefault="00FF5BC9" w:rsidP="00FF5BC9">
      <w:pPr>
        <w:pStyle w:val="BodyText2"/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D56BE">
        <w:rPr>
          <w:rFonts w:ascii="Angsana New" w:hAnsi="Angsana New"/>
          <w:sz w:val="30"/>
          <w:szCs w:val="30"/>
          <w:cs/>
        </w:rPr>
        <w:t>รายการเคลื่อนไหว</w:t>
      </w:r>
      <w:r w:rsidRPr="000D56BE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5E1C81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0D56B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3584C" w:rsidRPr="00F3584C">
        <w:rPr>
          <w:rFonts w:ascii="Angsana New" w:hAnsi="Angsana New"/>
          <w:sz w:val="30"/>
          <w:szCs w:val="30"/>
          <w:lang w:val="en-US"/>
        </w:rPr>
        <w:t>30</w:t>
      </w:r>
      <w:r w:rsidR="005E1C81">
        <w:rPr>
          <w:rFonts w:ascii="Angsana New" w:hAnsi="Angsana New"/>
          <w:sz w:val="30"/>
          <w:szCs w:val="30"/>
          <w:lang w:val="en-US"/>
        </w:rPr>
        <w:t xml:space="preserve"> </w:t>
      </w:r>
      <w:r w:rsidR="005E1C81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0D56BE">
        <w:rPr>
          <w:rFonts w:ascii="Angsana New" w:hAnsi="Angsana New" w:hint="cs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2563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 xml:space="preserve">และ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2562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>มีดังนี้</w:t>
      </w:r>
    </w:p>
    <w:p w14:paraId="1CF23D61" w14:textId="77777777" w:rsidR="00451245" w:rsidRPr="00DB47A3" w:rsidRDefault="00451245" w:rsidP="00451245">
      <w:pPr>
        <w:pStyle w:val="BodyText2"/>
        <w:spacing w:line="260" w:lineRule="atLeast"/>
        <w:ind w:firstLine="0"/>
        <w:jc w:val="thaiDistribute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451245" w:rsidRPr="005D0474" w14:paraId="590BF2F0" w14:textId="77777777" w:rsidTr="00451245">
        <w:tc>
          <w:tcPr>
            <w:tcW w:w="3780" w:type="dxa"/>
          </w:tcPr>
          <w:p w14:paraId="142976BA" w14:textId="77777777" w:rsidR="00451245" w:rsidRPr="005D0474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5BC71CC" w14:textId="77777777" w:rsidR="00451245" w:rsidRPr="00366DC9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6669BC" w14:textId="77777777" w:rsidR="00451245" w:rsidRPr="005D0474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8F34E33" w14:textId="77777777" w:rsidR="00451245" w:rsidRPr="00D26AE4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245" w:rsidRPr="005D0474" w14:paraId="29D4B88B" w14:textId="77777777" w:rsidTr="00451245">
        <w:tc>
          <w:tcPr>
            <w:tcW w:w="3780" w:type="dxa"/>
          </w:tcPr>
          <w:p w14:paraId="3A73B70E" w14:textId="77777777" w:rsidR="00451245" w:rsidRPr="005D047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427413" w14:textId="517BC62A" w:rsidR="00451245" w:rsidRPr="005D0474" w:rsidRDefault="00F3584C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6BA42B" w14:textId="77777777" w:rsidR="00451245" w:rsidRPr="005D047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5BFFE" w14:textId="5C75480C" w:rsidR="00451245" w:rsidRPr="005D0474" w:rsidRDefault="00F3584C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62339DC" w14:textId="77777777" w:rsidR="00451245" w:rsidRPr="005D047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606F6471" w14:textId="054AA98B" w:rsidR="00451245" w:rsidRPr="005D0474" w:rsidRDefault="00F3584C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C6D33BF" w14:textId="77777777" w:rsidR="00451245" w:rsidRPr="005D047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466E10D" w14:textId="4EF310F0" w:rsidR="00451245" w:rsidRPr="005D0474" w:rsidRDefault="00F3584C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451245" w:rsidRPr="005D0474" w14:paraId="44F1AE54" w14:textId="77777777" w:rsidTr="00451245">
        <w:tc>
          <w:tcPr>
            <w:tcW w:w="3780" w:type="dxa"/>
          </w:tcPr>
          <w:p w14:paraId="60B87A0C" w14:textId="77777777" w:rsidR="00451245" w:rsidRPr="005D047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202EF820" w14:textId="77777777" w:rsidR="00451245" w:rsidRPr="005D0474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51245" w:rsidRPr="005D0474" w14:paraId="5199E77D" w14:textId="77777777" w:rsidTr="00451245">
        <w:tc>
          <w:tcPr>
            <w:tcW w:w="3780" w:type="dxa"/>
          </w:tcPr>
          <w:p w14:paraId="06B9AA08" w14:textId="77777777" w:rsidR="00451245" w:rsidRPr="00266BE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BBC9C65" w14:textId="77777777" w:rsidR="00451245" w:rsidRPr="004A6B2C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89DF8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60ED51" w14:textId="77777777" w:rsidR="00451245" w:rsidRPr="004A6B2C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CF513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5D299AA" w14:textId="77777777" w:rsidR="00451245" w:rsidRPr="004A6B2C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DFEB4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0010140" w14:textId="77777777" w:rsidR="00451245" w:rsidRPr="004A6B2C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1245" w:rsidRPr="005D0474" w14:paraId="5FE542F1" w14:textId="77777777" w:rsidTr="00451245">
        <w:tc>
          <w:tcPr>
            <w:tcW w:w="3780" w:type="dxa"/>
          </w:tcPr>
          <w:p w14:paraId="18528E30" w14:textId="2597EC72" w:rsidR="00451245" w:rsidRPr="00266BE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66BE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66BE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66BE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22590DE" w14:textId="5EA572CB" w:rsidR="00451245" w:rsidRPr="004A6B2C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191809" w:rsidRPr="001918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66336EC9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E0290" w14:textId="2F500B27" w:rsidR="00451245" w:rsidRPr="004A6B2C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="004512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933</w:t>
            </w:r>
          </w:p>
        </w:tc>
        <w:tc>
          <w:tcPr>
            <w:tcW w:w="270" w:type="dxa"/>
          </w:tcPr>
          <w:p w14:paraId="26253D95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B84CD9" w14:textId="1EFC7109" w:rsidR="00451245" w:rsidRPr="004A6B2C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1918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22692B3A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7AC166E" w14:textId="27B1C8A1" w:rsidR="00451245" w:rsidRPr="004A6B2C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="004512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970</w:t>
            </w:r>
          </w:p>
        </w:tc>
      </w:tr>
      <w:tr w:rsidR="00451245" w:rsidRPr="005D0474" w14:paraId="30CCFAE7" w14:textId="77777777" w:rsidTr="00451245">
        <w:tc>
          <w:tcPr>
            <w:tcW w:w="3780" w:type="dxa"/>
          </w:tcPr>
          <w:p w14:paraId="7945EE3D" w14:textId="77777777" w:rsidR="00451245" w:rsidRPr="00266BE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170" w:type="dxa"/>
          </w:tcPr>
          <w:p w14:paraId="0AD1A06F" w14:textId="6EDB6ED0" w:rsidR="00451245" w:rsidRPr="004A6B2C" w:rsidRDefault="00191809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0488FC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07EA09" w14:textId="78C2B481" w:rsidR="00451245" w:rsidRPr="004A6B2C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="004512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6EAA47D7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592E497" w14:textId="25EABD05" w:rsidR="00451245" w:rsidRPr="004A6B2C" w:rsidRDefault="00191809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583478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5E1C19A" w14:textId="70DF5BD1" w:rsidR="00451245" w:rsidRPr="004A6B2C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="004512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  <w:tr w:rsidR="00451245" w:rsidRPr="005D0474" w14:paraId="5D019C08" w14:textId="77777777" w:rsidTr="00451245">
        <w:tc>
          <w:tcPr>
            <w:tcW w:w="3780" w:type="dxa"/>
          </w:tcPr>
          <w:p w14:paraId="42C22E1C" w14:textId="57C2AB0C" w:rsidR="00451245" w:rsidRPr="00266BE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5A5242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5A524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5A5242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5A5242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170" w:type="dxa"/>
          </w:tcPr>
          <w:p w14:paraId="2E6FB8DF" w14:textId="77777777" w:rsidR="00451245" w:rsidRPr="004A6B2C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40E8B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7EA192" w14:textId="77777777" w:rsidR="00451245" w:rsidRPr="004A6B2C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924ED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1DA4521" w14:textId="77777777" w:rsidR="00451245" w:rsidRPr="004A6B2C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AE333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A0AD7B3" w14:textId="77777777" w:rsidR="00451245" w:rsidRPr="004A6B2C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1245" w:rsidRPr="005D0474" w14:paraId="206C7A1C" w14:textId="77777777" w:rsidTr="00451245">
        <w:tc>
          <w:tcPr>
            <w:tcW w:w="3780" w:type="dxa"/>
          </w:tcPr>
          <w:p w14:paraId="21CBCCFA" w14:textId="5DAC3D30" w:rsidR="00451245" w:rsidRPr="00626A53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6A53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5A5242"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22836625" w14:textId="13A972D1" w:rsidR="00451245" w:rsidRPr="00640419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1918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14:paraId="25F24C52" w14:textId="77777777" w:rsidR="00451245" w:rsidRPr="00626A53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6A614" w14:textId="2FDDFA3D" w:rsidR="00451245" w:rsidRPr="00640419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FE2144" w14:textId="77777777" w:rsidR="00451245" w:rsidRPr="00626A53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F4ED292" w14:textId="39621C98" w:rsidR="00451245" w:rsidRPr="00626A53" w:rsidRDefault="00191809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F0EC99" w14:textId="77777777" w:rsidR="00451245" w:rsidRPr="00626A53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EB1A750" w14:textId="774F3B0F" w:rsidR="00451245" w:rsidRPr="00626A53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51245" w:rsidRPr="005D0474" w14:paraId="4B31992E" w14:textId="77777777" w:rsidTr="00451245">
        <w:tc>
          <w:tcPr>
            <w:tcW w:w="3780" w:type="dxa"/>
          </w:tcPr>
          <w:p w14:paraId="7C955A09" w14:textId="77777777" w:rsidR="00451245" w:rsidRPr="00626A53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6A5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14:paraId="08AC119F" w14:textId="52149294" w:rsidR="00451245" w:rsidRPr="00640419" w:rsidRDefault="00191809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CA819" w14:textId="77777777" w:rsidR="00451245" w:rsidRPr="00626A53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39AEC8" w14:textId="1CC6DCDE" w:rsidR="00451245" w:rsidRPr="00640419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F3177C" w14:textId="77777777" w:rsidR="00451245" w:rsidRPr="00626A53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3D8A7F2" w14:textId="03EFBA68" w:rsidR="00451245" w:rsidRPr="00626A53" w:rsidRDefault="00191809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AFB5B8" w14:textId="77777777" w:rsidR="00451245" w:rsidRPr="00626A53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4DB46A2" w14:textId="41BBB9A2" w:rsidR="00451245" w:rsidRPr="00626A53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51245" w:rsidRPr="005D0474" w14:paraId="7D98EBA8" w14:textId="77777777" w:rsidTr="00451245">
        <w:tc>
          <w:tcPr>
            <w:tcW w:w="3780" w:type="dxa"/>
          </w:tcPr>
          <w:p w14:paraId="48CE5BDE" w14:textId="77777777" w:rsid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2FA72B8A" w14:textId="77777777" w:rsidR="00451245" w:rsidRPr="00640419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E2972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C8CBDC" w14:textId="77777777" w:rsidR="00451245" w:rsidRPr="00640419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1A1C5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4E7DD28" w14:textId="77777777" w:rsidR="00451245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C122A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5F1856F" w14:textId="77777777" w:rsidR="00451245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1245" w:rsidRPr="005D0474" w14:paraId="60E98753" w14:textId="77777777" w:rsidTr="00451245">
        <w:tc>
          <w:tcPr>
            <w:tcW w:w="3780" w:type="dxa"/>
          </w:tcPr>
          <w:p w14:paraId="6E95814B" w14:textId="77777777" w:rsid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8DFE6C" w14:textId="1C3A3B01" w:rsidR="00451245" w:rsidRPr="00640419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7A666FE4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DF6501" w14:textId="17646310" w:rsidR="00451245" w:rsidRPr="00640419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828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32B5DA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B77218B" w14:textId="1ECECA53" w:rsidR="00451245" w:rsidRPr="004A6B2C" w:rsidRDefault="00191809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4EB7ED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AF2D531" w14:textId="0796690F" w:rsidR="00451245" w:rsidRPr="004A6B2C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51245" w:rsidRPr="005D0474" w14:paraId="1332762F" w14:textId="77777777" w:rsidTr="00451245">
        <w:tc>
          <w:tcPr>
            <w:tcW w:w="3780" w:type="dxa"/>
          </w:tcPr>
          <w:p w14:paraId="79F962C6" w14:textId="38EEE773" w:rsidR="00451245" w:rsidRPr="0058651E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05B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3584C"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4F4E26" w14:textId="6919A3B1" w:rsidR="00451245" w:rsidRPr="00640419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163</w:t>
            </w:r>
            <w:r w:rsidR="001918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5075EA56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ABB9AF" w14:textId="618DC0F0" w:rsidR="00451245" w:rsidRPr="00640419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</w:t>
            </w:r>
            <w:r w:rsidR="004512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14FF639D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49D4D3D" w14:textId="72C14B2B" w:rsidR="00451245" w:rsidRPr="004A6B2C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  <w:r w:rsidR="001918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41A8D069" w14:textId="77777777" w:rsidR="00451245" w:rsidRPr="004A6B2C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4502F47" w14:textId="6F1DA0D1" w:rsidR="00451245" w:rsidRPr="004A6B2C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</w:t>
            </w:r>
            <w:r w:rsidR="004512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</w:t>
            </w:r>
          </w:p>
        </w:tc>
      </w:tr>
    </w:tbl>
    <w:p w14:paraId="431EEDE2" w14:textId="77777777" w:rsidR="00FF72D7" w:rsidRPr="000D56BE" w:rsidRDefault="00FF72D7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40EC898" w14:textId="47ACD780" w:rsidR="004323B9" w:rsidRPr="00DA7BBF" w:rsidRDefault="00FE622C" w:rsidP="00DA7BB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</w:rPr>
        <w:sectPr w:rsidR="004323B9" w:rsidRPr="00DA7BBF" w:rsidSect="00DE6FA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  <w:r>
        <w:rPr>
          <w:rFonts w:ascii="Angsana New" w:hAnsi="Angsana New" w:hint="cs"/>
          <w:sz w:val="30"/>
          <w:szCs w:val="30"/>
          <w:cs/>
        </w:rPr>
        <w:t>เนื่องจาก</w:t>
      </w:r>
      <w:r w:rsidR="0056175A" w:rsidRPr="000D56BE">
        <w:rPr>
          <w:rFonts w:ascii="Angsana New" w:hAnsi="Angsana New"/>
          <w:sz w:val="30"/>
          <w:szCs w:val="30"/>
          <w:cs/>
        </w:rPr>
        <w:t xml:space="preserve">ยอดขายเครื่องดื่ม แบรนด์ </w:t>
      </w:r>
      <w:r w:rsidR="0056175A" w:rsidRPr="000D56BE">
        <w:rPr>
          <w:rFonts w:ascii="Angsana New" w:hAnsi="Angsana New"/>
          <w:sz w:val="30"/>
          <w:szCs w:val="30"/>
        </w:rPr>
        <w:t>“</w:t>
      </w:r>
      <w:proofErr w:type="spellStart"/>
      <w:r w:rsidR="0056175A" w:rsidRPr="000D56BE">
        <w:rPr>
          <w:rFonts w:ascii="Angsana New" w:hAnsi="Angsana New"/>
          <w:sz w:val="30"/>
          <w:szCs w:val="30"/>
          <w:cs/>
        </w:rPr>
        <w:t>อิชิตัน</w:t>
      </w:r>
      <w:proofErr w:type="spellEnd"/>
      <w:r w:rsidR="0056175A" w:rsidRPr="000D56BE">
        <w:rPr>
          <w:rFonts w:ascii="Angsana New" w:hAnsi="Angsana New"/>
          <w:sz w:val="30"/>
          <w:szCs w:val="30"/>
        </w:rPr>
        <w:t xml:space="preserve">” </w:t>
      </w:r>
      <w:r w:rsidR="0056175A" w:rsidRPr="000D56BE">
        <w:rPr>
          <w:rFonts w:ascii="Angsana New" w:hAnsi="Angsana New"/>
          <w:sz w:val="30"/>
          <w:szCs w:val="30"/>
          <w:cs/>
        </w:rPr>
        <w:t xml:space="preserve">ในประเทศอินโดนีเซียไม่เป็นไปตามที่คาดการณ์และประมาณไว้เบื้องต้นอย่างมีนัยสำคัญ ผู้บริหารของบริษัทเชื่อว่ามูลค่าของเงินลงทุนใน </w:t>
      </w:r>
      <w:r w:rsidR="0056175A" w:rsidRPr="000D56BE">
        <w:rPr>
          <w:rFonts w:ascii="Angsana New" w:hAnsi="Angsana New"/>
          <w:sz w:val="30"/>
          <w:szCs w:val="30"/>
        </w:rPr>
        <w:t xml:space="preserve">PTI </w:t>
      </w:r>
      <w:r w:rsidR="0056175A" w:rsidRPr="000D56BE">
        <w:rPr>
          <w:rFonts w:ascii="Angsana New" w:hAnsi="Angsana New"/>
          <w:sz w:val="30"/>
          <w:szCs w:val="30"/>
          <w:cs/>
        </w:rPr>
        <w:t>อาจเกิดการด้อยค่า และได้ประเมิน</w:t>
      </w:r>
      <w:r w:rsidR="0056175A" w:rsidRPr="000D56BE">
        <w:rPr>
          <w:rFonts w:ascii="Angsana New" w:hAnsi="Angsana New"/>
          <w:spacing w:val="-2"/>
          <w:sz w:val="30"/>
          <w:szCs w:val="30"/>
          <w:cs/>
        </w:rPr>
        <w:t>มูลค่าที่คาดว่</w:t>
      </w:r>
      <w:r w:rsidR="0056175A" w:rsidRPr="000D56BE">
        <w:rPr>
          <w:rFonts w:ascii="Angsana New" w:hAnsi="Angsana New" w:hint="cs"/>
          <w:spacing w:val="-2"/>
          <w:sz w:val="30"/>
          <w:szCs w:val="30"/>
          <w:cs/>
          <w:lang w:val="en-US"/>
        </w:rPr>
        <w:t>า</w:t>
      </w:r>
      <w:r w:rsidR="0056175A" w:rsidRPr="000D56BE">
        <w:rPr>
          <w:rFonts w:ascii="Angsana New" w:hAnsi="Angsana New"/>
          <w:spacing w:val="-2"/>
          <w:sz w:val="30"/>
          <w:szCs w:val="30"/>
          <w:cs/>
        </w:rPr>
        <w:t>จะได้รับคืน</w:t>
      </w:r>
      <w:r w:rsidR="0056175A" w:rsidRPr="000D56BE">
        <w:rPr>
          <w:rFonts w:ascii="Angsana New" w:hAnsi="Angsana New"/>
          <w:spacing w:val="-2"/>
          <w:sz w:val="30"/>
          <w:szCs w:val="30"/>
        </w:rPr>
        <w:t xml:space="preserve"> </w:t>
      </w:r>
      <w:r w:rsidR="0056175A" w:rsidRPr="000D56BE">
        <w:rPr>
          <w:rFonts w:ascii="Angsana New" w:hAnsi="Angsana New"/>
          <w:spacing w:val="-2"/>
          <w:sz w:val="30"/>
          <w:szCs w:val="30"/>
          <w:cs/>
        </w:rPr>
        <w:t>จากผลการประเมินดังกล่าวและดุลยพินิจของผู้บริหาร 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ไม่มี</w:t>
      </w:r>
      <w:r w:rsidR="0056175A" w:rsidRPr="000D56BE">
        <w:rPr>
          <w:rFonts w:ascii="Angsana New" w:hAnsi="Angsana New"/>
          <w:spacing w:val="-2"/>
          <w:sz w:val="30"/>
          <w:szCs w:val="30"/>
          <w:cs/>
        </w:rPr>
        <w:t>ขาดทุนจากการด้อย</w:t>
      </w:r>
      <w:r w:rsidR="0056175A" w:rsidRPr="000D56BE">
        <w:rPr>
          <w:rFonts w:ascii="Angsana New" w:hAnsi="Angsana New"/>
          <w:sz w:val="30"/>
          <w:szCs w:val="30"/>
          <w:cs/>
        </w:rPr>
        <w:t>ค่า</w:t>
      </w:r>
      <w:r w:rsidR="003E1A06">
        <w:rPr>
          <w:rFonts w:ascii="Angsana New" w:hAnsi="Angsana New" w:hint="cs"/>
          <w:sz w:val="30"/>
          <w:szCs w:val="30"/>
          <w:cs/>
        </w:rPr>
        <w:t>สำหรับเงินลงทุนในการ</w:t>
      </w:r>
      <w:r w:rsidR="003E1A06" w:rsidRPr="00191809">
        <w:rPr>
          <w:rFonts w:ascii="Angsana New" w:hAnsi="Angsana New" w:hint="cs"/>
          <w:sz w:val="30"/>
          <w:szCs w:val="30"/>
          <w:cs/>
        </w:rPr>
        <w:t>ร่วมค้า</w:t>
      </w:r>
      <w:r w:rsidRPr="00191809">
        <w:rPr>
          <w:rFonts w:ascii="Angsana New" w:hAnsi="Angsana New" w:hint="cs"/>
          <w:sz w:val="30"/>
          <w:szCs w:val="30"/>
          <w:cs/>
        </w:rPr>
        <w:t>สำหรับ</w:t>
      </w:r>
      <w:r w:rsidRPr="00191809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4D01B7">
        <w:rPr>
          <w:rFonts w:ascii="Angsana New" w:hAnsi="Angsana New" w:hint="cs"/>
          <w:sz w:val="30"/>
          <w:szCs w:val="30"/>
          <w:cs/>
          <w:lang w:val="en-US"/>
        </w:rPr>
        <w:t>สามเดือนและ</w:t>
      </w:r>
      <w:r w:rsidR="00BC708E" w:rsidRPr="00191809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191809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F3584C" w:rsidRPr="00F3584C">
        <w:rPr>
          <w:rFonts w:ascii="Angsana New" w:hAnsi="Angsana New"/>
          <w:sz w:val="30"/>
          <w:szCs w:val="30"/>
          <w:lang w:val="en-US"/>
        </w:rPr>
        <w:t>30</w:t>
      </w:r>
      <w:r w:rsidRPr="00191809">
        <w:rPr>
          <w:rFonts w:ascii="Angsana New" w:hAnsi="Angsana New"/>
          <w:sz w:val="30"/>
          <w:szCs w:val="30"/>
          <w:lang w:val="en-US"/>
        </w:rPr>
        <w:t xml:space="preserve"> </w:t>
      </w:r>
      <w:r w:rsidR="00BC708E" w:rsidRPr="00191809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1918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2563</w:t>
      </w:r>
      <w:r w:rsidRPr="00191809">
        <w:rPr>
          <w:rFonts w:ascii="Angsana New" w:hAnsi="Angsana New"/>
          <w:sz w:val="30"/>
          <w:szCs w:val="30"/>
          <w:lang w:val="en-US"/>
        </w:rPr>
        <w:t xml:space="preserve"> </w:t>
      </w:r>
      <w:r w:rsidR="00576F2D" w:rsidRPr="00191809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="00576F2D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</w:t>
      </w:r>
      <w:r w:rsidR="003E1A0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E622C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A913A9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ขาดทุนจากการด้อยค่า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สำหรับงวดสามเดือนและหกเดือนสิ้นสุด</w:t>
      </w:r>
      <w:r w:rsidR="004D01B7">
        <w:rPr>
          <w:rFonts w:ascii="Angsana New" w:hAnsi="Angsana New" w:hint="cs"/>
          <w:i/>
          <w:iCs/>
          <w:sz w:val="30"/>
          <w:szCs w:val="30"/>
          <w:cs/>
          <w:lang w:val="en-US"/>
        </w:rPr>
        <w:t>วันที่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F3584C" w:rsidRPr="00F3584C">
        <w:rPr>
          <w:rFonts w:ascii="Angsana New" w:hAnsi="Angsana New"/>
          <w:i/>
          <w:iCs/>
          <w:sz w:val="30"/>
          <w:szCs w:val="30"/>
          <w:lang w:val="en-US"/>
        </w:rPr>
        <w:t>30</w:t>
      </w:r>
      <w:r w:rsidR="00F9377E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มิถุนายน </w:t>
      </w:r>
      <w:r w:rsidR="00F3584C" w:rsidRPr="00F3584C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F9377E" w:rsidRP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เป็น</w:t>
      </w:r>
      <w:r w:rsidR="00A913A9">
        <w:rPr>
          <w:rFonts w:ascii="Angsana New" w:hAnsi="Angsana New"/>
          <w:i/>
          <w:iCs/>
          <w:sz w:val="30"/>
          <w:szCs w:val="30"/>
          <w:cs/>
          <w:lang w:val="en-US"/>
        </w:rPr>
        <w:br/>
      </w:r>
      <w:r w:rsidR="00F9377E" w:rsidRP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>จำนวนเงิน</w:t>
      </w:r>
      <w:r w:rsidR="00F9377E" w:rsidRPr="00F9377E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="00F3584C" w:rsidRPr="00F3584C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F9377E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F3584C" w:rsidRPr="00F3584C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F9377E" w:rsidRPr="00F9377E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D01B7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และ </w:t>
      </w:r>
      <w:r w:rsidR="00F3584C" w:rsidRPr="00F3584C">
        <w:rPr>
          <w:rFonts w:ascii="Angsana New" w:hAnsi="Angsana New"/>
          <w:i/>
          <w:iCs/>
          <w:sz w:val="30"/>
          <w:szCs w:val="30"/>
          <w:lang w:val="en-US"/>
        </w:rPr>
        <w:t>18</w:t>
      </w:r>
      <w:r w:rsidR="00F9377E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F3584C" w:rsidRPr="00F3584C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F9377E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F9377E" w:rsidRP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BD3B8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>ตามลำดับ</w:t>
      </w:r>
      <w:r w:rsidR="00F9377E" w:rsidRPr="00F9377E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="004D01B7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ใน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>งบการเงินเฉพาะกิจการ</w:t>
      </w:r>
      <w:r w:rsidRPr="00FE622C">
        <w:rPr>
          <w:rFonts w:ascii="Angsana New" w:hAnsi="Angsana New" w:hint="cs"/>
          <w:i/>
          <w:iCs/>
          <w:sz w:val="30"/>
          <w:szCs w:val="30"/>
          <w:cs/>
          <w:lang w:val="en-US"/>
        </w:rPr>
        <w:t>)</w:t>
      </w:r>
    </w:p>
    <w:tbl>
      <w:tblPr>
        <w:tblW w:w="1432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1"/>
        <w:gridCol w:w="2160"/>
        <w:gridCol w:w="126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66"/>
        <w:gridCol w:w="214"/>
        <w:gridCol w:w="900"/>
        <w:gridCol w:w="180"/>
        <w:gridCol w:w="900"/>
        <w:gridCol w:w="7"/>
      </w:tblGrid>
      <w:tr w:rsidR="004323B9" w:rsidRPr="007F4B07" w14:paraId="1D2A6FAC" w14:textId="77777777" w:rsidTr="00451245">
        <w:trPr>
          <w:cantSplit/>
        </w:trPr>
        <w:tc>
          <w:tcPr>
            <w:tcW w:w="14328" w:type="dxa"/>
            <w:gridSpan w:val="19"/>
          </w:tcPr>
          <w:p w14:paraId="163227B8" w14:textId="2BF758B0" w:rsidR="004323B9" w:rsidRPr="007F4B07" w:rsidRDefault="004323B9" w:rsidP="004323B9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lastRenderedPageBreak/>
              <w:t xml:space="preserve">เงินลงทุนในการร่วมค้า ณ วันที่ </w:t>
            </w:r>
            <w:r w:rsidR="00F3584C"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="0045124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="00543FB8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F3584C"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และ</w:t>
            </w:r>
            <w:r w:rsidR="00414E0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วันที่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F3584C"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543FB8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="00543FB8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F3584C"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  <w:r w:rsidR="00543FB8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มีดังนี้</w:t>
            </w:r>
          </w:p>
        </w:tc>
      </w:tr>
      <w:tr w:rsidR="004323B9" w:rsidRPr="007F4B07" w14:paraId="0AEB7E1C" w14:textId="77777777" w:rsidTr="00451245">
        <w:trPr>
          <w:cantSplit/>
        </w:trPr>
        <w:tc>
          <w:tcPr>
            <w:tcW w:w="2441" w:type="dxa"/>
          </w:tcPr>
          <w:p w14:paraId="75005C29" w14:textId="77777777" w:rsidR="004323B9" w:rsidRPr="007F4B07" w:rsidRDefault="004323B9" w:rsidP="00BA38ED">
            <w:pPr>
              <w:rPr>
                <w:rFonts w:ascii="Angsana New" w:hAnsi="Angsana New" w:cs="Angsana New"/>
                <w:sz w:val="28"/>
                <w:szCs w:val="28"/>
                <w:lang w:val="x-none"/>
              </w:rPr>
            </w:pPr>
          </w:p>
        </w:tc>
        <w:tc>
          <w:tcPr>
            <w:tcW w:w="11887" w:type="dxa"/>
            <w:gridSpan w:val="18"/>
          </w:tcPr>
          <w:p w14:paraId="29DC7E71" w14:textId="77777777" w:rsidR="004323B9" w:rsidRPr="007F4B07" w:rsidRDefault="004323B9" w:rsidP="00A00DF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93345" w:rsidRPr="007F4B07" w14:paraId="41E4E729" w14:textId="77777777" w:rsidTr="00451245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0751AF79" w14:textId="77777777" w:rsidR="00493345" w:rsidRPr="007F4B07" w:rsidRDefault="00493345" w:rsidP="0049334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3C56A61" w14:textId="77777777" w:rsidR="00DC7C35" w:rsidRPr="007F4B07" w:rsidRDefault="00DC7C35" w:rsidP="004933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78EF8A3" w14:textId="77777777" w:rsidR="00493345" w:rsidRPr="007F4B07" w:rsidRDefault="00493345" w:rsidP="0049334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  <w:vMerge w:val="restart"/>
          </w:tcPr>
          <w:p w14:paraId="32E5402F" w14:textId="77777777" w:rsidR="00493345" w:rsidRPr="007F4B07" w:rsidRDefault="00493345" w:rsidP="0049334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ประเทศที่</w:t>
            </w:r>
            <w:r w:rsidR="008952BD"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1980" w:type="dxa"/>
            <w:gridSpan w:val="3"/>
          </w:tcPr>
          <w:p w14:paraId="1FDC230B" w14:textId="77777777" w:rsidR="00493345" w:rsidRPr="007F4B07" w:rsidRDefault="00493345" w:rsidP="004933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สัดส่วนความ</w:t>
            </w:r>
            <w:r w:rsidR="00442FF4" w:rsidRPr="007F4B07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5B3919E9" w14:textId="77777777" w:rsidR="00493345" w:rsidRPr="007F4B07" w:rsidRDefault="00493345" w:rsidP="0049334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38A3F356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4BAEF1B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ทุนชำระแล้ว</w:t>
            </w:r>
            <w:r w:rsidRPr="007F4B07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12738F84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46" w:type="dxa"/>
            <w:gridSpan w:val="3"/>
          </w:tcPr>
          <w:p w14:paraId="765570F9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6DBFF3C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00DB8787" w14:textId="77777777" w:rsidR="00493345" w:rsidRPr="007F4B07" w:rsidRDefault="00493345" w:rsidP="004933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00EAFAA6" w14:textId="77777777" w:rsidR="00493345" w:rsidRPr="007F4B07" w:rsidRDefault="00493345" w:rsidP="004933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9E530C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7F4B07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451245" w:rsidRPr="007F4B07" w14:paraId="67E3F590" w14:textId="77777777" w:rsidTr="00451245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0584DB6D" w14:textId="77777777" w:rsidR="00451245" w:rsidRPr="003E1A06" w:rsidRDefault="00451245" w:rsidP="0045124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60" w:type="dxa"/>
          </w:tcPr>
          <w:p w14:paraId="54E29BAB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147ADC5F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64D58B" w14:textId="77DA630D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45124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124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F6115B4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8A7CEC" w14:textId="58CB89D8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124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1245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DE73E1B" w14:textId="77777777" w:rsidR="00451245" w:rsidRPr="007F4B07" w:rsidRDefault="00451245" w:rsidP="0045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B465984" w14:textId="676A0799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45124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124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4E4F045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E286AB" w14:textId="7ABD17A2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124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1245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65534C6" w14:textId="77777777" w:rsidR="00451245" w:rsidRPr="007F4B07" w:rsidRDefault="00451245" w:rsidP="0045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DD663EC" w14:textId="217BE613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45124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124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4C44654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18CAC615" w14:textId="1D7357D5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124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1245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14" w:type="dxa"/>
          </w:tcPr>
          <w:p w14:paraId="361DC4A2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0D4CC0" w14:textId="4C61988C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45124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124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C4629AF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B9E070" w14:textId="67DF166C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124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1245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51245" w:rsidRPr="007F4B07" w14:paraId="2F4120D7" w14:textId="77777777" w:rsidTr="00451245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28FDD7D8" w14:textId="77777777" w:rsidR="00451245" w:rsidRPr="007F4B07" w:rsidRDefault="00451245" w:rsidP="0045124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D4E442C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2E9A297F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36BAFC" w14:textId="1309BC9B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DB04B30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412ACE" w14:textId="369C7A3D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2140DC8" w14:textId="77777777" w:rsidR="00451245" w:rsidRPr="007F4B07" w:rsidRDefault="00451245" w:rsidP="0045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618F8B" w14:textId="22166866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7CC91D3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032CAF" w14:textId="0560810F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AD61808" w14:textId="77777777" w:rsidR="00451245" w:rsidRPr="007F4B07" w:rsidRDefault="00451245" w:rsidP="0045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264B84F" w14:textId="60E26DDE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CFF7A87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600C5FFD" w14:textId="66499D67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14" w:type="dxa"/>
          </w:tcPr>
          <w:p w14:paraId="55CB49AC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D62060" w14:textId="7601DBF4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BA4FB5D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4BD543" w14:textId="3EE6DEEE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</w:tr>
      <w:tr w:rsidR="00451245" w:rsidRPr="007F4B07" w14:paraId="1EF45059" w14:textId="77777777" w:rsidTr="00451245">
        <w:trPr>
          <w:cantSplit/>
          <w:trHeight w:val="270"/>
        </w:trPr>
        <w:tc>
          <w:tcPr>
            <w:tcW w:w="2441" w:type="dxa"/>
          </w:tcPr>
          <w:p w14:paraId="7095A61A" w14:textId="77777777" w:rsidR="00451245" w:rsidRPr="007F4B07" w:rsidRDefault="00451245" w:rsidP="0045124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38123705" w14:textId="77777777" w:rsidR="00451245" w:rsidRPr="007F4B07" w:rsidRDefault="00451245" w:rsidP="0045124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D59329" w14:textId="77777777" w:rsidR="00451245" w:rsidRPr="007F4B07" w:rsidRDefault="00451245" w:rsidP="0045124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757B4549" w14:textId="77777777" w:rsidR="00451245" w:rsidRPr="007F4B07" w:rsidRDefault="00451245" w:rsidP="0045124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151E06F8" w14:textId="77777777" w:rsidR="00451245" w:rsidRPr="007F4B07" w:rsidRDefault="00451245" w:rsidP="00451245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307" w:type="dxa"/>
            <w:gridSpan w:val="12"/>
          </w:tcPr>
          <w:p w14:paraId="3BFE1EE7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51245" w:rsidRPr="007F4B07" w14:paraId="711E430C" w14:textId="77777777" w:rsidTr="00451245">
        <w:trPr>
          <w:gridAfter w:val="1"/>
          <w:wAfter w:w="7" w:type="dxa"/>
          <w:cantSplit/>
        </w:trPr>
        <w:tc>
          <w:tcPr>
            <w:tcW w:w="2441" w:type="dxa"/>
          </w:tcPr>
          <w:p w14:paraId="1DBB244D" w14:textId="77777777" w:rsidR="00451245" w:rsidRPr="007F4B07" w:rsidRDefault="00451245" w:rsidP="0045124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160" w:type="dxa"/>
          </w:tcPr>
          <w:p w14:paraId="2F6C59C4" w14:textId="77777777" w:rsidR="00451245" w:rsidRPr="007F4B07" w:rsidRDefault="00451245" w:rsidP="0045124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BC8C17" w14:textId="77777777" w:rsidR="00451245" w:rsidRPr="007F4B07" w:rsidRDefault="00451245" w:rsidP="00451245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E575107" w14:textId="77777777" w:rsidR="00451245" w:rsidRPr="007F4B0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CC715A" w14:textId="77777777" w:rsidR="00451245" w:rsidRPr="007F4B07" w:rsidRDefault="00451245" w:rsidP="0045124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C25748A" w14:textId="77777777" w:rsidR="00451245" w:rsidRPr="007F4B07" w:rsidRDefault="00451245" w:rsidP="00451245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3F4D316" w14:textId="77777777" w:rsidR="00451245" w:rsidRPr="007F4B07" w:rsidRDefault="00451245" w:rsidP="0045124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52BDB3" w14:textId="77777777" w:rsidR="00451245" w:rsidRPr="007F4B07" w:rsidRDefault="00451245" w:rsidP="0045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44332C" w14:textId="77777777" w:rsidR="00451245" w:rsidRPr="007F4B07" w:rsidRDefault="00451245" w:rsidP="0045124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6C1332" w14:textId="77777777" w:rsidR="00451245" w:rsidRPr="007F4B07" w:rsidRDefault="00451245" w:rsidP="0045124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295ACD" w14:textId="77777777" w:rsidR="00451245" w:rsidRPr="007F4B07" w:rsidRDefault="00451245" w:rsidP="0045124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8D4B0E" w14:textId="77777777" w:rsidR="00451245" w:rsidRPr="007F4B07" w:rsidRDefault="00451245" w:rsidP="0045124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853719" w14:textId="77777777" w:rsidR="00451245" w:rsidRPr="007F4B07" w:rsidRDefault="00451245" w:rsidP="0045124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549F79D8" w14:textId="77777777" w:rsidR="00451245" w:rsidRPr="007F4B07" w:rsidRDefault="00451245" w:rsidP="0045124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0512436A" w14:textId="77777777" w:rsidR="00451245" w:rsidRPr="007F4B07" w:rsidRDefault="00451245" w:rsidP="0045124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8B0FB39" w14:textId="77777777" w:rsidR="00451245" w:rsidRPr="007F4B07" w:rsidRDefault="00451245" w:rsidP="0045124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A278A6" w14:textId="77777777" w:rsidR="00451245" w:rsidRPr="007F4B07" w:rsidRDefault="00451245" w:rsidP="0045124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FB41F5" w14:textId="77777777" w:rsidR="00451245" w:rsidRPr="007F4B07" w:rsidRDefault="00451245" w:rsidP="004512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91809" w:rsidRPr="007F4B07" w14:paraId="28D506D5" w14:textId="77777777" w:rsidTr="00451245">
        <w:trPr>
          <w:gridAfter w:val="1"/>
          <w:wAfter w:w="7" w:type="dxa"/>
          <w:cantSplit/>
        </w:trPr>
        <w:tc>
          <w:tcPr>
            <w:tcW w:w="2441" w:type="dxa"/>
          </w:tcPr>
          <w:p w14:paraId="19C82F9F" w14:textId="2CC30DA6" w:rsidR="00191809" w:rsidRPr="007F4B07" w:rsidRDefault="00191809" w:rsidP="0019180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2160" w:type="dxa"/>
          </w:tcPr>
          <w:p w14:paraId="2FD79538" w14:textId="78FA171F" w:rsidR="00191809" w:rsidRPr="002E0219" w:rsidRDefault="00191809" w:rsidP="00191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ผลิตและจำหน่ายเครื่องดื่ม</w:t>
            </w:r>
          </w:p>
        </w:tc>
        <w:tc>
          <w:tcPr>
            <w:tcW w:w="1260" w:type="dxa"/>
          </w:tcPr>
          <w:p w14:paraId="7C84507E" w14:textId="69CAE7FE" w:rsidR="00191809" w:rsidRPr="007F4B07" w:rsidRDefault="00191809" w:rsidP="00191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อินโดนีเซีย</w:t>
            </w:r>
          </w:p>
        </w:tc>
        <w:tc>
          <w:tcPr>
            <w:tcW w:w="900" w:type="dxa"/>
          </w:tcPr>
          <w:p w14:paraId="7B10F917" w14:textId="1C85B607" w:rsidR="00191809" w:rsidRPr="007F4B07" w:rsidRDefault="00F3584C" w:rsidP="0019180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5530E95B" w14:textId="77777777" w:rsidR="00191809" w:rsidRPr="007F4B07" w:rsidRDefault="00191809" w:rsidP="001918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752797" w14:textId="646123E3" w:rsidR="00191809" w:rsidRPr="007F4B07" w:rsidRDefault="00F3584C" w:rsidP="0019180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397CBC66" w14:textId="77777777" w:rsidR="00191809" w:rsidRPr="007F4B07" w:rsidRDefault="00191809" w:rsidP="00191809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546828" w14:textId="0EF9ABD9" w:rsidR="00191809" w:rsidRPr="007F4B07" w:rsidRDefault="00F3584C" w:rsidP="00191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191809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191809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1E2C6481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187585" w14:textId="7BBAE9C8" w:rsidR="00191809" w:rsidRPr="007F4B07" w:rsidRDefault="00F3584C" w:rsidP="00191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191809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191809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4D612753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2E7F99" w14:textId="53578A27" w:rsidR="00191809" w:rsidRPr="007F4B07" w:rsidRDefault="00F3584C" w:rsidP="0019180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635</w:t>
            </w:r>
            <w:r w:rsidR="00191809" w:rsidRPr="0019180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49E1C3AF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751CE5C4" w14:textId="3CB34FFA" w:rsidR="00191809" w:rsidRPr="007F4B07" w:rsidRDefault="00F3584C" w:rsidP="0019180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191809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14" w:type="dxa"/>
          </w:tcPr>
          <w:p w14:paraId="70A77E32" w14:textId="77777777" w:rsidR="00191809" w:rsidRPr="007F4B07" w:rsidRDefault="00191809" w:rsidP="001918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A136E1" w14:textId="6B7B41D4" w:rsidR="00191809" w:rsidRPr="007F4B07" w:rsidRDefault="00F3584C" w:rsidP="0019180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163</w:t>
            </w:r>
            <w:r w:rsidR="00191809" w:rsidRPr="0019180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80" w:type="dxa"/>
          </w:tcPr>
          <w:p w14:paraId="17C3332D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8F0C3B" w14:textId="7E041692" w:rsidR="00191809" w:rsidRPr="007F4B07" w:rsidRDefault="00F3584C" w:rsidP="0019180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153</w:t>
            </w:r>
            <w:r w:rsidR="00191809"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700</w:t>
            </w:r>
          </w:p>
        </w:tc>
      </w:tr>
      <w:tr w:rsidR="00191809" w:rsidRPr="007F4B07" w14:paraId="538919A5" w14:textId="77777777" w:rsidTr="00451245">
        <w:trPr>
          <w:gridAfter w:val="1"/>
          <w:wAfter w:w="7" w:type="dxa"/>
          <w:cantSplit/>
        </w:trPr>
        <w:tc>
          <w:tcPr>
            <w:tcW w:w="2441" w:type="dxa"/>
          </w:tcPr>
          <w:p w14:paraId="0F73D33A" w14:textId="77777777" w:rsidR="00191809" w:rsidRPr="007F4B07" w:rsidRDefault="00191809" w:rsidP="00191809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14:paraId="697B143C" w14:textId="77777777" w:rsidR="00191809" w:rsidRPr="007F4B07" w:rsidRDefault="00191809" w:rsidP="0019180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C43C88" w14:textId="77777777" w:rsidR="00191809" w:rsidRPr="007F4B07" w:rsidRDefault="00191809" w:rsidP="0019180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052F51D" w14:textId="77777777" w:rsidR="00191809" w:rsidRPr="007F4B07" w:rsidRDefault="00191809" w:rsidP="0019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9922CDC" w14:textId="77777777" w:rsidR="00191809" w:rsidRPr="007F4B07" w:rsidRDefault="00191809" w:rsidP="0019180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7CFA6CD" w14:textId="77777777" w:rsidR="00191809" w:rsidRPr="007F4B07" w:rsidRDefault="00191809" w:rsidP="0019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3EC6C4" w14:textId="77777777" w:rsidR="00191809" w:rsidRPr="007F4B07" w:rsidRDefault="00191809" w:rsidP="0019180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75BFAD6" w14:textId="77777777" w:rsidR="00191809" w:rsidRPr="007F4B07" w:rsidRDefault="00191809" w:rsidP="00191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EB2AEF9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7EF4806" w14:textId="77777777" w:rsidR="00191809" w:rsidRPr="007F4B07" w:rsidRDefault="00191809" w:rsidP="00191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1AABF2F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E753FF9" w14:textId="05168E34" w:rsidR="00191809" w:rsidRPr="007F4B07" w:rsidRDefault="00F3584C" w:rsidP="0019180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635</w:t>
            </w:r>
            <w:r w:rsidR="00191809" w:rsidRPr="0019180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1323FB64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</w:tcPr>
          <w:p w14:paraId="666FED30" w14:textId="13C0AC57" w:rsidR="00191809" w:rsidRPr="007F4B07" w:rsidRDefault="00F3584C" w:rsidP="0019180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191809"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14" w:type="dxa"/>
          </w:tcPr>
          <w:p w14:paraId="6EEB3DAD" w14:textId="77777777" w:rsidR="00191809" w:rsidRPr="007F4B07" w:rsidRDefault="00191809" w:rsidP="001918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1A9FD9F" w14:textId="3500CC67" w:rsidR="00191809" w:rsidRPr="007F4B07" w:rsidRDefault="00F3584C" w:rsidP="0019180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163</w:t>
            </w:r>
            <w:r w:rsidR="00191809" w:rsidRPr="0019180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80" w:type="dxa"/>
          </w:tcPr>
          <w:p w14:paraId="0173ACA2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DB27D98" w14:textId="0F63E72B" w:rsidR="00191809" w:rsidRPr="007F4B07" w:rsidRDefault="00F3584C" w:rsidP="0019180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153</w:t>
            </w:r>
            <w:r w:rsidR="00191809"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700</w:t>
            </w:r>
          </w:p>
        </w:tc>
      </w:tr>
    </w:tbl>
    <w:p w14:paraId="4DA9A3AF" w14:textId="77777777" w:rsidR="0050125F" w:rsidRDefault="0050125F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32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001"/>
        <w:gridCol w:w="180"/>
        <w:gridCol w:w="994"/>
        <w:gridCol w:w="180"/>
        <w:gridCol w:w="885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90"/>
      </w:tblGrid>
      <w:tr w:rsidR="007F4B07" w:rsidRPr="007F4B07" w14:paraId="417FB5C7" w14:textId="77777777" w:rsidTr="00451245">
        <w:trPr>
          <w:cantSplit/>
          <w:tblHeader/>
        </w:trPr>
        <w:tc>
          <w:tcPr>
            <w:tcW w:w="2981" w:type="dxa"/>
          </w:tcPr>
          <w:p w14:paraId="73040860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0" w:type="dxa"/>
            <w:gridSpan w:val="19"/>
          </w:tcPr>
          <w:p w14:paraId="7CC23532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07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F4B07" w:rsidRPr="007F4B07" w14:paraId="35429689" w14:textId="77777777" w:rsidTr="00717AF7">
        <w:trPr>
          <w:cantSplit/>
          <w:tblHeader/>
        </w:trPr>
        <w:tc>
          <w:tcPr>
            <w:tcW w:w="2981" w:type="dxa"/>
          </w:tcPr>
          <w:p w14:paraId="5B6D5B73" w14:textId="77777777" w:rsidR="007F4B07" w:rsidRPr="007F4B07" w:rsidRDefault="007F4B07" w:rsidP="00781A9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0D5A218C" w14:textId="77777777" w:rsidR="007F4B07" w:rsidRPr="007F4B07" w:rsidRDefault="007F4B07" w:rsidP="00781A9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55C5B85F" w14:textId="77777777" w:rsidR="007F4B07" w:rsidRPr="007F4B07" w:rsidRDefault="007F4B07" w:rsidP="00781A9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55" w:type="dxa"/>
            <w:gridSpan w:val="3"/>
          </w:tcPr>
          <w:p w14:paraId="1D3EFD6A" w14:textId="77777777" w:rsidR="007F4B07" w:rsidRPr="007F4B07" w:rsidRDefault="007F4B07" w:rsidP="00781A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148C8A60" w14:textId="77777777" w:rsidR="007F4B07" w:rsidRPr="007F4B07" w:rsidRDefault="007F4B07" w:rsidP="00781A9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EA5478F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5B72C1D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F24356A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B221E64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46F4B7F9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451245" w:rsidRPr="007F4B07" w14:paraId="5AF5FBAD" w14:textId="77777777" w:rsidTr="00717AF7">
        <w:trPr>
          <w:cantSplit/>
          <w:tblHeader/>
        </w:trPr>
        <w:tc>
          <w:tcPr>
            <w:tcW w:w="2981" w:type="dxa"/>
          </w:tcPr>
          <w:p w14:paraId="5695DFC2" w14:textId="77777777" w:rsidR="00451245" w:rsidRPr="007F4B07" w:rsidRDefault="00451245" w:rsidP="0045124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EB5F516" w14:textId="57E3A647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30</w:t>
            </w:r>
            <w:r w:rsidR="0045124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35881E24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41F91A0E" w14:textId="5FD3FCF7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124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1245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C694FCC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3F270E3D" w14:textId="26AD2AA7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30</w:t>
            </w:r>
            <w:r w:rsidR="0045124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585A1ECA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5C030D" w14:textId="1E26FFEF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124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1245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8EDD122" w14:textId="77777777" w:rsidR="00451245" w:rsidRPr="007F4B07" w:rsidRDefault="00451245" w:rsidP="0045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67CBCCC" w14:textId="69454EB8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30</w:t>
            </w:r>
            <w:r w:rsidR="0045124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3A63C7D5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F61B89" w14:textId="7D881D9D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124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1245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C8B127D" w14:textId="77777777" w:rsidR="00451245" w:rsidRPr="007F4B07" w:rsidRDefault="00451245" w:rsidP="0045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511656" w14:textId="11AA3CFC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30</w:t>
            </w:r>
            <w:r w:rsidR="0045124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27D29B50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9D1D22" w14:textId="4C41207F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124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1245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7738FBA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5D7509" w14:textId="054E013A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30</w:t>
            </w:r>
            <w:r w:rsidR="0045124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575FC963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BDC331" w14:textId="214A4C0C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124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1245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51245" w:rsidRPr="007F4B07" w14:paraId="38F4C1AD" w14:textId="77777777" w:rsidTr="00717AF7">
        <w:trPr>
          <w:cantSplit/>
          <w:tblHeader/>
        </w:trPr>
        <w:tc>
          <w:tcPr>
            <w:tcW w:w="2981" w:type="dxa"/>
          </w:tcPr>
          <w:p w14:paraId="65248675" w14:textId="77777777" w:rsidR="00451245" w:rsidRPr="007F4B07" w:rsidRDefault="00451245" w:rsidP="0045124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547203A" w14:textId="0BF0ECD6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4AC3639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6DA90AC9" w14:textId="723E300A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90FB84F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3B1E68C5" w14:textId="7FC8B65B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8A61EA4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F24196" w14:textId="322AB8D9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3CAE052" w14:textId="77777777" w:rsidR="00451245" w:rsidRPr="007F4B07" w:rsidRDefault="00451245" w:rsidP="0045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90C98E8" w14:textId="6A126C03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352E46E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123C62" w14:textId="5F51BAB1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CA34F26" w14:textId="77777777" w:rsidR="00451245" w:rsidRPr="007F4B07" w:rsidRDefault="00451245" w:rsidP="0045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0202C97" w14:textId="44F4B70D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D5B50C8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36DDC6" w14:textId="79A49582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AE6DBF5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91168E" w14:textId="75F60A42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A1B032D" w14:textId="77777777" w:rsidR="00451245" w:rsidRPr="007F4B07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55BB07" w14:textId="115689D7" w:rsidR="00451245" w:rsidRPr="007F4B07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</w:tr>
      <w:tr w:rsidR="00451245" w:rsidRPr="007F4B07" w14:paraId="6E46BC56" w14:textId="77777777" w:rsidTr="00451245">
        <w:trPr>
          <w:cantSplit/>
          <w:trHeight w:val="270"/>
        </w:trPr>
        <w:tc>
          <w:tcPr>
            <w:tcW w:w="2981" w:type="dxa"/>
          </w:tcPr>
          <w:p w14:paraId="20B6E44A" w14:textId="77777777" w:rsidR="00451245" w:rsidRPr="007F4B07" w:rsidRDefault="00451245" w:rsidP="0045124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2360A794" w14:textId="77777777" w:rsidR="00451245" w:rsidRPr="007F4B07" w:rsidRDefault="00451245" w:rsidP="0045124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4E099130" w14:textId="77777777" w:rsidR="00451245" w:rsidRPr="007F4B07" w:rsidRDefault="00451245" w:rsidP="0045124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5" w:type="dxa"/>
            <w:gridSpan w:val="15"/>
          </w:tcPr>
          <w:p w14:paraId="6013AFA8" w14:textId="77777777" w:rsidR="00451245" w:rsidRPr="007F4B07" w:rsidRDefault="00451245" w:rsidP="0045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51245" w:rsidRPr="007F4B07" w14:paraId="51F7F719" w14:textId="77777777" w:rsidTr="00717AF7">
        <w:trPr>
          <w:cantSplit/>
        </w:trPr>
        <w:tc>
          <w:tcPr>
            <w:tcW w:w="2981" w:type="dxa"/>
          </w:tcPr>
          <w:p w14:paraId="2AB41632" w14:textId="77777777" w:rsidR="00451245" w:rsidRPr="007F4B07" w:rsidRDefault="00451245" w:rsidP="0045124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01" w:type="dxa"/>
          </w:tcPr>
          <w:p w14:paraId="59C445D1" w14:textId="77777777" w:rsidR="00451245" w:rsidRPr="007F4B07" w:rsidRDefault="00451245" w:rsidP="00451245">
            <w:pPr>
              <w:tabs>
                <w:tab w:val="clear" w:pos="454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B751F8" w14:textId="77777777" w:rsidR="00451245" w:rsidRPr="007F4B07" w:rsidRDefault="00451245" w:rsidP="00451245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</w:tcPr>
          <w:p w14:paraId="68D07846" w14:textId="77777777" w:rsidR="00451245" w:rsidRPr="007F4B07" w:rsidRDefault="00451245" w:rsidP="00451245">
            <w:pPr>
              <w:tabs>
                <w:tab w:val="clear" w:pos="454"/>
                <w:tab w:val="clear" w:pos="907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A305D3" w14:textId="77777777" w:rsidR="00451245" w:rsidRPr="007F4B07" w:rsidRDefault="00451245" w:rsidP="00451245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85" w:type="dxa"/>
          </w:tcPr>
          <w:p w14:paraId="292334D0" w14:textId="77777777" w:rsidR="00451245" w:rsidRPr="007F4B07" w:rsidRDefault="00451245" w:rsidP="00451245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6ADDC24" w14:textId="77777777" w:rsidR="00451245" w:rsidRPr="007F4B07" w:rsidRDefault="00451245" w:rsidP="00451245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6E31CFC" w14:textId="77777777" w:rsidR="00451245" w:rsidRPr="007F4B07" w:rsidRDefault="00451245" w:rsidP="00451245">
            <w:pPr>
              <w:tabs>
                <w:tab w:val="clear" w:pos="454"/>
              </w:tabs>
              <w:ind w:right="-79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1DBA31A" w14:textId="77777777" w:rsidR="00451245" w:rsidRPr="007F4B07" w:rsidRDefault="00451245" w:rsidP="0045124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20CCEBA" w14:textId="77777777" w:rsidR="00451245" w:rsidRPr="007F4B07" w:rsidRDefault="00451245" w:rsidP="0045124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063647A" w14:textId="77777777" w:rsidR="00451245" w:rsidRPr="007F4B07" w:rsidRDefault="00451245" w:rsidP="0045124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126AEC" w14:textId="77777777" w:rsidR="00451245" w:rsidRPr="007F4B07" w:rsidRDefault="00451245" w:rsidP="0045124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9CBEF8" w14:textId="77777777" w:rsidR="00451245" w:rsidRPr="007F4B07" w:rsidRDefault="00451245" w:rsidP="0045124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5704C4" w14:textId="77777777" w:rsidR="00451245" w:rsidRPr="007F4B07" w:rsidRDefault="00451245" w:rsidP="0045124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25E906C" w14:textId="77777777" w:rsidR="00451245" w:rsidRPr="007F4B07" w:rsidRDefault="00451245" w:rsidP="0045124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D74213" w14:textId="77777777" w:rsidR="00451245" w:rsidRPr="007F4B07" w:rsidRDefault="00451245" w:rsidP="0045124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0E8746" w14:textId="77777777" w:rsidR="00451245" w:rsidRPr="007F4B07" w:rsidRDefault="00451245" w:rsidP="0045124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168875C" w14:textId="77777777" w:rsidR="00451245" w:rsidRPr="007F4B07" w:rsidRDefault="00451245" w:rsidP="0045124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1DA2E0" w14:textId="77777777" w:rsidR="00451245" w:rsidRPr="007F4B07" w:rsidRDefault="00451245" w:rsidP="0045124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FE25AC" w14:textId="77777777" w:rsidR="00451245" w:rsidRPr="007F4B07" w:rsidRDefault="00451245" w:rsidP="0045124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91809" w:rsidRPr="007F4B07" w14:paraId="495F0710" w14:textId="77777777" w:rsidTr="00717AF7">
        <w:trPr>
          <w:cantSplit/>
        </w:trPr>
        <w:tc>
          <w:tcPr>
            <w:tcW w:w="2981" w:type="dxa"/>
          </w:tcPr>
          <w:p w14:paraId="30CF5C17" w14:textId="77777777" w:rsidR="00191809" w:rsidRPr="007F4B07" w:rsidRDefault="00191809" w:rsidP="00191809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1001" w:type="dxa"/>
          </w:tcPr>
          <w:p w14:paraId="1E0CA850" w14:textId="5A080E2F" w:rsidR="00191809" w:rsidRPr="007F4B07" w:rsidRDefault="00F3584C" w:rsidP="00191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6A1C340" w14:textId="77777777" w:rsidR="00191809" w:rsidRPr="007F4B07" w:rsidRDefault="00191809" w:rsidP="0019180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66CC654F" w14:textId="7D0410FB" w:rsidR="00191809" w:rsidRPr="007F4B07" w:rsidRDefault="00F3584C" w:rsidP="00191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4A577997" w14:textId="77777777" w:rsidR="00191809" w:rsidRPr="007F4B07" w:rsidRDefault="00191809" w:rsidP="0019180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18E0734B" w14:textId="7D07BFF5" w:rsidR="00191809" w:rsidRPr="007F4B07" w:rsidRDefault="00F3584C" w:rsidP="00191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191809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191809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75B3CB20" w14:textId="77777777" w:rsidR="00191809" w:rsidRPr="007F4B07" w:rsidRDefault="00191809" w:rsidP="001918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848463" w14:textId="2C0BF538" w:rsidR="00191809" w:rsidRPr="007F4B07" w:rsidRDefault="00F3584C" w:rsidP="00191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191809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191809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2FD783E3" w14:textId="77777777" w:rsidR="00191809" w:rsidRPr="007F4B07" w:rsidRDefault="00191809" w:rsidP="00191809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EB5E99" w14:textId="49194FBA" w:rsidR="00191809" w:rsidRPr="007F4B07" w:rsidRDefault="00F3584C" w:rsidP="00191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635</w:t>
            </w:r>
            <w:r w:rsidR="00191809" w:rsidRPr="0019180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55990A31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28E851" w14:textId="08A6F44C" w:rsidR="00191809" w:rsidRPr="007F4B07" w:rsidRDefault="00F3584C" w:rsidP="00191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191809"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1B65688F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68F69D" w14:textId="5FC50AC2" w:rsidR="00191809" w:rsidRPr="007F4B07" w:rsidRDefault="00191809" w:rsidP="0019180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9180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F3584C"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481</w:t>
            </w:r>
            <w:r w:rsidRPr="0019180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F3584C"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600</w:t>
            </w:r>
            <w:r w:rsidRPr="0019180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1C9B583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451937" w14:textId="53F3B9C4" w:rsidR="00191809" w:rsidRPr="007F4B07" w:rsidRDefault="00191809" w:rsidP="0019180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F3584C"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481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="00F3584C"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600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FE5166C" w14:textId="77777777" w:rsidR="00191809" w:rsidRPr="007F4B07" w:rsidRDefault="00191809" w:rsidP="001918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9E3A2" w14:textId="723092FD" w:rsidR="00191809" w:rsidRPr="007F4B07" w:rsidRDefault="00F3584C" w:rsidP="0019180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153</w:t>
            </w:r>
            <w:r w:rsidR="00191809" w:rsidRPr="0019180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54BE92BF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107B82" w14:textId="50830040" w:rsidR="00191809" w:rsidRPr="007F4B07" w:rsidRDefault="00F3584C" w:rsidP="0019180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153</w:t>
            </w:r>
            <w:r w:rsidR="00191809"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770</w:t>
            </w:r>
          </w:p>
        </w:tc>
      </w:tr>
      <w:tr w:rsidR="00191809" w:rsidRPr="007F4B07" w14:paraId="782A8578" w14:textId="77777777" w:rsidTr="00717AF7">
        <w:trPr>
          <w:cantSplit/>
        </w:trPr>
        <w:tc>
          <w:tcPr>
            <w:tcW w:w="2981" w:type="dxa"/>
          </w:tcPr>
          <w:p w14:paraId="5D9ECCAC" w14:textId="77777777" w:rsidR="00191809" w:rsidRPr="007F4B07" w:rsidRDefault="00191809" w:rsidP="00191809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1" w:type="dxa"/>
          </w:tcPr>
          <w:p w14:paraId="301ED6D9" w14:textId="77777777" w:rsidR="00191809" w:rsidRPr="007F4B07" w:rsidRDefault="00191809" w:rsidP="00191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A25200B" w14:textId="77777777" w:rsidR="00191809" w:rsidRPr="007F4B07" w:rsidRDefault="00191809" w:rsidP="0019180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6D4B1E56" w14:textId="77777777" w:rsidR="00191809" w:rsidRPr="007F4B07" w:rsidRDefault="00191809" w:rsidP="00191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5D7A8FF" w14:textId="77777777" w:rsidR="00191809" w:rsidRPr="007F4B07" w:rsidRDefault="00191809" w:rsidP="0019180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6D7B443B" w14:textId="77777777" w:rsidR="00191809" w:rsidRPr="007F4B07" w:rsidRDefault="00191809" w:rsidP="00191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F5868B" w14:textId="77777777" w:rsidR="00191809" w:rsidRPr="007F4B07" w:rsidRDefault="00191809" w:rsidP="001918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3746C1" w14:textId="77777777" w:rsidR="00191809" w:rsidRPr="007F4B07" w:rsidRDefault="00191809" w:rsidP="00191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A24628" w14:textId="77777777" w:rsidR="00191809" w:rsidRPr="007F4B07" w:rsidRDefault="00191809" w:rsidP="00191809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6A69E3" w14:textId="361762AC" w:rsidR="00191809" w:rsidRPr="007F4B07" w:rsidRDefault="00F3584C" w:rsidP="00191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635</w:t>
            </w:r>
            <w:r w:rsidR="00191809" w:rsidRPr="0019180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6E6CFEF5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7DE082" w14:textId="0DF62F8F" w:rsidR="00191809" w:rsidRPr="007F4B07" w:rsidRDefault="00F3584C" w:rsidP="00191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191809"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061ABD76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E3105D" w14:textId="2236465B" w:rsidR="00191809" w:rsidRPr="007F4B07" w:rsidRDefault="00191809" w:rsidP="0019180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9180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F3584C" w:rsidRPr="00F358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19180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F3584C" w:rsidRPr="00F358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600</w:t>
            </w:r>
            <w:r w:rsidRPr="0019180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3F797FB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8E23A4" w14:textId="06AA3776" w:rsidR="00191809" w:rsidRPr="007F4B07" w:rsidRDefault="00191809" w:rsidP="0019180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="00F3584C"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="00F3584C"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600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3FA31E9" w14:textId="77777777" w:rsidR="00191809" w:rsidRPr="007F4B07" w:rsidRDefault="00191809" w:rsidP="001918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595744" w14:textId="705C87C1" w:rsidR="00191809" w:rsidRPr="007F4B07" w:rsidRDefault="00F3584C" w:rsidP="0019180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153</w:t>
            </w:r>
            <w:r w:rsidR="00191809" w:rsidRPr="0019180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6E759834" w14:textId="77777777" w:rsidR="00191809" w:rsidRPr="007F4B07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5CEE30" w14:textId="097C46D4" w:rsidR="00191809" w:rsidRPr="007F4B07" w:rsidRDefault="00F3584C" w:rsidP="0019180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153</w:t>
            </w:r>
            <w:r w:rsidR="00191809"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</w:tr>
    </w:tbl>
    <w:p w14:paraId="7FF95B1E" w14:textId="77777777" w:rsidR="009E578E" w:rsidRDefault="009E578E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696EF29C" w14:textId="77777777" w:rsidR="007F4B07" w:rsidRDefault="00AE2B39" w:rsidP="004D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firstLine="90"/>
        <w:jc w:val="thaiDistribute"/>
        <w:rPr>
          <w:rFonts w:ascii="Angsana New" w:hAnsi="Angsana New" w:cs="Angsana New"/>
          <w:sz w:val="30"/>
          <w:szCs w:val="30"/>
          <w:cs/>
        </w:rPr>
        <w:sectPr w:rsidR="007F4B07" w:rsidSect="003A6AF1">
          <w:footerReference w:type="default" r:id="rId12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  <w:r w:rsidRPr="00244ECA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</w:t>
      </w:r>
      <w:r w:rsidR="00CF09BB" w:rsidRPr="00244ECA">
        <w:rPr>
          <w:rFonts w:ascii="Angsana New" w:hAnsi="Angsana New" w:cs="Angsana New" w:hint="cs"/>
          <w:sz w:val="30"/>
          <w:szCs w:val="30"/>
          <w:cs/>
        </w:rPr>
        <w:t>การร่วม</w:t>
      </w:r>
      <w:r w:rsidR="009D0C49" w:rsidRPr="00244ECA">
        <w:rPr>
          <w:rFonts w:ascii="Angsana New" w:hAnsi="Angsana New" w:cs="Angsana New" w:hint="cs"/>
          <w:sz w:val="30"/>
          <w:szCs w:val="30"/>
          <w:cs/>
        </w:rPr>
        <w:t>ค้า</w:t>
      </w:r>
      <w:r w:rsidRPr="00244ECA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117F902A" w14:textId="21AE7D99" w:rsidR="00000B3F" w:rsidRDefault="00000B3F" w:rsidP="001B524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736B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E1524E2" w14:textId="77777777" w:rsidR="00722FD2" w:rsidRPr="000736B4" w:rsidRDefault="00722FD2" w:rsidP="00722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5371188" w14:textId="1FE75416" w:rsidR="007F4B07" w:rsidRDefault="007F4B07" w:rsidP="00722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F4B07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F3584C" w:rsidRPr="00F3584C">
        <w:rPr>
          <w:rFonts w:ascii="Angsana New" w:hAnsi="Angsana New"/>
          <w:spacing w:val="-4"/>
          <w:sz w:val="30"/>
          <w:szCs w:val="30"/>
        </w:rPr>
        <w:t>30</w:t>
      </w:r>
      <w:r w:rsidR="00451245">
        <w:rPr>
          <w:rFonts w:ascii="Angsana New" w:hAnsi="Angsana New"/>
          <w:spacing w:val="-4"/>
          <w:sz w:val="30"/>
          <w:szCs w:val="30"/>
        </w:rPr>
        <w:t xml:space="preserve"> </w:t>
      </w:r>
      <w:r w:rsidR="0045124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7F4B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</w:rPr>
        <w:t>2563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>และ</w:t>
      </w:r>
      <w:r w:rsidRPr="007F4B07">
        <w:rPr>
          <w:rFonts w:ascii="Angsana New" w:hAnsi="Angsana New" w:hint="cs"/>
          <w:sz w:val="30"/>
          <w:szCs w:val="30"/>
          <w:cs/>
        </w:rPr>
        <w:t>วันที่</w:t>
      </w:r>
      <w:r w:rsidRPr="007F4B07">
        <w:rPr>
          <w:rFonts w:ascii="Angsana New" w:hAnsi="Angsana New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</w:rPr>
        <w:t>31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 xml:space="preserve">ธันวาคม </w:t>
      </w:r>
      <w:r w:rsidR="00F3584C" w:rsidRPr="00F3584C">
        <w:rPr>
          <w:rFonts w:ascii="Angsana New" w:hAnsi="Angsana New"/>
          <w:sz w:val="30"/>
          <w:szCs w:val="30"/>
        </w:rPr>
        <w:t>2562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5A5242">
        <w:rPr>
          <w:rFonts w:ascii="Angsana New" w:hAnsi="Angsana New" w:hint="cs"/>
          <w:sz w:val="30"/>
          <w:szCs w:val="30"/>
          <w:cs/>
        </w:rPr>
        <w:t>หก</w:t>
      </w:r>
      <w:r w:rsidRPr="007F4B07">
        <w:rPr>
          <w:rFonts w:ascii="Angsana New" w:hAnsi="Angsana New" w:hint="cs"/>
          <w:sz w:val="30"/>
          <w:szCs w:val="30"/>
          <w:cs/>
        </w:rPr>
        <w:t>เดือน</w:t>
      </w:r>
      <w:r w:rsidRPr="007F4B07">
        <w:rPr>
          <w:rFonts w:ascii="Angsana New" w:hAnsi="Angsana New"/>
          <w:sz w:val="30"/>
          <w:szCs w:val="30"/>
          <w:cs/>
        </w:rPr>
        <w:t>สิ้นสุดวันที่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/>
          <w:spacing w:val="-4"/>
          <w:sz w:val="30"/>
          <w:szCs w:val="30"/>
        </w:rPr>
        <w:t>30</w:t>
      </w:r>
      <w:r w:rsidR="00451245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</w:t>
      </w:r>
      <w:r w:rsidRPr="007F4B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</w:rPr>
        <w:t>2563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 xml:space="preserve">และ </w:t>
      </w:r>
      <w:r w:rsidR="00F3584C" w:rsidRPr="00F3584C">
        <w:rPr>
          <w:rFonts w:ascii="Angsana New" w:hAnsi="Angsana New"/>
          <w:sz w:val="30"/>
          <w:szCs w:val="30"/>
        </w:rPr>
        <w:t>2562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>มีดังนี้</w:t>
      </w:r>
    </w:p>
    <w:p w14:paraId="551C944B" w14:textId="77777777" w:rsidR="005C4C31" w:rsidRPr="007F4B07" w:rsidRDefault="005C4C31" w:rsidP="00722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170"/>
        <w:gridCol w:w="972"/>
        <w:gridCol w:w="180"/>
        <w:gridCol w:w="990"/>
        <w:gridCol w:w="180"/>
        <w:gridCol w:w="981"/>
        <w:gridCol w:w="180"/>
        <w:gridCol w:w="990"/>
        <w:gridCol w:w="180"/>
        <w:gridCol w:w="945"/>
        <w:gridCol w:w="180"/>
        <w:gridCol w:w="990"/>
        <w:gridCol w:w="180"/>
        <w:gridCol w:w="972"/>
        <w:gridCol w:w="180"/>
        <w:gridCol w:w="1004"/>
      </w:tblGrid>
      <w:tr w:rsidR="00BE1A97" w:rsidRPr="005A7203" w14:paraId="0A7244DA" w14:textId="77777777" w:rsidTr="001B524B">
        <w:trPr>
          <w:cantSplit/>
        </w:trPr>
        <w:tc>
          <w:tcPr>
            <w:tcW w:w="2610" w:type="dxa"/>
          </w:tcPr>
          <w:p w14:paraId="1C527E72" w14:textId="77777777" w:rsidR="00BE1A97" w:rsidRPr="005A7203" w:rsidRDefault="00BE1A97" w:rsidP="007C480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4" w:type="dxa"/>
            <w:gridSpan w:val="17"/>
          </w:tcPr>
          <w:p w14:paraId="23C9A957" w14:textId="77777777" w:rsidR="00BE1A97" w:rsidRPr="005A7203" w:rsidRDefault="00BE1A97" w:rsidP="007C480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BE1A97" w:rsidRPr="005A7203" w14:paraId="636DA83A" w14:textId="77777777" w:rsidTr="001B524B">
        <w:trPr>
          <w:cantSplit/>
          <w:tblHeader/>
        </w:trPr>
        <w:tc>
          <w:tcPr>
            <w:tcW w:w="2610" w:type="dxa"/>
          </w:tcPr>
          <w:p w14:paraId="5CC8154B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2E5BDA2" w14:textId="7B1C94EB" w:rsidR="00BE1A97" w:rsidRPr="005A7203" w:rsidRDefault="00A913A9" w:rsidP="007C480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1440" w:type="dxa"/>
          </w:tcPr>
          <w:p w14:paraId="42A8AC18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BDEF00F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12AC4A0A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</w:t>
            </w:r>
            <w:r w:rsidR="008952BD" w:rsidRPr="008952BD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142" w:type="dxa"/>
            <w:gridSpan w:val="3"/>
          </w:tcPr>
          <w:p w14:paraId="76A12C42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</w:t>
            </w:r>
            <w:r w:rsidRPr="005A7203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202BDCE2" w14:textId="77777777" w:rsidR="00BE1A97" w:rsidRPr="005A7203" w:rsidRDefault="00BE1A97" w:rsidP="007C480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1" w:type="dxa"/>
            <w:gridSpan w:val="3"/>
          </w:tcPr>
          <w:p w14:paraId="4DC59C26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10433AC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5A720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93F2D79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3"/>
          </w:tcPr>
          <w:p w14:paraId="57C02238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0ED9F15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6FC88D9" w14:textId="77777777" w:rsidR="00BE1A97" w:rsidRPr="005A7203" w:rsidRDefault="00BE1A97" w:rsidP="007C480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56" w:type="dxa"/>
            <w:gridSpan w:val="3"/>
          </w:tcPr>
          <w:p w14:paraId="7BECD447" w14:textId="77777777" w:rsidR="00722FD2" w:rsidRDefault="00722FD2" w:rsidP="00722FD2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1D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</w:p>
          <w:p w14:paraId="4BDFCAA3" w14:textId="568F9704" w:rsidR="00BE1A97" w:rsidRPr="005911CD" w:rsidRDefault="00722FD2" w:rsidP="00722FD2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งวด</w:t>
            </w:r>
            <w:r w:rsidR="005A52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451245" w:rsidRPr="005A7203" w14:paraId="701CFE81" w14:textId="77777777" w:rsidTr="001B524B">
        <w:trPr>
          <w:cantSplit/>
          <w:tblHeader/>
        </w:trPr>
        <w:tc>
          <w:tcPr>
            <w:tcW w:w="2610" w:type="dxa"/>
          </w:tcPr>
          <w:p w14:paraId="00DBB12F" w14:textId="77777777" w:rsidR="00451245" w:rsidRPr="005A7203" w:rsidRDefault="00451245" w:rsidP="0045124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291213" w14:textId="77777777" w:rsidR="00451245" w:rsidRPr="005A7203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706A5" w14:textId="77777777" w:rsidR="00451245" w:rsidRPr="005A7203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BB6BF93" w14:textId="61250B8F" w:rsidR="00451245" w:rsidRPr="00244ECA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4512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45124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CE01B1B" w14:textId="77777777" w:rsidR="00451245" w:rsidRPr="001E32C2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7CB732" w14:textId="6476E15C" w:rsidR="00451245" w:rsidRPr="009E578E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45124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4512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78CD194" w14:textId="77777777" w:rsidR="00451245" w:rsidRPr="005A7203" w:rsidRDefault="00451245" w:rsidP="0045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2051017F" w14:textId="6E5DE582" w:rsidR="00451245" w:rsidRPr="00244ECA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4512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45124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EB319BC" w14:textId="77777777" w:rsidR="00451245" w:rsidRPr="001E32C2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EF2EC5" w14:textId="18EAF845" w:rsidR="00451245" w:rsidRPr="009E578E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45124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4512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DE1FD81" w14:textId="77777777" w:rsidR="00451245" w:rsidRPr="005A7203" w:rsidRDefault="00451245" w:rsidP="0045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71C711B5" w14:textId="6EA82AA4" w:rsidR="00451245" w:rsidRPr="00244ECA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4512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45124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CFF3068" w14:textId="77777777" w:rsidR="00451245" w:rsidRPr="001E32C2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F0F619" w14:textId="68E51FE4" w:rsidR="00451245" w:rsidRPr="009E578E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45124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4512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B1E01B7" w14:textId="77777777" w:rsidR="00451245" w:rsidRPr="005A7203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9347AC9" w14:textId="1AFFD845" w:rsidR="00451245" w:rsidRPr="00244ECA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4512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45124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D57386E" w14:textId="77777777" w:rsidR="00451245" w:rsidRPr="001E32C2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61C8B68" w14:textId="1CA5310A" w:rsidR="00451245" w:rsidRPr="009E578E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4512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45124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451245" w:rsidRPr="005A7203" w14:paraId="296A5295" w14:textId="77777777" w:rsidTr="001B524B">
        <w:trPr>
          <w:cantSplit/>
          <w:tblHeader/>
        </w:trPr>
        <w:tc>
          <w:tcPr>
            <w:tcW w:w="2610" w:type="dxa"/>
          </w:tcPr>
          <w:p w14:paraId="22898E4B" w14:textId="77777777" w:rsidR="00451245" w:rsidRPr="005A7203" w:rsidRDefault="00451245" w:rsidP="0045124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248860" w14:textId="77777777" w:rsidR="00451245" w:rsidRPr="005A7203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07609" w14:textId="77777777" w:rsidR="00451245" w:rsidRPr="005A7203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70D02B9" w14:textId="5524D975" w:rsidR="00451245" w:rsidRPr="00244ECA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92E49AD" w14:textId="77777777" w:rsidR="00451245" w:rsidRPr="001E32C2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CD3CDA" w14:textId="6F4E400F" w:rsidR="00451245" w:rsidRPr="00244ECA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FA44A37" w14:textId="77777777" w:rsidR="00451245" w:rsidRPr="005A7203" w:rsidRDefault="00451245" w:rsidP="0045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1CC003B6" w14:textId="18676436" w:rsidR="00451245" w:rsidRPr="00244ECA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D5B2DE5" w14:textId="77777777" w:rsidR="00451245" w:rsidRPr="001E32C2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FC5652" w14:textId="236DFA20" w:rsidR="00451245" w:rsidRPr="00244ECA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4888777" w14:textId="77777777" w:rsidR="00451245" w:rsidRPr="005A7203" w:rsidRDefault="00451245" w:rsidP="004512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14C1CDDB" w14:textId="12174549" w:rsidR="00451245" w:rsidRPr="00244ECA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A02F411" w14:textId="77777777" w:rsidR="00451245" w:rsidRPr="001E32C2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5A2225" w14:textId="51EF4F48" w:rsidR="00451245" w:rsidRPr="00244ECA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2DCA37C" w14:textId="77777777" w:rsidR="00451245" w:rsidRPr="005A7203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5788ECF" w14:textId="6AD6C7EA" w:rsidR="00451245" w:rsidRPr="00244ECA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D0B6EF9" w14:textId="77777777" w:rsidR="00451245" w:rsidRPr="001E32C2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0AACFCC9" w14:textId="536AFDCD" w:rsidR="00451245" w:rsidRPr="00244ECA" w:rsidRDefault="00F3584C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A913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51245" w:rsidRPr="005A7203" w14:paraId="17D866CB" w14:textId="77777777" w:rsidTr="001B524B">
        <w:trPr>
          <w:cantSplit/>
          <w:trHeight w:val="270"/>
        </w:trPr>
        <w:tc>
          <w:tcPr>
            <w:tcW w:w="2610" w:type="dxa"/>
          </w:tcPr>
          <w:p w14:paraId="6EEEF45E" w14:textId="77777777" w:rsidR="00451245" w:rsidRPr="005A7203" w:rsidRDefault="00451245" w:rsidP="0045124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21BCF9" w14:textId="77777777" w:rsidR="00451245" w:rsidRPr="005A7203" w:rsidRDefault="00451245" w:rsidP="0045124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5B7BFF" w14:textId="77777777" w:rsidR="00451245" w:rsidRPr="005A7203" w:rsidRDefault="00451245" w:rsidP="0045124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15B08975" w14:textId="77777777" w:rsidR="00451245" w:rsidRPr="005A7203" w:rsidRDefault="00451245" w:rsidP="0045124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3095FA3D" w14:textId="77777777" w:rsidR="00451245" w:rsidRPr="005A7203" w:rsidRDefault="00451245" w:rsidP="00451245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82" w:type="dxa"/>
            <w:gridSpan w:val="11"/>
          </w:tcPr>
          <w:p w14:paraId="04ADBA80" w14:textId="77777777" w:rsidR="00451245" w:rsidRPr="005A7203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A720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51245" w:rsidRPr="005A7203" w14:paraId="10CEBFC8" w14:textId="77777777" w:rsidTr="001B524B">
        <w:trPr>
          <w:cantSplit/>
        </w:trPr>
        <w:tc>
          <w:tcPr>
            <w:tcW w:w="2610" w:type="dxa"/>
          </w:tcPr>
          <w:p w14:paraId="63EC2640" w14:textId="77777777" w:rsidR="00451245" w:rsidRPr="007F1E61" w:rsidRDefault="00451245" w:rsidP="0045124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1E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40" w:type="dxa"/>
          </w:tcPr>
          <w:p w14:paraId="75846167" w14:textId="77777777" w:rsidR="00451245" w:rsidRPr="006D1DFD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299ABCB" w14:textId="77777777" w:rsidR="00451245" w:rsidRPr="005A7203" w:rsidRDefault="00451245" w:rsidP="004512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0C6082DC" w14:textId="77777777" w:rsidR="00451245" w:rsidRPr="005A7203" w:rsidRDefault="00451245" w:rsidP="0045124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88EBFD" w14:textId="77777777" w:rsidR="00451245" w:rsidRPr="005A7203" w:rsidRDefault="00451245" w:rsidP="0045124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D24059" w14:textId="77777777" w:rsidR="00451245" w:rsidRPr="005A7203" w:rsidRDefault="00451245" w:rsidP="0045124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4FB5E7C" w14:textId="77777777" w:rsidR="00451245" w:rsidRPr="005A7203" w:rsidRDefault="00451245" w:rsidP="0045124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A64B82D" w14:textId="77777777" w:rsidR="00451245" w:rsidRPr="005A7203" w:rsidRDefault="00451245" w:rsidP="004512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FA7D60" w14:textId="77777777" w:rsidR="00451245" w:rsidRPr="005A7203" w:rsidRDefault="00451245" w:rsidP="0045124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A89C5A" w14:textId="77777777" w:rsidR="00451245" w:rsidRPr="005A7203" w:rsidRDefault="00451245" w:rsidP="0045124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782DF51" w14:textId="77777777" w:rsidR="00451245" w:rsidRPr="005A7203" w:rsidRDefault="00451245" w:rsidP="0045124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2BE103B" w14:textId="77777777" w:rsidR="00451245" w:rsidRPr="005A7203" w:rsidRDefault="00451245" w:rsidP="0045124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08146D4" w14:textId="77777777" w:rsidR="00451245" w:rsidRPr="005A7203" w:rsidRDefault="00451245" w:rsidP="0045124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8710FB" w14:textId="77777777" w:rsidR="00451245" w:rsidRPr="005A7203" w:rsidRDefault="00451245" w:rsidP="0045124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AA32F1E" w14:textId="77777777" w:rsidR="00451245" w:rsidRPr="005A7203" w:rsidRDefault="00451245" w:rsidP="0045124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14:paraId="61538C1B" w14:textId="77777777" w:rsidR="00451245" w:rsidRPr="005A7203" w:rsidRDefault="00451245" w:rsidP="0045124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32CB89" w14:textId="77777777" w:rsidR="00451245" w:rsidRPr="005A7203" w:rsidRDefault="00451245" w:rsidP="0045124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00B73DE9" w14:textId="77777777" w:rsidR="00451245" w:rsidRPr="005A7203" w:rsidRDefault="00451245" w:rsidP="004512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91809" w:rsidRPr="005A7203" w14:paraId="1AA8A3C9" w14:textId="77777777" w:rsidTr="001B524B">
        <w:trPr>
          <w:cantSplit/>
        </w:trPr>
        <w:tc>
          <w:tcPr>
            <w:tcW w:w="2610" w:type="dxa"/>
          </w:tcPr>
          <w:p w14:paraId="66A00E9B" w14:textId="77777777" w:rsidR="00191809" w:rsidRPr="005A7203" w:rsidRDefault="00191809" w:rsidP="0019180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691F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บริษัท อิชิตัน เพาเวอร์ จำกัด</w:t>
            </w:r>
          </w:p>
        </w:tc>
        <w:tc>
          <w:tcPr>
            <w:tcW w:w="1440" w:type="dxa"/>
          </w:tcPr>
          <w:p w14:paraId="255D496F" w14:textId="77777777" w:rsidR="00191809" w:rsidRPr="007F1E61" w:rsidRDefault="00191809" w:rsidP="00191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1E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จำหน่ายเครื่องดื่ม</w:t>
            </w:r>
          </w:p>
        </w:tc>
        <w:tc>
          <w:tcPr>
            <w:tcW w:w="1170" w:type="dxa"/>
          </w:tcPr>
          <w:p w14:paraId="06D6DF86" w14:textId="77777777" w:rsidR="00191809" w:rsidRPr="005A7203" w:rsidRDefault="00191809" w:rsidP="00191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972" w:type="dxa"/>
            <w:shd w:val="clear" w:color="auto" w:fill="auto"/>
          </w:tcPr>
          <w:p w14:paraId="7C49D3FE" w14:textId="535A6CA0" w:rsidR="00191809" w:rsidRPr="005911CD" w:rsidRDefault="00F3584C" w:rsidP="00191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1918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3756BFF2" w14:textId="77777777" w:rsidR="00191809" w:rsidRPr="005911CD" w:rsidRDefault="00191809" w:rsidP="001918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0E6662" w14:textId="4CFC7471" w:rsidR="00191809" w:rsidRPr="005911CD" w:rsidRDefault="00F3584C" w:rsidP="00191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1918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417A6B4F" w14:textId="77777777" w:rsidR="00191809" w:rsidRPr="005911CD" w:rsidRDefault="00191809" w:rsidP="00191809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07387E6" w14:textId="0E183B2A" w:rsidR="00191809" w:rsidRPr="005911CD" w:rsidRDefault="00F3584C" w:rsidP="00191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918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B313FFF" w14:textId="77777777" w:rsidR="00191809" w:rsidRPr="005911CD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70F160" w14:textId="3EC85AE8" w:rsidR="00191809" w:rsidRPr="005911CD" w:rsidRDefault="00F3584C" w:rsidP="00191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918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6E8E49C" w14:textId="77777777" w:rsidR="00191809" w:rsidRPr="005911CD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0F9734E1" w14:textId="66B83C45" w:rsidR="00191809" w:rsidRPr="005911CD" w:rsidRDefault="00F3584C" w:rsidP="0019180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918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6D4470C" w14:textId="77777777" w:rsidR="00191809" w:rsidRPr="005A7203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B670C1" w14:textId="56C852C0" w:rsidR="00191809" w:rsidRPr="005911CD" w:rsidRDefault="00F3584C" w:rsidP="0019180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918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A1043F9" w14:textId="77777777" w:rsidR="00191809" w:rsidRPr="005A7203" w:rsidRDefault="00191809" w:rsidP="001918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D0C9993" w14:textId="03BF688B" w:rsidR="00191809" w:rsidRPr="005A7203" w:rsidRDefault="00191809" w:rsidP="0019180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76C6862" w14:textId="77777777" w:rsidR="00191809" w:rsidRPr="005A7203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4ED3220" w14:textId="77777777" w:rsidR="00191809" w:rsidRPr="005A7203" w:rsidRDefault="00191809" w:rsidP="0019180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91809" w:rsidRPr="005A7203" w14:paraId="74410289" w14:textId="77777777" w:rsidTr="001B524B">
        <w:trPr>
          <w:cantSplit/>
        </w:trPr>
        <w:tc>
          <w:tcPr>
            <w:tcW w:w="2610" w:type="dxa"/>
          </w:tcPr>
          <w:p w14:paraId="52A0054C" w14:textId="77777777" w:rsidR="00191809" w:rsidRPr="005A7203" w:rsidRDefault="00191809" w:rsidP="0019180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FF8260D" w14:textId="77777777" w:rsidR="00191809" w:rsidRPr="005A7203" w:rsidRDefault="00191809" w:rsidP="0019180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89AB6" w14:textId="77777777" w:rsidR="00191809" w:rsidRPr="005A7203" w:rsidRDefault="00191809" w:rsidP="0019180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9B417BB" w14:textId="77777777" w:rsidR="00191809" w:rsidRPr="005911CD" w:rsidRDefault="00191809" w:rsidP="0019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FF0BB7" w14:textId="77777777" w:rsidR="00191809" w:rsidRPr="005911CD" w:rsidRDefault="00191809" w:rsidP="0019180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7160D2" w14:textId="77777777" w:rsidR="00191809" w:rsidRPr="005911CD" w:rsidRDefault="00191809" w:rsidP="0019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9C1CFF" w14:textId="77777777" w:rsidR="00191809" w:rsidRPr="005911CD" w:rsidRDefault="00191809" w:rsidP="0019180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F115222" w14:textId="77777777" w:rsidR="00191809" w:rsidRPr="005911CD" w:rsidRDefault="00191809" w:rsidP="00191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88A09E" w14:textId="77777777" w:rsidR="00191809" w:rsidRPr="005911CD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86A512" w14:textId="77777777" w:rsidR="00191809" w:rsidRPr="005911CD" w:rsidRDefault="00191809" w:rsidP="00191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2774496" w14:textId="77777777" w:rsidR="00191809" w:rsidRPr="005911CD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</w:tcPr>
          <w:p w14:paraId="348EE5F1" w14:textId="5B69C624" w:rsidR="00191809" w:rsidRPr="005911CD" w:rsidRDefault="00F3584C" w:rsidP="0019180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9180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91828E8" w14:textId="77777777" w:rsidR="00191809" w:rsidRPr="005A7203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EE64716" w14:textId="3DF9DCA3" w:rsidR="00191809" w:rsidRPr="005911CD" w:rsidRDefault="00F3584C" w:rsidP="0019180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9180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3420C08" w14:textId="77777777" w:rsidR="00191809" w:rsidRPr="005A7203" w:rsidRDefault="00191809" w:rsidP="001918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57D45E1B" w14:textId="611A5C09" w:rsidR="00191809" w:rsidRPr="005A7203" w:rsidRDefault="00191809" w:rsidP="0019180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92B0B6D" w14:textId="77777777" w:rsidR="00191809" w:rsidRPr="005A7203" w:rsidRDefault="00191809" w:rsidP="001918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5362115D" w14:textId="77777777" w:rsidR="00191809" w:rsidRPr="005A7203" w:rsidRDefault="00191809" w:rsidP="0019180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D0B353B" w14:textId="77777777" w:rsidR="00BE1A97" w:rsidRPr="009B7F00" w:rsidRDefault="00BE1A97" w:rsidP="00BE1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061531" w14:textId="77777777"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67BCE9" w14:textId="77777777"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5CC714C1" w14:textId="77777777" w:rsidR="00916B35" w:rsidRDefault="00916B35" w:rsidP="00916B35">
      <w:pPr>
        <w:rPr>
          <w:rFonts w:ascii="Angsana New" w:hAnsi="Angsana New" w:cs="Angsana New"/>
          <w:sz w:val="30"/>
          <w:szCs w:val="30"/>
        </w:rPr>
      </w:pPr>
    </w:p>
    <w:p w14:paraId="5C740F59" w14:textId="77777777" w:rsidR="00916B35" w:rsidRPr="00916B35" w:rsidRDefault="00916B35" w:rsidP="00916B35">
      <w:pPr>
        <w:rPr>
          <w:rFonts w:ascii="Angsana New" w:hAnsi="Angsana New" w:cs="Angsana New"/>
          <w:sz w:val="30"/>
          <w:szCs w:val="30"/>
        </w:rPr>
        <w:sectPr w:rsidR="00916B35" w:rsidRPr="00916B35" w:rsidSect="00BE1A97"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1197" w:right="1152" w:bottom="1127" w:left="1152" w:header="720" w:footer="720" w:gutter="0"/>
          <w:cols w:space="720"/>
          <w:docGrid w:linePitch="245"/>
        </w:sect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6B7D9E00" w14:textId="77777777" w:rsidR="00460BCC" w:rsidRPr="000A0615" w:rsidRDefault="00E322DE" w:rsidP="000D5A4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A061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</w:t>
      </w:r>
      <w:r w:rsidR="00460BCC" w:rsidRPr="000A0615">
        <w:rPr>
          <w:rFonts w:ascii="Angsana New" w:hAnsi="Angsana New" w:cs="Angsana New"/>
          <w:b/>
          <w:bCs/>
          <w:sz w:val="30"/>
          <w:szCs w:val="30"/>
          <w:cs/>
        </w:rPr>
        <w:t>และอุปกรณ์</w:t>
      </w:r>
    </w:p>
    <w:p w14:paraId="4D234994" w14:textId="77777777" w:rsidR="00DD6D33" w:rsidRPr="005A6531" w:rsidRDefault="00DD6D33" w:rsidP="00DD6D3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DCA9C0A" w14:textId="766E2E17" w:rsidR="009578AD" w:rsidRPr="00700018" w:rsidRDefault="009578AD" w:rsidP="009578A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700018">
        <w:rPr>
          <w:rFonts w:ascii="Angsana New" w:hAnsi="Angsana New"/>
          <w:b/>
          <w:sz w:val="30"/>
          <w:szCs w:val="30"/>
          <w:cs/>
        </w:rPr>
        <w:t>ก</w:t>
      </w:r>
      <w:r w:rsidRPr="00700018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451245">
        <w:rPr>
          <w:rFonts w:ascii="Angsana New" w:hAnsi="Angsana New" w:hint="cs"/>
          <w:sz w:val="30"/>
          <w:szCs w:val="30"/>
          <w:cs/>
        </w:rPr>
        <w:t>หก</w:t>
      </w:r>
      <w:r w:rsidRPr="00700018"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30</w:t>
      </w:r>
      <w:r w:rsidR="00451245">
        <w:rPr>
          <w:rFonts w:ascii="Angsana New" w:hAnsi="Angsana New"/>
          <w:sz w:val="30"/>
          <w:szCs w:val="30"/>
          <w:lang w:val="en-US"/>
        </w:rPr>
        <w:t xml:space="preserve"> </w:t>
      </w:r>
      <w:r w:rsidR="00451245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722FD2">
        <w:rPr>
          <w:rFonts w:ascii="Angsana New" w:hAnsi="Angsana New" w:hint="cs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2563</w:t>
      </w:r>
      <w:r w:rsidRPr="00700018">
        <w:rPr>
          <w:rFonts w:ascii="Angsana New" w:hAnsi="Angsana New"/>
          <w:sz w:val="30"/>
          <w:szCs w:val="30"/>
          <w:cs/>
        </w:rPr>
        <w:t xml:space="preserve"> </w:t>
      </w:r>
      <w:r w:rsidR="00D21D4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0D10D57" w14:textId="77777777" w:rsidR="009578AD" w:rsidRPr="000479F8" w:rsidRDefault="009578AD" w:rsidP="009578A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390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520"/>
        <w:gridCol w:w="1263"/>
        <w:gridCol w:w="237"/>
        <w:gridCol w:w="34"/>
        <w:gridCol w:w="1266"/>
        <w:gridCol w:w="237"/>
        <w:gridCol w:w="30"/>
        <w:gridCol w:w="1084"/>
        <w:gridCol w:w="237"/>
        <w:gridCol w:w="34"/>
        <w:gridCol w:w="1448"/>
      </w:tblGrid>
      <w:tr w:rsidR="007673BB" w14:paraId="3E15E0AA" w14:textId="77777777" w:rsidTr="00005E1A">
        <w:trPr>
          <w:trHeight w:val="440"/>
          <w:tblHeader/>
        </w:trPr>
        <w:tc>
          <w:tcPr>
            <w:tcW w:w="1875" w:type="pct"/>
          </w:tcPr>
          <w:p w14:paraId="02AB71C4" w14:textId="77777777" w:rsidR="007673BB" w:rsidRDefault="007673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1" w:type="pct"/>
            <w:gridSpan w:val="4"/>
            <w:hideMark/>
          </w:tcPr>
          <w:p w14:paraId="06382381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2B6C14A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7" w:type="pct"/>
            <w:gridSpan w:val="5"/>
            <w:hideMark/>
          </w:tcPr>
          <w:p w14:paraId="282211E9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30BB" w14:paraId="3DD957D8" w14:textId="77777777" w:rsidTr="00005E1A">
        <w:trPr>
          <w:trHeight w:val="1161"/>
          <w:tblHeader/>
        </w:trPr>
        <w:tc>
          <w:tcPr>
            <w:tcW w:w="1875" w:type="pct"/>
          </w:tcPr>
          <w:p w14:paraId="6858A0C0" w14:textId="77777777" w:rsidR="007673BB" w:rsidRDefault="007673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B1BD6BE" w14:textId="77777777" w:rsidR="007673BB" w:rsidRDefault="007673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60A0D90" w14:textId="77777777" w:rsidR="007673BB" w:rsidRDefault="007673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  <w:hideMark/>
          </w:tcPr>
          <w:p w14:paraId="2AB745A6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3F7C034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14:paraId="62956EFE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19CFF9E4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gridSpan w:val="2"/>
            <w:hideMark/>
          </w:tcPr>
          <w:p w14:paraId="5AB25DB8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07C23709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40C609EB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  <w:hideMark/>
          </w:tcPr>
          <w:p w14:paraId="08775850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6583A3AA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14:paraId="062AB037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2EB6E055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8" w:type="pct"/>
            <w:gridSpan w:val="2"/>
            <w:hideMark/>
          </w:tcPr>
          <w:p w14:paraId="38C8F91E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1109BE61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673BB" w14:paraId="7A6FDA5A" w14:textId="77777777" w:rsidTr="00005E1A">
        <w:trPr>
          <w:trHeight w:val="417"/>
          <w:tblHeader/>
        </w:trPr>
        <w:tc>
          <w:tcPr>
            <w:tcW w:w="1875" w:type="pct"/>
          </w:tcPr>
          <w:p w14:paraId="560BD3AE" w14:textId="77777777" w:rsidR="007673BB" w:rsidRDefault="007673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5" w:type="pct"/>
            <w:gridSpan w:val="10"/>
            <w:hideMark/>
          </w:tcPr>
          <w:p w14:paraId="1EC4AEBA" w14:textId="77777777" w:rsidR="007673BB" w:rsidRDefault="007673BB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5387"/>
                <w:tab w:val="left" w:pos="720"/>
                <w:tab w:val="left" w:pos="5348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E1A" w14:paraId="17893C85" w14:textId="77777777" w:rsidTr="00005E1A">
        <w:trPr>
          <w:trHeight w:val="429"/>
          <w:tblHeader/>
        </w:trPr>
        <w:tc>
          <w:tcPr>
            <w:tcW w:w="1875" w:type="pct"/>
          </w:tcPr>
          <w:p w14:paraId="13297396" w14:textId="7A1CBA99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73" w:type="pct"/>
          </w:tcPr>
          <w:p w14:paraId="3843EA7B" w14:textId="416BEE6A" w:rsidR="00005E1A" w:rsidRPr="007673BB" w:rsidRDefault="00F3584C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44" w:type="pct"/>
            <w:gridSpan w:val="2"/>
          </w:tcPr>
          <w:p w14:paraId="208731E0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D9112E5" w14:textId="755255A3" w:rsidR="00005E1A" w:rsidRPr="009B0C30" w:rsidRDefault="00005E1A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14:paraId="418EE80F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694D82" w14:textId="54A76BDE" w:rsidR="00005E1A" w:rsidRPr="009B0C30" w:rsidRDefault="00F3584C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44" w:type="pct"/>
            <w:gridSpan w:val="2"/>
          </w:tcPr>
          <w:p w14:paraId="3CCF47B2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76FE5ED6" w14:textId="562D6B02" w:rsidR="00005E1A" w:rsidRPr="009B0C30" w:rsidRDefault="00005E1A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05E1A" w14:paraId="14FBCE48" w14:textId="77777777" w:rsidTr="00005E1A">
        <w:trPr>
          <w:trHeight w:val="429"/>
          <w:tblHeader/>
        </w:trPr>
        <w:tc>
          <w:tcPr>
            <w:tcW w:w="1875" w:type="pct"/>
            <w:hideMark/>
          </w:tcPr>
          <w:p w14:paraId="3018A529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73" w:type="pct"/>
          </w:tcPr>
          <w:p w14:paraId="3C84D01D" w14:textId="7E5B7855" w:rsidR="00005E1A" w:rsidRPr="007673BB" w:rsidRDefault="00F3584C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005E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144" w:type="pct"/>
            <w:gridSpan w:val="2"/>
          </w:tcPr>
          <w:p w14:paraId="4E30C78B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06405A0" w14:textId="72AC4905" w:rsidR="00005E1A" w:rsidRPr="009B0C30" w:rsidRDefault="00005E1A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14:paraId="583894B4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ADA578" w14:textId="0AE6981F" w:rsidR="00005E1A" w:rsidRPr="009B0C30" w:rsidRDefault="00F3584C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005E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144" w:type="pct"/>
            <w:gridSpan w:val="2"/>
          </w:tcPr>
          <w:p w14:paraId="59B1AB88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100E706D" w14:textId="276F0E1C" w:rsidR="00005E1A" w:rsidRPr="009B0C30" w:rsidRDefault="00005E1A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05E1A" w14:paraId="6FEFC184" w14:textId="77777777" w:rsidTr="00005E1A">
        <w:trPr>
          <w:trHeight w:val="429"/>
          <w:tblHeader/>
        </w:trPr>
        <w:tc>
          <w:tcPr>
            <w:tcW w:w="1875" w:type="pct"/>
          </w:tcPr>
          <w:p w14:paraId="236E2202" w14:textId="4A1E7DF0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73" w:type="pct"/>
          </w:tcPr>
          <w:p w14:paraId="531B5B53" w14:textId="0588BE42" w:rsidR="00005E1A" w:rsidRPr="007673BB" w:rsidRDefault="00F3584C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005E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144" w:type="pct"/>
            <w:gridSpan w:val="2"/>
          </w:tcPr>
          <w:p w14:paraId="5B8B6C9F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ED2F811" w14:textId="567A39EE" w:rsidR="00005E1A" w:rsidRPr="009B0C30" w:rsidRDefault="00005E1A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14:paraId="4E8351A8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E07DB0" w14:textId="5A29CAC7" w:rsidR="00005E1A" w:rsidRPr="009B0C30" w:rsidRDefault="00F3584C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005E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144" w:type="pct"/>
            <w:gridSpan w:val="2"/>
          </w:tcPr>
          <w:p w14:paraId="254292BE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060459A5" w14:textId="6A7D0E9A" w:rsidR="00005E1A" w:rsidRPr="009B0C30" w:rsidRDefault="00005E1A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05E1A" w14:paraId="43AB4259" w14:textId="77777777" w:rsidTr="00005E1A">
        <w:trPr>
          <w:trHeight w:val="429"/>
          <w:tblHeader/>
        </w:trPr>
        <w:tc>
          <w:tcPr>
            <w:tcW w:w="1875" w:type="pct"/>
            <w:hideMark/>
          </w:tcPr>
          <w:p w14:paraId="51A8E04B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3" w:type="pct"/>
          </w:tcPr>
          <w:p w14:paraId="56B17463" w14:textId="3C7E16C9" w:rsidR="00005E1A" w:rsidRPr="007673BB" w:rsidRDefault="00F3584C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05E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144" w:type="pct"/>
            <w:gridSpan w:val="2"/>
          </w:tcPr>
          <w:p w14:paraId="70CADD51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31996716" w14:textId="6EE2C7D0" w:rsidR="00005E1A" w:rsidRPr="009B0C30" w:rsidRDefault="008D1B6F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14:paraId="651477CE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44F83E" w14:textId="59CBA81C" w:rsidR="00005E1A" w:rsidRPr="009B0C30" w:rsidRDefault="00F3584C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05E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144" w:type="pct"/>
            <w:gridSpan w:val="2"/>
          </w:tcPr>
          <w:p w14:paraId="39F45DA2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6EB8D409" w14:textId="18091242" w:rsidR="00005E1A" w:rsidRPr="009B0C30" w:rsidRDefault="008D1B6F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05E1A" w14:paraId="6BCB9274" w14:textId="77777777" w:rsidTr="00005E1A">
        <w:trPr>
          <w:trHeight w:val="417"/>
          <w:tblHeader/>
        </w:trPr>
        <w:tc>
          <w:tcPr>
            <w:tcW w:w="1875" w:type="pct"/>
            <w:hideMark/>
          </w:tcPr>
          <w:p w14:paraId="1C1D2B86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3" w:type="pct"/>
          </w:tcPr>
          <w:p w14:paraId="261B6955" w14:textId="3889574F" w:rsidR="00005E1A" w:rsidRPr="007673BB" w:rsidRDefault="00F3584C" w:rsidP="00005E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05E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144" w:type="pct"/>
            <w:gridSpan w:val="2"/>
          </w:tcPr>
          <w:p w14:paraId="04A49775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3953121C" w14:textId="5837229B" w:rsidR="00005E1A" w:rsidRPr="009B0C30" w:rsidRDefault="00005E1A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82A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gridSpan w:val="2"/>
          </w:tcPr>
          <w:p w14:paraId="42EA9543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C6D040E" w14:textId="4C2D82A1" w:rsidR="00005E1A" w:rsidRPr="009B0C30" w:rsidRDefault="00F3584C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05E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144" w:type="pct"/>
            <w:gridSpan w:val="2"/>
          </w:tcPr>
          <w:p w14:paraId="3D416953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11725FA2" w14:textId="2AD0D3B7" w:rsidR="00005E1A" w:rsidRPr="009B0C30" w:rsidRDefault="00005E1A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82A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05E1A" w14:paraId="72256158" w14:textId="77777777" w:rsidTr="00005E1A">
        <w:trPr>
          <w:trHeight w:val="429"/>
          <w:tblHeader/>
        </w:trPr>
        <w:tc>
          <w:tcPr>
            <w:tcW w:w="1875" w:type="pct"/>
            <w:hideMark/>
          </w:tcPr>
          <w:p w14:paraId="7BBE6CB7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673" w:type="pct"/>
          </w:tcPr>
          <w:p w14:paraId="535D9CFE" w14:textId="10FB9C22" w:rsidR="00005E1A" w:rsidRPr="007673BB" w:rsidRDefault="00F3584C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005E1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144" w:type="pct"/>
            <w:gridSpan w:val="2"/>
          </w:tcPr>
          <w:p w14:paraId="495CA77F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2928A35" w14:textId="14B0CFE2" w:rsidR="00005E1A" w:rsidRPr="009B0C30" w:rsidRDefault="00005E1A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gridSpan w:val="2"/>
          </w:tcPr>
          <w:p w14:paraId="4ACCC947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528136" w14:textId="0F903C6D" w:rsidR="00005E1A" w:rsidRPr="009B0C30" w:rsidRDefault="00F3584C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005E1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144" w:type="pct"/>
            <w:gridSpan w:val="2"/>
          </w:tcPr>
          <w:p w14:paraId="5133CBFC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4B255471" w14:textId="1C983AAF" w:rsidR="00005E1A" w:rsidRPr="009B0C30" w:rsidRDefault="00005E1A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05E1A" w14:paraId="553CFAB7" w14:textId="77777777" w:rsidTr="00005E1A">
        <w:trPr>
          <w:trHeight w:val="429"/>
          <w:tblHeader/>
        </w:trPr>
        <w:tc>
          <w:tcPr>
            <w:tcW w:w="1875" w:type="pct"/>
            <w:hideMark/>
          </w:tcPr>
          <w:p w14:paraId="1F145532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52C1D" w14:textId="3BF031E9" w:rsidR="00005E1A" w:rsidRPr="007673BB" w:rsidRDefault="00F3584C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005E1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144" w:type="pct"/>
            <w:gridSpan w:val="2"/>
          </w:tcPr>
          <w:p w14:paraId="494A4347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3E677" w14:textId="7DB97892" w:rsidR="00005E1A" w:rsidRPr="009B0C30" w:rsidRDefault="00005E1A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8D1B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gridSpan w:val="2"/>
          </w:tcPr>
          <w:p w14:paraId="4DAD3DBE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68C0D" w14:textId="06C7E30A" w:rsidR="00005E1A" w:rsidRPr="009B0C30" w:rsidRDefault="00F3584C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005E1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144" w:type="pct"/>
            <w:gridSpan w:val="2"/>
          </w:tcPr>
          <w:p w14:paraId="03D78307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A4EC6" w14:textId="4F426CFD" w:rsidR="00005E1A" w:rsidRPr="009B0C30" w:rsidRDefault="00005E1A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8D1B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05E1A" w14:paraId="6B227C36" w14:textId="77777777" w:rsidTr="00005E1A">
        <w:trPr>
          <w:trHeight w:val="429"/>
          <w:tblHeader/>
        </w:trPr>
        <w:tc>
          <w:tcPr>
            <w:tcW w:w="1875" w:type="pct"/>
            <w:hideMark/>
          </w:tcPr>
          <w:p w14:paraId="1F6B10D4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16064" w14:textId="5BBE2722" w:rsidR="00005E1A" w:rsidRPr="007673BB" w:rsidRDefault="00F3584C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005E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44" w:type="pct"/>
            <w:gridSpan w:val="2"/>
          </w:tcPr>
          <w:p w14:paraId="3D8BD231" w14:textId="77777777" w:rsidR="00005E1A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B70ED" w14:textId="3945FE68" w:rsidR="00005E1A" w:rsidRPr="009B0C30" w:rsidRDefault="00005E1A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3584C"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3584C"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gridSpan w:val="2"/>
          </w:tcPr>
          <w:p w14:paraId="29F806BF" w14:textId="77777777" w:rsidR="00005E1A" w:rsidRPr="009B0C30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78E47" w14:textId="230EFF43" w:rsidR="00005E1A" w:rsidRPr="009B0C30" w:rsidRDefault="00F3584C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005E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44" w:type="pct"/>
            <w:gridSpan w:val="2"/>
          </w:tcPr>
          <w:p w14:paraId="2789F8CF" w14:textId="77777777" w:rsidR="00005E1A" w:rsidRPr="009B0C30" w:rsidRDefault="00005E1A" w:rsidP="00005E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AEDD2" w14:textId="3BB710AF" w:rsidR="00005E1A" w:rsidRPr="009B0C30" w:rsidRDefault="00005E1A" w:rsidP="00005E1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3584C"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3584C"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3D325C0" w14:textId="6F526CDB" w:rsidR="007673BB" w:rsidRPr="000A2E19" w:rsidRDefault="007673BB" w:rsidP="00A43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D655F9E" w14:textId="0865EACC" w:rsidR="003D35F0" w:rsidRPr="000A2E19" w:rsidRDefault="003D35F0" w:rsidP="003D35F0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A2E19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4826F2DD" w14:textId="77777777" w:rsidR="003D35F0" w:rsidRPr="000A2E19" w:rsidRDefault="003D35F0" w:rsidP="00A43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44EA170" w14:textId="1839F03B" w:rsidR="001B2CEA" w:rsidRPr="000A2E19" w:rsidRDefault="00A4301D" w:rsidP="000D5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2E1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="003D35F0" w:rsidRPr="000A2E19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C47538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3D35F0" w:rsidRPr="000A2E19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F3584C" w:rsidRPr="00F3584C">
        <w:rPr>
          <w:rFonts w:asciiTheme="majorBidi" w:hAnsiTheme="majorBidi" w:cstheme="majorBidi"/>
          <w:sz w:val="30"/>
          <w:szCs w:val="30"/>
        </w:rPr>
        <w:t>30</w:t>
      </w:r>
      <w:r w:rsidR="00451245">
        <w:rPr>
          <w:rFonts w:asciiTheme="majorBidi" w:hAnsiTheme="majorBidi" w:cstheme="majorBidi"/>
          <w:sz w:val="30"/>
          <w:szCs w:val="30"/>
        </w:rPr>
        <w:t xml:space="preserve"> </w:t>
      </w:r>
      <w:r w:rsidR="0045124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D35F0" w:rsidRPr="000A2E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584C" w:rsidRPr="00F3584C">
        <w:rPr>
          <w:rFonts w:asciiTheme="majorBidi" w:hAnsiTheme="majorBidi" w:cstheme="majorBidi"/>
          <w:sz w:val="30"/>
          <w:szCs w:val="30"/>
        </w:rPr>
        <w:t>2563</w:t>
      </w:r>
      <w:r w:rsidRPr="000A2E1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6260B42" w14:textId="77777777" w:rsidR="007470E5" w:rsidRPr="000A2E19" w:rsidRDefault="007470E5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180"/>
        <w:gridCol w:w="1620"/>
        <w:gridCol w:w="270"/>
        <w:gridCol w:w="1620"/>
      </w:tblGrid>
      <w:tr w:rsidR="003D35F0" w:rsidRPr="000A2E19" w14:paraId="56704D77" w14:textId="77777777" w:rsidTr="00414E00">
        <w:trPr>
          <w:trHeight w:val="20"/>
          <w:tblHeader/>
        </w:trPr>
        <w:tc>
          <w:tcPr>
            <w:tcW w:w="4590" w:type="dxa"/>
            <w:shd w:val="clear" w:color="auto" w:fill="auto"/>
            <w:vAlign w:val="bottom"/>
          </w:tcPr>
          <w:p w14:paraId="2C8ADE29" w14:textId="4B432343" w:rsidR="003D35F0" w:rsidRPr="000A2E19" w:rsidRDefault="003D35F0" w:rsidP="00DC20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679960C" w14:textId="77777777" w:rsidR="003D35F0" w:rsidRPr="000A2E19" w:rsidRDefault="003D35F0" w:rsidP="00DC20D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617E2B51" w14:textId="77777777" w:rsidR="003D35F0" w:rsidRPr="000A2E19" w:rsidRDefault="003D35F0" w:rsidP="00DC20D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3926755D" w14:textId="77777777" w:rsidR="00414E00" w:rsidRDefault="00414E00" w:rsidP="00DC20D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6CFEE634" w14:textId="1B020FD7" w:rsidR="003D35F0" w:rsidRPr="000A2E19" w:rsidRDefault="003D35F0" w:rsidP="00DC20D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A2E1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A2E1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270" w:type="dxa"/>
          </w:tcPr>
          <w:p w14:paraId="6FC6EB87" w14:textId="77777777" w:rsidR="003D35F0" w:rsidRPr="000A2E19" w:rsidRDefault="003D35F0" w:rsidP="00DC20D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02128196" w14:textId="77777777" w:rsidR="00414E00" w:rsidRDefault="003D35F0" w:rsidP="00DC20D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A2E1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72395FB0" w14:textId="68B85144" w:rsidR="003D35F0" w:rsidRPr="000A2E19" w:rsidRDefault="003D35F0" w:rsidP="00DC20D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2E1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  <w:r w:rsidRPr="000A2E1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3D35F0" w:rsidRPr="000A2E19" w14:paraId="697199CC" w14:textId="77777777" w:rsidTr="00414E00">
        <w:trPr>
          <w:trHeight w:val="20"/>
          <w:tblHeader/>
        </w:trPr>
        <w:tc>
          <w:tcPr>
            <w:tcW w:w="4590" w:type="dxa"/>
            <w:shd w:val="clear" w:color="auto" w:fill="auto"/>
            <w:vAlign w:val="bottom"/>
          </w:tcPr>
          <w:p w14:paraId="2D58A034" w14:textId="09CF172A" w:rsidR="003D35F0" w:rsidRPr="000A2E19" w:rsidRDefault="003D35F0" w:rsidP="00DC20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C06B9CA" w14:textId="77777777" w:rsidR="003D35F0" w:rsidRPr="000A2E19" w:rsidRDefault="003D35F0" w:rsidP="00DC20D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69125E7C" w14:textId="77777777" w:rsidR="003D35F0" w:rsidRPr="000A2E19" w:rsidRDefault="003D35F0" w:rsidP="00DC20D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1027547F" w14:textId="2B998094" w:rsidR="003D35F0" w:rsidRPr="000A2E19" w:rsidRDefault="003D35F0" w:rsidP="00DC20D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0A2E1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อาคารสำนักงาน</w:t>
            </w:r>
          </w:p>
        </w:tc>
        <w:tc>
          <w:tcPr>
            <w:tcW w:w="270" w:type="dxa"/>
          </w:tcPr>
          <w:p w14:paraId="4FE14D40" w14:textId="77777777" w:rsidR="003D35F0" w:rsidRPr="000A2E19" w:rsidRDefault="003D35F0" w:rsidP="00DC20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04B654" w14:textId="5623B94F" w:rsidR="003D35F0" w:rsidRPr="000A2E19" w:rsidRDefault="003D35F0" w:rsidP="00DC20D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2E1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อาคารสำนักงาน</w:t>
            </w:r>
          </w:p>
        </w:tc>
      </w:tr>
      <w:tr w:rsidR="000E30BB" w:rsidRPr="000A2E19" w14:paraId="705FC7DD" w14:textId="77777777" w:rsidTr="00414E00">
        <w:trPr>
          <w:trHeight w:val="20"/>
          <w:tblHeader/>
        </w:trPr>
        <w:tc>
          <w:tcPr>
            <w:tcW w:w="4590" w:type="dxa"/>
          </w:tcPr>
          <w:p w14:paraId="4626291C" w14:textId="77777777" w:rsidR="000E30BB" w:rsidRPr="000A2E19" w:rsidRDefault="000E30BB" w:rsidP="00DC20D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03F6A1" w14:textId="77777777" w:rsidR="000E30BB" w:rsidRPr="000A2E19" w:rsidRDefault="000E30BB" w:rsidP="00A4301D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A2E1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50196810" w14:textId="77777777" w:rsidR="000E30BB" w:rsidRPr="000A2E19" w:rsidRDefault="000E30BB" w:rsidP="00DC20D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0B70449" w14:textId="3D8B39EC" w:rsidR="000E30BB" w:rsidRPr="000A2E19" w:rsidRDefault="000E30BB" w:rsidP="00DC20D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A2E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A2E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A2E1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A2E1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05E1A" w:rsidRPr="000A2E19" w14:paraId="0ACD1D30" w14:textId="77777777" w:rsidTr="00414E00">
        <w:trPr>
          <w:trHeight w:val="20"/>
        </w:trPr>
        <w:tc>
          <w:tcPr>
            <w:tcW w:w="4590" w:type="dxa"/>
          </w:tcPr>
          <w:p w14:paraId="25835FE6" w14:textId="7FC4D2F8" w:rsidR="00005E1A" w:rsidRPr="000A2E19" w:rsidRDefault="00005E1A" w:rsidP="00005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2E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F3584C" w:rsidRPr="00F3584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0A2E1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A2E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F3584C" w:rsidRPr="00F3584C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A2E1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C02C2B6" w14:textId="4D0F59B2" w:rsidR="00005E1A" w:rsidRPr="000A2E19" w:rsidRDefault="00F3584C" w:rsidP="00005E1A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0F496E2" w14:textId="77777777" w:rsidR="00005E1A" w:rsidRPr="000A2E19" w:rsidRDefault="00005E1A" w:rsidP="00005E1A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1CD12" w14:textId="3C4BB9DB" w:rsidR="00005E1A" w:rsidRPr="000A2E19" w:rsidRDefault="00F3584C" w:rsidP="00005E1A">
            <w:pPr>
              <w:tabs>
                <w:tab w:val="clear" w:pos="1644"/>
                <w:tab w:val="clear" w:pos="1871"/>
                <w:tab w:val="decimal" w:pos="1181"/>
                <w:tab w:val="left" w:pos="1538"/>
              </w:tabs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005E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065</w:t>
            </w:r>
          </w:p>
        </w:tc>
        <w:tc>
          <w:tcPr>
            <w:tcW w:w="270" w:type="dxa"/>
          </w:tcPr>
          <w:p w14:paraId="435514AA" w14:textId="77777777" w:rsidR="00005E1A" w:rsidRPr="000A2E19" w:rsidRDefault="00005E1A" w:rsidP="00005E1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07CB9" w14:textId="0666AE84" w:rsidR="00005E1A" w:rsidRPr="000A2E19" w:rsidRDefault="00F3584C" w:rsidP="00005E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102</w:t>
            </w:r>
            <w:r w:rsidR="00005E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065</w:t>
            </w:r>
          </w:p>
        </w:tc>
      </w:tr>
      <w:tr w:rsidR="00005E1A" w:rsidRPr="000A2E19" w14:paraId="2A9BA0DF" w14:textId="77777777" w:rsidTr="00414E00">
        <w:trPr>
          <w:trHeight w:val="20"/>
        </w:trPr>
        <w:tc>
          <w:tcPr>
            <w:tcW w:w="4590" w:type="dxa"/>
          </w:tcPr>
          <w:p w14:paraId="352728FD" w14:textId="77777777" w:rsidR="00005E1A" w:rsidRPr="000A2E19" w:rsidRDefault="00005E1A" w:rsidP="00005E1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A2E1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0A2E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A2E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</w:tcPr>
          <w:p w14:paraId="3A5C4A77" w14:textId="77777777" w:rsidR="00005E1A" w:rsidRPr="000A2E19" w:rsidRDefault="00005E1A" w:rsidP="00005E1A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1A19CA6" w14:textId="77777777" w:rsidR="00005E1A" w:rsidRPr="000A2E19" w:rsidRDefault="00005E1A" w:rsidP="00005E1A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7EC5ED7" w14:textId="2F1B25DB" w:rsidR="00005E1A" w:rsidRPr="000A2E19" w:rsidRDefault="00005E1A" w:rsidP="00005E1A">
            <w:pPr>
              <w:tabs>
                <w:tab w:val="clear" w:pos="1644"/>
                <w:tab w:val="clear" w:pos="1871"/>
                <w:tab w:val="decimal" w:pos="1181"/>
                <w:tab w:val="left" w:pos="1538"/>
              </w:tabs>
              <w:ind w:right="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945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FF0AF4" w14:textId="77777777" w:rsidR="00005E1A" w:rsidRPr="000A2E19" w:rsidRDefault="00005E1A" w:rsidP="00005E1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A7C6DE6" w14:textId="5F947651" w:rsidR="00005E1A" w:rsidRPr="000A2E19" w:rsidRDefault="00005E1A" w:rsidP="00005E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945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05E1A" w:rsidRPr="000A2E19" w14:paraId="03C49BE7" w14:textId="77777777" w:rsidTr="00414E00">
        <w:trPr>
          <w:trHeight w:val="20"/>
        </w:trPr>
        <w:tc>
          <w:tcPr>
            <w:tcW w:w="4590" w:type="dxa"/>
            <w:vAlign w:val="bottom"/>
          </w:tcPr>
          <w:p w14:paraId="2F776082" w14:textId="71B05E91" w:rsidR="00005E1A" w:rsidRPr="000A2E19" w:rsidRDefault="00005E1A" w:rsidP="00005E1A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2E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3584C"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0A2E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3584C"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11BE185F" w14:textId="77777777" w:rsidR="00005E1A" w:rsidRPr="000A2E19" w:rsidRDefault="00005E1A" w:rsidP="00005E1A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B9B061" w14:textId="77777777" w:rsidR="00005E1A" w:rsidRPr="000A2E19" w:rsidRDefault="00005E1A" w:rsidP="00005E1A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54240" w14:textId="5C642EF9" w:rsidR="00005E1A" w:rsidRPr="000A2E19" w:rsidRDefault="00F3584C" w:rsidP="00005E1A">
            <w:pPr>
              <w:pStyle w:val="acctfourfigures"/>
              <w:tabs>
                <w:tab w:val="clear" w:pos="765"/>
                <w:tab w:val="decimal" w:pos="731"/>
                <w:tab w:val="left" w:pos="1538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</w:t>
            </w:r>
            <w:r w:rsidR="00005E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</w:tcPr>
          <w:p w14:paraId="0AFB7894" w14:textId="77777777" w:rsidR="00005E1A" w:rsidRPr="000A2E19" w:rsidRDefault="00005E1A" w:rsidP="00005E1A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C937B" w14:textId="438CF9DD" w:rsidR="00005E1A" w:rsidRPr="000A2E19" w:rsidRDefault="00F3584C" w:rsidP="00005E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</w:t>
            </w:r>
            <w:r w:rsidR="00005E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120</w:t>
            </w:r>
          </w:p>
        </w:tc>
      </w:tr>
    </w:tbl>
    <w:p w14:paraId="702AC2C7" w14:textId="77777777" w:rsidR="000E30BB" w:rsidRPr="000A2E19" w:rsidRDefault="000E30BB" w:rsidP="00D3283F">
      <w:pPr>
        <w:ind w:left="175" w:hanging="175"/>
        <w:rPr>
          <w:rFonts w:ascii="Angsana New" w:hAnsi="Angsana New" w:cs="Angsana New"/>
          <w:b/>
          <w:bCs/>
          <w:sz w:val="30"/>
          <w:szCs w:val="30"/>
        </w:rPr>
        <w:sectPr w:rsidR="000E30BB" w:rsidRPr="000A2E19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5DE50530" w14:textId="29CE002D" w:rsidR="00EE7657" w:rsidRPr="00451245" w:rsidRDefault="00EE7657" w:rsidP="004512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124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</w:t>
      </w:r>
      <w:r w:rsidR="00E15423" w:rsidRPr="00451245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451245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451245" w:rsidRDefault="00E56364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A85C9" w14:textId="15448B06" w:rsidR="002C4507" w:rsidRPr="00451245" w:rsidRDefault="002C4507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12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451245" w:rsidRDefault="002C4507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D0C74" w14:textId="28BF5466" w:rsidR="00CC4941" w:rsidRPr="00451245" w:rsidRDefault="00CC4941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24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45124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45124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45124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451245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45124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51245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4F159E0D" w14:textId="77777777" w:rsidR="00E707D2" w:rsidRPr="00451245" w:rsidRDefault="00E707D2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39E80" w14:textId="77777777" w:rsidR="00396A2A" w:rsidRPr="00451245" w:rsidRDefault="00994CDC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124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4512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451245" w:rsidRDefault="00396A2A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CE2C6F" w14:textId="77777777" w:rsidR="00E32AAF" w:rsidRPr="00451245" w:rsidRDefault="00E32AAF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24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08B8D25" w14:textId="77777777" w:rsidR="0063381F" w:rsidRPr="00451245" w:rsidRDefault="0063381F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290B8" w14:textId="79B716A4" w:rsidR="00B9154E" w:rsidRPr="00451245" w:rsidRDefault="00B9154E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245">
        <w:rPr>
          <w:rFonts w:asciiTheme="majorBidi" w:hAnsiTheme="majorBidi" w:cstheme="majorBidi"/>
          <w:sz w:val="30"/>
          <w:szCs w:val="30"/>
          <w:cs/>
        </w:rPr>
        <w:t>รายได้จำแนกตามเขตภูมิศาสตร์หลักและจังหวะเวลาในการ</w:t>
      </w:r>
      <w:r w:rsidRPr="00005E1A">
        <w:rPr>
          <w:rFonts w:asciiTheme="majorBidi" w:hAnsiTheme="majorBidi" w:cstheme="majorBidi"/>
          <w:sz w:val="30"/>
          <w:szCs w:val="30"/>
          <w:cs/>
        </w:rPr>
        <w:t>รับรู้รายได้ของกลุ่มบริษัทสำหรับ</w:t>
      </w:r>
      <w:r w:rsidR="00FD15E4" w:rsidRPr="00005E1A">
        <w:rPr>
          <w:rFonts w:asciiTheme="majorBidi" w:hAnsiTheme="majorBidi" w:cstheme="majorBidi"/>
          <w:sz w:val="30"/>
          <w:szCs w:val="30"/>
          <w:cs/>
        </w:rPr>
        <w:t>งวด</w:t>
      </w:r>
      <w:r w:rsidR="00DA3F74" w:rsidRPr="00005E1A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23A30">
        <w:rPr>
          <w:rFonts w:asciiTheme="majorBidi" w:hAnsiTheme="majorBidi" w:cstheme="majorBidi"/>
          <w:sz w:val="30"/>
          <w:szCs w:val="30"/>
          <w:cs/>
        </w:rPr>
        <w:br/>
      </w:r>
      <w:r w:rsidR="00451245" w:rsidRPr="00005E1A">
        <w:rPr>
          <w:rFonts w:asciiTheme="majorBidi" w:hAnsiTheme="majorBidi" w:cstheme="majorBidi"/>
          <w:sz w:val="30"/>
          <w:szCs w:val="30"/>
          <w:cs/>
        </w:rPr>
        <w:t>หก</w:t>
      </w:r>
      <w:r w:rsidR="00FD15E4" w:rsidRPr="00005E1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05E1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F3584C" w:rsidRPr="00F3584C">
        <w:rPr>
          <w:rFonts w:asciiTheme="majorBidi" w:hAnsiTheme="majorBidi" w:cstheme="majorBidi"/>
          <w:sz w:val="30"/>
          <w:szCs w:val="30"/>
        </w:rPr>
        <w:t>30</w:t>
      </w:r>
      <w:r w:rsidRPr="00005E1A">
        <w:rPr>
          <w:rFonts w:asciiTheme="majorBidi" w:hAnsiTheme="majorBidi" w:cstheme="majorBidi"/>
          <w:sz w:val="30"/>
          <w:szCs w:val="30"/>
        </w:rPr>
        <w:t xml:space="preserve"> </w:t>
      </w:r>
      <w:r w:rsidR="00451245" w:rsidRPr="00005E1A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005E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584C" w:rsidRPr="00F3584C">
        <w:rPr>
          <w:rFonts w:asciiTheme="majorBidi" w:hAnsiTheme="majorBidi" w:cstheme="majorBidi"/>
          <w:sz w:val="30"/>
          <w:szCs w:val="30"/>
        </w:rPr>
        <w:t>2563</w:t>
      </w:r>
      <w:r w:rsidRPr="00005E1A">
        <w:rPr>
          <w:rFonts w:asciiTheme="majorBidi" w:hAnsiTheme="majorBidi" w:cstheme="majorBidi"/>
          <w:sz w:val="30"/>
          <w:szCs w:val="30"/>
        </w:rPr>
        <w:t xml:space="preserve"> </w:t>
      </w:r>
      <w:r w:rsidRPr="00005E1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3584C" w:rsidRPr="00F3584C">
        <w:rPr>
          <w:rFonts w:asciiTheme="majorBidi" w:hAnsiTheme="majorBidi" w:cstheme="majorBidi"/>
          <w:sz w:val="30"/>
          <w:szCs w:val="30"/>
        </w:rPr>
        <w:t>2562</w:t>
      </w:r>
      <w:r w:rsidRPr="00005E1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A1B6C54" w14:textId="77777777" w:rsidR="00451245" w:rsidRPr="00451245" w:rsidRDefault="00451245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451245" w:rsidRPr="00451245" w14:paraId="4E172916" w14:textId="77777777" w:rsidTr="00DC19A0">
        <w:tc>
          <w:tcPr>
            <w:tcW w:w="3777" w:type="dxa"/>
          </w:tcPr>
          <w:p w14:paraId="6917BF76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124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613" w:type="dxa"/>
            <w:gridSpan w:val="3"/>
          </w:tcPr>
          <w:p w14:paraId="4F18EFC0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2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B28972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E4F9514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2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245" w:rsidRPr="00451245" w14:paraId="4E51F568" w14:textId="77777777" w:rsidTr="00DC19A0">
        <w:tc>
          <w:tcPr>
            <w:tcW w:w="3777" w:type="dxa"/>
          </w:tcPr>
          <w:p w14:paraId="698FFE8A" w14:textId="3A6377FA" w:rsidR="00451245" w:rsidRPr="00451245" w:rsidRDefault="00451245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12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512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3584C" w:rsidRPr="00F358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512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512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</w:tcPr>
          <w:p w14:paraId="5424F442" w14:textId="4513BBB1" w:rsidR="00451245" w:rsidRPr="00451245" w:rsidRDefault="00F3584C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BB790C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F7882" w14:textId="240FFF89" w:rsidR="00451245" w:rsidRPr="00451245" w:rsidRDefault="00F3584C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15EE114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6FED8B8A" w14:textId="489FA752" w:rsidR="00451245" w:rsidRPr="00451245" w:rsidRDefault="00F3584C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70F0DB8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78E0490" w14:textId="2D4E4EF1" w:rsidR="00451245" w:rsidRPr="00451245" w:rsidRDefault="00F3584C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51245" w:rsidRPr="00451245" w14:paraId="6036A279" w14:textId="77777777" w:rsidTr="00DC19A0">
        <w:tc>
          <w:tcPr>
            <w:tcW w:w="3777" w:type="dxa"/>
          </w:tcPr>
          <w:p w14:paraId="3940829B" w14:textId="77777777" w:rsidR="00451245" w:rsidRPr="00451245" w:rsidRDefault="00451245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7ADF3664" w14:textId="77777777" w:rsidR="00451245" w:rsidRPr="00451245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2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51245" w:rsidRPr="00451245" w14:paraId="2D6C9AE4" w14:textId="77777777" w:rsidTr="00DC19A0">
        <w:tc>
          <w:tcPr>
            <w:tcW w:w="3777" w:type="dxa"/>
          </w:tcPr>
          <w:p w14:paraId="3BFAAD0C" w14:textId="77777777" w:rsidR="00451245" w:rsidRPr="00451245" w:rsidRDefault="00451245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124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1ACD705D" w14:textId="66E86892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5E1A" w:rsidRPr="00005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058</w:t>
            </w:r>
            <w:r w:rsidR="00005E1A" w:rsidRPr="00005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565C72CE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AD2C91" w14:textId="63F25616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1245" w:rsidRPr="004512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451245" w:rsidRPr="004512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15938774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7C01946" w14:textId="33556812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988</w:t>
            </w:r>
            <w:r w:rsidR="00005E1A" w:rsidRPr="00005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70" w:type="dxa"/>
          </w:tcPr>
          <w:p w14:paraId="7F966BBE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8B045A5" w14:textId="5553013C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1245" w:rsidRPr="004512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451245" w:rsidRPr="004512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451245" w:rsidRPr="00451245" w14:paraId="13441B95" w14:textId="77777777" w:rsidTr="00DC19A0">
        <w:tc>
          <w:tcPr>
            <w:tcW w:w="3777" w:type="dxa"/>
          </w:tcPr>
          <w:p w14:paraId="3A7EEF66" w14:textId="77777777" w:rsidR="00451245" w:rsidRPr="00451245" w:rsidRDefault="00451245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24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32B2FC57" w14:textId="151BD6AE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 w:rsidR="00005E1A" w:rsidRPr="00005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178758BE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644146" w14:textId="2AECFB15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="00451245" w:rsidRPr="004512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70" w:type="dxa"/>
          </w:tcPr>
          <w:p w14:paraId="2728E283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6868B63" w14:textId="3281E75F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 w:rsidR="00005E1A" w:rsidRPr="00005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529E3FF6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C08A8E5" w14:textId="76AEFF68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="00451245" w:rsidRPr="004512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451245" w:rsidRPr="00451245" w14:paraId="7C52FEC7" w14:textId="77777777" w:rsidTr="00DC19A0">
        <w:tc>
          <w:tcPr>
            <w:tcW w:w="3777" w:type="dxa"/>
          </w:tcPr>
          <w:p w14:paraId="36E2D40F" w14:textId="1B3D0CAF" w:rsidR="00451245" w:rsidRPr="00451245" w:rsidRDefault="00451245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2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C475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6EE0E61" w14:textId="11F3F616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05E1A" w:rsidRPr="00005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005E1A" w:rsidRPr="00005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028</w:t>
            </w:r>
          </w:p>
        </w:tc>
        <w:tc>
          <w:tcPr>
            <w:tcW w:w="270" w:type="dxa"/>
          </w:tcPr>
          <w:p w14:paraId="65AA6B4A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E2DDBB" w14:textId="10D5808B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51245" w:rsidRPr="00451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  <w:r w:rsidR="00451245" w:rsidRPr="00451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270" w:type="dxa"/>
          </w:tcPr>
          <w:p w14:paraId="7B6145B1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DBB93AE" w14:textId="0BCB90B6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05E1A" w:rsidRPr="00005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005E1A" w:rsidRPr="00005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001D6823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330A5BD" w14:textId="47357102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51245" w:rsidRPr="00451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  <w:r w:rsidR="00451245" w:rsidRPr="00451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</w:tr>
      <w:tr w:rsidR="00451245" w:rsidRPr="00451245" w14:paraId="30706A67" w14:textId="77777777" w:rsidTr="00DC19A0">
        <w:tc>
          <w:tcPr>
            <w:tcW w:w="3777" w:type="dxa"/>
          </w:tcPr>
          <w:p w14:paraId="17050C93" w14:textId="77777777" w:rsidR="00451245" w:rsidRPr="00451245" w:rsidRDefault="00451245" w:rsidP="00DC19A0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7C0136F" w14:textId="77777777" w:rsidR="00451245" w:rsidRPr="00451245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B64D5C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C29991" w14:textId="77777777" w:rsidR="00451245" w:rsidRPr="00451245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A0CAB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114D06B" w14:textId="77777777" w:rsidR="00451245" w:rsidRPr="00451245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C599C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1568D1D" w14:textId="77777777" w:rsidR="00451245" w:rsidRPr="00451245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1245" w:rsidRPr="00451245" w14:paraId="3188E2E4" w14:textId="77777777" w:rsidTr="00DC19A0">
        <w:tc>
          <w:tcPr>
            <w:tcW w:w="3777" w:type="dxa"/>
          </w:tcPr>
          <w:p w14:paraId="63AEB53A" w14:textId="77777777" w:rsidR="00451245" w:rsidRPr="00451245" w:rsidRDefault="00451245" w:rsidP="00DC19A0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2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406B5AAC" w14:textId="77777777" w:rsidR="00451245" w:rsidRPr="00451245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241D6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24A847" w14:textId="77777777" w:rsidR="00451245" w:rsidRPr="00451245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8773E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46E3825B" w14:textId="77777777" w:rsidR="00451245" w:rsidRPr="00451245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CA837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D9E0092" w14:textId="77777777" w:rsidR="00451245" w:rsidRPr="00451245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1245" w:rsidRPr="00451245" w14:paraId="2F9FDD76" w14:textId="77777777" w:rsidTr="00DC19A0">
        <w:tc>
          <w:tcPr>
            <w:tcW w:w="3777" w:type="dxa"/>
          </w:tcPr>
          <w:p w14:paraId="6B75166C" w14:textId="77777777" w:rsidR="00451245" w:rsidRPr="00451245" w:rsidRDefault="00451245" w:rsidP="00DC19A0">
            <w:pPr>
              <w:spacing w:line="240" w:lineRule="auto"/>
              <w:ind w:hanging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245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5EA2606" w14:textId="10268562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5E1A" w:rsidRPr="00005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="00005E1A" w:rsidRPr="00005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  <w:tc>
          <w:tcPr>
            <w:tcW w:w="270" w:type="dxa"/>
          </w:tcPr>
          <w:p w14:paraId="02C1602B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92F6A3" w14:textId="605D5B54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1245" w:rsidRPr="004512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645</w:t>
            </w:r>
            <w:r w:rsidR="00451245" w:rsidRPr="004512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270" w:type="dxa"/>
          </w:tcPr>
          <w:p w14:paraId="540C9AB7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298449D" w14:textId="1355E294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5E1A" w:rsidRPr="00005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="00005E1A" w:rsidRPr="00005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268CDE41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5372555" w14:textId="38956824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1245" w:rsidRPr="004512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645</w:t>
            </w:r>
            <w:r w:rsidR="00451245" w:rsidRPr="004512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451245" w:rsidRPr="00451245" w14:paraId="7F050BA2" w14:textId="77777777" w:rsidTr="00DC19A0">
        <w:tc>
          <w:tcPr>
            <w:tcW w:w="3777" w:type="dxa"/>
          </w:tcPr>
          <w:p w14:paraId="22FFB875" w14:textId="30E04FD8" w:rsidR="00451245" w:rsidRPr="00451245" w:rsidRDefault="00451245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2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C475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7542A02" w14:textId="7601DABC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05E1A" w:rsidRPr="00005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005E1A" w:rsidRPr="00005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028</w:t>
            </w:r>
          </w:p>
        </w:tc>
        <w:tc>
          <w:tcPr>
            <w:tcW w:w="270" w:type="dxa"/>
          </w:tcPr>
          <w:p w14:paraId="02DC6FD6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BB27CD" w14:textId="3EEC7E4D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51245" w:rsidRPr="00451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  <w:r w:rsidR="00451245" w:rsidRPr="00451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270" w:type="dxa"/>
          </w:tcPr>
          <w:p w14:paraId="6FF2D31E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19A091A" w14:textId="146DBE8D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05E1A" w:rsidRPr="00005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005E1A" w:rsidRPr="00005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1D5C172B" w14:textId="77777777" w:rsidR="00451245" w:rsidRPr="00451245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0F19599" w14:textId="154C3847" w:rsidR="00451245" w:rsidRPr="00451245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51245" w:rsidRPr="00451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  <w:r w:rsidR="00451245" w:rsidRPr="00451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</w:tr>
    </w:tbl>
    <w:p w14:paraId="7F9C4C32" w14:textId="77777777" w:rsidR="00451245" w:rsidRPr="0093351B" w:rsidRDefault="00451245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547"/>
        <w:jc w:val="thaiDistribute"/>
        <w:rPr>
          <w:rFonts w:ascii="Angsana New" w:hAnsi="Angsana New" w:cs="Angsana New"/>
        </w:rPr>
      </w:pPr>
    </w:p>
    <w:p w14:paraId="2C2F72EE" w14:textId="77777777" w:rsidR="00451245" w:rsidRDefault="00451245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451245" w:rsidRPr="00E45177" w14:paraId="2AADADDE" w14:textId="77777777" w:rsidTr="00EB07E1">
        <w:tc>
          <w:tcPr>
            <w:tcW w:w="3777" w:type="dxa"/>
          </w:tcPr>
          <w:p w14:paraId="2A240E3B" w14:textId="4AA4B7E4" w:rsidR="00451245" w:rsidRPr="0093351B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13" w:type="dxa"/>
            <w:gridSpan w:val="3"/>
          </w:tcPr>
          <w:p w14:paraId="4442AED9" w14:textId="77777777" w:rsidR="00451245" w:rsidRPr="00E45177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3A8443" w14:textId="77777777" w:rsidR="00451245" w:rsidRPr="00E45177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8F0D87A" w14:textId="77777777" w:rsidR="00451245" w:rsidRPr="00E45177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51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245" w:rsidRPr="00E45177" w14:paraId="4EBD03BA" w14:textId="77777777" w:rsidTr="00EB07E1">
        <w:tc>
          <w:tcPr>
            <w:tcW w:w="3777" w:type="dxa"/>
          </w:tcPr>
          <w:p w14:paraId="63F3E68D" w14:textId="799FE12B" w:rsidR="00451245" w:rsidRPr="00EC035D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3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C035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C03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EC03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3584C" w:rsidRPr="00F358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03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035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</w:tcPr>
          <w:p w14:paraId="1EE0A550" w14:textId="7D97AE3C" w:rsidR="00451245" w:rsidRPr="00E45177" w:rsidRDefault="00F3584C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B32ABBB" w14:textId="77777777" w:rsidR="00451245" w:rsidRPr="00E4517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2EB37" w14:textId="1C6BD6DB" w:rsidR="00451245" w:rsidRPr="00E45177" w:rsidRDefault="00F3584C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F36855A" w14:textId="77777777" w:rsidR="00451245" w:rsidRPr="00E4517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19A6CEE0" w14:textId="57D87595" w:rsidR="00451245" w:rsidRPr="00E45177" w:rsidRDefault="00F3584C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F5B208C" w14:textId="77777777" w:rsidR="00451245" w:rsidRPr="00E4517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5FC650A" w14:textId="42D0E832" w:rsidR="00451245" w:rsidRPr="00E45177" w:rsidRDefault="00F3584C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51245" w:rsidRPr="00005754" w14:paraId="34F3C5B7" w14:textId="77777777" w:rsidTr="00EB07E1">
        <w:tc>
          <w:tcPr>
            <w:tcW w:w="3777" w:type="dxa"/>
          </w:tcPr>
          <w:p w14:paraId="4444E145" w14:textId="77777777" w:rsidR="00451245" w:rsidRPr="0093351B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403" w:type="dxa"/>
            <w:gridSpan w:val="7"/>
          </w:tcPr>
          <w:p w14:paraId="2182E0B8" w14:textId="77777777" w:rsidR="00451245" w:rsidRPr="00005754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7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0575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0057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51245" w:rsidRPr="00E45177" w14:paraId="2094FAA7" w14:textId="77777777" w:rsidTr="00EB07E1">
        <w:tc>
          <w:tcPr>
            <w:tcW w:w="3777" w:type="dxa"/>
          </w:tcPr>
          <w:p w14:paraId="5FAA9553" w14:textId="77777777" w:rsidR="00451245" w:rsidRPr="00E4517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2E2F8897" w14:textId="7F7C1F21" w:rsidR="00451245" w:rsidRPr="00E45177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05E1A" w:rsidRPr="00005E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994</w:t>
            </w:r>
            <w:r w:rsidR="00005E1A" w:rsidRPr="00005E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742</w:t>
            </w:r>
          </w:p>
        </w:tc>
        <w:tc>
          <w:tcPr>
            <w:tcW w:w="270" w:type="dxa"/>
          </w:tcPr>
          <w:p w14:paraId="7097D0DC" w14:textId="77777777" w:rsidR="00451245" w:rsidRPr="00E4517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4771E" w14:textId="74A62419" w:rsidR="00451245" w:rsidRPr="00E45177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512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091</w:t>
            </w:r>
            <w:r w:rsidR="004512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833</w:t>
            </w:r>
          </w:p>
        </w:tc>
        <w:tc>
          <w:tcPr>
            <w:tcW w:w="270" w:type="dxa"/>
          </w:tcPr>
          <w:p w14:paraId="76CA82A7" w14:textId="77777777" w:rsidR="00451245" w:rsidRPr="00E4517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20328D1" w14:textId="04C1A98C" w:rsidR="00451245" w:rsidRPr="00E45177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05E1A" w:rsidRPr="00005E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935</w:t>
            </w:r>
            <w:r w:rsidR="00005E1A" w:rsidRPr="00005E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548</w:t>
            </w:r>
          </w:p>
        </w:tc>
        <w:tc>
          <w:tcPr>
            <w:tcW w:w="270" w:type="dxa"/>
          </w:tcPr>
          <w:p w14:paraId="5E41C658" w14:textId="77777777" w:rsidR="00451245" w:rsidRPr="00E4517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C6317CE" w14:textId="159E5801" w:rsidR="00451245" w:rsidRPr="00E45177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512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091</w:t>
            </w:r>
            <w:r w:rsidR="004512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</w:tr>
      <w:tr w:rsidR="00451245" w:rsidRPr="00E45177" w14:paraId="77A59899" w14:textId="77777777" w:rsidTr="00EB07E1">
        <w:tc>
          <w:tcPr>
            <w:tcW w:w="3777" w:type="dxa"/>
          </w:tcPr>
          <w:p w14:paraId="0E6090B8" w14:textId="77777777" w:rsidR="00451245" w:rsidRPr="00E4517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177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299C913A" w14:textId="5F8F9452" w:rsidR="00451245" w:rsidRPr="00E45177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660</w:t>
            </w:r>
            <w:r w:rsidR="00005E1A" w:rsidRPr="00005E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690</w:t>
            </w:r>
          </w:p>
        </w:tc>
        <w:tc>
          <w:tcPr>
            <w:tcW w:w="270" w:type="dxa"/>
          </w:tcPr>
          <w:p w14:paraId="767C2241" w14:textId="77777777" w:rsidR="00451245" w:rsidRPr="00E4517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AFCB2" w14:textId="507FDA0C" w:rsidR="00451245" w:rsidRPr="00E45177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872</w:t>
            </w:r>
            <w:r w:rsidR="004512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617</w:t>
            </w:r>
          </w:p>
        </w:tc>
        <w:tc>
          <w:tcPr>
            <w:tcW w:w="270" w:type="dxa"/>
          </w:tcPr>
          <w:p w14:paraId="58FCED7D" w14:textId="77777777" w:rsidR="00451245" w:rsidRPr="00E4517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A2FB06B" w14:textId="222D2086" w:rsidR="00451245" w:rsidRPr="00E45177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660</w:t>
            </w:r>
            <w:r w:rsidR="00005E1A" w:rsidRPr="00005E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690</w:t>
            </w:r>
          </w:p>
        </w:tc>
        <w:tc>
          <w:tcPr>
            <w:tcW w:w="270" w:type="dxa"/>
          </w:tcPr>
          <w:p w14:paraId="128FFB2D" w14:textId="77777777" w:rsidR="00451245" w:rsidRPr="00E4517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8A39C07" w14:textId="5D2AADFF" w:rsidR="00451245" w:rsidRPr="00E45177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872</w:t>
            </w:r>
            <w:r w:rsidR="004512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617</w:t>
            </w:r>
          </w:p>
        </w:tc>
      </w:tr>
      <w:tr w:rsidR="00451245" w:rsidRPr="00E45177" w14:paraId="39E9F6E9" w14:textId="77777777" w:rsidTr="00EB07E1">
        <w:tc>
          <w:tcPr>
            <w:tcW w:w="3777" w:type="dxa"/>
          </w:tcPr>
          <w:p w14:paraId="26DC208B" w14:textId="37F8CE62" w:rsidR="00451245" w:rsidRPr="00E4517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51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="00C95E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5D92AD1" w14:textId="1F95ECA7" w:rsidR="00451245" w:rsidRPr="00E45177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005E1A" w:rsidRPr="00005E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655</w:t>
            </w:r>
            <w:r w:rsidR="00005E1A" w:rsidRPr="00005E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574C8837" w14:textId="77777777" w:rsidR="00451245" w:rsidRPr="00E4517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127C39" w14:textId="5E376479" w:rsidR="00451245" w:rsidRPr="00E45177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4512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964</w:t>
            </w:r>
            <w:r w:rsidR="004512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1634732C" w14:textId="77777777" w:rsidR="00451245" w:rsidRPr="00E4517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5331800" w14:textId="091CD57E" w:rsidR="00451245" w:rsidRPr="00E45177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005E1A" w:rsidRPr="00005E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596</w:t>
            </w:r>
            <w:r w:rsidR="00005E1A" w:rsidRPr="00005E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442CC0F8" w14:textId="77777777" w:rsidR="00451245" w:rsidRPr="00E45177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3F3C56F" w14:textId="01134C9E" w:rsidR="00451245" w:rsidRPr="00E45177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4512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964</w:t>
            </w:r>
            <w:r w:rsidR="004512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607</w:t>
            </w:r>
          </w:p>
        </w:tc>
      </w:tr>
      <w:tr w:rsidR="00451245" w:rsidRPr="0093351B" w14:paraId="1D858FFE" w14:textId="77777777" w:rsidTr="00EB07E1">
        <w:trPr>
          <w:trHeight w:val="98"/>
        </w:trPr>
        <w:tc>
          <w:tcPr>
            <w:tcW w:w="3777" w:type="dxa"/>
          </w:tcPr>
          <w:p w14:paraId="5FB21C56" w14:textId="77777777" w:rsidR="00451245" w:rsidRPr="0093351B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EF60B53" w14:textId="77777777" w:rsidR="00451245" w:rsidRPr="0093351B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14:paraId="501D4133" w14:textId="77777777" w:rsidR="00451245" w:rsidRPr="0093351B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5B1766" w14:textId="77777777" w:rsidR="00451245" w:rsidRPr="0093351B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14:paraId="7A9D5DAC" w14:textId="77777777" w:rsidR="00451245" w:rsidRPr="0093351B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021F837A" w14:textId="77777777" w:rsidR="00451245" w:rsidRPr="0093351B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14:paraId="0E0399B1" w14:textId="77777777" w:rsidR="00451245" w:rsidRPr="0093351B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B2BE1E3" w14:textId="77777777" w:rsidR="00451245" w:rsidRPr="0093351B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</w:tr>
      <w:tr w:rsidR="00451245" w:rsidRPr="005D0474" w14:paraId="7F9F6501" w14:textId="77777777" w:rsidTr="00EB07E1">
        <w:tc>
          <w:tcPr>
            <w:tcW w:w="3777" w:type="dxa"/>
          </w:tcPr>
          <w:p w14:paraId="27F1C48A" w14:textId="77777777" w:rsidR="00451245" w:rsidRPr="00520821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010D9DA1" w14:textId="77777777" w:rsidR="00451245" w:rsidRPr="00520821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4E583" w14:textId="77777777" w:rsidR="00451245" w:rsidRPr="00520821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C572A8" w14:textId="77777777" w:rsidR="00451245" w:rsidRPr="00520821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C98D7" w14:textId="77777777" w:rsidR="00451245" w:rsidRPr="00520821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5C1060B9" w14:textId="77777777" w:rsidR="00451245" w:rsidRPr="00520821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B7358" w14:textId="77777777" w:rsidR="00451245" w:rsidRPr="00520821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E64E483" w14:textId="77777777" w:rsidR="00451245" w:rsidRPr="00520821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51245" w:rsidRPr="005D0474" w14:paraId="4AFE0907" w14:textId="77777777" w:rsidTr="00EB07E1">
        <w:tc>
          <w:tcPr>
            <w:tcW w:w="3777" w:type="dxa"/>
          </w:tcPr>
          <w:p w14:paraId="20F2DB77" w14:textId="77777777" w:rsidR="00451245" w:rsidRPr="002B06BB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06BB">
              <w:rPr>
                <w:rFonts w:ascii="Angsana New" w:hAnsi="Angsana New" w:cs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FDA20B3" w14:textId="76FA0A17" w:rsidR="00451245" w:rsidRPr="00DC6B02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05E1A" w:rsidRPr="00005E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="00005E1A" w:rsidRPr="00005E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0E253CE9" w14:textId="77777777" w:rsidR="00451245" w:rsidRPr="00DC6B02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9E6DDE" w14:textId="274441EE" w:rsidR="00451245" w:rsidRPr="00DC6B02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51245" w:rsidRPr="00DC6B0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964</w:t>
            </w:r>
            <w:r w:rsidR="00451245" w:rsidRPr="00DC6B0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69E9B277" w14:textId="77777777" w:rsidR="00451245" w:rsidRPr="00DC6B02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57070BF" w14:textId="66B93A95" w:rsidR="00451245" w:rsidRPr="00DC6B02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05E1A" w:rsidRPr="00005E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596</w:t>
            </w:r>
            <w:r w:rsidR="00005E1A" w:rsidRPr="00005E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05A23059" w14:textId="77777777" w:rsidR="00451245" w:rsidRPr="00DC6B02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A257B75" w14:textId="605A6286" w:rsidR="00451245" w:rsidRPr="00DC6B02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51245" w:rsidRPr="00DC6B0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964</w:t>
            </w:r>
            <w:r w:rsidR="00451245" w:rsidRPr="00DC6B0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607</w:t>
            </w:r>
          </w:p>
        </w:tc>
      </w:tr>
      <w:tr w:rsidR="00451245" w:rsidRPr="005D0474" w14:paraId="72F363DF" w14:textId="77777777" w:rsidTr="00EB07E1">
        <w:tc>
          <w:tcPr>
            <w:tcW w:w="3777" w:type="dxa"/>
          </w:tcPr>
          <w:p w14:paraId="0EAD1D00" w14:textId="6DCB8772" w:rsidR="00451245" w:rsidRPr="0058651E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="00C95E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23E391B" w14:textId="11485C5A" w:rsidR="00451245" w:rsidRPr="00971D63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005E1A" w:rsidRPr="00005E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655</w:t>
            </w:r>
            <w:r w:rsidR="00005E1A" w:rsidRPr="00005E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48218BD0" w14:textId="77777777" w:rsidR="00451245" w:rsidRPr="00971D63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FD7D95" w14:textId="5D5C72B4" w:rsidR="00451245" w:rsidRPr="00971D63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4512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964</w:t>
            </w:r>
            <w:r w:rsidR="004512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1CC7A0DC" w14:textId="77777777" w:rsidR="00451245" w:rsidRPr="00971D63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172E8B2" w14:textId="01D1E1BE" w:rsidR="00451245" w:rsidRPr="00971D63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005E1A" w:rsidRPr="00005E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596</w:t>
            </w:r>
            <w:r w:rsidR="00005E1A" w:rsidRPr="00005E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2055C72A" w14:textId="77777777" w:rsidR="00451245" w:rsidRPr="00971D63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5C64936" w14:textId="546FB197" w:rsidR="00451245" w:rsidRPr="00971D63" w:rsidRDefault="00F3584C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4512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964</w:t>
            </w:r>
            <w:r w:rsidR="004512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607</w:t>
            </w:r>
          </w:p>
        </w:tc>
      </w:tr>
    </w:tbl>
    <w:p w14:paraId="7E4B583F" w14:textId="77777777" w:rsidR="00451245" w:rsidRPr="001511D0" w:rsidRDefault="00451245" w:rsidP="00451245">
      <w:pPr>
        <w:pStyle w:val="BodyText2"/>
        <w:tabs>
          <w:tab w:val="left" w:pos="540"/>
        </w:tabs>
        <w:spacing w:line="120" w:lineRule="exact"/>
        <w:ind w:left="0" w:firstLine="0"/>
        <w:jc w:val="thaiDistribute"/>
        <w:rPr>
          <w:rFonts w:ascii="Angsana New" w:hAnsi="Angsana New"/>
          <w:sz w:val="10"/>
          <w:szCs w:val="10"/>
          <w:lang w:val="en-US" w:eastAsia="en-US"/>
        </w:rPr>
      </w:pPr>
    </w:p>
    <w:p w14:paraId="612B05A9" w14:textId="77777777" w:rsidR="007425C0" w:rsidRPr="00F77A7B" w:rsidRDefault="007425C0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lang w:val="en-US"/>
        </w:rPr>
      </w:pPr>
    </w:p>
    <w:p w14:paraId="4A850AF9" w14:textId="77777777" w:rsidR="00396A2A" w:rsidRPr="0046749D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354D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6D02BF7B" w14:textId="77777777" w:rsidR="00396A2A" w:rsidRPr="00F77A7B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</w:rPr>
      </w:pPr>
    </w:p>
    <w:p w14:paraId="223BBA0E" w14:textId="0CDDE155" w:rsidR="006B354D" w:rsidRDefault="006B354D" w:rsidP="006B354D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x-none"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บริษัทมีรายได้จากลูกค้ารายหนึ่งของ</w:t>
      </w:r>
      <w:r w:rsidRPr="00005E1A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กลุ่มบริษัทและบริษัทสำหรับงวด</w:t>
      </w:r>
      <w:r w:rsidR="00005E1A" w:rsidRPr="00005E1A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451245" w:rsidRPr="00005E1A">
        <w:rPr>
          <w:rFonts w:ascii="Angsana New" w:hAnsi="Angsana New" w:cs="Angsana New" w:hint="cs"/>
          <w:sz w:val="30"/>
          <w:szCs w:val="30"/>
          <w:cs/>
        </w:rPr>
        <w:t>หก</w:t>
      </w:r>
      <w:r w:rsidRPr="00005E1A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005E1A" w:rsidRPr="00005E1A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="00F3584C" w:rsidRPr="00F3584C">
        <w:rPr>
          <w:rFonts w:ascii="Angsana New" w:hAnsi="Angsana New" w:cs="Angsana New"/>
          <w:sz w:val="30"/>
          <w:szCs w:val="30"/>
        </w:rPr>
        <w:t>30</w:t>
      </w:r>
      <w:r w:rsidR="00451245" w:rsidRPr="00005E1A">
        <w:rPr>
          <w:rFonts w:ascii="Angsana New" w:hAnsi="Angsana New" w:cs="Angsana New"/>
          <w:sz w:val="30"/>
          <w:szCs w:val="30"/>
        </w:rPr>
        <w:t xml:space="preserve"> </w:t>
      </w:r>
      <w:r w:rsidR="00451245" w:rsidRPr="00005E1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05E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="Angsana New" w:hint="cs"/>
          <w:sz w:val="30"/>
          <w:szCs w:val="30"/>
        </w:rPr>
        <w:t>256</w:t>
      </w:r>
      <w:r w:rsidR="00F3584C" w:rsidRPr="00F3584C">
        <w:rPr>
          <w:rFonts w:ascii="Angsana New" w:hAnsi="Angsana New" w:cs="Angsana New"/>
          <w:sz w:val="30"/>
          <w:szCs w:val="30"/>
        </w:rPr>
        <w:t>3</w:t>
      </w:r>
      <w:r w:rsidR="00005E1A" w:rsidRPr="00005E1A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3" w:name="_Hlk46924175"/>
      <w:r w:rsidR="00005E1A" w:rsidRPr="00005E1A">
        <w:rPr>
          <w:rFonts w:ascii="Angsana New" w:hAnsi="Angsana New" w:cs="Angsana New" w:hint="cs"/>
          <w:sz w:val="30"/>
          <w:szCs w:val="30"/>
          <w:cs/>
        </w:rPr>
        <w:t>เป็นจำนวนเงินประมาณ</w:t>
      </w:r>
      <w:r w:rsidR="00005E1A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983</w:t>
      </w:r>
      <w:r w:rsidR="007279E5">
        <w:rPr>
          <w:rFonts w:ascii="Angsana New" w:hAnsi="Angsana New" w:cs="Angsana New"/>
          <w:sz w:val="30"/>
          <w:szCs w:val="30"/>
        </w:rPr>
        <w:t>.</w:t>
      </w:r>
      <w:r w:rsidR="00F3584C" w:rsidRPr="00F3584C">
        <w:rPr>
          <w:rFonts w:ascii="Angsana New" w:hAnsi="Angsana New" w:cs="Angsana New"/>
          <w:sz w:val="30"/>
          <w:szCs w:val="30"/>
        </w:rPr>
        <w:t>3</w:t>
      </w:r>
      <w:r w:rsidR="00005E1A">
        <w:rPr>
          <w:rFonts w:ascii="Angsana New" w:hAnsi="Angsana New" w:cs="Angsana New"/>
          <w:sz w:val="30"/>
          <w:szCs w:val="30"/>
        </w:rPr>
        <w:t xml:space="preserve"> </w:t>
      </w:r>
      <w:r w:rsidR="00005E1A" w:rsidRPr="00005E1A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005E1A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1</w:t>
      </w:r>
      <w:r w:rsidR="00005E1A">
        <w:rPr>
          <w:rFonts w:ascii="Angsana New" w:hAnsi="Angsana New" w:cs="Angsana New"/>
          <w:sz w:val="30"/>
          <w:szCs w:val="30"/>
        </w:rPr>
        <w:t>,</w:t>
      </w:r>
      <w:r w:rsidR="00F3584C" w:rsidRPr="00F3584C">
        <w:rPr>
          <w:rFonts w:ascii="Angsana New" w:hAnsi="Angsana New" w:cs="Angsana New"/>
          <w:sz w:val="30"/>
          <w:szCs w:val="30"/>
        </w:rPr>
        <w:t>856</w:t>
      </w:r>
      <w:r w:rsidR="00F9377E">
        <w:rPr>
          <w:rFonts w:ascii="Angsana New" w:hAnsi="Angsana New" w:cs="Angsana New"/>
          <w:sz w:val="30"/>
          <w:szCs w:val="30"/>
        </w:rPr>
        <w:t>.</w:t>
      </w:r>
      <w:r w:rsidR="00F3584C" w:rsidRPr="00F3584C">
        <w:rPr>
          <w:rFonts w:ascii="Angsana New" w:hAnsi="Angsana New" w:cs="Angsana New"/>
          <w:sz w:val="30"/>
          <w:szCs w:val="30"/>
        </w:rPr>
        <w:t>5</w:t>
      </w:r>
      <w:r w:rsidR="00005E1A" w:rsidRPr="00005E1A">
        <w:rPr>
          <w:rFonts w:ascii="Angsana New" w:hAnsi="Angsana New" w:cs="Angsana New" w:hint="cs"/>
          <w:sz w:val="30"/>
          <w:szCs w:val="30"/>
        </w:rPr>
        <w:t xml:space="preserve"> </w:t>
      </w:r>
      <w:r w:rsidR="00005E1A" w:rsidRPr="00005E1A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005E1A">
        <w:rPr>
          <w:rFonts w:ascii="Angsana New" w:hAnsi="Angsana New" w:cs="Angsana New" w:hint="cs"/>
          <w:sz w:val="30"/>
          <w:szCs w:val="30"/>
        </w:rPr>
        <w:t xml:space="preserve"> </w:t>
      </w:r>
      <w:r w:rsidR="00005E1A" w:rsidRPr="00005E1A">
        <w:rPr>
          <w:rFonts w:ascii="Angsana New" w:hAnsi="Angsana New" w:cs="Angsana New" w:hint="cs"/>
          <w:sz w:val="30"/>
          <w:szCs w:val="30"/>
          <w:cs/>
        </w:rPr>
        <w:t>สำหรับงบการเงินรวม</w:t>
      </w:r>
      <w:r w:rsidR="00005E1A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cs="Angsana New" w:hint="cs"/>
          <w:sz w:val="30"/>
          <w:szCs w:val="30"/>
          <w:cs/>
        </w:rPr>
        <w:t>เป็นจำนวนเงินประมาณ</w:t>
      </w:r>
      <w:r w:rsidR="00005E1A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924</w:t>
      </w:r>
      <w:r w:rsidR="00F9377E">
        <w:rPr>
          <w:rFonts w:ascii="Angsana New" w:hAnsi="Angsana New" w:cs="Angsana New"/>
          <w:sz w:val="30"/>
          <w:szCs w:val="30"/>
        </w:rPr>
        <w:t>.</w:t>
      </w:r>
      <w:r w:rsidR="00F3584C" w:rsidRPr="00F3584C">
        <w:rPr>
          <w:rFonts w:ascii="Angsana New" w:hAnsi="Angsana New" w:cs="Angsana New"/>
          <w:sz w:val="30"/>
          <w:szCs w:val="30"/>
        </w:rPr>
        <w:t>4</w:t>
      </w:r>
      <w:r w:rsidR="00005E1A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1</w:t>
      </w:r>
      <w:r w:rsidR="00005E1A">
        <w:rPr>
          <w:rFonts w:ascii="Angsana New" w:hAnsi="Angsana New" w:cs="Angsana New"/>
          <w:sz w:val="30"/>
          <w:szCs w:val="30"/>
        </w:rPr>
        <w:t>,</w:t>
      </w:r>
      <w:r w:rsidR="00F3584C" w:rsidRPr="00F3584C">
        <w:rPr>
          <w:rFonts w:ascii="Angsana New" w:hAnsi="Angsana New" w:cs="Angsana New"/>
          <w:sz w:val="30"/>
          <w:szCs w:val="30"/>
        </w:rPr>
        <w:t>701</w:t>
      </w:r>
      <w:r w:rsidR="00F9377E">
        <w:rPr>
          <w:rFonts w:ascii="Angsana New" w:hAnsi="Angsana New" w:cs="Angsana New"/>
          <w:sz w:val="30"/>
          <w:szCs w:val="30"/>
        </w:rPr>
        <w:t>.</w:t>
      </w:r>
      <w:r w:rsidR="00F3584C" w:rsidRPr="00F3584C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005E1A">
        <w:rPr>
          <w:rFonts w:ascii="Angsana New" w:hAnsi="Angsana New" w:cs="Angsana New" w:hint="cs"/>
          <w:sz w:val="30"/>
          <w:szCs w:val="30"/>
          <w:cs/>
        </w:rPr>
        <w:t xml:space="preserve"> สำหรับงบการเงินเฉพาะกิจการ</w:t>
      </w:r>
      <w:bookmarkEnd w:id="3"/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</w:rPr>
        <w:t>(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สำหรับงวดสามเดือน</w:t>
      </w:r>
      <w:r w:rsidR="00005E1A">
        <w:rPr>
          <w:rFonts w:ascii="Angsana New" w:hAnsi="Angsana New" w:cs="Angsana New" w:hint="cs"/>
          <w:i/>
          <w:iCs/>
          <w:sz w:val="30"/>
          <w:szCs w:val="30"/>
          <w:cs/>
        </w:rPr>
        <w:t>และหกเดือน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สิ้นสุดวันที่ </w:t>
      </w:r>
      <w:r w:rsidR="00F3584C" w:rsidRPr="00F3584C">
        <w:rPr>
          <w:rFonts w:ascii="Angsana New" w:hAnsi="Angsana New" w:cs="Angsana New"/>
          <w:i/>
          <w:iCs/>
          <w:sz w:val="30"/>
          <w:szCs w:val="30"/>
        </w:rPr>
        <w:t>30</w:t>
      </w:r>
      <w:r w:rsidR="0045124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51245">
        <w:rPr>
          <w:rFonts w:ascii="Angsana New" w:hAnsi="Angsana New" w:cs="Angsana New" w:hint="cs"/>
          <w:i/>
          <w:iCs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="Angsana New" w:hint="cs"/>
          <w:i/>
          <w:iCs/>
          <w:sz w:val="30"/>
          <w:szCs w:val="30"/>
        </w:rPr>
        <w:t>256</w:t>
      </w:r>
      <w:r w:rsidR="00F3584C" w:rsidRPr="00F3584C">
        <w:rPr>
          <w:rFonts w:ascii="Angsana New" w:hAnsi="Angsana New" w:cs="Angsana New"/>
          <w:i/>
          <w:iCs/>
          <w:sz w:val="30"/>
          <w:szCs w:val="30"/>
        </w:rPr>
        <w:t>2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005E1A" w:rsidRPr="00005E1A">
        <w:rPr>
          <w:rFonts w:ascii="Angsana New" w:hAnsi="Angsana New" w:cs="Angsana New" w:hint="cs"/>
          <w:i/>
          <w:iCs/>
          <w:sz w:val="30"/>
          <w:szCs w:val="30"/>
          <w:cs/>
        </w:rPr>
        <w:t>เป็นจำนวนเงินประมาณ</w:t>
      </w:r>
      <w:r w:rsidR="00005E1A" w:rsidRPr="00005E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="Angsana New"/>
          <w:i/>
          <w:iCs/>
          <w:sz w:val="30"/>
          <w:szCs w:val="30"/>
        </w:rPr>
        <w:t>1</w:t>
      </w:r>
      <w:r w:rsidR="00005E1A">
        <w:rPr>
          <w:rFonts w:ascii="Angsana New" w:hAnsi="Angsana New" w:cs="Angsana New"/>
          <w:i/>
          <w:iCs/>
          <w:sz w:val="30"/>
          <w:szCs w:val="30"/>
        </w:rPr>
        <w:t>,</w:t>
      </w:r>
      <w:r w:rsidR="00F3584C" w:rsidRPr="00F3584C">
        <w:rPr>
          <w:rFonts w:ascii="Angsana New" w:hAnsi="Angsana New" w:cs="Angsana New"/>
          <w:i/>
          <w:iCs/>
          <w:sz w:val="30"/>
          <w:szCs w:val="30"/>
        </w:rPr>
        <w:t>150</w:t>
      </w:r>
      <w:r w:rsidR="00005E1A">
        <w:rPr>
          <w:rFonts w:ascii="Angsana New" w:hAnsi="Angsana New" w:cs="Angsana New"/>
          <w:i/>
          <w:iCs/>
          <w:sz w:val="30"/>
          <w:szCs w:val="30"/>
        </w:rPr>
        <w:t>.</w:t>
      </w:r>
      <w:r w:rsidR="00F3584C" w:rsidRPr="00F3584C">
        <w:rPr>
          <w:rFonts w:ascii="Angsana New" w:hAnsi="Angsana New" w:cs="Angsana New"/>
          <w:i/>
          <w:iCs/>
          <w:sz w:val="30"/>
          <w:szCs w:val="30"/>
        </w:rPr>
        <w:t>7</w:t>
      </w:r>
      <w:r w:rsidR="00005E1A" w:rsidRPr="00005E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005E1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05E1A" w:rsidRPr="00005E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005E1A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005E1A" w:rsidRPr="00005E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="Angsana New"/>
          <w:i/>
          <w:iCs/>
          <w:sz w:val="30"/>
          <w:szCs w:val="30"/>
        </w:rPr>
        <w:t>2</w:t>
      </w:r>
      <w:r w:rsidR="00005E1A">
        <w:rPr>
          <w:rFonts w:ascii="Angsana New" w:hAnsi="Angsana New" w:cs="Angsana New"/>
          <w:i/>
          <w:iCs/>
          <w:sz w:val="30"/>
          <w:szCs w:val="30"/>
        </w:rPr>
        <w:t>,</w:t>
      </w:r>
      <w:r w:rsidR="00F3584C" w:rsidRPr="00F3584C">
        <w:rPr>
          <w:rFonts w:ascii="Angsana New" w:hAnsi="Angsana New" w:cs="Angsana New"/>
          <w:i/>
          <w:iCs/>
          <w:sz w:val="30"/>
          <w:szCs w:val="30"/>
        </w:rPr>
        <w:t>011</w:t>
      </w:r>
      <w:r w:rsidR="00005E1A">
        <w:rPr>
          <w:rFonts w:ascii="Angsana New" w:hAnsi="Angsana New" w:cs="Angsana New"/>
          <w:i/>
          <w:iCs/>
          <w:sz w:val="30"/>
          <w:szCs w:val="30"/>
        </w:rPr>
        <w:t>.</w:t>
      </w:r>
      <w:r w:rsidR="00F3584C" w:rsidRPr="00F3584C">
        <w:rPr>
          <w:rFonts w:ascii="Angsana New" w:hAnsi="Angsana New" w:cs="Angsana New"/>
          <w:i/>
          <w:iCs/>
          <w:sz w:val="30"/>
          <w:szCs w:val="30"/>
        </w:rPr>
        <w:t>1</w:t>
      </w:r>
      <w:r w:rsidR="00005E1A" w:rsidRPr="00005E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005E1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05E1A" w:rsidRPr="00005E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005E1A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005E1A" w:rsidRPr="00005E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005E1A">
        <w:rPr>
          <w:rFonts w:ascii="Angsana New" w:hAnsi="Angsana New" w:cs="Angsana New" w:hint="cs"/>
          <w:i/>
          <w:iCs/>
          <w:sz w:val="30"/>
          <w:szCs w:val="30"/>
          <w:cs/>
        </w:rPr>
        <w:t>สำหรับงบการเงินรวม</w:t>
      </w:r>
      <w:r w:rsidR="00005E1A" w:rsidRPr="00005E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005E1A">
        <w:rPr>
          <w:rFonts w:ascii="Angsana New" w:hAnsi="Angsana New" w:cs="Angsana New" w:hint="cs"/>
          <w:i/>
          <w:iCs/>
          <w:sz w:val="30"/>
          <w:szCs w:val="30"/>
          <w:cs/>
        </w:rPr>
        <w:t>และเป็นจำนวนเงินประมาณ</w:t>
      </w:r>
      <w:r w:rsidR="00005E1A" w:rsidRPr="00005E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="Angsana New"/>
          <w:i/>
          <w:iCs/>
          <w:sz w:val="30"/>
          <w:szCs w:val="30"/>
        </w:rPr>
        <w:t>1</w:t>
      </w:r>
      <w:r w:rsidR="00005E1A">
        <w:rPr>
          <w:rFonts w:ascii="Angsana New" w:hAnsi="Angsana New" w:cs="Angsana New"/>
          <w:i/>
          <w:iCs/>
          <w:sz w:val="30"/>
          <w:szCs w:val="30"/>
        </w:rPr>
        <w:t>,</w:t>
      </w:r>
      <w:r w:rsidR="00F3584C" w:rsidRPr="00F3584C">
        <w:rPr>
          <w:rFonts w:ascii="Angsana New" w:hAnsi="Angsana New" w:cs="Angsana New"/>
          <w:i/>
          <w:iCs/>
          <w:sz w:val="30"/>
          <w:szCs w:val="30"/>
        </w:rPr>
        <w:t>151</w:t>
      </w:r>
      <w:r w:rsidR="00005E1A">
        <w:rPr>
          <w:rFonts w:ascii="Angsana New" w:hAnsi="Angsana New" w:cs="Angsana New"/>
          <w:i/>
          <w:iCs/>
          <w:sz w:val="30"/>
          <w:szCs w:val="30"/>
        </w:rPr>
        <w:t>.</w:t>
      </w:r>
      <w:r w:rsidR="00F3584C" w:rsidRPr="00F3584C">
        <w:rPr>
          <w:rFonts w:ascii="Angsana New" w:hAnsi="Angsana New" w:cs="Angsana New"/>
          <w:i/>
          <w:iCs/>
          <w:sz w:val="30"/>
          <w:szCs w:val="30"/>
        </w:rPr>
        <w:t>3</w:t>
      </w:r>
      <w:r w:rsidR="00005E1A" w:rsidRPr="00005E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005E1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05E1A" w:rsidRPr="00005E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005E1A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005E1A" w:rsidRPr="00005E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="Angsana New"/>
          <w:i/>
          <w:iCs/>
          <w:sz w:val="30"/>
          <w:szCs w:val="30"/>
        </w:rPr>
        <w:t>2</w:t>
      </w:r>
      <w:r w:rsidR="00005E1A">
        <w:rPr>
          <w:rFonts w:ascii="Angsana New" w:hAnsi="Angsana New" w:cs="Angsana New"/>
          <w:i/>
          <w:iCs/>
          <w:sz w:val="30"/>
          <w:szCs w:val="30"/>
        </w:rPr>
        <w:t>,</w:t>
      </w:r>
      <w:r w:rsidR="00F3584C" w:rsidRPr="00F3584C">
        <w:rPr>
          <w:rFonts w:ascii="Angsana New" w:hAnsi="Angsana New" w:cs="Angsana New"/>
          <w:i/>
          <w:iCs/>
          <w:sz w:val="30"/>
          <w:szCs w:val="30"/>
        </w:rPr>
        <w:t>012</w:t>
      </w:r>
      <w:r w:rsidR="00005E1A">
        <w:rPr>
          <w:rFonts w:ascii="Angsana New" w:hAnsi="Angsana New" w:cs="Angsana New"/>
          <w:i/>
          <w:iCs/>
          <w:sz w:val="30"/>
          <w:szCs w:val="30"/>
        </w:rPr>
        <w:t>.</w:t>
      </w:r>
      <w:r w:rsidR="00F3584C" w:rsidRPr="00F3584C">
        <w:rPr>
          <w:rFonts w:ascii="Angsana New" w:hAnsi="Angsana New" w:cs="Angsana New"/>
          <w:i/>
          <w:iCs/>
          <w:sz w:val="30"/>
          <w:szCs w:val="30"/>
        </w:rPr>
        <w:t>0</w:t>
      </w:r>
      <w:r w:rsidR="00005E1A" w:rsidRPr="00005E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586DA7">
        <w:rPr>
          <w:rFonts w:ascii="Angsana New" w:hAnsi="Angsana New" w:cs="Angsana New"/>
          <w:i/>
          <w:iCs/>
          <w:sz w:val="30"/>
          <w:szCs w:val="30"/>
          <w:cs/>
        </w:rPr>
        <w:br/>
      </w:r>
      <w:r w:rsidR="00005E1A" w:rsidRPr="00005E1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05E1A" w:rsidRPr="00005E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005E1A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005E1A" w:rsidRPr="00005E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005E1A">
        <w:rPr>
          <w:rFonts w:ascii="Angsana New" w:hAnsi="Angsana New" w:cs="Angsana New" w:hint="cs"/>
          <w:i/>
          <w:iCs/>
          <w:sz w:val="30"/>
          <w:szCs w:val="30"/>
          <w:cs/>
        </w:rPr>
        <w:t>สำหรับงบการเงินเฉพาะกิจการ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จากรายได้รวมของกลุ่มบริษัทและบริษัท</w:t>
      </w:r>
    </w:p>
    <w:p w14:paraId="1371D894" w14:textId="77777777" w:rsidR="00E707D2" w:rsidRPr="00F77A7B" w:rsidRDefault="00E707D2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6"/>
          <w:szCs w:val="26"/>
        </w:rPr>
      </w:pPr>
    </w:p>
    <w:p w14:paraId="694388E2" w14:textId="77777777" w:rsidR="00A427B3" w:rsidRPr="00CF29A3" w:rsidRDefault="00A427B3" w:rsidP="000D5A4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29A3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5EE722F0" w14:textId="77777777" w:rsidR="00A427B3" w:rsidRPr="00F77A7B" w:rsidRDefault="00A427B3" w:rsidP="00A427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6"/>
          <w:szCs w:val="26"/>
          <w:shd w:val="clear" w:color="auto" w:fill="D9D9D9"/>
        </w:rPr>
      </w:pPr>
    </w:p>
    <w:tbl>
      <w:tblPr>
        <w:tblW w:w="918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305"/>
        <w:gridCol w:w="45"/>
        <w:gridCol w:w="1260"/>
        <w:gridCol w:w="180"/>
        <w:gridCol w:w="1128"/>
        <w:gridCol w:w="90"/>
        <w:gridCol w:w="1038"/>
      </w:tblGrid>
      <w:tr w:rsidR="000E1996" w:rsidRPr="00CF29A3" w14:paraId="7378691B" w14:textId="77777777" w:rsidTr="007B1986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19CBFCF6" w14:textId="2EDC539D" w:rsidR="000E1996" w:rsidRPr="00CF29A3" w:rsidRDefault="000E1996" w:rsidP="00DC20D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A72F8E0" w14:textId="7E581CD4" w:rsidR="000E1996" w:rsidRPr="00CF29A3" w:rsidRDefault="009B4155" w:rsidP="000E19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29A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C273EE" w14:textId="77777777" w:rsidR="000E1996" w:rsidRPr="00CF29A3" w:rsidRDefault="000E1996" w:rsidP="00DC20D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6" w:type="dxa"/>
            <w:gridSpan w:val="3"/>
          </w:tcPr>
          <w:p w14:paraId="29B08203" w14:textId="306955E9" w:rsidR="000E1996" w:rsidRPr="00CF29A3" w:rsidRDefault="009B4155" w:rsidP="000E19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29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B1986" w:rsidRPr="00CF29A3" w14:paraId="5B221BA8" w14:textId="77777777" w:rsidTr="007B1986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4E68B8AE" w14:textId="1B061729" w:rsidR="007B1986" w:rsidRPr="00CF29A3" w:rsidRDefault="008D1B6F" w:rsidP="00DC20D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29A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F358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F29A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358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gridSpan w:val="2"/>
          </w:tcPr>
          <w:p w14:paraId="47987756" w14:textId="20951BCD" w:rsidR="007B1986" w:rsidRPr="008D1B6F" w:rsidRDefault="007B1986" w:rsidP="000E19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8D1B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260" w:type="dxa"/>
          </w:tcPr>
          <w:p w14:paraId="2281CA86" w14:textId="3E23B81D" w:rsidR="007B1986" w:rsidRPr="008D1B6F" w:rsidRDefault="007B1986" w:rsidP="000E19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8D1B6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งวดหกเดือน</w:t>
            </w:r>
          </w:p>
        </w:tc>
        <w:tc>
          <w:tcPr>
            <w:tcW w:w="180" w:type="dxa"/>
          </w:tcPr>
          <w:p w14:paraId="68432BF4" w14:textId="77777777" w:rsidR="007B1986" w:rsidRPr="008D1B6F" w:rsidRDefault="007B1986" w:rsidP="00DC20D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</w:tcPr>
          <w:p w14:paraId="3CB033C9" w14:textId="0C0274E1" w:rsidR="007B1986" w:rsidRPr="008D1B6F" w:rsidRDefault="007B1986" w:rsidP="000E19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8D1B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038" w:type="dxa"/>
          </w:tcPr>
          <w:p w14:paraId="73FA0F19" w14:textId="45B6F749" w:rsidR="007B1986" w:rsidRPr="008D1B6F" w:rsidRDefault="007B1986" w:rsidP="000E19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8D1B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งวดหกเดือน</w:t>
            </w:r>
          </w:p>
        </w:tc>
      </w:tr>
      <w:tr w:rsidR="00526878" w:rsidRPr="00CF29A3" w14:paraId="19E0A8C4" w14:textId="77777777" w:rsidTr="007B1986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0D53B6ED" w14:textId="77777777" w:rsidR="00526878" w:rsidRPr="00CF29A3" w:rsidRDefault="00526878" w:rsidP="00DC20D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6" w:type="dxa"/>
            <w:gridSpan w:val="7"/>
          </w:tcPr>
          <w:p w14:paraId="0968F08B" w14:textId="634EE011" w:rsidR="00526878" w:rsidRPr="00526878" w:rsidRDefault="00526878" w:rsidP="000E19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52687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E1996" w:rsidRPr="00CF29A3" w14:paraId="0A9512F0" w14:textId="77777777" w:rsidTr="007B1986">
        <w:trPr>
          <w:cantSplit/>
          <w:trHeight w:val="144"/>
        </w:trPr>
        <w:tc>
          <w:tcPr>
            <w:tcW w:w="4140" w:type="dxa"/>
          </w:tcPr>
          <w:p w14:paraId="3AB84403" w14:textId="77777777" w:rsidR="000E1996" w:rsidRPr="00CF29A3" w:rsidRDefault="000E1996" w:rsidP="00DC20D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29A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610" w:type="dxa"/>
            <w:gridSpan w:val="3"/>
          </w:tcPr>
          <w:p w14:paraId="4A4584AF" w14:textId="77777777" w:rsidR="000E1996" w:rsidRPr="00CF29A3" w:rsidRDefault="000E1996" w:rsidP="00DC20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000FE1" w14:textId="77777777" w:rsidR="000E1996" w:rsidRPr="00CF29A3" w:rsidRDefault="000E1996" w:rsidP="00DC20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6" w:type="dxa"/>
            <w:gridSpan w:val="3"/>
          </w:tcPr>
          <w:p w14:paraId="6D059795" w14:textId="77777777" w:rsidR="000E1996" w:rsidRPr="00CF29A3" w:rsidRDefault="000E1996" w:rsidP="00DC20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4678" w:rsidRPr="00CF29A3" w14:paraId="02694E29" w14:textId="77777777" w:rsidTr="007279E5">
        <w:trPr>
          <w:cantSplit/>
          <w:trHeight w:val="191"/>
        </w:trPr>
        <w:tc>
          <w:tcPr>
            <w:tcW w:w="4140" w:type="dxa"/>
          </w:tcPr>
          <w:p w14:paraId="14043291" w14:textId="77777777" w:rsidR="00964678" w:rsidRPr="00CF29A3" w:rsidRDefault="00964678" w:rsidP="00964678">
            <w:pPr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CF29A3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F29A3" w:rsidDel="009A4744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14:paraId="5CB891E0" w14:textId="3C98C632" w:rsidR="00964678" w:rsidRPr="007B1986" w:rsidRDefault="00964678" w:rsidP="00964678">
            <w:pPr>
              <w:pStyle w:val="acctfourfigures"/>
              <w:tabs>
                <w:tab w:val="clear" w:pos="765"/>
                <w:tab w:val="decimal" w:pos="2080"/>
              </w:tabs>
              <w:spacing w:line="240" w:lineRule="atLeast"/>
              <w:ind w:right="1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1305" w:type="dxa"/>
            <w:gridSpan w:val="2"/>
          </w:tcPr>
          <w:p w14:paraId="072C4D40" w14:textId="0B367E56" w:rsidR="00964678" w:rsidRPr="00CF29A3" w:rsidRDefault="00964678" w:rsidP="00964678">
            <w:pPr>
              <w:pStyle w:val="acctfourfigures"/>
              <w:tabs>
                <w:tab w:val="clear" w:pos="765"/>
                <w:tab w:val="decimal" w:pos="2080"/>
              </w:tabs>
              <w:spacing w:line="240" w:lineRule="atLeast"/>
              <w:ind w:right="102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099</w:t>
            </w:r>
          </w:p>
        </w:tc>
        <w:tc>
          <w:tcPr>
            <w:tcW w:w="180" w:type="dxa"/>
          </w:tcPr>
          <w:p w14:paraId="499C32CB" w14:textId="77777777" w:rsidR="00964678" w:rsidRPr="00CF29A3" w:rsidRDefault="00964678" w:rsidP="0096467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7406127" w14:textId="7271B920" w:rsidR="00964678" w:rsidRPr="00CF29A3" w:rsidRDefault="00964678" w:rsidP="00964678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59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1128" w:type="dxa"/>
            <w:gridSpan w:val="2"/>
          </w:tcPr>
          <w:p w14:paraId="7C131068" w14:textId="3B4C99D4" w:rsidR="00964678" w:rsidRPr="00CF29A3" w:rsidRDefault="00964678" w:rsidP="00964678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109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099</w:t>
            </w:r>
          </w:p>
        </w:tc>
      </w:tr>
      <w:tr w:rsidR="00964678" w:rsidRPr="00CF29A3" w14:paraId="18CEEE21" w14:textId="77777777" w:rsidTr="007279E5">
        <w:trPr>
          <w:cantSplit/>
          <w:trHeight w:val="144"/>
        </w:trPr>
        <w:tc>
          <w:tcPr>
            <w:tcW w:w="4140" w:type="dxa"/>
          </w:tcPr>
          <w:p w14:paraId="1CE82F6C" w14:textId="77777777" w:rsidR="00964678" w:rsidRPr="00CF29A3" w:rsidRDefault="00964678" w:rsidP="0096467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F29A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F29A3" w:rsidDel="00D924C1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14:paraId="4EDEF40F" w14:textId="37C7B8E0" w:rsidR="00964678" w:rsidRPr="00CF29A3" w:rsidRDefault="00964678" w:rsidP="00964678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1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5" w:type="dxa"/>
            <w:gridSpan w:val="2"/>
          </w:tcPr>
          <w:p w14:paraId="28DC3698" w14:textId="0EE04FA2" w:rsidR="00964678" w:rsidRPr="00CF29A3" w:rsidRDefault="00964678" w:rsidP="00964678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180" w:type="dxa"/>
          </w:tcPr>
          <w:p w14:paraId="232726EF" w14:textId="77777777" w:rsidR="00964678" w:rsidRPr="00CF29A3" w:rsidRDefault="00964678" w:rsidP="0096467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4C4B9038" w14:textId="68210AC0" w:rsidR="00964678" w:rsidRPr="00CF29A3" w:rsidRDefault="00964678" w:rsidP="00964678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5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28" w:type="dxa"/>
            <w:gridSpan w:val="2"/>
          </w:tcPr>
          <w:p w14:paraId="36954D9A" w14:textId="5D0CFFF0" w:rsidR="00964678" w:rsidRPr="00CF29A3" w:rsidRDefault="00964678" w:rsidP="00964678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439</w:t>
            </w:r>
          </w:p>
        </w:tc>
      </w:tr>
      <w:tr w:rsidR="00964678" w:rsidRPr="00CF29A3" w14:paraId="20B3A36A" w14:textId="77777777" w:rsidTr="007279E5">
        <w:trPr>
          <w:cantSplit/>
          <w:trHeight w:val="144"/>
        </w:trPr>
        <w:tc>
          <w:tcPr>
            <w:tcW w:w="4140" w:type="dxa"/>
          </w:tcPr>
          <w:p w14:paraId="55923204" w14:textId="77777777" w:rsidR="00964678" w:rsidRPr="00CF29A3" w:rsidRDefault="00964678" w:rsidP="00964678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CF29A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305" w:type="dxa"/>
          </w:tcPr>
          <w:p w14:paraId="4220052B" w14:textId="115312B3" w:rsidR="00964678" w:rsidRPr="00CF29A3" w:rsidRDefault="00964678" w:rsidP="00964678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1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1,473</w:t>
            </w:r>
          </w:p>
        </w:tc>
        <w:tc>
          <w:tcPr>
            <w:tcW w:w="1305" w:type="dxa"/>
            <w:gridSpan w:val="2"/>
          </w:tcPr>
          <w:p w14:paraId="3F4C09F5" w14:textId="73416C73" w:rsidR="00964678" w:rsidRPr="00CF29A3" w:rsidRDefault="00964678" w:rsidP="00964678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102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948</w:t>
            </w:r>
          </w:p>
        </w:tc>
        <w:tc>
          <w:tcPr>
            <w:tcW w:w="180" w:type="dxa"/>
          </w:tcPr>
          <w:p w14:paraId="6326D5EB" w14:textId="77777777" w:rsidR="00964678" w:rsidRPr="00CF29A3" w:rsidRDefault="00964678" w:rsidP="0096467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9559164" w14:textId="4537581F" w:rsidR="00964678" w:rsidRPr="00CF29A3" w:rsidRDefault="00964678" w:rsidP="00964678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5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1,473</w:t>
            </w:r>
          </w:p>
        </w:tc>
        <w:tc>
          <w:tcPr>
            <w:tcW w:w="1128" w:type="dxa"/>
            <w:gridSpan w:val="2"/>
          </w:tcPr>
          <w:p w14:paraId="01547907" w14:textId="272C7557" w:rsidR="00964678" w:rsidRPr="00CF29A3" w:rsidRDefault="00964678" w:rsidP="00964678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109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948</w:t>
            </w:r>
          </w:p>
        </w:tc>
      </w:tr>
    </w:tbl>
    <w:p w14:paraId="64823CF5" w14:textId="77777777" w:rsidR="00A427B3" w:rsidRPr="00F77A7B" w:rsidRDefault="00A427B3" w:rsidP="00A427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18750F84" w14:textId="440AD3FC" w:rsidR="00F77A7B" w:rsidRDefault="00A427B3" w:rsidP="00A42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CF29A3">
        <w:rPr>
          <w:rFonts w:ascii="Angsana New" w:hAnsi="Angsana New" w:cs="Angsana New"/>
          <w:spacing w:val="-4"/>
          <w:sz w:val="30"/>
          <w:szCs w:val="30"/>
          <w:cs/>
        </w:rPr>
        <w:t>กระแสเงินสด</w:t>
      </w:r>
      <w:r w:rsidR="009B4155" w:rsidRPr="00CF29A3">
        <w:rPr>
          <w:rFonts w:ascii="Angsana New" w:hAnsi="Angsana New" w:cs="Angsana New" w:hint="cs"/>
          <w:spacing w:val="-4"/>
          <w:sz w:val="30"/>
          <w:szCs w:val="30"/>
          <w:cs/>
        </w:rPr>
        <w:t>จ่าย</w:t>
      </w:r>
      <w:r w:rsidRPr="00CF29A3">
        <w:rPr>
          <w:rFonts w:ascii="Angsana New" w:hAnsi="Angsana New" w:cs="Angsana New"/>
          <w:spacing w:val="-4"/>
          <w:sz w:val="30"/>
          <w:szCs w:val="30"/>
          <w:cs/>
        </w:rPr>
        <w:t>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451245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Pr="00CF29A3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="00F3584C" w:rsidRPr="00F3584C">
        <w:rPr>
          <w:rFonts w:ascii="Angsana New" w:hAnsi="Angsana New" w:cs="Angsana New"/>
          <w:spacing w:val="-4"/>
          <w:sz w:val="30"/>
          <w:szCs w:val="30"/>
        </w:rPr>
        <w:t>30</w:t>
      </w:r>
      <w:r w:rsidRPr="00CF29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51245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CF29A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="Angsana New"/>
          <w:spacing w:val="-4"/>
          <w:sz w:val="30"/>
          <w:szCs w:val="30"/>
        </w:rPr>
        <w:t>2563</w:t>
      </w:r>
      <w:r w:rsidRPr="00CF29A3">
        <w:rPr>
          <w:rFonts w:ascii="Angsana New" w:hAnsi="Angsana New" w:cs="Angsana New"/>
          <w:spacing w:val="-4"/>
          <w:sz w:val="30"/>
          <w:szCs w:val="30"/>
          <w:cs/>
        </w:rPr>
        <w:t xml:space="preserve"> มี</w:t>
      </w:r>
      <w:r w:rsidRPr="00DD32FB">
        <w:rPr>
          <w:rFonts w:ascii="Angsana New" w:hAnsi="Angsana New" w:cs="Angsana New"/>
          <w:spacing w:val="-4"/>
          <w:sz w:val="30"/>
          <w:szCs w:val="30"/>
          <w:cs/>
        </w:rPr>
        <w:t xml:space="preserve">จำนวน </w:t>
      </w:r>
      <w:r w:rsidR="00F3584C" w:rsidRPr="00F3584C">
        <w:rPr>
          <w:rFonts w:ascii="Angsana New" w:hAnsi="Angsana New" w:cs="Angsana New"/>
          <w:spacing w:val="-4"/>
          <w:sz w:val="30"/>
          <w:szCs w:val="30"/>
        </w:rPr>
        <w:t>8</w:t>
      </w:r>
      <w:r w:rsidR="00DD32FB" w:rsidRPr="00DD32FB">
        <w:rPr>
          <w:rFonts w:ascii="Angsana New" w:hAnsi="Angsana New" w:cs="Angsana New"/>
          <w:spacing w:val="-4"/>
          <w:sz w:val="30"/>
          <w:szCs w:val="30"/>
        </w:rPr>
        <w:t>.</w:t>
      </w:r>
      <w:r w:rsidR="008D1B6F">
        <w:rPr>
          <w:rFonts w:ascii="Angsana New" w:hAnsi="Angsana New" w:cs="Angsana New"/>
          <w:spacing w:val="-4"/>
          <w:sz w:val="30"/>
          <w:szCs w:val="30"/>
        </w:rPr>
        <w:t>6</w:t>
      </w:r>
      <w:r w:rsidR="00526878" w:rsidRPr="00DD32F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26878" w:rsidRPr="00DD32FB">
        <w:rPr>
          <w:rFonts w:ascii="Angsana New" w:hAnsi="Angsana New" w:cs="Angsana New" w:hint="cs"/>
          <w:spacing w:val="-4"/>
          <w:sz w:val="30"/>
          <w:szCs w:val="30"/>
          <w:cs/>
        </w:rPr>
        <w:t>ล้าน</w:t>
      </w:r>
      <w:r w:rsidRPr="00DD32FB">
        <w:rPr>
          <w:rFonts w:ascii="Angsana New" w:hAnsi="Angsana New" w:cs="Angsana New"/>
          <w:spacing w:val="-4"/>
          <w:sz w:val="30"/>
          <w:szCs w:val="30"/>
          <w:cs/>
        </w:rPr>
        <w:t>บาท</w:t>
      </w:r>
    </w:p>
    <w:p w14:paraId="6E73479B" w14:textId="77777777" w:rsidR="00F77A7B" w:rsidRDefault="00F77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010925E1" w14:textId="55E0B687" w:rsidR="00A2383E" w:rsidRPr="00CF29A3" w:rsidRDefault="00A2383E" w:rsidP="00C95E17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29A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56FEC80F" w14:textId="77777777" w:rsidR="00A2383E" w:rsidRPr="00CF29A3" w:rsidRDefault="00A2383E" w:rsidP="00CF2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09BEA942" w14:textId="7A55F57F" w:rsidR="00AB4B9B" w:rsidRPr="00CF29A3" w:rsidRDefault="00AB4B9B" w:rsidP="00AB4B9B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pacing w:val="-4"/>
          <w:sz w:val="30"/>
          <w:szCs w:val="30"/>
          <w:lang w:val="en-US" w:eastAsia="en-US"/>
        </w:rPr>
      </w:pP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br/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CF29A3">
        <w:rPr>
          <w:rFonts w:ascii="Angsana New" w:hAnsi="Angsana New" w:hint="cs"/>
          <w:spacing w:val="-4"/>
          <w:sz w:val="30"/>
          <w:szCs w:val="30"/>
          <w:lang w:val="en-US" w:eastAsia="en-US"/>
        </w:rPr>
        <w:br/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ที่แท้จริงของกลุ่มบริษัทและบริษัทในการดำเนินงานต่อเนื่องสำหรับงวด</w:t>
      </w:r>
      <w:r w:rsidR="00483C7E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สามเดือนและ</w:t>
      </w:r>
      <w:r w:rsidR="009E29F8" w:rsidRPr="00F1646A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หก</w:t>
      </w:r>
      <w:r w:rsidRPr="00F1646A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เดือนสิ้นสุดวันที่</w:t>
      </w:r>
      <w:r w:rsidR="00720B23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                  </w:t>
      </w:r>
      <w:r w:rsidR="00F3584C" w:rsidRPr="00F3584C">
        <w:rPr>
          <w:rFonts w:ascii="Angsana New" w:hAnsi="Angsana New"/>
          <w:spacing w:val="-4"/>
          <w:sz w:val="30"/>
          <w:szCs w:val="30"/>
          <w:lang w:val="en-US" w:eastAsia="en-US"/>
        </w:rPr>
        <w:t>30</w:t>
      </w:r>
      <w:r w:rsidR="009E29F8" w:rsidRPr="00F1646A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</w:t>
      </w:r>
      <w:r w:rsidR="00483C7E" w:rsidRPr="00F1646A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มิถุนายน</w:t>
      </w:r>
      <w:r w:rsidRPr="00F1646A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 </w:t>
      </w:r>
      <w:r w:rsidR="00F3584C" w:rsidRPr="00720B23">
        <w:rPr>
          <w:rFonts w:ascii="Angsana New" w:hAnsi="Angsana New" w:hint="cs"/>
          <w:spacing w:val="-4"/>
          <w:sz w:val="30"/>
          <w:szCs w:val="30"/>
          <w:lang w:val="en-US" w:eastAsia="en-US"/>
        </w:rPr>
        <w:t>256</w:t>
      </w:r>
      <w:r w:rsidR="00F3584C" w:rsidRPr="00720B23">
        <w:rPr>
          <w:rFonts w:ascii="Angsana New" w:hAnsi="Angsana New"/>
          <w:spacing w:val="-4"/>
          <w:sz w:val="30"/>
          <w:szCs w:val="30"/>
          <w:lang w:val="en-US" w:eastAsia="en-US"/>
        </w:rPr>
        <w:t>3</w:t>
      </w:r>
      <w:r w:rsidRPr="00720B2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 </w:t>
      </w:r>
      <w:r w:rsidR="00431200" w:rsidRPr="00720B2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คือ</w:t>
      </w:r>
      <w:r w:rsidRPr="00720B2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ร้อยละ </w:t>
      </w:r>
      <w:r w:rsidR="00720B23" w:rsidRPr="00720B23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18 </w:t>
      </w:r>
      <w:r w:rsidRPr="00720B2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แล</w:t>
      </w:r>
      <w:r w:rsidR="00357AE8" w:rsidRPr="00720B2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ะ</w:t>
      </w:r>
      <w:r w:rsidRPr="00720B2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ร้อยละ</w:t>
      </w:r>
      <w:r w:rsidR="00720B23" w:rsidRPr="00720B23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8</w:t>
      </w:r>
      <w:r w:rsidRPr="00720B23">
        <w:rPr>
          <w:rFonts w:ascii="Angsana New" w:hAnsi="Angsana New" w:hint="cs"/>
          <w:spacing w:val="-4"/>
          <w:sz w:val="30"/>
          <w:szCs w:val="30"/>
          <w:lang w:val="en-US" w:eastAsia="en-US"/>
        </w:rPr>
        <w:t xml:space="preserve"> </w:t>
      </w:r>
      <w:r w:rsidR="00F1646A" w:rsidRPr="00720B2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ตามลำดับ สำหรับ</w:t>
      </w:r>
      <w:r w:rsidRPr="00720B2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งบการเงินรวม</w:t>
      </w:r>
      <w:r w:rsidR="00F1646A" w:rsidRPr="00720B2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 </w:t>
      </w:r>
      <w:r w:rsidRPr="00431200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และ</w:t>
      </w:r>
      <w:r w:rsidR="00F1646A" w:rsidRPr="00431200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ร้อยละ</w:t>
      </w:r>
      <w:r w:rsidR="00431200" w:rsidRPr="00431200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 </w:t>
      </w:r>
      <w:r w:rsidR="00431200" w:rsidRPr="00431200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20 </w:t>
      </w:r>
      <w:r w:rsidR="00F1646A" w:rsidRPr="00431200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และร้อยละ</w:t>
      </w:r>
      <w:r w:rsidR="00431200" w:rsidRPr="00431200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8</w:t>
      </w:r>
      <w:r w:rsidR="00F1646A" w:rsidRPr="00431200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</w:t>
      </w:r>
      <w:r w:rsidR="00F1646A" w:rsidRPr="00F1646A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ตามลำดับสำหรับ</w:t>
      </w:r>
      <w:r w:rsidRPr="00F1646A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งบการเงินเฉพาะกิจการ </w:t>
      </w:r>
      <w:r w:rsidR="002E0219" w:rsidRPr="00F1646A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(</w:t>
      </w:r>
      <w:r w:rsidR="00F1646A" w:rsidRPr="00F1646A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สำหรับงวดสามเดือนและหกเดือนสิ้นสุดวันที่</w:t>
      </w:r>
      <w:r w:rsidR="00F1646A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 xml:space="preserve"> </w:t>
      </w:r>
      <w:r w:rsidR="00F3584C" w:rsidRPr="00F3584C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>30</w:t>
      </w:r>
      <w:r w:rsidR="00F1646A" w:rsidRPr="00F1646A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 xml:space="preserve"> </w:t>
      </w:r>
      <w:r w:rsidR="00F1646A" w:rsidRPr="00F1646A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มิถุนายน</w:t>
      </w:r>
      <w:r w:rsidR="00F1646A" w:rsidRPr="00F1646A">
        <w:rPr>
          <w:rFonts w:ascii="Angsana New" w:hAnsi="Angsana New"/>
          <w:i/>
          <w:iCs/>
          <w:spacing w:val="-4"/>
          <w:sz w:val="30"/>
          <w:szCs w:val="30"/>
          <w:cs/>
          <w:lang w:val="en-US" w:eastAsia="en-US"/>
        </w:rPr>
        <w:t xml:space="preserve"> </w:t>
      </w:r>
      <w:r w:rsidR="00F3584C" w:rsidRPr="00F3584C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>2562</w:t>
      </w:r>
      <w:r w:rsidR="00F1646A" w:rsidRPr="00F1646A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 xml:space="preserve"> </w:t>
      </w:r>
      <w:r w:rsidR="00F1646A" w:rsidRPr="00F1646A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มียอดติดลบ</w:t>
      </w:r>
      <w:r w:rsidR="00882A72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br/>
      </w:r>
      <w:r w:rsidR="00F1646A" w:rsidRPr="00F1646A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ร้อยละ</w:t>
      </w:r>
      <w:r w:rsidR="00F1646A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 xml:space="preserve"> </w:t>
      </w:r>
      <w:r w:rsidR="00F3584C" w:rsidRPr="00F3584C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>13</w:t>
      </w:r>
      <w:r w:rsidR="00F1646A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 xml:space="preserve"> </w:t>
      </w:r>
      <w:r w:rsidR="00F1646A" w:rsidRPr="00F1646A">
        <w:rPr>
          <w:rFonts w:ascii="Angsana New" w:hAnsi="Angsana New"/>
          <w:i/>
          <w:iCs/>
          <w:spacing w:val="-4"/>
          <w:sz w:val="30"/>
          <w:szCs w:val="30"/>
          <w:cs/>
          <w:lang w:val="en-US" w:eastAsia="en-US"/>
        </w:rPr>
        <w:t xml:space="preserve"> </w:t>
      </w:r>
      <w:r w:rsidR="00F1646A" w:rsidRPr="00F1646A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และติดลบร้อยละ</w:t>
      </w:r>
      <w:r w:rsidR="00F1646A" w:rsidRPr="00F1646A">
        <w:rPr>
          <w:rFonts w:ascii="Angsana New" w:hAnsi="Angsana New"/>
          <w:i/>
          <w:iCs/>
          <w:spacing w:val="-4"/>
          <w:sz w:val="30"/>
          <w:szCs w:val="30"/>
          <w:cs/>
          <w:lang w:val="en-US" w:eastAsia="en-US"/>
        </w:rPr>
        <w:t xml:space="preserve"> </w:t>
      </w:r>
      <w:r w:rsidR="00F3584C" w:rsidRPr="00F3584C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>8</w:t>
      </w:r>
      <w:r w:rsidR="00F1646A" w:rsidRPr="00F1646A">
        <w:rPr>
          <w:rFonts w:ascii="Angsana New" w:hAnsi="Angsana New"/>
          <w:i/>
          <w:iCs/>
          <w:spacing w:val="-4"/>
          <w:sz w:val="30"/>
          <w:szCs w:val="30"/>
          <w:cs/>
          <w:lang w:val="en-US" w:eastAsia="en-US"/>
        </w:rPr>
        <w:t xml:space="preserve"> </w:t>
      </w:r>
      <w:r w:rsidR="00F1646A" w:rsidRPr="00F1646A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ตามลำดับ</w:t>
      </w:r>
      <w:r w:rsidR="00F1646A" w:rsidRPr="00F1646A">
        <w:rPr>
          <w:rFonts w:ascii="Angsana New" w:hAnsi="Angsana New"/>
          <w:i/>
          <w:iCs/>
          <w:spacing w:val="-4"/>
          <w:sz w:val="30"/>
          <w:szCs w:val="30"/>
          <w:cs/>
          <w:lang w:val="en-US" w:eastAsia="en-US"/>
        </w:rPr>
        <w:t xml:space="preserve"> </w:t>
      </w:r>
      <w:r w:rsidR="00F1646A" w:rsidRPr="00F1646A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สำหรับงบการเงินรวม</w:t>
      </w:r>
      <w:r w:rsidR="00F1646A" w:rsidRPr="00F1646A">
        <w:rPr>
          <w:rFonts w:ascii="Angsana New" w:hAnsi="Angsana New"/>
          <w:i/>
          <w:iCs/>
          <w:spacing w:val="-4"/>
          <w:sz w:val="30"/>
          <w:szCs w:val="30"/>
          <w:cs/>
          <w:lang w:val="en-US" w:eastAsia="en-US"/>
        </w:rPr>
        <w:t xml:space="preserve"> </w:t>
      </w:r>
      <w:r w:rsidR="00F1646A" w:rsidRPr="00F1646A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และมียอดติดลบร้อยละ</w:t>
      </w:r>
      <w:r w:rsidR="00F1646A" w:rsidRPr="00F1646A">
        <w:rPr>
          <w:rFonts w:ascii="Angsana New" w:hAnsi="Angsana New"/>
          <w:i/>
          <w:iCs/>
          <w:spacing w:val="-4"/>
          <w:sz w:val="30"/>
          <w:szCs w:val="30"/>
          <w:cs/>
          <w:lang w:val="en-US" w:eastAsia="en-US"/>
        </w:rPr>
        <w:t xml:space="preserve"> </w:t>
      </w:r>
      <w:r w:rsidR="00F3584C" w:rsidRPr="00F3584C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>13</w:t>
      </w:r>
      <w:r w:rsidR="00F1646A" w:rsidRPr="00F1646A">
        <w:rPr>
          <w:rFonts w:ascii="Angsana New" w:hAnsi="Angsana New"/>
          <w:i/>
          <w:iCs/>
          <w:spacing w:val="-4"/>
          <w:sz w:val="30"/>
          <w:szCs w:val="30"/>
          <w:cs/>
          <w:lang w:val="en-US" w:eastAsia="en-US"/>
        </w:rPr>
        <w:t xml:space="preserve"> </w:t>
      </w:r>
      <w:r w:rsidR="00F1646A" w:rsidRPr="00F1646A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และติดลบร้อยละ</w:t>
      </w:r>
      <w:r w:rsidR="00F1646A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 xml:space="preserve"> </w:t>
      </w:r>
      <w:r w:rsidR="00F3584C" w:rsidRPr="00F3584C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>8</w:t>
      </w:r>
      <w:r w:rsidR="00F1646A" w:rsidRPr="00F1646A">
        <w:rPr>
          <w:rFonts w:ascii="Angsana New" w:hAnsi="Angsana New"/>
          <w:i/>
          <w:iCs/>
          <w:spacing w:val="-4"/>
          <w:sz w:val="30"/>
          <w:szCs w:val="30"/>
          <w:cs/>
          <w:lang w:val="en-US" w:eastAsia="en-US"/>
        </w:rPr>
        <w:t xml:space="preserve"> </w:t>
      </w:r>
      <w:r w:rsidR="00F1646A" w:rsidRPr="00F1646A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ตามลำดับ</w:t>
      </w:r>
      <w:r w:rsidR="00F1646A" w:rsidRPr="00F1646A">
        <w:rPr>
          <w:rFonts w:ascii="Angsana New" w:hAnsi="Angsana New"/>
          <w:i/>
          <w:iCs/>
          <w:spacing w:val="-4"/>
          <w:sz w:val="30"/>
          <w:szCs w:val="30"/>
          <w:cs/>
          <w:lang w:val="en-US" w:eastAsia="en-US"/>
        </w:rPr>
        <w:t xml:space="preserve"> </w:t>
      </w:r>
      <w:r w:rsidR="00F1646A" w:rsidRPr="00F1646A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สำหรับงบการเงินเฉพาะกิจการ</w:t>
      </w:r>
      <w:r w:rsidRPr="00F1646A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)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 การเปลี่ยนแปลงในอัตราภาษีเงินได้ที่แท้จริงมีสาเหตุหลักจากผลแตกต่างของรายได้และค่าใช้จ่ายทางบัญชีและทางภาษี ซึ่งกลุ่มบริษัทและบริษัทมีกำไรสุทธิในจำนวนที่เป็นสาระสำคัญ</w:t>
      </w:r>
      <w:r w:rsidR="00EB07E1">
        <w:rPr>
          <w:rFonts w:ascii="Angsana New" w:hAnsi="Angsana New"/>
          <w:spacing w:val="-4"/>
          <w:sz w:val="30"/>
          <w:szCs w:val="30"/>
          <w:lang w:val="en-US" w:eastAsia="en-US"/>
        </w:rPr>
        <w:br/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ซึ่งเกิดจากธุรกรรมที่ได้รับการส่งเสริมการลงทุน โดยกำไรสุทธิจากธุรกรรมดังกล่าวไม่ต้องเสียภาษี</w:t>
      </w:r>
    </w:p>
    <w:p w14:paraId="5A27F282" w14:textId="77777777" w:rsidR="005B71E2" w:rsidRPr="00CF29A3" w:rsidRDefault="005B71E2" w:rsidP="00CF2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12F89F66" w14:textId="254D1894" w:rsidR="005E07C0" w:rsidRPr="00C95E17" w:rsidRDefault="008443B9" w:rsidP="009B415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95E17">
        <w:rPr>
          <w:rFonts w:ascii="Angsana New" w:hAnsi="Angsana New" w:cs="Angsana New" w:hint="cs"/>
          <w:b/>
          <w:bCs/>
          <w:sz w:val="30"/>
          <w:szCs w:val="30"/>
          <w:cs/>
        </w:rPr>
        <w:t>กำไรต่อหุ้น</w:t>
      </w:r>
      <w:r w:rsidR="00176837" w:rsidRPr="00C95E17">
        <w:rPr>
          <w:rFonts w:ascii="Angsana New" w:hAnsi="Angsana New" w:cs="Angsana New" w:hint="cs"/>
          <w:b/>
          <w:bCs/>
          <w:sz w:val="30"/>
          <w:szCs w:val="30"/>
          <w:cs/>
        </w:rPr>
        <w:t>ขั้นพื้นฐาน</w:t>
      </w:r>
    </w:p>
    <w:p w14:paraId="3087C7DA" w14:textId="77777777" w:rsidR="005E07C0" w:rsidRPr="00C95E17" w:rsidRDefault="005E07C0" w:rsidP="00CF2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4524B417" w14:textId="279292FD" w:rsidR="005E07C0" w:rsidRPr="00CF29A3" w:rsidRDefault="005E07C0" w:rsidP="005E0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C95E17">
        <w:rPr>
          <w:rFonts w:ascii="Angsana New" w:hAnsi="Angsana New" w:cs="Angsana New" w:hint="cs"/>
          <w:spacing w:val="-1"/>
          <w:sz w:val="30"/>
          <w:szCs w:val="30"/>
          <w:cs/>
        </w:rPr>
        <w:t>กำไรต่อหุ้นขั้นพื้นฐานสำหรับงวด</w:t>
      </w:r>
      <w:r w:rsidR="009162EC" w:rsidRPr="00C95E17">
        <w:rPr>
          <w:rFonts w:ascii="Angsana New" w:hAnsi="Angsana New" w:cs="Angsana New" w:hint="cs"/>
          <w:spacing w:val="-1"/>
          <w:sz w:val="30"/>
          <w:szCs w:val="30"/>
          <w:cs/>
        </w:rPr>
        <w:t>สามเดือนและ</w:t>
      </w:r>
      <w:r w:rsidR="00451245" w:rsidRPr="00C95E17">
        <w:rPr>
          <w:rFonts w:ascii="Angsana New" w:hAnsi="Angsana New" w:cs="Angsana New" w:hint="cs"/>
          <w:spacing w:val="-1"/>
          <w:sz w:val="30"/>
          <w:szCs w:val="30"/>
          <w:cs/>
        </w:rPr>
        <w:t>หก</w:t>
      </w:r>
      <w:r w:rsidRPr="00C95E17">
        <w:rPr>
          <w:rFonts w:ascii="Angsana New" w:hAnsi="Angsana New" w:cs="Angsana New" w:hint="cs"/>
          <w:spacing w:val="-1"/>
          <w:sz w:val="30"/>
          <w:szCs w:val="30"/>
          <w:cs/>
        </w:rPr>
        <w:t>เดือนสิ้นสุดวันที่</w:t>
      </w:r>
      <w:r w:rsidRPr="00C95E17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="00F3584C" w:rsidRPr="00F3584C">
        <w:rPr>
          <w:rFonts w:asciiTheme="majorBidi" w:hAnsiTheme="majorBidi" w:cstheme="majorBidi"/>
          <w:spacing w:val="-1"/>
          <w:sz w:val="30"/>
          <w:szCs w:val="30"/>
        </w:rPr>
        <w:t>30</w:t>
      </w:r>
      <w:r w:rsidR="00451245" w:rsidRPr="00C95E17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="00451245" w:rsidRPr="00C95E17">
        <w:rPr>
          <w:rFonts w:asciiTheme="majorBidi" w:hAnsiTheme="majorBidi" w:cstheme="majorBidi" w:hint="cs"/>
          <w:spacing w:val="-1"/>
          <w:sz w:val="30"/>
          <w:szCs w:val="30"/>
          <w:cs/>
        </w:rPr>
        <w:t>มิถุนายน</w:t>
      </w:r>
      <w:r w:rsidRPr="00C95E17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theme="minorBidi"/>
          <w:spacing w:val="-1"/>
          <w:sz w:val="30"/>
          <w:szCs w:val="30"/>
        </w:rPr>
        <w:t>2563</w:t>
      </w:r>
      <w:r w:rsidRPr="00C95E17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</w:t>
      </w:r>
      <w:r w:rsidRPr="00C95E17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="00F3584C" w:rsidRPr="00F3584C">
        <w:rPr>
          <w:rFonts w:asciiTheme="majorBidi" w:hAnsiTheme="majorBidi" w:cstheme="majorBidi"/>
          <w:spacing w:val="-1"/>
          <w:sz w:val="30"/>
          <w:szCs w:val="30"/>
        </w:rPr>
        <w:t>2562</w:t>
      </w:r>
      <w:r w:rsidRPr="00C95E17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C95E17">
        <w:rPr>
          <w:rFonts w:ascii="Angsana New" w:hAnsi="Angsana New" w:cs="Angsana New" w:hint="cs"/>
          <w:spacing w:val="-1"/>
          <w:sz w:val="30"/>
          <w:szCs w:val="30"/>
          <w:cs/>
        </w:rPr>
        <w:t>คำนวณ</w:t>
      </w:r>
      <w:r w:rsidRPr="00CF29A3">
        <w:rPr>
          <w:rFonts w:ascii="Angsana New" w:hAnsi="Angsana New" w:cs="Angsana New" w:hint="cs"/>
          <w:spacing w:val="-1"/>
          <w:sz w:val="30"/>
          <w:szCs w:val="30"/>
          <w:cs/>
        </w:rPr>
        <w:t>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</w:t>
      </w:r>
      <w:r w:rsidRPr="00CF29A3">
        <w:rPr>
          <w:rFonts w:ascii="Angsana New" w:hAnsi="Angsana New" w:cs="Angsana New" w:hint="cs"/>
          <w:sz w:val="30"/>
          <w:szCs w:val="30"/>
          <w:cs/>
        </w:rPr>
        <w:t xml:space="preserve">การคำนวณดังนี้ </w:t>
      </w:r>
    </w:p>
    <w:p w14:paraId="58135E4E" w14:textId="77777777" w:rsidR="00A76BC6" w:rsidRPr="00DD28AB" w:rsidRDefault="00A76BC6" w:rsidP="00A76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7A15C7A0" w14:textId="77777777" w:rsidR="00A76BC6" w:rsidRPr="00DD28AB" w:rsidRDefault="00A76BC6" w:rsidP="00A76BC6">
      <w:pPr>
        <w:spacing w:line="240" w:lineRule="auto"/>
        <w:rPr>
          <w:sz w:val="2"/>
          <w:szCs w:val="2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A76BC6" w:rsidRPr="00DD28AB" w14:paraId="7D5CBF6D" w14:textId="77777777" w:rsidTr="00747D51">
        <w:tc>
          <w:tcPr>
            <w:tcW w:w="3780" w:type="dxa"/>
          </w:tcPr>
          <w:p w14:paraId="309845EE" w14:textId="77777777" w:rsidR="00A76BC6" w:rsidRPr="00DD28AB" w:rsidRDefault="00A76BC6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CBF783A" w14:textId="77777777" w:rsidR="00A76BC6" w:rsidRPr="00DD28AB" w:rsidRDefault="00A76BC6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742ED3" w14:textId="77777777" w:rsidR="00A76BC6" w:rsidRPr="00DD28AB" w:rsidRDefault="00A76BC6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C3521C1" w14:textId="77777777" w:rsidR="00A76BC6" w:rsidRPr="00DD28AB" w:rsidRDefault="00A76BC6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BC6" w:rsidRPr="00DD28AB" w14:paraId="19614824" w14:textId="77777777" w:rsidTr="00747D51">
        <w:tc>
          <w:tcPr>
            <w:tcW w:w="3780" w:type="dxa"/>
          </w:tcPr>
          <w:p w14:paraId="6A28C263" w14:textId="269F005D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3584C" w:rsidRPr="00F358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D28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D2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38B651AB" w14:textId="58A888C3" w:rsidR="00A76BC6" w:rsidRPr="00DD28AB" w:rsidRDefault="00F3584C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567D0B5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BE8373" w14:textId="390CD46D" w:rsidR="00A76BC6" w:rsidRPr="00DD28AB" w:rsidRDefault="00F3584C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C5A87F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6EDDE22E" w14:textId="38FA84DA" w:rsidR="00A76BC6" w:rsidRPr="00DD28AB" w:rsidRDefault="00F3584C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13AFAF1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EB9CFAF" w14:textId="67D74750" w:rsidR="00A76BC6" w:rsidRPr="00DD28AB" w:rsidRDefault="00F3584C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A76BC6" w:rsidRPr="00DD28AB" w14:paraId="214FA056" w14:textId="77777777" w:rsidTr="00747D51">
        <w:tc>
          <w:tcPr>
            <w:tcW w:w="3780" w:type="dxa"/>
          </w:tcPr>
          <w:p w14:paraId="44193F35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79A9B97" w14:textId="2FA846C6" w:rsidR="00A76BC6" w:rsidRPr="00DD28AB" w:rsidRDefault="00A76BC6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D28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D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="00586DA7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="00586DA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DD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A76BC6" w:rsidRPr="00DD28AB" w14:paraId="0053E3EE" w14:textId="77777777" w:rsidTr="00747D51">
        <w:tc>
          <w:tcPr>
            <w:tcW w:w="3780" w:type="dxa"/>
          </w:tcPr>
          <w:p w14:paraId="06C6CABA" w14:textId="6E6E3CBF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กำไรสำหรับงวดที่เป็นส่วน</w:t>
            </w:r>
            <w:r w:rsidR="00C95E17"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</w:t>
            </w:r>
          </w:p>
        </w:tc>
        <w:tc>
          <w:tcPr>
            <w:tcW w:w="1170" w:type="dxa"/>
          </w:tcPr>
          <w:p w14:paraId="135BFFFD" w14:textId="77777777" w:rsidR="00A76BC6" w:rsidRPr="00DD28AB" w:rsidRDefault="00A76BC6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84C26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E3355" w14:textId="77777777" w:rsidR="00A76BC6" w:rsidRPr="00DD28AB" w:rsidRDefault="00A76BC6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4226F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3A055D" w14:textId="77777777" w:rsidR="00A76BC6" w:rsidRPr="00DD28AB" w:rsidRDefault="00A76BC6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CC988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7FC2CEA" w14:textId="77777777" w:rsidR="00A76BC6" w:rsidRPr="00DD28AB" w:rsidRDefault="00A76BC6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6BC6" w:rsidRPr="00DD28AB" w14:paraId="3CDD8F7A" w14:textId="77777777" w:rsidTr="00747D51">
        <w:tc>
          <w:tcPr>
            <w:tcW w:w="3780" w:type="dxa"/>
          </w:tcPr>
          <w:p w14:paraId="2D5BC98D" w14:textId="50267548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4FE085" w14:textId="2E246475" w:rsidR="00A76BC6" w:rsidRPr="00DD28AB" w:rsidRDefault="00882A72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2A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149,330</w:t>
            </w:r>
          </w:p>
        </w:tc>
        <w:tc>
          <w:tcPr>
            <w:tcW w:w="270" w:type="dxa"/>
          </w:tcPr>
          <w:p w14:paraId="54651C51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FC2CA3" w14:textId="5518639E" w:rsidR="00A76BC6" w:rsidRPr="00DD28AB" w:rsidRDefault="00F3584C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</w:t>
            </w:r>
            <w:r w:rsidR="00A76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14:paraId="7649418D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7364C457" w14:textId="436DED22" w:rsidR="00A76BC6" w:rsidRPr="00DD28AB" w:rsidRDefault="00882A72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2A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127,822</w:t>
            </w:r>
          </w:p>
        </w:tc>
        <w:tc>
          <w:tcPr>
            <w:tcW w:w="270" w:type="dxa"/>
          </w:tcPr>
          <w:p w14:paraId="7BCD4333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0C97F6A3" w14:textId="384EF091" w:rsidR="00A76BC6" w:rsidRPr="00DD28AB" w:rsidRDefault="00F3584C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134</w:t>
            </w:r>
            <w:r w:rsidR="00A76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847</w:t>
            </w:r>
          </w:p>
        </w:tc>
      </w:tr>
      <w:tr w:rsidR="00A76BC6" w:rsidRPr="00DD28AB" w14:paraId="679D3006" w14:textId="77777777" w:rsidTr="00747D51">
        <w:tc>
          <w:tcPr>
            <w:tcW w:w="3780" w:type="dxa"/>
          </w:tcPr>
          <w:p w14:paraId="1AD60102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EF15A5B" w14:textId="77777777" w:rsidR="00A76BC6" w:rsidRPr="00DD28AB" w:rsidRDefault="00A76BC6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242A7A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27E66DC" w14:textId="77777777" w:rsidR="00A76BC6" w:rsidRPr="00DD28AB" w:rsidRDefault="00A76BC6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CC5E9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24815A22" w14:textId="77777777" w:rsidR="00A76BC6" w:rsidRPr="00DD28AB" w:rsidRDefault="00A76BC6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6B96B5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78154C0" w14:textId="77777777" w:rsidR="00A76BC6" w:rsidRPr="00DD28AB" w:rsidRDefault="00A76BC6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6BC6" w:rsidRPr="00DD28AB" w14:paraId="2B3DF467" w14:textId="77777777" w:rsidTr="00747D51">
        <w:tc>
          <w:tcPr>
            <w:tcW w:w="3780" w:type="dxa"/>
          </w:tcPr>
          <w:p w14:paraId="14485410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CDA349" w14:textId="63340F27" w:rsidR="00A76BC6" w:rsidRPr="00DD28AB" w:rsidRDefault="00F3584C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1646A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  <w:r w:rsidR="00F1646A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CFDE736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39BC53B" w14:textId="3B30CFA8" w:rsidR="00A76BC6" w:rsidRPr="00DD28AB" w:rsidRDefault="00F3584C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A76BC6"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  <w:r w:rsidR="00A76BC6"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9EA2E45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17FDCBA2" w14:textId="1132E43D" w:rsidR="00A76BC6" w:rsidRPr="00DD28AB" w:rsidRDefault="00F3584C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1646A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  <w:r w:rsidR="00F1646A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E79D306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22A190D5" w14:textId="5E392A0B" w:rsidR="00A76BC6" w:rsidRPr="00DD28AB" w:rsidRDefault="00F3584C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A76BC6"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  <w:r w:rsidR="00A76BC6"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  <w:tr w:rsidR="00A76BC6" w:rsidRPr="00DD28AB" w14:paraId="6C025511" w14:textId="77777777" w:rsidTr="00747D51">
        <w:tc>
          <w:tcPr>
            <w:tcW w:w="3780" w:type="dxa"/>
          </w:tcPr>
          <w:p w14:paraId="02D5CFAA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F8C61BB" w14:textId="77777777" w:rsidR="00A76BC6" w:rsidRPr="00DD28AB" w:rsidRDefault="00A76BC6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E2CE3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45CC4CD" w14:textId="77777777" w:rsidR="00A76BC6" w:rsidRPr="00DD28AB" w:rsidRDefault="00A76BC6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6B920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2528D37F" w14:textId="77777777" w:rsidR="00A76BC6" w:rsidRPr="00DD28AB" w:rsidRDefault="00A76BC6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684EE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E667779" w14:textId="77777777" w:rsidR="00A76BC6" w:rsidRPr="00DD28AB" w:rsidRDefault="00A76BC6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6BC6" w:rsidRPr="00DD28AB" w14:paraId="15CB7913" w14:textId="77777777" w:rsidTr="00747D51">
        <w:tc>
          <w:tcPr>
            <w:tcW w:w="3780" w:type="dxa"/>
          </w:tcPr>
          <w:p w14:paraId="30864D9C" w14:textId="0AC4625E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2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B5C2AD2" w14:textId="33B1CA02" w:rsidR="00A76BC6" w:rsidRPr="00DD28AB" w:rsidRDefault="00F3584C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D1B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9E38944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15BA69" w14:textId="2C05A992" w:rsidR="00A76BC6" w:rsidRPr="00DD28AB" w:rsidRDefault="00F3584C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A76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19D3DA3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18527AD9" w14:textId="003A8A4E" w:rsidR="00A76BC6" w:rsidRPr="00DD28AB" w:rsidRDefault="00F3584C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D541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F3F8823" w14:textId="77777777" w:rsidR="00A76BC6" w:rsidRPr="00DD28AB" w:rsidRDefault="00A76BC6" w:rsidP="00A7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33566E1F" w14:textId="1D5AFF59" w:rsidR="00A76BC6" w:rsidRPr="00DD28AB" w:rsidRDefault="00F3584C" w:rsidP="00A76B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A76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</w:p>
        </w:tc>
      </w:tr>
    </w:tbl>
    <w:p w14:paraId="7796EF14" w14:textId="77777777" w:rsidR="00747D51" w:rsidRDefault="00747D51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2632CF" w:rsidRPr="00DD28AB" w14:paraId="3201FC85" w14:textId="77777777" w:rsidTr="00747D51">
        <w:tc>
          <w:tcPr>
            <w:tcW w:w="3780" w:type="dxa"/>
          </w:tcPr>
          <w:p w14:paraId="69DF2236" w14:textId="77777777" w:rsidR="002632CF" w:rsidRPr="00DD28AB" w:rsidRDefault="002632CF" w:rsidP="0086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2610" w:type="dxa"/>
            <w:gridSpan w:val="3"/>
          </w:tcPr>
          <w:p w14:paraId="30305725" w14:textId="77777777" w:rsidR="002632CF" w:rsidRPr="00DD28AB" w:rsidRDefault="002632CF" w:rsidP="0086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8C0500" w14:textId="77777777" w:rsidR="002632CF" w:rsidRPr="00DD28AB" w:rsidRDefault="002632CF" w:rsidP="0086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1BA8B3AF" w14:textId="77777777" w:rsidR="002632CF" w:rsidRPr="00DD28AB" w:rsidRDefault="002632CF" w:rsidP="0086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2CF" w:rsidRPr="00F1646A" w14:paraId="014E78C0" w14:textId="77777777" w:rsidTr="00747D51">
        <w:tc>
          <w:tcPr>
            <w:tcW w:w="3780" w:type="dxa"/>
          </w:tcPr>
          <w:p w14:paraId="114139C9" w14:textId="1BAD7ABA" w:rsidR="002632CF" w:rsidRPr="00F1646A" w:rsidRDefault="002632CF" w:rsidP="0086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108" w:firstLine="2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64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164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164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3584C" w:rsidRPr="00F358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164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164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0E5281BB" w14:textId="3D8F08DF" w:rsidR="002632CF" w:rsidRPr="00F1646A" w:rsidRDefault="00F3584C" w:rsidP="0086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478EC5" w14:textId="77777777" w:rsidR="002632CF" w:rsidRPr="00F1646A" w:rsidRDefault="002632CF" w:rsidP="0086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3CD901" w14:textId="410FA46F" w:rsidR="002632CF" w:rsidRPr="00F1646A" w:rsidRDefault="00F3584C" w:rsidP="0086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B5DF978" w14:textId="77777777" w:rsidR="002632CF" w:rsidRPr="00F1646A" w:rsidRDefault="002632CF" w:rsidP="0086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1F383EF9" w14:textId="52A3EBE5" w:rsidR="002632CF" w:rsidRPr="00F1646A" w:rsidRDefault="00F3584C" w:rsidP="0086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BD489C8" w14:textId="77777777" w:rsidR="002632CF" w:rsidRPr="00F1646A" w:rsidRDefault="002632CF" w:rsidP="0086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33B6A7C1" w14:textId="3882DE0B" w:rsidR="002632CF" w:rsidRPr="00F1646A" w:rsidRDefault="00F3584C" w:rsidP="0086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632CF" w:rsidRPr="00F1646A" w14:paraId="0510B0EC" w14:textId="77777777" w:rsidTr="00747D51">
        <w:tc>
          <w:tcPr>
            <w:tcW w:w="3780" w:type="dxa"/>
          </w:tcPr>
          <w:p w14:paraId="3A7B04DD" w14:textId="77777777" w:rsidR="002632CF" w:rsidRPr="00F1646A" w:rsidRDefault="002632CF" w:rsidP="0086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C766516" w14:textId="433144E9" w:rsidR="002632CF" w:rsidRPr="00F1646A" w:rsidRDefault="00586DA7" w:rsidP="008678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D28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D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DD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F1646A" w:rsidRPr="00F1646A" w14:paraId="1C7FBDAA" w14:textId="77777777" w:rsidTr="00747D51">
        <w:tc>
          <w:tcPr>
            <w:tcW w:w="3780" w:type="dxa"/>
          </w:tcPr>
          <w:p w14:paraId="3B5B4593" w14:textId="55C9AF2F" w:rsidR="00F1646A" w:rsidRPr="00F1646A" w:rsidRDefault="00F1646A" w:rsidP="0086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64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กำไรสำหรับงวดที่เป็นส่วน</w:t>
            </w:r>
            <w:r w:rsidR="00C95E17" w:rsidRPr="00F164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</w:t>
            </w:r>
          </w:p>
        </w:tc>
        <w:tc>
          <w:tcPr>
            <w:tcW w:w="5400" w:type="dxa"/>
            <w:gridSpan w:val="7"/>
          </w:tcPr>
          <w:p w14:paraId="3788F730" w14:textId="77777777" w:rsidR="00F1646A" w:rsidRPr="00F1646A" w:rsidRDefault="00F1646A" w:rsidP="008678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2632CF" w:rsidRPr="00F1646A" w14:paraId="4EC60378" w14:textId="77777777" w:rsidTr="00747D51">
        <w:tc>
          <w:tcPr>
            <w:tcW w:w="3780" w:type="dxa"/>
          </w:tcPr>
          <w:p w14:paraId="7BC7C10D" w14:textId="39C1AAFE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64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461A57" w14:textId="4240B12B" w:rsidR="002632CF" w:rsidRPr="00F1646A" w:rsidRDefault="00882A72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2A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308,528</w:t>
            </w:r>
          </w:p>
        </w:tc>
        <w:tc>
          <w:tcPr>
            <w:tcW w:w="270" w:type="dxa"/>
          </w:tcPr>
          <w:p w14:paraId="516D56F1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AAD457F" w14:textId="10D2E431" w:rsidR="002632CF" w:rsidRPr="00F1646A" w:rsidRDefault="00F3584C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250</w:t>
            </w:r>
            <w:r w:rsidR="002632CF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14501333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5EFD3AE1" w14:textId="45887A76" w:rsidR="002632CF" w:rsidRPr="00F1646A" w:rsidRDefault="00882A72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2A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286,249</w:t>
            </w:r>
          </w:p>
        </w:tc>
        <w:tc>
          <w:tcPr>
            <w:tcW w:w="270" w:type="dxa"/>
          </w:tcPr>
          <w:p w14:paraId="33C8C226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37CD01AC" w14:textId="276AFB43" w:rsidR="002632CF" w:rsidRPr="00F1646A" w:rsidRDefault="00F3584C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</w:t>
            </w:r>
            <w:r w:rsidR="002632CF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787</w:t>
            </w:r>
          </w:p>
        </w:tc>
      </w:tr>
      <w:tr w:rsidR="002632CF" w:rsidRPr="00F1646A" w14:paraId="0B6CCD31" w14:textId="77777777" w:rsidTr="00747D51">
        <w:tc>
          <w:tcPr>
            <w:tcW w:w="3780" w:type="dxa"/>
          </w:tcPr>
          <w:p w14:paraId="1D7FE039" w14:textId="77777777" w:rsidR="002632CF" w:rsidRPr="00801939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DC9A513" w14:textId="77777777" w:rsidR="002632CF" w:rsidRPr="00F1646A" w:rsidRDefault="002632CF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EB6D9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4980B7" w14:textId="77777777" w:rsidR="002632CF" w:rsidRPr="00F1646A" w:rsidRDefault="002632CF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BDD2D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67C0C204" w14:textId="77777777" w:rsidR="002632CF" w:rsidRPr="00F1646A" w:rsidRDefault="002632CF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FF5E8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72E9B90B" w14:textId="77777777" w:rsidR="002632CF" w:rsidRPr="00F1646A" w:rsidRDefault="002632CF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32CF" w:rsidRPr="00F1646A" w14:paraId="3BDB1B75" w14:textId="77777777" w:rsidTr="00747D51">
        <w:tc>
          <w:tcPr>
            <w:tcW w:w="3780" w:type="dxa"/>
          </w:tcPr>
          <w:p w14:paraId="68087D62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64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BEF55D" w14:textId="41C2C301" w:rsidR="002632CF" w:rsidRPr="00F1646A" w:rsidRDefault="00F3584C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1646A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  <w:r w:rsidR="00F1646A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0D7C5AE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C77655" w14:textId="46A12CB3" w:rsidR="002632CF" w:rsidRPr="00F1646A" w:rsidRDefault="00F3584C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2632CF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  <w:r w:rsidR="002632CF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F1377B6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58E48357" w14:textId="21F360A6" w:rsidR="002632CF" w:rsidRPr="00F1646A" w:rsidRDefault="00F3584C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1646A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  <w:r w:rsidR="00F1646A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18F951E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0C588B0D" w14:textId="06E6544A" w:rsidR="002632CF" w:rsidRPr="00F1646A" w:rsidRDefault="00F3584C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2632CF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  <w:r w:rsidR="002632CF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  <w:tr w:rsidR="002632CF" w:rsidRPr="00F1646A" w14:paraId="2B08F0C7" w14:textId="77777777" w:rsidTr="00747D51">
        <w:tc>
          <w:tcPr>
            <w:tcW w:w="3780" w:type="dxa"/>
          </w:tcPr>
          <w:p w14:paraId="5FB93803" w14:textId="77777777" w:rsidR="002632CF" w:rsidRPr="00801939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FA6A321" w14:textId="77777777" w:rsidR="002632CF" w:rsidRPr="00F1646A" w:rsidRDefault="002632CF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D133D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67D45D" w14:textId="77777777" w:rsidR="002632CF" w:rsidRPr="00F1646A" w:rsidRDefault="002632CF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ADF62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09688626" w14:textId="77777777" w:rsidR="002632CF" w:rsidRPr="00F1646A" w:rsidRDefault="002632CF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F2797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6CE7FC8" w14:textId="77777777" w:rsidR="002632CF" w:rsidRPr="00F1646A" w:rsidRDefault="002632CF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32CF" w:rsidRPr="00DD28AB" w14:paraId="22DF49BD" w14:textId="77777777" w:rsidTr="00747D51">
        <w:tc>
          <w:tcPr>
            <w:tcW w:w="3780" w:type="dxa"/>
          </w:tcPr>
          <w:p w14:paraId="1109C2F6" w14:textId="589AF0A1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64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กำไรต่อหุ้นขั้นพื้นฐา</w:t>
            </w:r>
            <w:r w:rsidR="00C95E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</w:t>
            </w:r>
            <w:r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164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E89017A" w14:textId="2009B66C" w:rsidR="002632CF" w:rsidRPr="00F1646A" w:rsidRDefault="00F3584C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541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0A824F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35D423" w14:textId="6F747241" w:rsidR="002632CF" w:rsidRPr="00F1646A" w:rsidRDefault="00F3584C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2632CF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318087A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1C09E7EB" w14:textId="2FFE7923" w:rsidR="002632CF" w:rsidRPr="00F1646A" w:rsidRDefault="00F3584C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541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312F3AB" w14:textId="77777777" w:rsidR="002632CF" w:rsidRPr="00F1646A" w:rsidRDefault="002632CF" w:rsidP="0026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491AC408" w14:textId="67C74ECE" w:rsidR="002632CF" w:rsidRPr="00F1646A" w:rsidRDefault="00F3584C" w:rsidP="002632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2632CF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="007D74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716B2058" w14:textId="76E753B1" w:rsidR="00801939" w:rsidRPr="00801939" w:rsidRDefault="00801939" w:rsidP="00801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3DBA7104" w14:textId="5B83AF70" w:rsidR="00F1646A" w:rsidRPr="009B4155" w:rsidRDefault="00F1646A" w:rsidP="00F1646A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32F4DB76" w14:textId="77777777" w:rsidR="00F1646A" w:rsidRPr="00801939" w:rsidRDefault="00F16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p w14:paraId="7694106F" w14:textId="77777777" w:rsidR="00F1646A" w:rsidRPr="003F5BE3" w:rsidRDefault="00F1646A" w:rsidP="00F16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  <w:r w:rsidRPr="003F5BE3">
        <w:rPr>
          <w:rFonts w:ascii="Angsana New" w:hAnsi="Angsana New" w:cs="Angsana New"/>
          <w:sz w:val="30"/>
          <w:szCs w:val="30"/>
          <w:cs/>
        </w:rPr>
        <w:t>เงินปันผล</w:t>
      </w:r>
      <w:r w:rsidRPr="003F5BE3">
        <w:rPr>
          <w:rFonts w:ascii="Angsana New" w:hAnsi="Angsana New" w:cs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3F5BE3">
        <w:rPr>
          <w:rFonts w:ascii="Angsana New" w:hAnsi="Angsana New" w:cs="Angsana New"/>
          <w:sz w:val="30"/>
          <w:szCs w:val="30"/>
          <w:cs/>
        </w:rPr>
        <w:t>ดังนี้</w:t>
      </w:r>
      <w:r w:rsidRPr="003F5BE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82"/>
        <w:gridCol w:w="1800"/>
        <w:gridCol w:w="1980"/>
        <w:gridCol w:w="1296"/>
        <w:gridCol w:w="236"/>
        <w:gridCol w:w="1186"/>
      </w:tblGrid>
      <w:tr w:rsidR="00F1646A" w:rsidRPr="003F5BE3" w14:paraId="5DFD1305" w14:textId="77777777" w:rsidTr="00DC19A0">
        <w:tc>
          <w:tcPr>
            <w:tcW w:w="2682" w:type="dxa"/>
            <w:shd w:val="clear" w:color="auto" w:fill="auto"/>
            <w:vAlign w:val="bottom"/>
          </w:tcPr>
          <w:p w14:paraId="294778F9" w14:textId="77777777" w:rsidR="00F1646A" w:rsidRPr="00FD5044" w:rsidRDefault="00F1646A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5F8ABAB" w14:textId="77777777" w:rsidR="00F1646A" w:rsidRPr="0016012B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12B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DE9657" w14:textId="77777777" w:rsidR="00F1646A" w:rsidRPr="0016012B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12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393A4B91" w14:textId="77777777" w:rsidR="00F1646A" w:rsidRPr="0016012B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2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71C9DA" w14:textId="77777777" w:rsidR="00F1646A" w:rsidRPr="0016012B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2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04597150" w14:textId="77777777" w:rsidR="00F1646A" w:rsidRPr="0016012B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65CB79E" w14:textId="77777777" w:rsidR="00F1646A" w:rsidRPr="0016012B" w:rsidDel="00D43E7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2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1646A" w:rsidRPr="003F5BE3" w14:paraId="2FAE3E57" w14:textId="77777777" w:rsidTr="00DC19A0">
        <w:tc>
          <w:tcPr>
            <w:tcW w:w="2682" w:type="dxa"/>
            <w:shd w:val="clear" w:color="auto" w:fill="auto"/>
          </w:tcPr>
          <w:p w14:paraId="50CF92F0" w14:textId="77777777" w:rsidR="00F1646A" w:rsidRPr="00FD5044" w:rsidRDefault="00F1646A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44DF26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B31861A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5F2705C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D50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10CD35E4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2B9935B6" w14:textId="7B0294AB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D50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7B198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D50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646A" w:rsidRPr="003F5BE3" w14:paraId="42A613EC" w14:textId="77777777" w:rsidTr="00DC19A0">
        <w:tc>
          <w:tcPr>
            <w:tcW w:w="2682" w:type="dxa"/>
            <w:shd w:val="clear" w:color="auto" w:fill="auto"/>
          </w:tcPr>
          <w:p w14:paraId="4A9A646D" w14:textId="0F4B7BB9" w:rsidR="00F1646A" w:rsidRPr="00FD5044" w:rsidRDefault="00F1646A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D50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F3584C" w:rsidRPr="00F358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200B74C1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28ACAB4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18F5D3E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F8E520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E7AA8AE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646A" w:rsidRPr="003F5BE3" w14:paraId="793D05AE" w14:textId="77777777" w:rsidTr="00DC19A0">
        <w:tc>
          <w:tcPr>
            <w:tcW w:w="2682" w:type="dxa"/>
            <w:shd w:val="clear" w:color="auto" w:fill="auto"/>
          </w:tcPr>
          <w:p w14:paraId="7857102F" w14:textId="7C7A7D04" w:rsidR="00F1646A" w:rsidRPr="00FD5044" w:rsidRDefault="00F1646A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ประจำปี 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3F14D7E8" w14:textId="21C3C360" w:rsidR="00F1646A" w:rsidRPr="00FD5044" w:rsidRDefault="00F3584C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F1646A" w:rsidRPr="00FD504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1646A"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F1646A" w:rsidRPr="00FD504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1DABAA70" w14:textId="1167ABC5" w:rsidR="00F1646A" w:rsidRPr="00FD5044" w:rsidRDefault="00F3584C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F1646A" w:rsidRPr="00FD504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1646A"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F164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B64548" w14:textId="3C0A1356" w:rsidR="00F1646A" w:rsidRPr="00CB3268" w:rsidRDefault="00F3584C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F1646A" w:rsidRPr="00CB32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348CB6A5" w14:textId="77777777" w:rsidR="00F1646A" w:rsidRPr="00CB3268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1547A977" w14:textId="14B3C561" w:rsidR="00F1646A" w:rsidRPr="00CB3268" w:rsidRDefault="00F3584C" w:rsidP="0080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</w:t>
            </w:r>
            <w:r w:rsidR="007B19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  <w:tr w:rsidR="00F1646A" w:rsidRPr="003F5BE3" w14:paraId="552F3575" w14:textId="77777777" w:rsidTr="00DC19A0">
        <w:tc>
          <w:tcPr>
            <w:tcW w:w="2682" w:type="dxa"/>
            <w:shd w:val="clear" w:color="auto" w:fill="auto"/>
          </w:tcPr>
          <w:p w14:paraId="350FE10B" w14:textId="77777777" w:rsidR="00F1646A" w:rsidRPr="00FD5044" w:rsidRDefault="00F1646A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D392E26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55AC48C3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4D703C54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C73409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26242F16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1646A" w:rsidRPr="003F5BE3" w14:paraId="3F1B0C36" w14:textId="77777777" w:rsidTr="00DC19A0">
        <w:tc>
          <w:tcPr>
            <w:tcW w:w="2682" w:type="dxa"/>
            <w:shd w:val="clear" w:color="auto" w:fill="auto"/>
          </w:tcPr>
          <w:p w14:paraId="0F22BAE0" w14:textId="0673F030" w:rsidR="00F1646A" w:rsidRPr="00FD5044" w:rsidRDefault="00F1646A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D50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F3584C" w:rsidRPr="00F358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4267D008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3A4A6A3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E998BFC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9C3B68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B9FDE2B" w14:textId="77777777" w:rsidR="00F1646A" w:rsidRPr="00FD5044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646A" w:rsidRPr="003F5BE3" w14:paraId="25858BA3" w14:textId="77777777" w:rsidTr="00DC19A0">
        <w:tc>
          <w:tcPr>
            <w:tcW w:w="2682" w:type="dxa"/>
            <w:shd w:val="clear" w:color="auto" w:fill="auto"/>
          </w:tcPr>
          <w:p w14:paraId="0BB03F60" w14:textId="20E04B02" w:rsidR="00F1646A" w:rsidRPr="00FD5044" w:rsidRDefault="00F1646A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ประจำปี 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0" w:type="dxa"/>
            <w:shd w:val="clear" w:color="auto" w:fill="auto"/>
          </w:tcPr>
          <w:p w14:paraId="037BEB7E" w14:textId="39477F90" w:rsidR="00F1646A" w:rsidRPr="00FD5044" w:rsidRDefault="00F3584C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F1646A" w:rsidRPr="00FD504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1646A"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F1646A" w:rsidRPr="00FD504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80" w:type="dxa"/>
            <w:shd w:val="clear" w:color="auto" w:fill="auto"/>
          </w:tcPr>
          <w:p w14:paraId="4405FB4B" w14:textId="15BD179E" w:rsidR="00F1646A" w:rsidRPr="00FD5044" w:rsidRDefault="00F3584C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F1646A" w:rsidRPr="00FD504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1646A"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F164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348640C4" w14:textId="77C14A60" w:rsidR="00F1646A" w:rsidRPr="00CB3268" w:rsidRDefault="00F3584C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36" w:type="dxa"/>
            <w:shd w:val="clear" w:color="auto" w:fill="auto"/>
          </w:tcPr>
          <w:p w14:paraId="1D6F74D9" w14:textId="77777777" w:rsidR="00F1646A" w:rsidRPr="00CB3268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14:paraId="57E273E9" w14:textId="35BAA825" w:rsidR="00F1646A" w:rsidRPr="00CB3268" w:rsidRDefault="00F3584C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  <w:r w:rsidR="007B19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00ED00A5" w14:textId="77777777" w:rsidR="00747D51" w:rsidRPr="00801939" w:rsidRDefault="00747D51" w:rsidP="00747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71184D2E" w14:textId="25E5EE20" w:rsidR="00273916" w:rsidRPr="009B4155" w:rsidRDefault="00A22316" w:rsidP="009B415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B4155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Pr="009B4155">
        <w:rPr>
          <w:rFonts w:ascii="Angsana New" w:hAnsi="Angsana New" w:cs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4C55DF56" w14:textId="5E8ED8C7" w:rsidR="00273916" w:rsidRPr="00801939" w:rsidRDefault="00273916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05"/>
        <w:gridCol w:w="271"/>
        <w:gridCol w:w="1529"/>
      </w:tblGrid>
      <w:tr w:rsidR="00EB458A" w:rsidRPr="00755CCE" w14:paraId="5AF1D363" w14:textId="77777777" w:rsidTr="001464A2">
        <w:trPr>
          <w:trHeight w:val="465"/>
        </w:trPr>
        <w:tc>
          <w:tcPr>
            <w:tcW w:w="5850" w:type="dxa"/>
          </w:tcPr>
          <w:p w14:paraId="78074578" w14:textId="77777777" w:rsidR="00EB458A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A010F6B" w14:textId="026868AD" w:rsidR="00EB458A" w:rsidRPr="00F60A3E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3584C" w:rsidRPr="00F358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76B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3584C" w:rsidRPr="00F358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05" w:type="dxa"/>
          </w:tcPr>
          <w:p w14:paraId="25B95B68" w14:textId="77777777" w:rsidR="00EB458A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2F46EF6" w14:textId="77777777" w:rsidR="00EB458A" w:rsidRPr="00755CCE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651A677" w14:textId="77777777" w:rsidR="00EB458A" w:rsidRPr="009B4155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056BE792" w14:textId="77777777" w:rsidR="00EB458A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79F7255" w14:textId="77777777" w:rsidR="00EB458A" w:rsidRPr="00755CCE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B458A" w:rsidRPr="001E33BD" w14:paraId="19C57486" w14:textId="77777777" w:rsidTr="001464A2">
        <w:trPr>
          <w:trHeight w:val="409"/>
        </w:trPr>
        <w:tc>
          <w:tcPr>
            <w:tcW w:w="5850" w:type="dxa"/>
          </w:tcPr>
          <w:p w14:paraId="0A4752C3" w14:textId="77777777" w:rsidR="00EB458A" w:rsidRPr="00097B06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05" w:type="dxa"/>
            <w:gridSpan w:val="3"/>
          </w:tcPr>
          <w:p w14:paraId="6D3EB57D" w14:textId="77777777" w:rsidR="00EB458A" w:rsidRPr="00097B06" w:rsidRDefault="00EB458A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973F3" w:rsidRPr="001E33BD" w14:paraId="7F5DB88F" w14:textId="77777777" w:rsidTr="001464A2">
        <w:trPr>
          <w:trHeight w:val="409"/>
        </w:trPr>
        <w:tc>
          <w:tcPr>
            <w:tcW w:w="5850" w:type="dxa"/>
          </w:tcPr>
          <w:p w14:paraId="43D1301D" w14:textId="6836892A" w:rsidR="007973F3" w:rsidRPr="007973F3" w:rsidRDefault="007973F3" w:rsidP="00797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ภาระผูกผันตามสัญญาเช่า</w:t>
            </w:r>
          </w:p>
        </w:tc>
        <w:tc>
          <w:tcPr>
            <w:tcW w:w="3305" w:type="dxa"/>
            <w:gridSpan w:val="3"/>
          </w:tcPr>
          <w:p w14:paraId="4B2FAF1D" w14:textId="77777777" w:rsidR="007973F3" w:rsidRPr="00097B06" w:rsidRDefault="007973F3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F1646A" w:rsidRPr="001E33BD" w14:paraId="4BE63BD3" w14:textId="77777777" w:rsidTr="00EB458A">
        <w:trPr>
          <w:trHeight w:val="371"/>
        </w:trPr>
        <w:tc>
          <w:tcPr>
            <w:tcW w:w="5850" w:type="dxa"/>
          </w:tcPr>
          <w:p w14:paraId="4713F2C0" w14:textId="529F250F" w:rsidR="00F1646A" w:rsidRPr="00097B06" w:rsidRDefault="00F1646A" w:rsidP="00F164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05" w:type="dxa"/>
          </w:tcPr>
          <w:p w14:paraId="635480D2" w14:textId="007300C7" w:rsidR="00F1646A" w:rsidRPr="00097B06" w:rsidRDefault="00F3584C" w:rsidP="00F16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F1646A" w:rsidRPr="00F164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373</w:t>
            </w:r>
          </w:p>
        </w:tc>
        <w:tc>
          <w:tcPr>
            <w:tcW w:w="271" w:type="dxa"/>
          </w:tcPr>
          <w:p w14:paraId="3BDEE6A9" w14:textId="77777777" w:rsidR="00F1646A" w:rsidRPr="00097B06" w:rsidRDefault="00F1646A" w:rsidP="00F1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143AA39" w14:textId="07D70893" w:rsidR="00F1646A" w:rsidRPr="00097B06" w:rsidRDefault="00F3584C" w:rsidP="00F16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F1646A" w:rsidRPr="00F164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373</w:t>
            </w:r>
          </w:p>
        </w:tc>
      </w:tr>
      <w:tr w:rsidR="00F1646A" w:rsidRPr="001E33BD" w14:paraId="40374828" w14:textId="77777777" w:rsidTr="00EB458A">
        <w:trPr>
          <w:trHeight w:val="371"/>
        </w:trPr>
        <w:tc>
          <w:tcPr>
            <w:tcW w:w="5850" w:type="dxa"/>
          </w:tcPr>
          <w:p w14:paraId="293C0321" w14:textId="1FABC3CA" w:rsidR="00F1646A" w:rsidRPr="00415D24" w:rsidRDefault="00F3584C" w:rsidP="00F164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1646A"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1646A"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1646A"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E50D663" w14:textId="4BBFC322" w:rsidR="00F1646A" w:rsidRPr="00097B06" w:rsidRDefault="00F3584C" w:rsidP="00F16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F1646A" w:rsidRPr="00F164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048</w:t>
            </w:r>
          </w:p>
        </w:tc>
        <w:tc>
          <w:tcPr>
            <w:tcW w:w="271" w:type="dxa"/>
          </w:tcPr>
          <w:p w14:paraId="7E3D8627" w14:textId="77777777" w:rsidR="00F1646A" w:rsidRPr="00097B06" w:rsidRDefault="00F1646A" w:rsidP="00F1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19507F7B" w14:textId="2722AAE9" w:rsidR="00F1646A" w:rsidRPr="00097B06" w:rsidRDefault="00F3584C" w:rsidP="00F16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F1646A" w:rsidRPr="00F164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048</w:t>
            </w:r>
          </w:p>
        </w:tc>
      </w:tr>
      <w:tr w:rsidR="00F1646A" w:rsidRPr="001E33BD" w14:paraId="3CF7856A" w14:textId="77777777" w:rsidTr="001464A2">
        <w:trPr>
          <w:trHeight w:val="449"/>
        </w:trPr>
        <w:tc>
          <w:tcPr>
            <w:tcW w:w="5850" w:type="dxa"/>
          </w:tcPr>
          <w:p w14:paraId="5A91F5E0" w14:textId="77777777" w:rsidR="00F1646A" w:rsidRPr="00097B06" w:rsidRDefault="00F1646A" w:rsidP="00F164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2C92859E" w14:textId="7CD9F6EC" w:rsidR="00F1646A" w:rsidRPr="00097B06" w:rsidRDefault="00F3584C" w:rsidP="00F16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08" w:right="-2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="00F1646A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71" w:type="dxa"/>
          </w:tcPr>
          <w:p w14:paraId="0C1CBFD0" w14:textId="77777777" w:rsidR="00F1646A" w:rsidRPr="00097B06" w:rsidRDefault="00F1646A" w:rsidP="00F1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56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45F757FE" w14:textId="272B0E10" w:rsidR="00F1646A" w:rsidRPr="00097B06" w:rsidRDefault="00F3584C" w:rsidP="00F16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2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="00F1646A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421</w:t>
            </w:r>
          </w:p>
        </w:tc>
      </w:tr>
    </w:tbl>
    <w:p w14:paraId="1D70EC45" w14:textId="64E9A38B" w:rsidR="006B6A55" w:rsidRPr="006B6A55" w:rsidRDefault="006B6A55" w:rsidP="006B6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eastAsia="x-none"/>
        </w:rPr>
      </w:pPr>
      <w:r w:rsidRPr="006B6A55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lastRenderedPageBreak/>
        <w:t>กลุ่ม</w:t>
      </w:r>
      <w:r w:rsidRPr="006B6A55">
        <w:rPr>
          <w:rFonts w:ascii="Angsana New" w:hAnsi="Angsana New" w:cs="Angsana New"/>
          <w:spacing w:val="-2"/>
          <w:sz w:val="30"/>
          <w:szCs w:val="30"/>
          <w:cs/>
          <w:lang w:val="x-none" w:eastAsia="x-none"/>
        </w:rPr>
        <w:t>บริษัทมีสัญญาเช่าหลายฉบับกับ</w:t>
      </w:r>
      <w:r w:rsidRPr="006B6A55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t>บริษัทในประเทศบางแห่ง</w:t>
      </w:r>
      <w:r w:rsidRPr="006B6A55">
        <w:rPr>
          <w:rFonts w:ascii="Angsana New" w:hAnsi="Angsana New" w:cs="Angsana New"/>
          <w:spacing w:val="-2"/>
          <w:sz w:val="30"/>
          <w:szCs w:val="30"/>
          <w:cs/>
          <w:lang w:val="x-none" w:eastAsia="x-none"/>
        </w:rPr>
        <w:t xml:space="preserve"> ซึ่งครอบคลุมการเช่า</w:t>
      </w:r>
      <w:r w:rsidRPr="006B6A55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t>เครื่องใช้</w:t>
      </w:r>
      <w:r w:rsidRPr="006B6A55">
        <w:rPr>
          <w:rFonts w:ascii="Angsana New" w:hAnsi="Angsana New" w:cs="Angsana New"/>
          <w:spacing w:val="-2"/>
          <w:sz w:val="30"/>
          <w:szCs w:val="30"/>
          <w:cs/>
          <w:lang w:val="x-none" w:eastAsia="x-none"/>
        </w:rPr>
        <w:t>สำนักงาน</w:t>
      </w:r>
      <w:r w:rsidRPr="006B6A55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="00ED31C9">
        <w:rPr>
          <w:rFonts w:ascii="Angsana New" w:hAnsi="Angsana New" w:cs="Angsana New"/>
          <w:sz w:val="30"/>
          <w:szCs w:val="30"/>
          <w:cs/>
          <w:lang w:val="x-none" w:eastAsia="x-none"/>
        </w:rPr>
        <w:br/>
      </w:r>
      <w:r w:rsidR="00ED31C9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รถโฟล์คลิฟท์</w:t>
      </w:r>
      <w:r w:rsidRPr="006B6A55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และอื่นๆ โดยมีระยะเวลา </w:t>
      </w:r>
      <w:r w:rsidR="00701E56">
        <w:rPr>
          <w:rFonts w:ascii="Angsana New" w:hAnsi="Angsana New" w:cs="Angsana New"/>
          <w:sz w:val="30"/>
          <w:szCs w:val="30"/>
          <w:lang w:eastAsia="x-none"/>
        </w:rPr>
        <w:t>1</w:t>
      </w:r>
      <w:r w:rsidRPr="006B6A55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6B6A55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ปี </w:t>
      </w:r>
      <w:r w:rsidRPr="006B6A55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ถึง </w:t>
      </w:r>
      <w:r w:rsidR="00701E56">
        <w:rPr>
          <w:rFonts w:ascii="Angsana New" w:hAnsi="Angsana New" w:cs="Angsana New"/>
          <w:sz w:val="30"/>
          <w:szCs w:val="30"/>
          <w:lang w:eastAsia="x-none"/>
        </w:rPr>
        <w:t>3</w:t>
      </w:r>
      <w:r w:rsidRPr="006B6A55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ปี ซึ่งจะสิ้นสุดในระหว่างปี </w:t>
      </w:r>
      <w:r w:rsidR="00F3584C" w:rsidRPr="00F3584C">
        <w:rPr>
          <w:rFonts w:ascii="Angsana New" w:hAnsi="Angsana New" w:cs="Angsana New"/>
          <w:sz w:val="30"/>
          <w:szCs w:val="30"/>
          <w:lang w:eastAsia="x-none"/>
        </w:rPr>
        <w:t>2564</w:t>
      </w:r>
      <w:r w:rsidRPr="006B6A55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ถึง </w:t>
      </w:r>
      <w:r w:rsidR="00F3584C" w:rsidRPr="00F3584C">
        <w:rPr>
          <w:rFonts w:ascii="Angsana New" w:hAnsi="Angsana New" w:cs="Angsana New"/>
          <w:sz w:val="30"/>
          <w:szCs w:val="30"/>
          <w:lang w:eastAsia="x-none"/>
        </w:rPr>
        <w:t>2566</w:t>
      </w:r>
    </w:p>
    <w:p w14:paraId="402B38B4" w14:textId="77777777" w:rsidR="006B6A55" w:rsidRPr="000A1C95" w:rsidRDefault="006B6A55" w:rsidP="000A061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05"/>
        <w:gridCol w:w="271"/>
        <w:gridCol w:w="1529"/>
      </w:tblGrid>
      <w:tr w:rsidR="006B6A55" w:rsidRPr="00755CCE" w14:paraId="1E67F764" w14:textId="77777777" w:rsidTr="001464A2">
        <w:trPr>
          <w:trHeight w:val="465"/>
        </w:trPr>
        <w:tc>
          <w:tcPr>
            <w:tcW w:w="5850" w:type="dxa"/>
          </w:tcPr>
          <w:p w14:paraId="41A888A6" w14:textId="77777777" w:rsidR="006B6A55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98F1D1F" w14:textId="671904B4" w:rsidR="006B6A55" w:rsidRPr="00F60A3E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3584C" w:rsidRPr="00F358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76B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6B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3584C" w:rsidRPr="00F358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05" w:type="dxa"/>
          </w:tcPr>
          <w:p w14:paraId="025D1FC8" w14:textId="77777777" w:rsidR="006B6A55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998F653" w14:textId="77777777" w:rsidR="006B6A55" w:rsidRPr="00755CCE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C2EB09D" w14:textId="77777777" w:rsidR="006B6A55" w:rsidRPr="009B4155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763A3513" w14:textId="77777777" w:rsidR="006B6A55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130307" w14:textId="77777777" w:rsidR="006B6A55" w:rsidRPr="00755CCE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B6A55" w:rsidRPr="001E33BD" w14:paraId="1416AE4C" w14:textId="77777777" w:rsidTr="001464A2">
        <w:trPr>
          <w:trHeight w:val="409"/>
        </w:trPr>
        <w:tc>
          <w:tcPr>
            <w:tcW w:w="5850" w:type="dxa"/>
          </w:tcPr>
          <w:p w14:paraId="158A749F" w14:textId="77777777" w:rsidR="006B6A55" w:rsidRPr="00097B06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05" w:type="dxa"/>
            <w:gridSpan w:val="3"/>
          </w:tcPr>
          <w:p w14:paraId="7BA8C190" w14:textId="77777777" w:rsidR="006B6A55" w:rsidRPr="00097B06" w:rsidRDefault="006B6A55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B4155" w:rsidRPr="001E33BD" w14:paraId="36383774" w14:textId="77777777" w:rsidTr="00EA01F4">
        <w:trPr>
          <w:trHeight w:val="409"/>
        </w:trPr>
        <w:tc>
          <w:tcPr>
            <w:tcW w:w="5850" w:type="dxa"/>
          </w:tcPr>
          <w:p w14:paraId="05B99779" w14:textId="7A6D4DA2" w:rsidR="009B4155" w:rsidRPr="007973F3" w:rsidRDefault="007973F3" w:rsidP="00797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973F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3305" w:type="dxa"/>
            <w:gridSpan w:val="3"/>
          </w:tcPr>
          <w:p w14:paraId="3BF4B7B4" w14:textId="5025A9B3" w:rsidR="009B4155" w:rsidRPr="00097B06" w:rsidRDefault="009B4155" w:rsidP="00781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646A" w:rsidRPr="001E33BD" w14:paraId="1F0BB052" w14:textId="77777777" w:rsidTr="00EA01F4">
        <w:trPr>
          <w:trHeight w:val="371"/>
        </w:trPr>
        <w:tc>
          <w:tcPr>
            <w:tcW w:w="5850" w:type="dxa"/>
          </w:tcPr>
          <w:p w14:paraId="36E56D0E" w14:textId="77777777" w:rsidR="00F1646A" w:rsidRPr="00097B06" w:rsidRDefault="00F1646A" w:rsidP="00F164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1A9574A0" w14:textId="371D9952" w:rsidR="00F1646A" w:rsidRPr="00097B06" w:rsidRDefault="00F3584C" w:rsidP="00F16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F1646A" w:rsidRPr="00F164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328</w:t>
            </w:r>
          </w:p>
        </w:tc>
        <w:tc>
          <w:tcPr>
            <w:tcW w:w="271" w:type="dxa"/>
          </w:tcPr>
          <w:p w14:paraId="72A7DCFD" w14:textId="77777777" w:rsidR="00F1646A" w:rsidRPr="00097B06" w:rsidRDefault="00F1646A" w:rsidP="00F1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2CD5BEF6" w14:textId="7229F282" w:rsidR="00F1646A" w:rsidRPr="00097B06" w:rsidRDefault="00F3584C" w:rsidP="00F16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F1646A" w:rsidRPr="00F164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328</w:t>
            </w:r>
          </w:p>
        </w:tc>
      </w:tr>
      <w:tr w:rsidR="00F1646A" w:rsidRPr="001E33BD" w14:paraId="247E172A" w14:textId="77777777" w:rsidTr="00EA01F4">
        <w:trPr>
          <w:trHeight w:val="449"/>
        </w:trPr>
        <w:tc>
          <w:tcPr>
            <w:tcW w:w="5850" w:type="dxa"/>
          </w:tcPr>
          <w:p w14:paraId="1E78022C" w14:textId="77777777" w:rsidR="00F1646A" w:rsidRPr="00097B06" w:rsidRDefault="00F1646A" w:rsidP="00F164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7CF8174A" w14:textId="6DEADF8E" w:rsidR="00F1646A" w:rsidRPr="00097B06" w:rsidRDefault="00F3584C" w:rsidP="00F16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08" w:right="-2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</w:t>
            </w:r>
            <w:r w:rsidR="00F1646A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271" w:type="dxa"/>
          </w:tcPr>
          <w:p w14:paraId="54A272C2" w14:textId="77777777" w:rsidR="00F1646A" w:rsidRPr="00097B06" w:rsidRDefault="00F1646A" w:rsidP="00F1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56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7719667F" w14:textId="1F12FD24" w:rsidR="00F1646A" w:rsidRPr="00097B06" w:rsidRDefault="00F3584C" w:rsidP="00F164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2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</w:t>
            </w:r>
            <w:r w:rsidR="00F1646A" w:rsidRPr="00F164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328</w:t>
            </w:r>
          </w:p>
        </w:tc>
      </w:tr>
    </w:tbl>
    <w:p w14:paraId="5500BC6C" w14:textId="6AE935A0" w:rsidR="00BD67B2" w:rsidRDefault="00BD67B2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A935C6" w14:textId="313B1059" w:rsidR="002632CF" w:rsidRDefault="002632CF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41EEEFE9" w14:textId="0676A5B9" w:rsidR="002632CF" w:rsidRDefault="002632CF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10C06926" w14:textId="408EA076" w:rsidR="002632CF" w:rsidRDefault="002632CF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sectPr w:rsidR="002632CF" w:rsidSect="00B16945">
      <w:head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2BC4F" w14:textId="77777777" w:rsidR="007E65E1" w:rsidRDefault="007E65E1" w:rsidP="004956B4">
      <w:r>
        <w:separator/>
      </w:r>
    </w:p>
  </w:endnote>
  <w:endnote w:type="continuationSeparator" w:id="0">
    <w:p w14:paraId="6DF743BA" w14:textId="77777777" w:rsidR="007E65E1" w:rsidRDefault="007E65E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326668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5CF6F52" w14:textId="6C8D5C37" w:rsidR="0085742D" w:rsidRPr="00991836" w:rsidRDefault="0085742D" w:rsidP="0099183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91836">
          <w:rPr>
            <w:rFonts w:ascii="Angsana New" w:hAnsi="Angsana New" w:hint="cs"/>
            <w:sz w:val="30"/>
            <w:szCs w:val="30"/>
          </w:rPr>
          <w:fldChar w:fldCharType="begin"/>
        </w:r>
        <w:r w:rsidRPr="00991836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91836">
          <w:rPr>
            <w:rFonts w:ascii="Angsana New" w:hAnsi="Angsana New" w:hint="cs"/>
            <w:sz w:val="30"/>
            <w:szCs w:val="30"/>
          </w:rPr>
          <w:fldChar w:fldCharType="separate"/>
        </w:r>
        <w:r w:rsidRPr="00F3584C">
          <w:rPr>
            <w:rFonts w:ascii="Angsana New" w:hAnsi="Angsana New" w:hint="cs"/>
            <w:noProof/>
            <w:sz w:val="30"/>
            <w:szCs w:val="30"/>
            <w:lang w:val="en-US"/>
          </w:rPr>
          <w:t>2</w:t>
        </w:r>
        <w:r w:rsidRPr="00991836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95841" w14:textId="31871902" w:rsidR="0085742D" w:rsidRPr="00553844" w:rsidRDefault="0085742D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3584C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5AB9A2B" w14:textId="77777777" w:rsidR="0085742D" w:rsidRDefault="008574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1F952" w14:textId="0847A02D" w:rsidR="0085742D" w:rsidRPr="00D83CBA" w:rsidRDefault="0085742D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F3584C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85742D" w:rsidRPr="00AE75D6" w:rsidRDefault="0085742D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1521E" w14:textId="5B0A01A2" w:rsidR="0085742D" w:rsidRPr="00553844" w:rsidRDefault="0085742D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3584C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A8414F" w14:textId="77777777" w:rsidR="0085742D" w:rsidRDefault="008574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556DC" w14:textId="77777777" w:rsidR="007E65E1" w:rsidRDefault="007E65E1" w:rsidP="004956B4">
      <w:r>
        <w:separator/>
      </w:r>
    </w:p>
  </w:footnote>
  <w:footnote w:type="continuationSeparator" w:id="0">
    <w:p w14:paraId="240A2B9C" w14:textId="77777777" w:rsidR="007E65E1" w:rsidRDefault="007E65E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8C7D9" w14:textId="77777777" w:rsidR="0085742D" w:rsidRDefault="0085742D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3A47AA92" w14:textId="5CF772A9" w:rsidR="0085742D" w:rsidRDefault="0085742D" w:rsidP="00E26D5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6D7AA1F2" w14:textId="4A4EDEE5" w:rsidR="0085742D" w:rsidRPr="00B755EC" w:rsidRDefault="0085742D" w:rsidP="001464A2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F3584C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3584C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1EFDB79C" w14:textId="77777777" w:rsidR="0085742D" w:rsidRPr="00A65EF6" w:rsidRDefault="0085742D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94798" w14:textId="77777777" w:rsidR="0085742D" w:rsidRPr="00406DA7" w:rsidRDefault="0085742D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016C5F2D" w14:textId="77777777" w:rsidR="0085742D" w:rsidRPr="00406DA7" w:rsidRDefault="0085742D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358BE35E" w14:textId="77777777" w:rsidR="0085742D" w:rsidRPr="002E2783" w:rsidRDefault="0085742D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29E5275" w14:textId="4DBA18F9" w:rsidR="0085742D" w:rsidRPr="00A65EF6" w:rsidRDefault="0085742D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F3584C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F3584C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F3584C">
      <w:rPr>
        <w:rFonts w:ascii="Angsana New" w:hAnsi="Angsana New" w:cs="Angsana New"/>
        <w:b/>
        <w:bCs/>
        <w:sz w:val="32"/>
        <w:szCs w:val="32"/>
      </w:rPr>
      <w:t>2549</w:t>
    </w:r>
  </w:p>
  <w:p w14:paraId="1ECE387C" w14:textId="77777777" w:rsidR="0085742D" w:rsidRDefault="008574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05304" w14:textId="77777777" w:rsidR="0085742D" w:rsidRDefault="0085742D" w:rsidP="009E578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5FDA0AA" w14:textId="5C0598C0" w:rsidR="0085742D" w:rsidRDefault="0085742D" w:rsidP="009E578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15F96C2C" w14:textId="27A81749" w:rsidR="0085742D" w:rsidRPr="00B755EC" w:rsidRDefault="0085742D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F3584C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3584C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7323979" w14:textId="77777777" w:rsidR="0085742D" w:rsidRPr="00A65EF6" w:rsidRDefault="0085742D" w:rsidP="009E57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AF54B" w14:textId="77777777" w:rsidR="0085742D" w:rsidRPr="00406DA7" w:rsidRDefault="0085742D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6A61177C" w14:textId="77777777" w:rsidR="0085742D" w:rsidRPr="00406DA7" w:rsidRDefault="0085742D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29CED6B3" w14:textId="77777777" w:rsidR="0085742D" w:rsidRPr="002E2783" w:rsidRDefault="0085742D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F0F6505" w14:textId="42C99F1E" w:rsidR="0085742D" w:rsidRPr="00A65EF6" w:rsidRDefault="0085742D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F3584C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F3584C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F3584C">
      <w:rPr>
        <w:rFonts w:ascii="Angsana New" w:hAnsi="Angsana New" w:cs="Angsana New"/>
        <w:b/>
        <w:bCs/>
        <w:sz w:val="32"/>
        <w:szCs w:val="32"/>
      </w:rPr>
      <w:t>2549</w:t>
    </w:r>
  </w:p>
  <w:p w14:paraId="0CA36269" w14:textId="77777777" w:rsidR="0085742D" w:rsidRDefault="0085742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B84FB" w14:textId="77777777" w:rsidR="0085742D" w:rsidRDefault="0085742D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A296196" w14:textId="77777777" w:rsidR="0085742D" w:rsidRDefault="0085742D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1187285F" w14:textId="19A22274" w:rsidR="0085742D" w:rsidRPr="00B755EC" w:rsidRDefault="0085742D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F3584C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3584C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CF106D0" w14:textId="77777777" w:rsidR="0085742D" w:rsidRPr="00C8434E" w:rsidRDefault="0085742D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7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8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5"/>
  </w:num>
  <w:num w:numId="14">
    <w:abstractNumId w:val="22"/>
  </w:num>
  <w:num w:numId="15">
    <w:abstractNumId w:val="25"/>
  </w:num>
  <w:num w:numId="16">
    <w:abstractNumId w:val="40"/>
  </w:num>
  <w:num w:numId="17">
    <w:abstractNumId w:val="42"/>
  </w:num>
  <w:num w:numId="18">
    <w:abstractNumId w:val="32"/>
  </w:num>
  <w:num w:numId="19">
    <w:abstractNumId w:val="38"/>
  </w:num>
  <w:num w:numId="20">
    <w:abstractNumId w:val="15"/>
  </w:num>
  <w:num w:numId="21">
    <w:abstractNumId w:val="21"/>
  </w:num>
  <w:num w:numId="22">
    <w:abstractNumId w:val="24"/>
  </w:num>
  <w:num w:numId="23">
    <w:abstractNumId w:val="26"/>
  </w:num>
  <w:num w:numId="24">
    <w:abstractNumId w:val="17"/>
  </w:num>
  <w:num w:numId="25">
    <w:abstractNumId w:val="18"/>
  </w:num>
  <w:num w:numId="26">
    <w:abstractNumId w:val="41"/>
  </w:num>
  <w:num w:numId="27">
    <w:abstractNumId w:val="31"/>
  </w:num>
  <w:num w:numId="28">
    <w:abstractNumId w:val="14"/>
  </w:num>
  <w:num w:numId="29">
    <w:abstractNumId w:val="13"/>
  </w:num>
  <w:num w:numId="30">
    <w:abstractNumId w:val="36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39"/>
  </w:num>
  <w:num w:numId="36">
    <w:abstractNumId w:val="12"/>
  </w:num>
  <w:num w:numId="37">
    <w:abstractNumId w:val="16"/>
  </w:num>
  <w:num w:numId="38">
    <w:abstractNumId w:val="43"/>
  </w:num>
  <w:num w:numId="39">
    <w:abstractNumId w:val="37"/>
  </w:num>
  <w:num w:numId="40">
    <w:abstractNumId w:val="34"/>
  </w:num>
  <w:num w:numId="41">
    <w:abstractNumId w:val="28"/>
  </w:num>
  <w:num w:numId="42">
    <w:abstractNumId w:val="33"/>
  </w:num>
  <w:num w:numId="43">
    <w:abstractNumId w:val="27"/>
  </w:num>
  <w:num w:numId="44">
    <w:abstractNumId w:val="30"/>
  </w:num>
  <w:num w:numId="45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2361"/>
    <w:rsid w:val="00052CCC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74DA"/>
    <w:rsid w:val="00057A9F"/>
    <w:rsid w:val="00057E6D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6B4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9FB"/>
    <w:rsid w:val="00083A5C"/>
    <w:rsid w:val="00083D2B"/>
    <w:rsid w:val="0008473C"/>
    <w:rsid w:val="00084C37"/>
    <w:rsid w:val="00085139"/>
    <w:rsid w:val="00085608"/>
    <w:rsid w:val="000857D6"/>
    <w:rsid w:val="00086213"/>
    <w:rsid w:val="0008621B"/>
    <w:rsid w:val="00086467"/>
    <w:rsid w:val="000865C6"/>
    <w:rsid w:val="00086CF8"/>
    <w:rsid w:val="000871C6"/>
    <w:rsid w:val="000872F5"/>
    <w:rsid w:val="00087C9A"/>
    <w:rsid w:val="00087F52"/>
    <w:rsid w:val="000902A6"/>
    <w:rsid w:val="000903C4"/>
    <w:rsid w:val="00090776"/>
    <w:rsid w:val="0009090A"/>
    <w:rsid w:val="0009097B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71E5"/>
    <w:rsid w:val="000973DA"/>
    <w:rsid w:val="0009744D"/>
    <w:rsid w:val="00097512"/>
    <w:rsid w:val="0009756E"/>
    <w:rsid w:val="00097687"/>
    <w:rsid w:val="000977BB"/>
    <w:rsid w:val="00097C35"/>
    <w:rsid w:val="000A0615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72D9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649"/>
    <w:rsid w:val="000B321E"/>
    <w:rsid w:val="000B3695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B79"/>
    <w:rsid w:val="000F2E5F"/>
    <w:rsid w:val="000F3060"/>
    <w:rsid w:val="000F3191"/>
    <w:rsid w:val="000F31D2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898"/>
    <w:rsid w:val="00120992"/>
    <w:rsid w:val="00120B1A"/>
    <w:rsid w:val="00121C24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239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F3"/>
    <w:rsid w:val="00185BC0"/>
    <w:rsid w:val="00185EF9"/>
    <w:rsid w:val="00186CED"/>
    <w:rsid w:val="001873FA"/>
    <w:rsid w:val="00187530"/>
    <w:rsid w:val="00187796"/>
    <w:rsid w:val="00190ED2"/>
    <w:rsid w:val="0019117A"/>
    <w:rsid w:val="00191396"/>
    <w:rsid w:val="00191529"/>
    <w:rsid w:val="001915A5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66BA"/>
    <w:rsid w:val="001A7328"/>
    <w:rsid w:val="001A744C"/>
    <w:rsid w:val="001A7C67"/>
    <w:rsid w:val="001B06EC"/>
    <w:rsid w:val="001B0ABD"/>
    <w:rsid w:val="001B0E05"/>
    <w:rsid w:val="001B1C98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C89"/>
    <w:rsid w:val="001E4F07"/>
    <w:rsid w:val="001E4FBC"/>
    <w:rsid w:val="001E592A"/>
    <w:rsid w:val="001E5DB7"/>
    <w:rsid w:val="001E6471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385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C62"/>
    <w:rsid w:val="001F610E"/>
    <w:rsid w:val="001F6311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9D3"/>
    <w:rsid w:val="00207A73"/>
    <w:rsid w:val="0021056F"/>
    <w:rsid w:val="00210B18"/>
    <w:rsid w:val="00210FB4"/>
    <w:rsid w:val="00211566"/>
    <w:rsid w:val="00211981"/>
    <w:rsid w:val="00211E97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7E5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B"/>
    <w:rsid w:val="00271EFD"/>
    <w:rsid w:val="00272141"/>
    <w:rsid w:val="00272871"/>
    <w:rsid w:val="002732A1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479"/>
    <w:rsid w:val="002A0CA3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5498"/>
    <w:rsid w:val="002D5BEE"/>
    <w:rsid w:val="002D5C6C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10D2"/>
    <w:rsid w:val="002E138F"/>
    <w:rsid w:val="002E15E2"/>
    <w:rsid w:val="002E1ACD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C6"/>
    <w:rsid w:val="002F1CD1"/>
    <w:rsid w:val="002F3217"/>
    <w:rsid w:val="002F32F9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601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F8C"/>
    <w:rsid w:val="0039455D"/>
    <w:rsid w:val="003949AF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3B1"/>
    <w:rsid w:val="003A15E0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37B"/>
    <w:rsid w:val="003F64EF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E1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387"/>
    <w:rsid w:val="004A244E"/>
    <w:rsid w:val="004A2673"/>
    <w:rsid w:val="004A33AE"/>
    <w:rsid w:val="004A35CC"/>
    <w:rsid w:val="004A3B8B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847"/>
    <w:rsid w:val="00502B01"/>
    <w:rsid w:val="00502B1A"/>
    <w:rsid w:val="00503C4D"/>
    <w:rsid w:val="00503C55"/>
    <w:rsid w:val="00504C46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F53"/>
    <w:rsid w:val="00526878"/>
    <w:rsid w:val="00526BFA"/>
    <w:rsid w:val="00526CB0"/>
    <w:rsid w:val="00526CF5"/>
    <w:rsid w:val="00526D20"/>
    <w:rsid w:val="0052749B"/>
    <w:rsid w:val="0053070D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C5F"/>
    <w:rsid w:val="00546F31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F30"/>
    <w:rsid w:val="00567017"/>
    <w:rsid w:val="005675BD"/>
    <w:rsid w:val="00567F40"/>
    <w:rsid w:val="005700DA"/>
    <w:rsid w:val="00570266"/>
    <w:rsid w:val="00570320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707"/>
    <w:rsid w:val="00580B72"/>
    <w:rsid w:val="00580F65"/>
    <w:rsid w:val="0058129F"/>
    <w:rsid w:val="00581C42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5557"/>
    <w:rsid w:val="005F59ED"/>
    <w:rsid w:val="005F59FB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2204"/>
    <w:rsid w:val="00602EDA"/>
    <w:rsid w:val="006030D0"/>
    <w:rsid w:val="006034AB"/>
    <w:rsid w:val="00603F88"/>
    <w:rsid w:val="00604049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8A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505C6"/>
    <w:rsid w:val="0065157E"/>
    <w:rsid w:val="006518AD"/>
    <w:rsid w:val="00651B89"/>
    <w:rsid w:val="00651DD7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E58"/>
    <w:rsid w:val="00662036"/>
    <w:rsid w:val="0066249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4385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C0F"/>
    <w:rsid w:val="0068608C"/>
    <w:rsid w:val="0068691D"/>
    <w:rsid w:val="006874AD"/>
    <w:rsid w:val="00687E3D"/>
    <w:rsid w:val="00690174"/>
    <w:rsid w:val="0069020D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904"/>
    <w:rsid w:val="006A4D21"/>
    <w:rsid w:val="006A50C1"/>
    <w:rsid w:val="006A5300"/>
    <w:rsid w:val="006A562C"/>
    <w:rsid w:val="006A59B4"/>
    <w:rsid w:val="006A5BB8"/>
    <w:rsid w:val="006A6177"/>
    <w:rsid w:val="006A6373"/>
    <w:rsid w:val="006A664E"/>
    <w:rsid w:val="006A6890"/>
    <w:rsid w:val="006A6CF3"/>
    <w:rsid w:val="006A6D4C"/>
    <w:rsid w:val="006A7432"/>
    <w:rsid w:val="006B00B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26F"/>
    <w:rsid w:val="006B354D"/>
    <w:rsid w:val="006B3672"/>
    <w:rsid w:val="006B3C03"/>
    <w:rsid w:val="006B3E73"/>
    <w:rsid w:val="006B3F38"/>
    <w:rsid w:val="006B67AC"/>
    <w:rsid w:val="006B6A55"/>
    <w:rsid w:val="006B6B46"/>
    <w:rsid w:val="006B72EB"/>
    <w:rsid w:val="006B795C"/>
    <w:rsid w:val="006C07E3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3426"/>
    <w:rsid w:val="006C35A9"/>
    <w:rsid w:val="006C3DBB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20032"/>
    <w:rsid w:val="00720732"/>
    <w:rsid w:val="00720B23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80B"/>
    <w:rsid w:val="007C48EB"/>
    <w:rsid w:val="007C49BF"/>
    <w:rsid w:val="007C4BFF"/>
    <w:rsid w:val="007C4C62"/>
    <w:rsid w:val="007C4F7A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BF7"/>
    <w:rsid w:val="00815F1B"/>
    <w:rsid w:val="00816578"/>
    <w:rsid w:val="008168B8"/>
    <w:rsid w:val="00816ABC"/>
    <w:rsid w:val="00816E5A"/>
    <w:rsid w:val="00817073"/>
    <w:rsid w:val="00817D70"/>
    <w:rsid w:val="008207A9"/>
    <w:rsid w:val="008212F0"/>
    <w:rsid w:val="008216C7"/>
    <w:rsid w:val="00822257"/>
    <w:rsid w:val="00822B13"/>
    <w:rsid w:val="00822FD7"/>
    <w:rsid w:val="0082308D"/>
    <w:rsid w:val="00823623"/>
    <w:rsid w:val="00823C83"/>
    <w:rsid w:val="00824289"/>
    <w:rsid w:val="008242DF"/>
    <w:rsid w:val="00825CD2"/>
    <w:rsid w:val="008268F9"/>
    <w:rsid w:val="00827453"/>
    <w:rsid w:val="008276D7"/>
    <w:rsid w:val="00827A0A"/>
    <w:rsid w:val="00827A0D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A0C"/>
    <w:rsid w:val="00866EB1"/>
    <w:rsid w:val="008678A2"/>
    <w:rsid w:val="00867AE3"/>
    <w:rsid w:val="00867CC8"/>
    <w:rsid w:val="00867CCA"/>
    <w:rsid w:val="00867CFC"/>
    <w:rsid w:val="0087036C"/>
    <w:rsid w:val="0087050D"/>
    <w:rsid w:val="008706D8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A72"/>
    <w:rsid w:val="00882F73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FD0"/>
    <w:rsid w:val="008D00F2"/>
    <w:rsid w:val="008D01D6"/>
    <w:rsid w:val="008D053E"/>
    <w:rsid w:val="008D06BE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7659"/>
    <w:rsid w:val="008E7666"/>
    <w:rsid w:val="008E77D1"/>
    <w:rsid w:val="008E7BF7"/>
    <w:rsid w:val="008E7EA2"/>
    <w:rsid w:val="008F0ACA"/>
    <w:rsid w:val="008F0CA6"/>
    <w:rsid w:val="008F13E6"/>
    <w:rsid w:val="008F1471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3AF"/>
    <w:rsid w:val="008F6ACB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7E"/>
    <w:rsid w:val="00916110"/>
    <w:rsid w:val="00916117"/>
    <w:rsid w:val="009162EC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A97"/>
    <w:rsid w:val="00945FBB"/>
    <w:rsid w:val="00946302"/>
    <w:rsid w:val="00947819"/>
    <w:rsid w:val="00947C06"/>
    <w:rsid w:val="009503F6"/>
    <w:rsid w:val="009506B6"/>
    <w:rsid w:val="00950AF3"/>
    <w:rsid w:val="00950C14"/>
    <w:rsid w:val="00950E8E"/>
    <w:rsid w:val="0095156B"/>
    <w:rsid w:val="00951E66"/>
    <w:rsid w:val="009521C6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11D"/>
    <w:rsid w:val="0096393B"/>
    <w:rsid w:val="00963AE3"/>
    <w:rsid w:val="00963D1B"/>
    <w:rsid w:val="0096406F"/>
    <w:rsid w:val="0096419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21F6"/>
    <w:rsid w:val="009724B3"/>
    <w:rsid w:val="00972FCB"/>
    <w:rsid w:val="0097316B"/>
    <w:rsid w:val="009732FD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8A2"/>
    <w:rsid w:val="009B3CFA"/>
    <w:rsid w:val="009B4155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B47"/>
    <w:rsid w:val="009E4EF6"/>
    <w:rsid w:val="009E5371"/>
    <w:rsid w:val="009E578E"/>
    <w:rsid w:val="009E5AF5"/>
    <w:rsid w:val="009E6228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BD"/>
    <w:rsid w:val="00A25805"/>
    <w:rsid w:val="00A25E2C"/>
    <w:rsid w:val="00A261D9"/>
    <w:rsid w:val="00A26458"/>
    <w:rsid w:val="00A2688C"/>
    <w:rsid w:val="00A26AD9"/>
    <w:rsid w:val="00A27844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FC1"/>
    <w:rsid w:val="00A34373"/>
    <w:rsid w:val="00A34BDA"/>
    <w:rsid w:val="00A351B4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FCC"/>
    <w:rsid w:val="00A4071E"/>
    <w:rsid w:val="00A409FE"/>
    <w:rsid w:val="00A40EDA"/>
    <w:rsid w:val="00A41772"/>
    <w:rsid w:val="00A42120"/>
    <w:rsid w:val="00A42778"/>
    <w:rsid w:val="00A427B3"/>
    <w:rsid w:val="00A42D37"/>
    <w:rsid w:val="00A4301D"/>
    <w:rsid w:val="00A43481"/>
    <w:rsid w:val="00A4383C"/>
    <w:rsid w:val="00A447F4"/>
    <w:rsid w:val="00A44B04"/>
    <w:rsid w:val="00A4520D"/>
    <w:rsid w:val="00A45518"/>
    <w:rsid w:val="00A4559C"/>
    <w:rsid w:val="00A4674D"/>
    <w:rsid w:val="00A472F1"/>
    <w:rsid w:val="00A47865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28A"/>
    <w:rsid w:val="00AA17CC"/>
    <w:rsid w:val="00AA2514"/>
    <w:rsid w:val="00AA285F"/>
    <w:rsid w:val="00AA3B2E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CC2"/>
    <w:rsid w:val="00AB22C4"/>
    <w:rsid w:val="00AB304C"/>
    <w:rsid w:val="00AB3142"/>
    <w:rsid w:val="00AB3CD2"/>
    <w:rsid w:val="00AB42D0"/>
    <w:rsid w:val="00AB4806"/>
    <w:rsid w:val="00AB4B9B"/>
    <w:rsid w:val="00AB5430"/>
    <w:rsid w:val="00AB56B2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C4"/>
    <w:rsid w:val="00AC4EC9"/>
    <w:rsid w:val="00AC5092"/>
    <w:rsid w:val="00AC527C"/>
    <w:rsid w:val="00AC55CC"/>
    <w:rsid w:val="00AC55FD"/>
    <w:rsid w:val="00AC5A7F"/>
    <w:rsid w:val="00AC5AF9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3B7"/>
    <w:rsid w:val="00AD0681"/>
    <w:rsid w:val="00AD1AA4"/>
    <w:rsid w:val="00AD1C9C"/>
    <w:rsid w:val="00AD1D4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3D9"/>
    <w:rsid w:val="00AD564C"/>
    <w:rsid w:val="00AD5704"/>
    <w:rsid w:val="00AD670B"/>
    <w:rsid w:val="00AD6FFE"/>
    <w:rsid w:val="00AD7114"/>
    <w:rsid w:val="00AD7272"/>
    <w:rsid w:val="00AD72B1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825"/>
    <w:rsid w:val="00B159AE"/>
    <w:rsid w:val="00B15E55"/>
    <w:rsid w:val="00B160AA"/>
    <w:rsid w:val="00B16238"/>
    <w:rsid w:val="00B162AC"/>
    <w:rsid w:val="00B16945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E4D"/>
    <w:rsid w:val="00B50EBB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5BA"/>
    <w:rsid w:val="00B72794"/>
    <w:rsid w:val="00B729B5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F57"/>
    <w:rsid w:val="00B873E9"/>
    <w:rsid w:val="00B87839"/>
    <w:rsid w:val="00B87CA9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DE"/>
    <w:rsid w:val="00BA33D5"/>
    <w:rsid w:val="00BA3639"/>
    <w:rsid w:val="00BA38ED"/>
    <w:rsid w:val="00BA3AB4"/>
    <w:rsid w:val="00BA3B2B"/>
    <w:rsid w:val="00BA426B"/>
    <w:rsid w:val="00BA451E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3160"/>
    <w:rsid w:val="00BC3389"/>
    <w:rsid w:val="00BC3944"/>
    <w:rsid w:val="00BC3D6F"/>
    <w:rsid w:val="00BC482A"/>
    <w:rsid w:val="00BC499B"/>
    <w:rsid w:val="00BC4FCB"/>
    <w:rsid w:val="00BC503B"/>
    <w:rsid w:val="00BC5437"/>
    <w:rsid w:val="00BC56C4"/>
    <w:rsid w:val="00BC5967"/>
    <w:rsid w:val="00BC5B04"/>
    <w:rsid w:val="00BC6240"/>
    <w:rsid w:val="00BC6329"/>
    <w:rsid w:val="00BC67B4"/>
    <w:rsid w:val="00BC6C23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3215"/>
    <w:rsid w:val="00C03347"/>
    <w:rsid w:val="00C0363B"/>
    <w:rsid w:val="00C037D0"/>
    <w:rsid w:val="00C03E12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728"/>
    <w:rsid w:val="00C31905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68"/>
    <w:rsid w:val="00C73790"/>
    <w:rsid w:val="00C73A8F"/>
    <w:rsid w:val="00C7400D"/>
    <w:rsid w:val="00C742DA"/>
    <w:rsid w:val="00C74F8F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1206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4AE"/>
    <w:rsid w:val="00CB4B29"/>
    <w:rsid w:val="00CB5040"/>
    <w:rsid w:val="00CB51A6"/>
    <w:rsid w:val="00CB555B"/>
    <w:rsid w:val="00CB5F37"/>
    <w:rsid w:val="00CB67A0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5A12"/>
    <w:rsid w:val="00CD63EC"/>
    <w:rsid w:val="00CD6A3A"/>
    <w:rsid w:val="00CD6E80"/>
    <w:rsid w:val="00CD7333"/>
    <w:rsid w:val="00CD7460"/>
    <w:rsid w:val="00CD7B4D"/>
    <w:rsid w:val="00CD7C9A"/>
    <w:rsid w:val="00CD7D4B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1FFE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DB3"/>
    <w:rsid w:val="00D34001"/>
    <w:rsid w:val="00D34294"/>
    <w:rsid w:val="00D34470"/>
    <w:rsid w:val="00D34851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F05"/>
    <w:rsid w:val="00D5511A"/>
    <w:rsid w:val="00D557B4"/>
    <w:rsid w:val="00D5616F"/>
    <w:rsid w:val="00D56661"/>
    <w:rsid w:val="00D56733"/>
    <w:rsid w:val="00D5686A"/>
    <w:rsid w:val="00D56EBF"/>
    <w:rsid w:val="00D5710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C73"/>
    <w:rsid w:val="00D93255"/>
    <w:rsid w:val="00D93503"/>
    <w:rsid w:val="00D93874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DAD"/>
    <w:rsid w:val="00DB1DE5"/>
    <w:rsid w:val="00DB22AE"/>
    <w:rsid w:val="00DB22B4"/>
    <w:rsid w:val="00DB2926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4791"/>
    <w:rsid w:val="00DC4C0D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965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F0030D"/>
    <w:rsid w:val="00F005B8"/>
    <w:rsid w:val="00F00C93"/>
    <w:rsid w:val="00F0220E"/>
    <w:rsid w:val="00F022B0"/>
    <w:rsid w:val="00F028B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56C6"/>
    <w:rsid w:val="00F15C16"/>
    <w:rsid w:val="00F15C94"/>
    <w:rsid w:val="00F161C4"/>
    <w:rsid w:val="00F161EC"/>
    <w:rsid w:val="00F16258"/>
    <w:rsid w:val="00F1646A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AFA"/>
    <w:rsid w:val="00F27E01"/>
    <w:rsid w:val="00F27ECF"/>
    <w:rsid w:val="00F309A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1084"/>
    <w:rsid w:val="00F412C4"/>
    <w:rsid w:val="00F412F7"/>
    <w:rsid w:val="00F417E2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FBF"/>
    <w:rsid w:val="00F45380"/>
    <w:rsid w:val="00F453CA"/>
    <w:rsid w:val="00F454C1"/>
    <w:rsid w:val="00F45CE1"/>
    <w:rsid w:val="00F46695"/>
    <w:rsid w:val="00F47472"/>
    <w:rsid w:val="00F47A37"/>
    <w:rsid w:val="00F47E20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ED3"/>
    <w:rsid w:val="00F6780E"/>
    <w:rsid w:val="00F7107C"/>
    <w:rsid w:val="00F71449"/>
    <w:rsid w:val="00F714D5"/>
    <w:rsid w:val="00F715A0"/>
    <w:rsid w:val="00F71CC2"/>
    <w:rsid w:val="00F71D08"/>
    <w:rsid w:val="00F72834"/>
    <w:rsid w:val="00F7334A"/>
    <w:rsid w:val="00F7334D"/>
    <w:rsid w:val="00F73D01"/>
    <w:rsid w:val="00F74195"/>
    <w:rsid w:val="00F74480"/>
    <w:rsid w:val="00F7457E"/>
    <w:rsid w:val="00F74A2D"/>
    <w:rsid w:val="00F74A3A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E21"/>
    <w:rsid w:val="00FC1F67"/>
    <w:rsid w:val="00FC237B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BC9"/>
    <w:rsid w:val="00FF5CD4"/>
    <w:rsid w:val="00FF60CC"/>
    <w:rsid w:val="00FF61D2"/>
    <w:rsid w:val="00FF6339"/>
    <w:rsid w:val="00FF6511"/>
    <w:rsid w:val="00FF6789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AD143-D196-4C5A-AC63-F8E1A38F3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17</Pages>
  <Words>3624</Words>
  <Characters>15496</Characters>
  <Application>Microsoft Office Word</Application>
  <DocSecurity>0</DocSecurity>
  <Lines>129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2020-08-03T12:46:00Z</cp:lastPrinted>
  <dcterms:created xsi:type="dcterms:W3CDTF">2020-08-13T07:09:00Z</dcterms:created>
  <dcterms:modified xsi:type="dcterms:W3CDTF">2020-08-13T07:10:00Z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