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DD7CDF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7777777" w:rsidR="00897A8D" w:rsidRPr="00DD7CDF" w:rsidRDefault="00232839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412E50" w:rsidRPr="00DD7CDF">
              <w:rPr>
                <w:rFonts w:ascii="Angsana New" w:hAnsi="Angsana New" w:cs="Angsana New"/>
                <w:cs/>
              </w:rPr>
              <w:br w:type="page"/>
            </w:r>
            <w:r w:rsidR="00412E50" w:rsidRPr="00DD7CDF">
              <w:rPr>
                <w:rFonts w:ascii="Angsana New" w:hAnsi="Angsana New" w:cs="Angsana New"/>
              </w:rPr>
              <w:br w:type="page"/>
            </w:r>
            <w:r w:rsidR="00897A8D" w:rsidRPr="00DD7CDF">
              <w:rPr>
                <w:rFonts w:ascii="Angsana New" w:eastAsia="Tahoma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77777777" w:rsidR="00897A8D" w:rsidRPr="00DD7CDF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eastAsia="Tahoma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668CE" w:rsidRPr="00DD7CDF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DD7CDF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DD7CDF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8F7546" w:rsidRPr="00DD7CDF" w14:paraId="5F6546E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0ED9DD4" w14:textId="25F92302" w:rsidR="008F7546" w:rsidRPr="00DD7CDF" w:rsidRDefault="002606E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36CC8709" w14:textId="77777777" w:rsidR="008F7546" w:rsidRPr="00DD7CDF" w:rsidRDefault="008F7546" w:rsidP="000429AC">
            <w:pPr>
              <w:pStyle w:val="nineptbodytextbullet"/>
              <w:tabs>
                <w:tab w:val="clear" w:pos="284"/>
                <w:tab w:val="left" w:pos="2746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ข้อมูลทั่วไป</w:t>
            </w:r>
            <w:r w:rsidR="00392797"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ab/>
            </w:r>
          </w:p>
        </w:tc>
      </w:tr>
      <w:tr w:rsidR="008F7546" w:rsidRPr="00DD7CDF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49D0E7AB" w:rsidR="008F7546" w:rsidRPr="00DD7CDF" w:rsidRDefault="002606E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45F72E47" w14:textId="77777777" w:rsidR="008F7546" w:rsidRPr="00DD7CDF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B96119" w:rsidRPr="00DD7CDF" w14:paraId="5952A7BC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F97A4C1" w14:textId="771CE9A8" w:rsidR="00B96119" w:rsidRPr="00DD7CDF" w:rsidRDefault="002606E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6798506F" w14:textId="77777777" w:rsidR="00B96119" w:rsidRPr="00DD7CDF" w:rsidRDefault="00B96119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B23964" w:rsidRPr="00DD7CDF" w14:paraId="35267E5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1D85466" w14:textId="3981801B" w:rsidR="00B23964" w:rsidRPr="00DD7CDF" w:rsidRDefault="002606E5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232A9F1A" w14:textId="146F0715" w:rsidR="00B23964" w:rsidRPr="00DD7CDF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BD3848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ผลกระทบจากการแพร่ระบาดของโรคติดเชื้อโคโรนา</w:t>
            </w:r>
            <w:r w:rsidRPr="00BD3848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2606E5" w:rsidRPr="002606E5">
              <w:rPr>
                <w:rFonts w:ascii="Angsana New" w:eastAsia="Tahoma" w:hAnsi="Angsana New" w:cs="Angsana New"/>
                <w:sz w:val="30"/>
                <w:szCs w:val="30"/>
                <w:lang w:val="en-US" w:bidi="th-TH"/>
              </w:rPr>
              <w:t>2019</w:t>
            </w:r>
            <w:r w:rsidRPr="00BD3848">
              <w:rPr>
                <w:rFonts w:ascii="Angsana New" w:eastAsia="Tahoma" w:hAnsi="Angsana New" w:cs="Angsana New"/>
                <w:sz w:val="30"/>
                <w:szCs w:val="30"/>
                <w:lang w:bidi="th-TH"/>
              </w:rPr>
              <w:t xml:space="preserve"> (C</w:t>
            </w:r>
            <w:r>
              <w:rPr>
                <w:rFonts w:ascii="Angsana New" w:eastAsia="Tahoma" w:hAnsi="Angsana New" w:cs="Angsana New"/>
                <w:sz w:val="30"/>
                <w:szCs w:val="30"/>
                <w:lang w:bidi="th-TH"/>
              </w:rPr>
              <w:t>OVID</w:t>
            </w:r>
            <w:r w:rsidRPr="00BD3848">
              <w:rPr>
                <w:rFonts w:ascii="Angsana New" w:eastAsia="Tahoma" w:hAnsi="Angsana New" w:cs="Angsana New"/>
                <w:sz w:val="30"/>
                <w:szCs w:val="30"/>
                <w:lang w:bidi="th-TH"/>
              </w:rPr>
              <w:t>-</w:t>
            </w:r>
            <w:r w:rsidR="002606E5" w:rsidRPr="002606E5">
              <w:rPr>
                <w:rFonts w:ascii="Angsana New" w:eastAsia="Tahoma" w:hAnsi="Angsana New" w:cs="Angsana New"/>
                <w:sz w:val="30"/>
                <w:szCs w:val="30"/>
                <w:lang w:val="en-US" w:bidi="th-TH"/>
              </w:rPr>
              <w:t>19</w:t>
            </w:r>
            <w:r w:rsidRPr="00BD3848">
              <w:rPr>
                <w:rFonts w:ascii="Angsana New" w:eastAsia="Tahoma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23964" w:rsidRPr="00DD7CDF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51D8595A" w:rsidR="00B23964" w:rsidRPr="00DD7CDF" w:rsidRDefault="002606E5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53ADD39D" w14:textId="77777777" w:rsidR="00B23964" w:rsidRPr="00DD7CDF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  <w:tr w:rsidR="00B23964" w:rsidRPr="00DD7CDF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0D2E06B8" w:rsidR="00B23964" w:rsidRPr="00DD7CDF" w:rsidRDefault="002606E5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2F42BD75" w14:textId="23F18DE5" w:rsidR="00B23964" w:rsidRPr="00DD7CDF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B23964" w:rsidRPr="00DD7CDF" w14:paraId="59E9A422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C7F368D" w14:textId="712A1DD4" w:rsidR="00B23964" w:rsidRPr="00DD7CDF" w:rsidRDefault="002606E5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175CB071" w14:textId="04DD4923" w:rsidR="00B23964" w:rsidRPr="00DD7CDF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  <w:r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B23964" w:rsidRPr="00DD7CDF" w14:paraId="32892FE3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34A9852" w14:textId="4CA8D21D" w:rsidR="00B23964" w:rsidRPr="00DD7CDF" w:rsidRDefault="002606E5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0FC2782E" w14:textId="384B6702" w:rsidR="00B23964" w:rsidRPr="00DD7CDF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เงินลงทุนในการร่วมค้า</w:t>
            </w:r>
          </w:p>
        </w:tc>
      </w:tr>
      <w:tr w:rsidR="00B23964" w:rsidRPr="00DD7CDF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08158E00" w:rsidR="00B23964" w:rsidRPr="00DD7CDF" w:rsidRDefault="002606E5" w:rsidP="00B2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76D52AFF" w14:textId="3FBB8068" w:rsidR="00B23964" w:rsidRPr="00DD7CDF" w:rsidRDefault="00B23964" w:rsidP="00B2396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  <w:r w:rsidRPr="00DD7CDF"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607EA5" w:rsidRPr="00DD7CDF" w14:paraId="6EFF9C2F" w14:textId="77777777" w:rsidTr="00C17E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349869" w14:textId="07E71FE5" w:rsidR="00607EA5" w:rsidRPr="00DD7CDF" w:rsidRDefault="002606E5" w:rsidP="006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 w:hint="cs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34C7C5E4" w14:textId="73269FFB" w:rsidR="00607EA5" w:rsidRPr="00DD7CDF" w:rsidRDefault="00607EA5" w:rsidP="00607EA5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B23964" w:rsidRPr="00DD7CDF" w14:paraId="615D1C4A" w14:textId="77777777" w:rsidTr="000F5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CBDEB00" w14:textId="42579187" w:rsidR="00B23964" w:rsidRPr="00DD7CDF" w:rsidRDefault="002606E5" w:rsidP="00B23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 w:hint="cs"/>
                <w:sz w:val="30"/>
                <w:szCs w:val="30"/>
              </w:rPr>
              <w:t>11</w:t>
            </w:r>
          </w:p>
        </w:tc>
        <w:tc>
          <w:tcPr>
            <w:tcW w:w="7920" w:type="dxa"/>
            <w:hideMark/>
          </w:tcPr>
          <w:p w14:paraId="6CED297A" w14:textId="5DC6A08D" w:rsidR="00B23964" w:rsidRPr="00DD7CDF" w:rsidRDefault="00607EA5" w:rsidP="00B23964">
            <w:pPr>
              <w:pStyle w:val="nineptbodytextbullet"/>
              <w:tabs>
                <w:tab w:val="clear" w:pos="284"/>
                <w:tab w:val="left" w:pos="720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lang w:bidi="th-TH"/>
              </w:rPr>
            </w:pPr>
            <w:r w:rsidRPr="00607EA5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607EA5" w:rsidRPr="00DD7CDF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2BA09D12" w:rsidR="00607EA5" w:rsidRPr="00DD7CDF" w:rsidRDefault="002606E5" w:rsidP="006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 w:hint="cs"/>
                <w:sz w:val="30"/>
                <w:szCs w:val="30"/>
              </w:rPr>
              <w:t>1</w:t>
            </w: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29834BB3" w14:textId="50492AA2" w:rsidR="00607EA5" w:rsidRPr="00DD7CDF" w:rsidRDefault="00607EA5" w:rsidP="00607EA5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</w:tr>
      <w:tr w:rsidR="00607EA5" w:rsidRPr="00DD7CDF" w14:paraId="0CE8BAC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604E74C" w14:textId="577F77C9" w:rsidR="00607EA5" w:rsidRPr="00DD7CDF" w:rsidRDefault="002606E5" w:rsidP="006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 w:hint="cs"/>
                <w:sz w:val="30"/>
                <w:szCs w:val="30"/>
              </w:rPr>
              <w:t>1</w:t>
            </w: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52A2561" w14:textId="1106C482" w:rsidR="00607EA5" w:rsidRPr="00DD7CDF" w:rsidRDefault="00607EA5" w:rsidP="00607EA5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หุ้นกู้ด้อยสิทธิที่มีลักษณะคล้ายทุน</w:t>
            </w:r>
          </w:p>
        </w:tc>
      </w:tr>
      <w:tr w:rsidR="00607EA5" w:rsidRPr="00DD7CDF" w14:paraId="5E231B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5140A6" w14:textId="310D6A2A" w:rsidR="00607EA5" w:rsidRPr="00DD7CDF" w:rsidRDefault="002606E5" w:rsidP="006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 w:hint="cs"/>
                <w:sz w:val="30"/>
                <w:szCs w:val="30"/>
              </w:rPr>
              <w:t>1</w:t>
            </w: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632A0588" w14:textId="0A10609F" w:rsidR="00607EA5" w:rsidRPr="00DD7CDF" w:rsidRDefault="00607EA5" w:rsidP="00607EA5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607EA5" w:rsidRPr="00DD7CDF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3E7FAA29" w:rsidR="00607EA5" w:rsidRPr="00DD7CDF" w:rsidRDefault="002606E5" w:rsidP="006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 w:hint="cs"/>
                <w:sz w:val="30"/>
                <w:szCs w:val="30"/>
              </w:rPr>
              <w:t>1</w:t>
            </w: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60F0007E" w14:textId="6C5226DE" w:rsidR="00607EA5" w:rsidRPr="00DD7CDF" w:rsidRDefault="00607EA5" w:rsidP="00607EA5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8B33A4" w:rsidRPr="00DD7CDF" w14:paraId="0576878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CBF3BDB" w14:textId="40420460" w:rsidR="008B33A4" w:rsidRPr="00DD7CDF" w:rsidRDefault="002606E5" w:rsidP="0060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16</w:t>
            </w:r>
          </w:p>
        </w:tc>
        <w:tc>
          <w:tcPr>
            <w:tcW w:w="7920" w:type="dxa"/>
          </w:tcPr>
          <w:p w14:paraId="6F680AE3" w14:textId="3E0C30DC" w:rsidR="008B33A4" w:rsidRPr="00DD7CDF" w:rsidRDefault="008B33A4" w:rsidP="00607EA5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</w:tr>
      <w:tr w:rsidR="008B33A4" w:rsidRPr="00DD7CDF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3421CB51" w:rsidR="008B33A4" w:rsidRPr="00DD7CDF" w:rsidRDefault="002606E5" w:rsidP="008B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 w:hint="cs"/>
                <w:sz w:val="30"/>
                <w:szCs w:val="30"/>
              </w:rPr>
              <w:t>1</w:t>
            </w: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6F3AA524" w14:textId="316A2219" w:rsidR="008B33A4" w:rsidRPr="00DD7CDF" w:rsidRDefault="008B33A4" w:rsidP="008B33A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เครื่องม</w:t>
            </w:r>
            <w:r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ื</w:t>
            </w: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อทางการเงิน</w:t>
            </w:r>
          </w:p>
        </w:tc>
      </w:tr>
      <w:tr w:rsidR="008B33A4" w:rsidRPr="00DD7CDF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7E8E49DB" w:rsidR="008B33A4" w:rsidRPr="00DD7CDF" w:rsidRDefault="002606E5" w:rsidP="008B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 w:hint="cs"/>
                <w:sz w:val="30"/>
                <w:szCs w:val="30"/>
              </w:rPr>
              <w:t>1</w:t>
            </w: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7BB87D34" w14:textId="370F0AC3" w:rsidR="008B33A4" w:rsidRPr="00DD7CDF" w:rsidRDefault="008B33A4" w:rsidP="008B33A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B33A4" w:rsidRPr="00DD7CDF" w14:paraId="5770689D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2D20F3E" w14:textId="07585041" w:rsidR="008B33A4" w:rsidRPr="00DD7CDF" w:rsidRDefault="002606E5" w:rsidP="008B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 w:hint="cs"/>
                <w:sz w:val="30"/>
                <w:szCs w:val="30"/>
              </w:rPr>
              <w:t>1</w:t>
            </w: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6F9F9051" w14:textId="4998DEC2" w:rsidR="008B33A4" w:rsidRPr="00DD7CDF" w:rsidRDefault="008B33A4" w:rsidP="008B33A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การค้ำประกัน</w:t>
            </w:r>
          </w:p>
        </w:tc>
      </w:tr>
      <w:tr w:rsidR="008B33A4" w:rsidRPr="00DD7CDF" w14:paraId="5A9637F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E6A2C2D" w14:textId="6F5AFAB2" w:rsidR="008B33A4" w:rsidRPr="00DD7CDF" w:rsidRDefault="002606E5" w:rsidP="008B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20</w:t>
            </w:r>
          </w:p>
        </w:tc>
        <w:tc>
          <w:tcPr>
            <w:tcW w:w="7920" w:type="dxa"/>
          </w:tcPr>
          <w:p w14:paraId="1A2D655C" w14:textId="1199DF4C" w:rsidR="008B33A4" w:rsidRPr="00DD7CDF" w:rsidRDefault="008B33A4" w:rsidP="008B33A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เรื่องอื่น</w:t>
            </w:r>
          </w:p>
        </w:tc>
      </w:tr>
      <w:tr w:rsidR="00380594" w:rsidRPr="00DD7CDF" w14:paraId="7CB2C557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7E36374" w14:textId="1BCEB55E" w:rsidR="00380594" w:rsidRPr="00302439" w:rsidRDefault="00380594" w:rsidP="0038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  <w:r w:rsidRPr="002606E5">
              <w:rPr>
                <w:rFonts w:ascii="Angsana New" w:eastAsia="Tahoma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Tahoma" w:hAnsi="Angsana New" w:cs="Angsana New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596B1934" w14:textId="54A713F2" w:rsidR="00380594" w:rsidRPr="00DD7CDF" w:rsidRDefault="00380594" w:rsidP="0038059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  <w:r w:rsidRPr="00380594">
              <w:rPr>
                <w:rFonts w:ascii="Angsana New" w:eastAsia="Tahoma" w:hAnsi="Angsana New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380594" w:rsidRPr="00DD7CDF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77777777" w:rsidR="00380594" w:rsidRPr="00DD7CDF" w:rsidRDefault="00380594" w:rsidP="0038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F46067" w14:textId="77777777" w:rsidR="00380594" w:rsidRPr="00DD7CDF" w:rsidRDefault="00380594" w:rsidP="0038059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80594" w:rsidRPr="00DD7CDF" w14:paraId="7894CDF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3A06EF9" w14:textId="77777777" w:rsidR="00380594" w:rsidRPr="00DD7CDF" w:rsidRDefault="00380594" w:rsidP="0038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E11FC" w14:textId="77777777" w:rsidR="00380594" w:rsidRPr="00DD7CDF" w:rsidRDefault="00380594" w:rsidP="0038059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380594" w:rsidRPr="00DD7CDF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380594" w:rsidRPr="00DD7CDF" w:rsidRDefault="00380594" w:rsidP="0038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380594" w:rsidRPr="00DD7CDF" w:rsidRDefault="00380594" w:rsidP="0038059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80594" w:rsidRPr="00DD7CDF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380594" w:rsidRPr="00DD7CDF" w:rsidRDefault="00380594" w:rsidP="0038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380594" w:rsidRPr="00DD7CDF" w:rsidRDefault="00380594" w:rsidP="0038059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80594" w:rsidRPr="00DD7CDF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380594" w:rsidRPr="00DD7CDF" w:rsidRDefault="00380594" w:rsidP="0038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Tahoma" w:hAnsi="Angsana New" w:cs="Angsana New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380594" w:rsidRPr="00DD7CDF" w:rsidRDefault="00380594" w:rsidP="00380594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Tahoma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390CF12A" w14:textId="77777777" w:rsidR="005819FB" w:rsidRPr="00DD7CDF" w:rsidRDefault="005819FB" w:rsidP="000429AC">
      <w:pPr>
        <w:rPr>
          <w:rFonts w:ascii="Angsana New" w:hAnsi="Angsana New" w:cs="Angsana New"/>
        </w:rPr>
      </w:pPr>
    </w:p>
    <w:p w14:paraId="6D74038C" w14:textId="27935BB7" w:rsidR="00FA7C85" w:rsidRPr="00DD7CDF" w:rsidRDefault="00DC5E95" w:rsidP="000429AC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  <w:tab w:val="left" w:pos="2880"/>
        </w:tabs>
        <w:spacing w:line="240" w:lineRule="auto"/>
        <w:ind w:left="313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/>
          <w:sz w:val="30"/>
          <w:szCs w:val="30"/>
        </w:rPr>
        <w:tab/>
      </w:r>
    </w:p>
    <w:p w14:paraId="16B8FE6F" w14:textId="4C3BF6C9" w:rsidR="00C142F6" w:rsidRPr="00DD7CDF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 w:cs="Angsana New"/>
          <w:sz w:val="6"/>
          <w:szCs w:val="6"/>
        </w:rPr>
      </w:pPr>
      <w:r w:rsidRPr="00DD7CDF">
        <w:rPr>
          <w:rFonts w:ascii="Angsana New" w:hAnsi="Angsana New" w:cs="Angsana New"/>
          <w:sz w:val="30"/>
          <w:szCs w:val="30"/>
          <w:cs/>
        </w:rPr>
        <w:br w:type="page"/>
      </w:r>
      <w:r w:rsidR="00C142F6" w:rsidRPr="00DD7CDF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DD7CDF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>นี้</w:t>
      </w:r>
    </w:p>
    <w:p w14:paraId="5205A371" w14:textId="77777777" w:rsidR="00E6383B" w:rsidRPr="00DD7CDF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5C0BF4" w14:textId="2C25A980" w:rsidR="00C142F6" w:rsidRPr="00DD7CDF" w:rsidRDefault="006B70D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D7CDF">
        <w:rPr>
          <w:rFonts w:ascii="Angsana New" w:hAnsi="Angsana New" w:cs="Angsana New"/>
          <w:sz w:val="30"/>
          <w:szCs w:val="30"/>
          <w:cs/>
        </w:rPr>
        <w:t>กรรมการบริหารได้</w:t>
      </w:r>
      <w:r w:rsidR="00F9303B" w:rsidRPr="00DD7CDF">
        <w:rPr>
          <w:rFonts w:ascii="Angsana New" w:hAnsi="Angsana New" w:cs="Angsana New"/>
          <w:sz w:val="30"/>
          <w:szCs w:val="30"/>
          <w:cs/>
        </w:rPr>
        <w:t>อนุมัติให้ออกงบการเงิน</w:t>
      </w:r>
      <w:r w:rsidR="00B7747C" w:rsidRPr="00DD7CD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DD7CDF">
        <w:rPr>
          <w:rFonts w:ascii="Angsana New" w:hAnsi="Angsana New" w:cs="Angsana New"/>
          <w:sz w:val="30"/>
          <w:szCs w:val="30"/>
          <w:cs/>
        </w:rPr>
        <w:t>นี้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F20CE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13</w:t>
      </w:r>
      <w:r w:rsidR="000F760C">
        <w:rPr>
          <w:rFonts w:ascii="Angsana New" w:hAnsi="Angsana New" w:cs="Angsana New"/>
          <w:sz w:val="30"/>
          <w:szCs w:val="30"/>
        </w:rPr>
        <w:t xml:space="preserve"> </w:t>
      </w:r>
      <w:r w:rsidR="000F760C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3C608F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</w:p>
    <w:p w14:paraId="0F436AAF" w14:textId="77777777" w:rsidR="00C142F6" w:rsidRPr="00DD7CDF" w:rsidRDefault="00C142F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860634A" w14:textId="7165B848" w:rsidR="00C142F6" w:rsidRPr="00DD7CDF" w:rsidRDefault="002606E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2606E5">
        <w:rPr>
          <w:rFonts w:ascii="Angsana New" w:hAnsi="Angsana New" w:cs="Angsana New"/>
          <w:b/>
          <w:bCs/>
          <w:sz w:val="30"/>
          <w:szCs w:val="30"/>
        </w:rPr>
        <w:t>1</w:t>
      </w:r>
      <w:r w:rsidR="00C142F6" w:rsidRPr="00DD7CDF">
        <w:rPr>
          <w:rFonts w:ascii="Angsana New" w:hAnsi="Angsana New" w:cs="Angsana New"/>
          <w:b/>
          <w:bCs/>
          <w:sz w:val="30"/>
          <w:szCs w:val="30"/>
        </w:rPr>
        <w:tab/>
      </w:r>
      <w:r w:rsidR="00C142F6" w:rsidRPr="002370D4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4CDCBB4" w14:textId="77777777" w:rsidR="00E6383B" w:rsidRPr="00DD7CDF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60C663F" w14:textId="667F881E" w:rsidR="00C142F6" w:rsidRPr="00DD7CDF" w:rsidRDefault="00C142F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 xml:space="preserve">บริษัท เจริญโภคภัณฑ์อาหาร จำกัด (มหาชน) </w:t>
      </w:r>
      <w:r w:rsidRPr="00DD7CDF">
        <w:rPr>
          <w:rFonts w:ascii="Angsana New" w:hAnsi="Angsana New" w:cs="Angsana New"/>
          <w:sz w:val="30"/>
          <w:szCs w:val="30"/>
        </w:rPr>
        <w:t>“</w:t>
      </w:r>
      <w:r w:rsidRPr="00DD7CDF">
        <w:rPr>
          <w:rFonts w:ascii="Angsana New" w:hAnsi="Angsana New" w:cs="Angsana New"/>
          <w:sz w:val="30"/>
          <w:szCs w:val="30"/>
          <w:cs/>
        </w:rPr>
        <w:t>บริษัท</w:t>
      </w:r>
      <w:r w:rsidRPr="00DD7CDF">
        <w:rPr>
          <w:rFonts w:ascii="Angsana New" w:hAnsi="Angsana New" w:cs="Angsana New"/>
          <w:sz w:val="30"/>
          <w:szCs w:val="30"/>
        </w:rPr>
        <w:t>”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เป็นนิติ</w:t>
      </w:r>
      <w:r w:rsidR="0058497F" w:rsidRPr="00DD7CDF">
        <w:rPr>
          <w:rFonts w:ascii="Angsana New" w:hAnsi="Angsana New" w:cs="Angsana New"/>
          <w:sz w:val="30"/>
          <w:szCs w:val="30"/>
          <w:cs/>
        </w:rPr>
        <w:t>บุคคลที่จัดตั้งขึ้นในประเทศไทย</w:t>
      </w:r>
    </w:p>
    <w:p w14:paraId="14BB5F06" w14:textId="77777777" w:rsidR="00C142F6" w:rsidRPr="00DD7CDF" w:rsidRDefault="00C142F6" w:rsidP="000429AC">
      <w:pPr>
        <w:pStyle w:val="acctmergecolhdg"/>
        <w:spacing w:line="240" w:lineRule="auto"/>
        <w:ind w:left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73391E60" w14:textId="3449771E" w:rsidR="00C142F6" w:rsidRPr="00DD7CDF" w:rsidRDefault="00C82D3F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 xml:space="preserve">บริษัทและบริษัทย่อย </w:t>
      </w:r>
      <w:r w:rsidRPr="00DD7CDF">
        <w:rPr>
          <w:rFonts w:ascii="Angsana New" w:hAnsi="Angsana New" w:cs="Angsana New"/>
          <w:sz w:val="30"/>
          <w:szCs w:val="30"/>
        </w:rPr>
        <w:t>(</w:t>
      </w:r>
      <w:r w:rsidRPr="00DD7CDF">
        <w:rPr>
          <w:rFonts w:ascii="Angsana New" w:hAnsi="Angsana New" w:cs="Angsana New"/>
          <w:sz w:val="30"/>
          <w:szCs w:val="30"/>
          <w:cs/>
        </w:rPr>
        <w:t>รวมกันเรียกว่า</w:t>
      </w:r>
      <w:r w:rsidRPr="00DD7CDF">
        <w:rPr>
          <w:rFonts w:ascii="Angsana New" w:hAnsi="Angsana New" w:cs="Angsana New"/>
          <w:sz w:val="30"/>
          <w:szCs w:val="30"/>
        </w:rPr>
        <w:t xml:space="preserve"> “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DD7CDF">
        <w:rPr>
          <w:rFonts w:ascii="Angsana New" w:hAnsi="Angsana New" w:cs="Angsana New"/>
          <w:sz w:val="30"/>
          <w:szCs w:val="30"/>
        </w:rPr>
        <w:t xml:space="preserve">”) 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>ดำเนินธุรกิจหลักด้าน</w:t>
      </w:r>
      <w:r w:rsidR="005C5F1B" w:rsidRPr="00DD7CDF">
        <w:rPr>
          <w:rFonts w:ascii="Angsana New" w:hAnsi="Angsana New" w:cs="Angsana New"/>
          <w:sz w:val="30"/>
          <w:szCs w:val="30"/>
          <w:cs/>
        </w:rPr>
        <w:t>การ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>เกษตรอุตสาหกรรมและอาหาร</w:t>
      </w:r>
      <w:r w:rsidR="00514965" w:rsidRPr="00DD7CDF">
        <w:rPr>
          <w:rFonts w:ascii="Angsana New" w:hAnsi="Angsana New" w:cs="Angsana New"/>
          <w:sz w:val="30"/>
          <w:szCs w:val="30"/>
        </w:rPr>
        <w:t xml:space="preserve">    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 xml:space="preserve">ครบวงจร โดยมีที่ตั้งของธุรกิจครอบคลุมทั้งภายในประเทศและต่างประเทศ ซึ่งแบ่งเป็น </w:t>
      </w:r>
      <w:r w:rsidR="002606E5" w:rsidRPr="002606E5">
        <w:rPr>
          <w:rFonts w:asciiTheme="majorBidi" w:hAnsiTheme="majorBidi" w:cstheme="majorBidi"/>
          <w:sz w:val="30"/>
          <w:szCs w:val="30"/>
        </w:rPr>
        <w:t>2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 xml:space="preserve"> ส่วนงานหลักดังนี้   </w:t>
      </w:r>
    </w:p>
    <w:p w14:paraId="714F47BA" w14:textId="77777777" w:rsidR="00C142F6" w:rsidRPr="00DD7CDF" w:rsidRDefault="00C142F6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97F9858" w14:textId="64D7F083" w:rsidR="00C142F6" w:rsidRPr="00DD7CDF" w:rsidRDefault="002606E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firstLine="547"/>
        <w:jc w:val="thaiDistribute"/>
        <w:rPr>
          <w:rFonts w:ascii="Angsana New" w:hAnsi="Angsana New" w:cs="Angsana New"/>
          <w:sz w:val="30"/>
          <w:szCs w:val="30"/>
        </w:rPr>
      </w:pPr>
      <w:r w:rsidRPr="002606E5">
        <w:rPr>
          <w:rFonts w:ascii="Angsana New" w:hAnsi="Angsana New" w:cs="Angsana New"/>
          <w:sz w:val="30"/>
          <w:szCs w:val="30"/>
        </w:rPr>
        <w:t>1</w:t>
      </w:r>
      <w:r w:rsidR="00C142F6" w:rsidRPr="00DD7CDF">
        <w:rPr>
          <w:rFonts w:ascii="Angsana New" w:hAnsi="Angsana New" w:cs="Angsana New"/>
          <w:sz w:val="30"/>
          <w:szCs w:val="30"/>
        </w:rPr>
        <w:t xml:space="preserve">) 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142F6" w:rsidRPr="00DD7CDF">
        <w:rPr>
          <w:rFonts w:ascii="Angsana New" w:hAnsi="Angsana New" w:cs="Angsana New"/>
          <w:sz w:val="30"/>
          <w:szCs w:val="30"/>
        </w:rPr>
        <w:tab/>
      </w:r>
      <w:r w:rsidR="00C142F6" w:rsidRPr="00DD7CDF">
        <w:rPr>
          <w:rFonts w:ascii="Angsana New" w:hAnsi="Angsana New" w:cs="Angsana New"/>
          <w:sz w:val="30"/>
          <w:szCs w:val="30"/>
          <w:cs/>
        </w:rPr>
        <w:t xml:space="preserve">ส่วนงานธุรกิจสัตว์บก ครอบคลุมสินค้าประเภทไก่ เป็ด และสุกร </w:t>
      </w:r>
    </w:p>
    <w:p w14:paraId="7F041F7D" w14:textId="164094A5" w:rsidR="00C142F6" w:rsidRPr="00DD7CDF" w:rsidRDefault="002606E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606E5">
        <w:rPr>
          <w:rFonts w:ascii="Angsana New" w:hAnsi="Angsana New" w:cs="Angsana New"/>
          <w:sz w:val="30"/>
          <w:szCs w:val="30"/>
        </w:rPr>
        <w:t>2</w:t>
      </w:r>
      <w:r w:rsidR="00C142F6" w:rsidRPr="00DD7CDF">
        <w:rPr>
          <w:rFonts w:ascii="Angsana New" w:hAnsi="Angsana New" w:cs="Angsana New"/>
          <w:sz w:val="30"/>
          <w:szCs w:val="30"/>
        </w:rPr>
        <w:t xml:space="preserve">) 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142F6" w:rsidRPr="00DD7CDF">
        <w:rPr>
          <w:rFonts w:ascii="Angsana New" w:hAnsi="Angsana New" w:cs="Angsana New"/>
          <w:sz w:val="30"/>
          <w:szCs w:val="30"/>
        </w:rPr>
        <w:tab/>
      </w:r>
      <w:r w:rsidR="00B607CA" w:rsidRPr="00DD7CDF">
        <w:rPr>
          <w:rFonts w:ascii="Angsana New" w:hAnsi="Angsana New" w:cs="Angsana New"/>
          <w:sz w:val="30"/>
          <w:szCs w:val="30"/>
          <w:cs/>
        </w:rPr>
        <w:t xml:space="preserve">ส่วนงานธุรกิจสัตว์น้ำ 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>ครอบคลุมสินค้าประเภท</w:t>
      </w:r>
      <w:smartTag w:uri="urn:schemas-microsoft-com:office:smarttags" w:element="PersonName">
        <w:r w:rsidR="00C142F6" w:rsidRPr="00DD7CDF">
          <w:rPr>
            <w:rFonts w:ascii="Angsana New" w:hAnsi="Angsana New" w:cs="Angsana New"/>
            <w:sz w:val="30"/>
            <w:szCs w:val="30"/>
            <w:cs/>
          </w:rPr>
          <w:t>กุ้ง</w:t>
        </w:r>
      </w:smartTag>
      <w:r w:rsidR="00C142F6" w:rsidRPr="00DD7CDF">
        <w:rPr>
          <w:rFonts w:ascii="Angsana New" w:hAnsi="Angsana New" w:cs="Angsana New"/>
          <w:sz w:val="30"/>
          <w:szCs w:val="30"/>
          <w:cs/>
        </w:rPr>
        <w:t xml:space="preserve">และปลา  </w:t>
      </w:r>
    </w:p>
    <w:p w14:paraId="5C38EF1A" w14:textId="77777777" w:rsidR="00C142F6" w:rsidRPr="00DD7CDF" w:rsidRDefault="00C142F6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F39997B" w14:textId="1DBD77EB" w:rsidR="000D6971" w:rsidRPr="00DD7CDF" w:rsidRDefault="000D6971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>การ</w:t>
      </w:r>
      <w:r w:rsidR="00B1217F" w:rsidRPr="00DD7CDF">
        <w:rPr>
          <w:rFonts w:ascii="Angsana New" w:hAnsi="Angsana New" w:cs="Angsana New"/>
          <w:sz w:val="30"/>
          <w:szCs w:val="30"/>
          <w:cs/>
        </w:rPr>
        <w:t xml:space="preserve">ดำเนินธุรกิจของกลุ่มบริษัททั้ง </w:t>
      </w:r>
      <w:r w:rsidR="002606E5" w:rsidRPr="002606E5">
        <w:rPr>
          <w:rFonts w:ascii="Angsana New" w:hAnsi="Angsana New" w:cs="Angsana New"/>
          <w:sz w:val="30"/>
          <w:szCs w:val="30"/>
        </w:rPr>
        <w:t>2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ส่วนงานหลักดังกล่าวมีลักษณะครบวงจร เริ่มตั้งแต่การจัดหาวัตถุดิบเพื่อใช้</w:t>
      </w:r>
      <w:r w:rsidR="002B442F">
        <w:rPr>
          <w:rFonts w:ascii="Angsana New" w:hAnsi="Angsana New" w:cs="Angsana New"/>
          <w:sz w:val="30"/>
          <w:szCs w:val="30"/>
        </w:rPr>
        <w:br/>
      </w:r>
      <w:r w:rsidRPr="00DD7CDF">
        <w:rPr>
          <w:rFonts w:ascii="Angsana New" w:hAnsi="Angsana New" w:cs="Angsana New"/>
          <w:sz w:val="30"/>
          <w:szCs w:val="30"/>
          <w:cs/>
        </w:rPr>
        <w:t>ในการผลิตอาหารสัตว์ การดำเนินธุรกิจผลิตอาหารสัตว์ การเพาะพันธุ์สัตว์ การเลี้ยงสัตว์เพื่อการค้า การแปรรูปเนื้อสัตว์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การผลิตผลิตภัณฑ์อาหารสำเร็จรูปพร้อมรับประทาน </w:t>
      </w:r>
      <w:r w:rsidR="00AB4CD3" w:rsidRPr="00DD7CDF">
        <w:rPr>
          <w:rFonts w:ascii="Angsana New" w:hAnsi="Angsana New" w:cs="Angsana New"/>
          <w:sz w:val="30"/>
          <w:szCs w:val="30"/>
          <w:cs/>
        </w:rPr>
        <w:t xml:space="preserve">รวมถึงธุรกิจร้านค้าปลีกและร้านอาหาร </w:t>
      </w:r>
      <w:r w:rsidRPr="00DD7CDF">
        <w:rPr>
          <w:rFonts w:ascii="Angsana New" w:hAnsi="Angsana New" w:cs="Angsana New"/>
          <w:sz w:val="30"/>
          <w:szCs w:val="30"/>
          <w:cs/>
        </w:rPr>
        <w:t>ซึ่ง</w:t>
      </w:r>
      <w:r w:rsidR="00972C22" w:rsidRPr="00DD7CDF">
        <w:rPr>
          <w:rFonts w:ascii="Angsana New" w:hAnsi="Angsana New" w:cs="Angsana New"/>
          <w:sz w:val="30"/>
          <w:szCs w:val="30"/>
          <w:cs/>
        </w:rPr>
        <w:t xml:space="preserve">   </w:t>
      </w:r>
      <w:r w:rsidRPr="00DD7CDF">
        <w:rPr>
          <w:rFonts w:ascii="Angsana New" w:hAnsi="Angsana New" w:cs="Angsana New"/>
          <w:sz w:val="30"/>
          <w:szCs w:val="30"/>
          <w:cs/>
        </w:rPr>
        <w:t>ผลิตภัณฑ์หลักของกลุ่มบริษัทจำแนกได้เป็น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3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ประเภทหลักดังนี้   </w:t>
      </w:r>
    </w:p>
    <w:p w14:paraId="2FC1BFC7" w14:textId="77777777" w:rsidR="00C142F6" w:rsidRPr="00DD7CDF" w:rsidRDefault="00C142F6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36E702B2" w14:textId="73A4F896" w:rsidR="00C142F6" w:rsidRPr="00DD7CDF" w:rsidRDefault="002606E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606E5">
        <w:rPr>
          <w:rFonts w:ascii="Angsana New" w:hAnsi="Angsana New" w:cs="Angsana New"/>
          <w:sz w:val="30"/>
          <w:szCs w:val="30"/>
        </w:rPr>
        <w:t>1</w:t>
      </w:r>
      <w:r w:rsidR="00C142F6" w:rsidRPr="00DD7CDF">
        <w:rPr>
          <w:rFonts w:ascii="Angsana New" w:hAnsi="Angsana New" w:cs="Angsana New"/>
          <w:sz w:val="30"/>
          <w:szCs w:val="30"/>
        </w:rPr>
        <w:t xml:space="preserve">)  </w:t>
      </w:r>
      <w:r w:rsidR="007266DA" w:rsidRPr="00DD7CDF">
        <w:rPr>
          <w:rFonts w:ascii="Angsana New" w:hAnsi="Angsana New" w:cs="Angsana New"/>
          <w:sz w:val="30"/>
          <w:szCs w:val="30"/>
          <w:cs/>
        </w:rPr>
        <w:tab/>
      </w:r>
      <w:r w:rsidR="00C142F6" w:rsidRPr="00DD7CDF">
        <w:rPr>
          <w:rFonts w:ascii="Angsana New" w:hAnsi="Angsana New" w:cs="Angsana New"/>
          <w:sz w:val="30"/>
          <w:szCs w:val="30"/>
          <w:cs/>
        </w:rPr>
        <w:t>อาหารสัตว์</w:t>
      </w:r>
    </w:p>
    <w:p w14:paraId="575F327E" w14:textId="585CC3FE" w:rsidR="00C142F6" w:rsidRPr="00DD7CDF" w:rsidRDefault="002606E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606E5">
        <w:rPr>
          <w:rFonts w:ascii="Angsana New" w:hAnsi="Angsana New" w:cs="Angsana New"/>
          <w:sz w:val="30"/>
          <w:szCs w:val="30"/>
        </w:rPr>
        <w:t>2</w:t>
      </w:r>
      <w:r w:rsidR="00C142F6" w:rsidRPr="00DD7CDF">
        <w:rPr>
          <w:rFonts w:ascii="Angsana New" w:hAnsi="Angsana New" w:cs="Angsana New"/>
          <w:sz w:val="30"/>
          <w:szCs w:val="30"/>
        </w:rPr>
        <w:t xml:space="preserve">)  </w:t>
      </w:r>
      <w:r w:rsidR="007266DA" w:rsidRPr="00DD7CDF">
        <w:rPr>
          <w:rFonts w:ascii="Angsana New" w:hAnsi="Angsana New" w:cs="Angsana New"/>
          <w:sz w:val="30"/>
          <w:szCs w:val="30"/>
          <w:cs/>
        </w:rPr>
        <w:tab/>
      </w:r>
      <w:r w:rsidR="00EB6AEC" w:rsidRPr="00DD7CDF">
        <w:rPr>
          <w:rFonts w:ascii="Angsana New" w:hAnsi="Angsana New" w:cs="Angsana New"/>
          <w:sz w:val="30"/>
          <w:szCs w:val="30"/>
          <w:cs/>
        </w:rPr>
        <w:t>ผลิตภัณฑ์จากฟาร์ม</w:t>
      </w:r>
      <w:r w:rsidR="00481DCA" w:rsidRPr="00DD7CDF">
        <w:rPr>
          <w:rFonts w:ascii="Angsana New" w:hAnsi="Angsana New" w:cs="Angsana New"/>
          <w:sz w:val="30"/>
          <w:szCs w:val="30"/>
          <w:cs/>
        </w:rPr>
        <w:t>เลี้ยง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>สัตว์</w:t>
      </w:r>
      <w:r w:rsidR="00992CBF" w:rsidRPr="00DD7CDF">
        <w:rPr>
          <w:rFonts w:ascii="Angsana New" w:hAnsi="Angsana New" w:cs="Angsana New"/>
          <w:sz w:val="30"/>
          <w:szCs w:val="30"/>
        </w:rPr>
        <w:t xml:space="preserve"> </w:t>
      </w:r>
      <w:r w:rsidR="00992CBF" w:rsidRPr="00DD7CDF">
        <w:rPr>
          <w:rFonts w:ascii="Angsana New" w:hAnsi="Angsana New" w:cs="Angsana New"/>
          <w:sz w:val="30"/>
          <w:szCs w:val="30"/>
          <w:cs/>
        </w:rPr>
        <w:t>เช่น พันธุ์สัตว์ สัตว์มีชีวิต เนื้อสัตว์ เป็นต้น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7A20DEB7" w14:textId="4B61FE27" w:rsidR="00C142F6" w:rsidRPr="00DD7CDF" w:rsidRDefault="002606E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606E5">
        <w:rPr>
          <w:rFonts w:ascii="Angsana New" w:hAnsi="Angsana New" w:cs="Angsana New"/>
          <w:sz w:val="30"/>
          <w:szCs w:val="30"/>
        </w:rPr>
        <w:t>3</w:t>
      </w:r>
      <w:r w:rsidR="00C142F6" w:rsidRPr="00DD7CDF">
        <w:rPr>
          <w:rFonts w:ascii="Angsana New" w:hAnsi="Angsana New" w:cs="Angsana New"/>
          <w:sz w:val="30"/>
          <w:szCs w:val="30"/>
        </w:rPr>
        <w:t xml:space="preserve">) </w:t>
      </w:r>
      <w:r w:rsidR="00C142F6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7266DA" w:rsidRPr="00DD7CDF">
        <w:rPr>
          <w:rFonts w:ascii="Angsana New" w:hAnsi="Angsana New" w:cs="Angsana New"/>
          <w:sz w:val="30"/>
          <w:szCs w:val="30"/>
          <w:cs/>
        </w:rPr>
        <w:tab/>
      </w:r>
      <w:r w:rsidR="00992CBF" w:rsidRPr="00DD7CDF">
        <w:rPr>
          <w:rFonts w:ascii="Angsana New" w:hAnsi="Angsana New" w:cs="Angsana New"/>
          <w:sz w:val="30"/>
          <w:szCs w:val="30"/>
          <w:cs/>
        </w:rPr>
        <w:t>อาหารแปรรูปและ</w:t>
      </w:r>
      <w:r w:rsidR="00EB6AEC" w:rsidRPr="00DD7CDF">
        <w:rPr>
          <w:rFonts w:ascii="Angsana New" w:hAnsi="Angsana New" w:cs="Angsana New"/>
          <w:sz w:val="30"/>
          <w:szCs w:val="30"/>
          <w:cs/>
        </w:rPr>
        <w:t>อาหารสำเร็จรูป</w:t>
      </w:r>
    </w:p>
    <w:p w14:paraId="5A0D159B" w14:textId="77777777" w:rsidR="00EA3FD8" w:rsidRPr="00DD7CDF" w:rsidRDefault="00EA3FD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02B05A" w14:textId="77777777" w:rsidR="00FA7C85" w:rsidRPr="00DD7CDF" w:rsidRDefault="00FA7C8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9344CC1" w14:textId="77777777" w:rsidR="00FA7C85" w:rsidRPr="00DD7CDF" w:rsidRDefault="00FA7C8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6715CB5" w14:textId="77777777" w:rsidR="00FA7C85" w:rsidRPr="00DD7CDF" w:rsidRDefault="00FA7C8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5FE685F" w14:textId="77777777" w:rsidR="00FA7C85" w:rsidRPr="00DD7CDF" w:rsidRDefault="00FA7C85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BF6A51C" w14:textId="2B29F761" w:rsidR="00761B6A" w:rsidRPr="00DD7CDF" w:rsidRDefault="00FD5627" w:rsidP="003F7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8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br w:type="page"/>
      </w:r>
      <w:r w:rsidR="00F80439" w:rsidRPr="00DD7CDF">
        <w:rPr>
          <w:rFonts w:ascii="Angsana New" w:hAnsi="Angsana New" w:cs="Angsana New"/>
          <w:sz w:val="30"/>
          <w:szCs w:val="30"/>
          <w:cs/>
        </w:rPr>
        <w:lastRenderedPageBreak/>
        <w:t xml:space="preserve">รายละเอียดของบริษัทย่อย ณ วันที่ </w:t>
      </w:r>
      <w:r w:rsidR="002606E5" w:rsidRPr="002606E5">
        <w:rPr>
          <w:rFonts w:ascii="Angsana New" w:hAnsi="Angsana New" w:cs="Angsana New"/>
          <w:sz w:val="30"/>
          <w:szCs w:val="30"/>
        </w:rPr>
        <w:t>30</w:t>
      </w:r>
      <w:r w:rsidR="000F760C">
        <w:rPr>
          <w:rFonts w:ascii="Angsana New" w:hAnsi="Angsana New" w:cs="Angsana New"/>
          <w:sz w:val="30"/>
          <w:szCs w:val="30"/>
        </w:rPr>
        <w:t xml:space="preserve"> </w:t>
      </w:r>
      <w:r w:rsidR="000F760C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  <w:r w:rsidR="00294485" w:rsidRPr="00DD7CD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2606E5" w:rsidRPr="002606E5">
        <w:rPr>
          <w:rFonts w:ascii="Angsana New" w:hAnsi="Angsana New" w:cs="Angsana New"/>
          <w:sz w:val="30"/>
          <w:szCs w:val="30"/>
        </w:rPr>
        <w:t>31</w:t>
      </w:r>
      <w:r w:rsidR="0070197C" w:rsidRPr="00DD7CD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606E5" w:rsidRPr="002606E5">
        <w:rPr>
          <w:rFonts w:ascii="Angsana New" w:hAnsi="Angsana New" w:cs="Angsana New"/>
          <w:sz w:val="30"/>
          <w:szCs w:val="30"/>
        </w:rPr>
        <w:t>2562</w:t>
      </w:r>
      <w:r w:rsidR="00F80439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725155" w:rsidRPr="00DD7CDF">
        <w:rPr>
          <w:rFonts w:ascii="Angsana New" w:hAnsi="Angsana New" w:cs="Angsana New"/>
          <w:sz w:val="30"/>
          <w:szCs w:val="30"/>
          <w:cs/>
        </w:rPr>
        <w:t>เฉพาะที่มีการเปลี่ยนแปลง</w:t>
      </w:r>
      <w:r w:rsidR="00FC5735" w:rsidRPr="00DD7CDF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0F760C">
        <w:rPr>
          <w:rFonts w:ascii="Angsana New" w:hAnsi="Angsana New" w:cs="Angsana New"/>
          <w:sz w:val="30"/>
          <w:szCs w:val="30"/>
          <w:cs/>
        </w:rPr>
        <w:br/>
      </w:r>
      <w:r w:rsidR="00FC5735" w:rsidRPr="00DD7CDF">
        <w:rPr>
          <w:rFonts w:ascii="Angsana New" w:hAnsi="Angsana New" w:cs="Angsana New"/>
          <w:sz w:val="30"/>
          <w:szCs w:val="30"/>
          <w:cs/>
        </w:rPr>
        <w:t>งว</w:t>
      </w:r>
      <w:r w:rsidR="000F760C">
        <w:rPr>
          <w:rFonts w:ascii="Angsana New" w:hAnsi="Angsana New" w:cs="Angsana New" w:hint="cs"/>
          <w:sz w:val="30"/>
          <w:szCs w:val="30"/>
          <w:cs/>
        </w:rPr>
        <w:t>ดหก</w:t>
      </w:r>
      <w:r w:rsidR="001F5CD1" w:rsidRPr="00DD7CDF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725155" w:rsidRPr="00DD7CD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2606E5" w:rsidRPr="002606E5">
        <w:rPr>
          <w:rFonts w:ascii="Angsana New" w:hAnsi="Angsana New" w:cs="Angsana New"/>
          <w:sz w:val="30"/>
          <w:szCs w:val="30"/>
        </w:rPr>
        <w:t>30</w:t>
      </w:r>
      <w:r w:rsidR="006530C0" w:rsidRPr="00DD7CDF">
        <w:rPr>
          <w:rFonts w:ascii="Angsana New" w:hAnsi="Angsana New" w:cs="Angsana New"/>
          <w:sz w:val="30"/>
          <w:szCs w:val="30"/>
        </w:rPr>
        <w:t xml:space="preserve"> </w:t>
      </w:r>
      <w:r w:rsidR="006530C0" w:rsidRPr="00DD7CDF">
        <w:rPr>
          <w:rFonts w:ascii="Angsana New" w:hAnsi="Angsana New" w:cs="Angsana New"/>
          <w:sz w:val="30"/>
          <w:szCs w:val="30"/>
          <w:cs/>
        </w:rPr>
        <w:t>ม</w:t>
      </w:r>
      <w:r w:rsidR="000F760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B74489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  <w:r w:rsidR="00B74489" w:rsidRPr="00DD7CDF">
        <w:rPr>
          <w:rFonts w:ascii="Angsana New" w:hAnsi="Angsana New" w:cs="Angsana New"/>
          <w:sz w:val="30"/>
          <w:szCs w:val="30"/>
        </w:rPr>
        <w:t xml:space="preserve"> </w:t>
      </w:r>
      <w:r w:rsidR="00725155" w:rsidRPr="00DD7CD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028D72D" w14:textId="77777777" w:rsidR="00E72710" w:rsidRPr="00DD7CDF" w:rsidRDefault="00E72710" w:rsidP="00E727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9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510"/>
        <w:gridCol w:w="265"/>
        <w:gridCol w:w="2750"/>
        <w:gridCol w:w="239"/>
        <w:gridCol w:w="1129"/>
        <w:gridCol w:w="251"/>
        <w:gridCol w:w="901"/>
        <w:gridCol w:w="236"/>
        <w:gridCol w:w="817"/>
      </w:tblGrid>
      <w:tr w:rsidR="00E85DF1" w:rsidRPr="00DD7CDF" w14:paraId="64BDD34F" w14:textId="77777777" w:rsidTr="00A43802">
        <w:trPr>
          <w:trHeight w:val="20"/>
          <w:tblHeader/>
        </w:trPr>
        <w:tc>
          <w:tcPr>
            <w:tcW w:w="3510" w:type="dxa"/>
          </w:tcPr>
          <w:p w14:paraId="30279DC7" w14:textId="77777777" w:rsidR="00E85DF1" w:rsidRPr="00A12AC9" w:rsidRDefault="00E85DF1" w:rsidP="00C273B1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ADCA89E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</w:tcPr>
          <w:p w14:paraId="7E3DA09E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1D47CAE8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hideMark/>
          </w:tcPr>
          <w:p w14:paraId="663FE359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51" w:type="dxa"/>
          </w:tcPr>
          <w:p w14:paraId="3C01A898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26ADB233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709A2657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85DF1" w:rsidRPr="00DD7CDF" w14:paraId="26EEDDD5" w14:textId="77777777" w:rsidTr="00A43802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6079B4" w14:textId="77777777" w:rsidR="00E85DF1" w:rsidRPr="00A12AC9" w:rsidRDefault="00E85DF1" w:rsidP="00C273B1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A12AC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5" w:type="dxa"/>
          </w:tcPr>
          <w:p w14:paraId="4D29DFD5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7CC85E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39" w:type="dxa"/>
          </w:tcPr>
          <w:p w14:paraId="001F9DC3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F3EC9F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51" w:type="dxa"/>
          </w:tcPr>
          <w:p w14:paraId="43C9851A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4098B" w14:textId="77777777" w:rsidR="00E85DF1" w:rsidRPr="00A12AC9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E85DF1" w:rsidRPr="00DD7CDF" w14:paraId="268002B5" w14:textId="77777777" w:rsidTr="00A43802">
        <w:trPr>
          <w:trHeight w:val="20"/>
          <w:tblHeader/>
        </w:trPr>
        <w:tc>
          <w:tcPr>
            <w:tcW w:w="3510" w:type="dxa"/>
          </w:tcPr>
          <w:p w14:paraId="34C10108" w14:textId="77777777" w:rsidR="00E85DF1" w:rsidRPr="00DD7CDF" w:rsidRDefault="00E85DF1" w:rsidP="00C273B1">
            <w:pPr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</w:tcPr>
          <w:p w14:paraId="6B5162C6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</w:tcPr>
          <w:p w14:paraId="2C474216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44BF1F15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73184157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48FA936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</w:tcPr>
          <w:p w14:paraId="02B0ADAD" w14:textId="60E76BE3" w:rsidR="007B1F03" w:rsidRPr="007B1F03" w:rsidRDefault="002606E5" w:rsidP="007B1F03">
            <w:pPr>
              <w:spacing w:line="350" w:lineRule="exact"/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F03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165B20CF" w14:textId="4176B954" w:rsidR="00E85DF1" w:rsidRPr="007B1F03" w:rsidRDefault="00025C43" w:rsidP="007B1F03">
            <w:pPr>
              <w:spacing w:line="350" w:lineRule="exact"/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1F0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0674C6" w14:textId="77777777" w:rsidR="00E85DF1" w:rsidRPr="007B1F03" w:rsidRDefault="00E85DF1" w:rsidP="007B1F03">
            <w:pPr>
              <w:spacing w:line="350" w:lineRule="exact"/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right w:val="nil"/>
            </w:tcBorders>
          </w:tcPr>
          <w:p w14:paraId="5CD06082" w14:textId="77777777" w:rsidR="007B1F03" w:rsidRDefault="002606E5" w:rsidP="007B1F03">
            <w:pPr>
              <w:tabs>
                <w:tab w:val="clear" w:pos="227"/>
                <w:tab w:val="clear" w:pos="680"/>
                <w:tab w:val="left" w:pos="0"/>
                <w:tab w:val="left" w:pos="694"/>
              </w:tabs>
              <w:spacing w:line="350" w:lineRule="exact"/>
              <w:ind w:right="-135" w:hanging="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F03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 w:rsidR="00E85DF1" w:rsidRPr="007B1F0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2FBAA606" w14:textId="52B3F525" w:rsidR="00E85DF1" w:rsidRPr="007B1F03" w:rsidRDefault="00E85DF1" w:rsidP="007B1F03">
            <w:pPr>
              <w:tabs>
                <w:tab w:val="clear" w:pos="227"/>
                <w:tab w:val="clear" w:pos="680"/>
                <w:tab w:val="left" w:pos="0"/>
                <w:tab w:val="left" w:pos="694"/>
              </w:tabs>
              <w:spacing w:line="350" w:lineRule="exact"/>
              <w:ind w:right="-135" w:hanging="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F03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E85DF1" w:rsidRPr="00DD7CDF" w14:paraId="7B2649F5" w14:textId="77777777" w:rsidTr="00A43802">
        <w:trPr>
          <w:trHeight w:val="20"/>
          <w:tblHeader/>
        </w:trPr>
        <w:tc>
          <w:tcPr>
            <w:tcW w:w="3510" w:type="dxa"/>
          </w:tcPr>
          <w:p w14:paraId="17F49B05" w14:textId="77777777" w:rsidR="00E85DF1" w:rsidRPr="00DD7CDF" w:rsidRDefault="00E85DF1" w:rsidP="00C273B1">
            <w:pPr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</w:tcPr>
          <w:p w14:paraId="1DEBCA50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50" w:type="dxa"/>
          </w:tcPr>
          <w:p w14:paraId="79BD1B14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66C4BB0F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244924C3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25141F6A" w14:textId="77777777" w:rsidR="00E85DF1" w:rsidRPr="00DD7CDF" w:rsidRDefault="00E85DF1" w:rsidP="00C273B1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</w:tcPr>
          <w:p w14:paraId="1005DF6E" w14:textId="70F5A78D" w:rsidR="00E85DF1" w:rsidRPr="007B1F03" w:rsidRDefault="002606E5" w:rsidP="007B1F03">
            <w:pPr>
              <w:spacing w:line="350" w:lineRule="exact"/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F03">
              <w:rPr>
                <w:rFonts w:asciiTheme="majorBidi" w:hAnsiTheme="majorBidi" w:cstheme="majorBidi" w:hint="cs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4C594219" w14:textId="77777777" w:rsidR="00E85DF1" w:rsidRPr="007B1F03" w:rsidRDefault="00E85DF1" w:rsidP="007B1F03">
            <w:pPr>
              <w:spacing w:line="350" w:lineRule="exact"/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17498955" w14:textId="28FF781C" w:rsidR="00E85DF1" w:rsidRPr="007B1F03" w:rsidRDefault="002606E5" w:rsidP="007B1F03">
            <w:pPr>
              <w:tabs>
                <w:tab w:val="clear" w:pos="227"/>
                <w:tab w:val="clear" w:pos="680"/>
                <w:tab w:val="left" w:pos="0"/>
                <w:tab w:val="left" w:pos="694"/>
              </w:tabs>
              <w:spacing w:line="350" w:lineRule="exact"/>
              <w:ind w:right="-135" w:hanging="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1F03">
              <w:rPr>
                <w:rFonts w:asciiTheme="majorBidi" w:hAnsiTheme="majorBidi" w:cstheme="majorBidi" w:hint="cs"/>
                <w:sz w:val="24"/>
                <w:szCs w:val="24"/>
              </w:rPr>
              <w:t>2562</w:t>
            </w:r>
          </w:p>
        </w:tc>
      </w:tr>
      <w:tr w:rsidR="00E85DF1" w:rsidRPr="00DD7CDF" w14:paraId="20C3BF63" w14:textId="77777777" w:rsidTr="00A43802">
        <w:tc>
          <w:tcPr>
            <w:tcW w:w="3510" w:type="dxa"/>
          </w:tcPr>
          <w:p w14:paraId="06F0322B" w14:textId="35D48DCA" w:rsidR="00E85DF1" w:rsidRPr="00C202A5" w:rsidRDefault="00E85DF1" w:rsidP="00C273B1">
            <w:pPr>
              <w:tabs>
                <w:tab w:val="left" w:pos="165"/>
              </w:tabs>
              <w:spacing w:line="350" w:lineRule="exact"/>
              <w:ind w:right="-198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</w:t>
            </w:r>
            <w:r w:rsidR="00C202A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ตรง</w:t>
            </w:r>
            <w:r w:rsidR="004873B6" w:rsidRPr="00A12A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ที่จัดตั้งขึ้นใหม่</w:t>
            </w:r>
          </w:p>
        </w:tc>
        <w:tc>
          <w:tcPr>
            <w:tcW w:w="265" w:type="dxa"/>
          </w:tcPr>
          <w:p w14:paraId="47C16055" w14:textId="77777777" w:rsidR="00E85DF1" w:rsidRPr="00DD7CDF" w:rsidRDefault="00E85DF1" w:rsidP="00C273B1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0996602" w14:textId="77777777" w:rsidR="00E85DF1" w:rsidRPr="00DD7CDF" w:rsidRDefault="00E85DF1" w:rsidP="00C273B1">
            <w:pPr>
              <w:spacing w:line="350" w:lineRule="exact"/>
              <w:ind w:right="-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77EB3F5A" w14:textId="77777777" w:rsidR="00E85DF1" w:rsidRPr="00DD7CDF" w:rsidRDefault="00E85DF1" w:rsidP="00C273B1">
            <w:pPr>
              <w:spacing w:line="350" w:lineRule="exact"/>
              <w:ind w:right="-19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6EA5DBA" w14:textId="77777777" w:rsidR="00E85DF1" w:rsidRPr="00DD7CDF" w:rsidRDefault="00E85DF1" w:rsidP="00C273B1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381A7021" w14:textId="77777777" w:rsidR="00E85DF1" w:rsidRPr="00DD7CDF" w:rsidRDefault="00E85DF1" w:rsidP="00C273B1">
            <w:pPr>
              <w:tabs>
                <w:tab w:val="decimal" w:pos="481"/>
              </w:tabs>
              <w:spacing w:line="350" w:lineRule="exact"/>
              <w:ind w:right="-19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694C675F" w14:textId="77777777" w:rsidR="00E85DF1" w:rsidRPr="00DD7CDF" w:rsidRDefault="00E85DF1" w:rsidP="00C2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32688FF" w14:textId="77777777" w:rsidR="00E85DF1" w:rsidRPr="00DD7CDF" w:rsidRDefault="00E85DF1" w:rsidP="00C273B1">
            <w:pPr>
              <w:tabs>
                <w:tab w:val="decimal" w:pos="481"/>
              </w:tabs>
              <w:spacing w:line="350" w:lineRule="exact"/>
              <w:ind w:right="-19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8625E2C" w14:textId="77777777" w:rsidR="00E85DF1" w:rsidRPr="00DD7CDF" w:rsidRDefault="00E85DF1" w:rsidP="00C2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4873B6" w:rsidRPr="00DD7CDF" w14:paraId="4D75BCD3" w14:textId="77777777" w:rsidTr="00633AE0">
        <w:trPr>
          <w:trHeight w:val="254"/>
        </w:trPr>
        <w:tc>
          <w:tcPr>
            <w:tcW w:w="3510" w:type="dxa"/>
            <w:shd w:val="clear" w:color="auto" w:fill="auto"/>
            <w:vAlign w:val="center"/>
          </w:tcPr>
          <w:p w14:paraId="1092070B" w14:textId="6F7CE282" w:rsidR="004873B6" w:rsidRPr="00A12AC9" w:rsidRDefault="002606E5" w:rsidP="00857E3C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873B6" w:rsidRPr="00A12AC9">
              <w:rPr>
                <w:rFonts w:asciiTheme="majorBidi" w:hAnsiTheme="majorBidi" w:cstheme="majorBidi"/>
                <w:sz w:val="24"/>
                <w:szCs w:val="24"/>
              </w:rPr>
              <w:t xml:space="preserve">) CP Foods </w:t>
            </w:r>
            <w:r w:rsidR="00F4018E">
              <w:rPr>
                <w:rFonts w:asciiTheme="majorBidi" w:hAnsiTheme="majorBidi" w:cstheme="majorBidi"/>
                <w:sz w:val="24"/>
                <w:szCs w:val="24"/>
              </w:rPr>
              <w:t>Capital Limited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4D24EED0" w14:textId="77777777" w:rsidR="004873B6" w:rsidRPr="00DD7CDF" w:rsidRDefault="004873B6" w:rsidP="004873B6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shd w:val="clear" w:color="auto" w:fill="auto"/>
          </w:tcPr>
          <w:p w14:paraId="1CEA75C9" w14:textId="56E36F7C" w:rsidR="004873B6" w:rsidRPr="00A12AC9" w:rsidRDefault="00F4018E" w:rsidP="00857E3C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9B559C9" w14:textId="77777777" w:rsidR="004873B6" w:rsidRPr="00DD7CDF" w:rsidRDefault="004873B6" w:rsidP="004873B6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6D4275F1" w14:textId="1A3CE45D" w:rsidR="004873B6" w:rsidRPr="00A12AC9" w:rsidRDefault="00F4018E" w:rsidP="004873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29B39D68" w14:textId="77777777" w:rsidR="004873B6" w:rsidRPr="00DD7CDF" w:rsidRDefault="004873B6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AAA6630" w14:textId="4909F98A" w:rsidR="004873B6" w:rsidRPr="00A12AC9" w:rsidRDefault="002606E5" w:rsidP="0085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31" w:right="-108"/>
              <w:jc w:val="center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30"/>
                <w:lang w:eastAsia="th-TH"/>
              </w:rPr>
              <w:t>100</w:t>
            </w:r>
            <w:r w:rsidR="00646F58">
              <w:rPr>
                <w:rFonts w:asciiTheme="majorBidi" w:hAnsiTheme="majorBidi" w:cstheme="majorBidi"/>
                <w:sz w:val="24"/>
                <w:szCs w:val="30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30"/>
                <w:lang w:eastAsia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1F1D40" w14:textId="77777777" w:rsidR="004873B6" w:rsidRPr="00A12AC9" w:rsidRDefault="004873B6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12B1E39D" w14:textId="5B48E9C5" w:rsidR="004873B6" w:rsidRPr="00A12AC9" w:rsidRDefault="004873B6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  <w:r w:rsidRPr="00A12AC9">
              <w:rPr>
                <w:rFonts w:asciiTheme="majorBidi" w:hAnsiTheme="majorBidi" w:cstheme="majorBidi"/>
                <w:sz w:val="24"/>
                <w:szCs w:val="30"/>
                <w:lang w:eastAsia="th-TH"/>
              </w:rPr>
              <w:t>-</w:t>
            </w:r>
          </w:p>
        </w:tc>
      </w:tr>
      <w:tr w:rsidR="00857E3C" w:rsidRPr="00DD7CDF" w14:paraId="583DEDF9" w14:textId="77777777" w:rsidTr="00633AE0">
        <w:trPr>
          <w:trHeight w:val="254"/>
        </w:trPr>
        <w:tc>
          <w:tcPr>
            <w:tcW w:w="3510" w:type="dxa"/>
            <w:shd w:val="clear" w:color="auto" w:fill="auto"/>
            <w:vAlign w:val="center"/>
          </w:tcPr>
          <w:p w14:paraId="3E9BF175" w14:textId="77777777" w:rsidR="00857E3C" w:rsidRPr="00A12AC9" w:rsidRDefault="00857E3C" w:rsidP="00857E3C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F8AF87B" w14:textId="77777777" w:rsidR="00857E3C" w:rsidRPr="00DD7CDF" w:rsidRDefault="00857E3C" w:rsidP="004873B6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shd w:val="clear" w:color="auto" w:fill="auto"/>
          </w:tcPr>
          <w:p w14:paraId="116B84DE" w14:textId="77777777" w:rsidR="00857E3C" w:rsidRDefault="00857E3C" w:rsidP="00857E3C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4D4E7A0" w14:textId="77777777" w:rsidR="00857E3C" w:rsidRPr="00DD7CDF" w:rsidRDefault="00857E3C" w:rsidP="004873B6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6C6E10E" w14:textId="52C58B25" w:rsidR="00857E3C" w:rsidRDefault="00857E3C" w:rsidP="004873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26B4C090" w14:textId="77777777" w:rsidR="00857E3C" w:rsidRPr="00DD7CDF" w:rsidRDefault="00857E3C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F4C0C0E" w14:textId="77777777" w:rsidR="00857E3C" w:rsidRDefault="00857E3C" w:rsidP="004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777AAF" w14:textId="77777777" w:rsidR="00857E3C" w:rsidRPr="00A12AC9" w:rsidRDefault="00857E3C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9AA6052" w14:textId="77777777" w:rsidR="00857E3C" w:rsidRPr="00A12AC9" w:rsidRDefault="00857E3C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</w:p>
        </w:tc>
      </w:tr>
      <w:tr w:rsidR="00C202A5" w:rsidRPr="00DD7CDF" w14:paraId="1242BCED" w14:textId="77777777" w:rsidTr="00842996">
        <w:trPr>
          <w:trHeight w:hRule="exact" w:val="83"/>
        </w:trPr>
        <w:tc>
          <w:tcPr>
            <w:tcW w:w="3510" w:type="dxa"/>
            <w:shd w:val="clear" w:color="auto" w:fill="auto"/>
            <w:vAlign w:val="center"/>
          </w:tcPr>
          <w:p w14:paraId="02ABCF5C" w14:textId="77777777" w:rsidR="00C202A5" w:rsidRPr="00A12AC9" w:rsidRDefault="00C202A5" w:rsidP="004873B6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43EA7F5" w14:textId="77777777" w:rsidR="00C202A5" w:rsidRPr="00DD7CDF" w:rsidRDefault="00C202A5" w:rsidP="004873B6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shd w:val="clear" w:color="auto" w:fill="auto"/>
          </w:tcPr>
          <w:p w14:paraId="42BE29F0" w14:textId="77777777" w:rsidR="00C202A5" w:rsidRDefault="00C202A5" w:rsidP="00F4018E">
            <w:pPr>
              <w:spacing w:line="350" w:lineRule="exact"/>
              <w:ind w:right="-13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45BB50E" w14:textId="77777777" w:rsidR="00C202A5" w:rsidRPr="00DD7CDF" w:rsidRDefault="00C202A5" w:rsidP="004873B6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1D3D9DE6" w14:textId="77777777" w:rsidR="00C202A5" w:rsidRDefault="00C202A5" w:rsidP="004873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5FDF42CA" w14:textId="77777777" w:rsidR="00C202A5" w:rsidRPr="00DD7CDF" w:rsidRDefault="00C202A5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3122F1B" w14:textId="77777777" w:rsidR="00C202A5" w:rsidRDefault="00C202A5" w:rsidP="004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A5CB9E" w14:textId="77777777" w:rsidR="00C202A5" w:rsidRPr="00A12AC9" w:rsidRDefault="00C202A5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628137B3" w14:textId="77777777" w:rsidR="00C202A5" w:rsidRPr="00A12AC9" w:rsidRDefault="00C202A5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</w:p>
        </w:tc>
      </w:tr>
      <w:tr w:rsidR="00C202A5" w:rsidRPr="00DD7CDF" w14:paraId="10E86109" w14:textId="77777777" w:rsidTr="00633AE0">
        <w:trPr>
          <w:trHeight w:val="254"/>
        </w:trPr>
        <w:tc>
          <w:tcPr>
            <w:tcW w:w="3510" w:type="dxa"/>
            <w:shd w:val="clear" w:color="auto" w:fill="auto"/>
            <w:vAlign w:val="center"/>
          </w:tcPr>
          <w:p w14:paraId="1157F835" w14:textId="15559886" w:rsidR="00C202A5" w:rsidRPr="00A12AC9" w:rsidRDefault="00C202A5" w:rsidP="004873B6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บริษัทย่อยทางอ้อมที่จัดตั้งขึ้นใหม่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76D9BE3A" w14:textId="77777777" w:rsidR="00C202A5" w:rsidRPr="00DD7CDF" w:rsidRDefault="00C202A5" w:rsidP="004873B6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shd w:val="clear" w:color="auto" w:fill="auto"/>
          </w:tcPr>
          <w:p w14:paraId="1A63A106" w14:textId="77777777" w:rsidR="00C202A5" w:rsidRDefault="00C202A5" w:rsidP="00F4018E">
            <w:pPr>
              <w:spacing w:line="350" w:lineRule="exact"/>
              <w:ind w:right="-13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B2510A8" w14:textId="77777777" w:rsidR="00C202A5" w:rsidRPr="00DD7CDF" w:rsidRDefault="00C202A5" w:rsidP="004873B6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7FD070C" w14:textId="77777777" w:rsidR="00C202A5" w:rsidRDefault="00C202A5" w:rsidP="004873B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210447AE" w14:textId="77777777" w:rsidR="00C202A5" w:rsidRPr="00DD7CDF" w:rsidRDefault="00C202A5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C3E9C67" w14:textId="77777777" w:rsidR="00C202A5" w:rsidRDefault="00C202A5" w:rsidP="0048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02EC1E" w14:textId="77777777" w:rsidR="00C202A5" w:rsidRPr="00A12AC9" w:rsidRDefault="00C202A5" w:rsidP="004873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1029066E" w14:textId="77777777" w:rsidR="00C202A5" w:rsidRPr="00A12AC9" w:rsidRDefault="00C202A5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</w:p>
        </w:tc>
      </w:tr>
      <w:tr w:rsidR="00394115" w:rsidRPr="00DD7CDF" w14:paraId="4D22D895" w14:textId="77777777" w:rsidTr="00633AE0">
        <w:trPr>
          <w:trHeight w:val="254"/>
        </w:trPr>
        <w:tc>
          <w:tcPr>
            <w:tcW w:w="3510" w:type="dxa"/>
            <w:shd w:val="clear" w:color="auto" w:fill="auto"/>
            <w:vAlign w:val="center"/>
          </w:tcPr>
          <w:p w14:paraId="7E1FDD2B" w14:textId="4830C8CC" w:rsidR="00394115" w:rsidRPr="00A12AC9" w:rsidRDefault="002606E5" w:rsidP="00394115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94115" w:rsidRPr="00A12AC9">
              <w:rPr>
                <w:rFonts w:asciiTheme="majorBidi" w:hAnsiTheme="majorBidi" w:cstheme="majorBidi"/>
                <w:sz w:val="24"/>
                <w:szCs w:val="24"/>
              </w:rPr>
              <w:t xml:space="preserve">) CP Foods Trading LLC </w:t>
            </w:r>
            <w:r w:rsidR="00394115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2606E5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1</w:t>
            </w:r>
            <w:r w:rsidR="00394115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2774B26F" w14:textId="77777777" w:rsidR="00394115" w:rsidRPr="00DD7CDF" w:rsidRDefault="00394115" w:rsidP="00394115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shd w:val="clear" w:color="auto" w:fill="auto"/>
          </w:tcPr>
          <w:p w14:paraId="42EE10E2" w14:textId="3C0C1C1A" w:rsidR="00394115" w:rsidRPr="00A12AC9" w:rsidRDefault="00394115" w:rsidP="00394115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ผู้นำเข้าและ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ส่งออก</w:t>
            </w: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20A8FA9" w14:textId="77777777" w:rsidR="00394115" w:rsidRPr="00DD7CDF" w:rsidRDefault="00394115" w:rsidP="00394115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A360CE7" w14:textId="379EEB36" w:rsidR="00394115" w:rsidRPr="00A12AC9" w:rsidRDefault="00394115" w:rsidP="00394115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7699D0D5" w14:textId="77777777" w:rsidR="00394115" w:rsidRPr="00DD7CDF" w:rsidRDefault="00394115" w:rsidP="003941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5ED7032" w14:textId="5D84E1ED" w:rsidR="00394115" w:rsidRPr="00A12AC9" w:rsidRDefault="002606E5" w:rsidP="0039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30"/>
                <w:lang w:eastAsia="th-TH"/>
              </w:rPr>
              <w:t>100</w:t>
            </w:r>
            <w:r w:rsidR="00646F58">
              <w:rPr>
                <w:rFonts w:asciiTheme="majorBidi" w:hAnsiTheme="majorBidi" w:cstheme="majorBidi"/>
                <w:sz w:val="24"/>
                <w:szCs w:val="30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30"/>
                <w:lang w:eastAsia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F5E88A" w14:textId="77777777" w:rsidR="00394115" w:rsidRPr="00A12AC9" w:rsidRDefault="00394115" w:rsidP="00394115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4E69659" w14:textId="66B24152" w:rsidR="00394115" w:rsidRPr="00A12AC9" w:rsidRDefault="00394115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  <w:r w:rsidRPr="00A12AC9">
              <w:rPr>
                <w:rFonts w:asciiTheme="majorBidi" w:hAnsiTheme="majorBidi" w:cstheme="majorBidi"/>
                <w:sz w:val="24"/>
                <w:szCs w:val="30"/>
                <w:lang w:eastAsia="th-TH"/>
              </w:rPr>
              <w:t>-</w:t>
            </w:r>
          </w:p>
        </w:tc>
      </w:tr>
      <w:tr w:rsidR="00394115" w:rsidRPr="00DD7CDF" w14:paraId="0DF645A1" w14:textId="77777777" w:rsidTr="00633AE0">
        <w:trPr>
          <w:trHeight w:val="254"/>
        </w:trPr>
        <w:tc>
          <w:tcPr>
            <w:tcW w:w="3510" w:type="dxa"/>
            <w:shd w:val="clear" w:color="auto" w:fill="auto"/>
            <w:vAlign w:val="center"/>
          </w:tcPr>
          <w:p w14:paraId="41FBA956" w14:textId="77777777" w:rsidR="00394115" w:rsidRPr="00A12AC9" w:rsidRDefault="00394115" w:rsidP="00394115">
            <w:pPr>
              <w:tabs>
                <w:tab w:val="clear" w:pos="227"/>
              </w:tabs>
              <w:spacing w:line="350" w:lineRule="exact"/>
              <w:ind w:left="-110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E9C1664" w14:textId="77777777" w:rsidR="00394115" w:rsidRPr="00DD7CDF" w:rsidRDefault="00394115" w:rsidP="00394115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shd w:val="clear" w:color="auto" w:fill="auto"/>
          </w:tcPr>
          <w:p w14:paraId="7513FC7A" w14:textId="08D3E10E" w:rsidR="00394115" w:rsidRPr="00A12AC9" w:rsidRDefault="00394115" w:rsidP="0039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350" w:lineRule="exact"/>
              <w:ind w:left="-100" w:right="-135" w:firstLine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ประเภทเนื้อสัตว์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AC9C1CB" w14:textId="77777777" w:rsidR="00394115" w:rsidRPr="00DD7CDF" w:rsidRDefault="00394115" w:rsidP="00394115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91C4AC2" w14:textId="77777777" w:rsidR="00394115" w:rsidRPr="00A12AC9" w:rsidRDefault="00394115" w:rsidP="00394115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5D6CCF4A" w14:textId="77777777" w:rsidR="00394115" w:rsidRPr="00DD7CDF" w:rsidRDefault="00394115" w:rsidP="003941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259296B" w14:textId="77777777" w:rsidR="00394115" w:rsidRPr="00A12AC9" w:rsidRDefault="00394115" w:rsidP="0039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96B80D" w14:textId="77777777" w:rsidR="00394115" w:rsidRPr="00A12AC9" w:rsidRDefault="00394115" w:rsidP="00394115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E1F9DD2" w14:textId="77777777" w:rsidR="00394115" w:rsidRPr="00A12AC9" w:rsidRDefault="00394115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</w:p>
        </w:tc>
      </w:tr>
      <w:tr w:rsidR="00394115" w:rsidRPr="00DD7CDF" w14:paraId="0379F280" w14:textId="77777777" w:rsidTr="00633AE0">
        <w:tc>
          <w:tcPr>
            <w:tcW w:w="3510" w:type="dxa"/>
          </w:tcPr>
          <w:p w14:paraId="38D9CCBC" w14:textId="570E7A97" w:rsidR="00394115" w:rsidRPr="00A12AC9" w:rsidRDefault="002606E5" w:rsidP="0039411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94115" w:rsidRPr="00A12AC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proofErr w:type="spellStart"/>
            <w:r w:rsidR="00394115" w:rsidRPr="00A12AC9">
              <w:rPr>
                <w:rFonts w:asciiTheme="majorBidi" w:hAnsiTheme="majorBidi" w:cstheme="majorBidi"/>
                <w:sz w:val="24"/>
                <w:szCs w:val="24"/>
              </w:rPr>
              <w:t>Dongying</w:t>
            </w:r>
            <w:proofErr w:type="spellEnd"/>
            <w:r w:rsidR="00394115" w:rsidRPr="00A12AC9">
              <w:rPr>
                <w:rFonts w:asciiTheme="majorBidi" w:hAnsiTheme="majorBidi" w:cstheme="majorBidi"/>
                <w:sz w:val="24"/>
                <w:szCs w:val="24"/>
              </w:rPr>
              <w:t xml:space="preserve"> Chia Tai Aqua Co., Ltd. </w:t>
            </w:r>
            <w:r w:rsidR="00394115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2606E5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2</w:t>
            </w:r>
            <w:r w:rsidR="00394115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16901939" w14:textId="77777777" w:rsidR="00394115" w:rsidRPr="00DD7CDF" w:rsidRDefault="00394115" w:rsidP="00394115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shd w:val="clear" w:color="auto" w:fill="auto"/>
          </w:tcPr>
          <w:p w14:paraId="312459C7" w14:textId="02BB1F6E" w:rsidR="00394115" w:rsidRPr="00A12AC9" w:rsidRDefault="00394115" w:rsidP="00394115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39" w:type="dxa"/>
            <w:vAlign w:val="center"/>
          </w:tcPr>
          <w:p w14:paraId="5A94F85D" w14:textId="77777777" w:rsidR="00394115" w:rsidRPr="00DD7CDF" w:rsidRDefault="00394115" w:rsidP="00394115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008F628" w14:textId="3436E32C" w:rsidR="00394115" w:rsidRPr="00A12AC9" w:rsidRDefault="00394115" w:rsidP="00394115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2D8255D" w14:textId="77777777" w:rsidR="00394115" w:rsidRPr="00DD7CDF" w:rsidRDefault="00394115" w:rsidP="003941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91E298B" w14:textId="76E3BF91" w:rsidR="00394115" w:rsidRPr="00A12AC9" w:rsidRDefault="002606E5" w:rsidP="0039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</w:t>
            </w:r>
            <w:r w:rsidR="00646F58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236" w:type="dxa"/>
            <w:vAlign w:val="bottom"/>
          </w:tcPr>
          <w:p w14:paraId="652C7B48" w14:textId="77777777" w:rsidR="00394115" w:rsidRPr="00A12AC9" w:rsidRDefault="00394115" w:rsidP="00394115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682656D" w14:textId="322B20EF" w:rsidR="00394115" w:rsidRPr="00E616A0" w:rsidRDefault="00394115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  <w:r w:rsidRPr="00A12AC9">
              <w:rPr>
                <w:rFonts w:asciiTheme="majorBidi" w:hAnsiTheme="majorBidi" w:cstheme="majorBidi"/>
                <w:sz w:val="24"/>
                <w:szCs w:val="30"/>
                <w:lang w:eastAsia="th-TH"/>
              </w:rPr>
              <w:t>-</w:t>
            </w:r>
          </w:p>
        </w:tc>
      </w:tr>
      <w:tr w:rsidR="00394115" w:rsidRPr="00DD7CDF" w14:paraId="15C37388" w14:textId="77777777" w:rsidTr="00633AE0">
        <w:tc>
          <w:tcPr>
            <w:tcW w:w="3510" w:type="dxa"/>
          </w:tcPr>
          <w:p w14:paraId="67128C97" w14:textId="7ECCA808" w:rsidR="00394115" w:rsidRPr="00A12AC9" w:rsidRDefault="002606E5" w:rsidP="0039411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94115" w:rsidRPr="00A12AC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394115">
              <w:rPr>
                <w:rFonts w:asciiTheme="majorBidi" w:hAnsiTheme="majorBidi" w:cstheme="majorBidi"/>
                <w:sz w:val="24"/>
                <w:szCs w:val="24"/>
              </w:rPr>
              <w:t>RBPI Elite Seeds LLC</w:t>
            </w:r>
            <w:r w:rsidR="00394115" w:rsidRPr="00A12A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94115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2606E5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3</w:t>
            </w:r>
            <w:r w:rsidR="00394115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4DA87A96" w14:textId="77777777" w:rsidR="00394115" w:rsidRPr="00DD7CDF" w:rsidRDefault="00394115" w:rsidP="00394115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shd w:val="clear" w:color="auto" w:fill="auto"/>
          </w:tcPr>
          <w:p w14:paraId="53739E63" w14:textId="5379E1AB" w:rsidR="00394115" w:rsidRPr="00A12AC9" w:rsidRDefault="008E173E" w:rsidP="00394115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ผลิตเมล็ดพันธุ์พืช</w:t>
            </w:r>
          </w:p>
        </w:tc>
        <w:tc>
          <w:tcPr>
            <w:tcW w:w="239" w:type="dxa"/>
            <w:vAlign w:val="center"/>
          </w:tcPr>
          <w:p w14:paraId="15902A43" w14:textId="77777777" w:rsidR="00394115" w:rsidRPr="00DD7CDF" w:rsidRDefault="00394115" w:rsidP="00394115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6B20E33" w14:textId="7DFC960E" w:rsidR="00394115" w:rsidRPr="00A12AC9" w:rsidRDefault="00394115" w:rsidP="00394115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07D7ADC5" w14:textId="77777777" w:rsidR="00394115" w:rsidRPr="00DD7CDF" w:rsidRDefault="00394115" w:rsidP="003941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8321FFA" w14:textId="26D91AF4" w:rsidR="00394115" w:rsidRPr="00A12AC9" w:rsidRDefault="002606E5" w:rsidP="0039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</w:t>
            </w:r>
            <w:r w:rsidR="00646F58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36" w:type="dxa"/>
            <w:vAlign w:val="bottom"/>
          </w:tcPr>
          <w:p w14:paraId="3601A99D" w14:textId="77777777" w:rsidR="00394115" w:rsidRPr="00A12AC9" w:rsidRDefault="00394115" w:rsidP="00394115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8D4C62C" w14:textId="65A99BE1" w:rsidR="00394115" w:rsidRPr="00A12AC9" w:rsidRDefault="00394115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  <w:r w:rsidRPr="00A12AC9">
              <w:rPr>
                <w:rFonts w:asciiTheme="majorBidi" w:hAnsiTheme="majorBidi" w:cstheme="majorBidi"/>
                <w:sz w:val="24"/>
                <w:szCs w:val="30"/>
                <w:lang w:eastAsia="th-TH"/>
              </w:rPr>
              <w:t>-</w:t>
            </w:r>
          </w:p>
        </w:tc>
      </w:tr>
      <w:tr w:rsidR="0023732E" w:rsidRPr="00DD7CDF" w14:paraId="7C8A5F09" w14:textId="77777777" w:rsidTr="00D9686D">
        <w:tc>
          <w:tcPr>
            <w:tcW w:w="3510" w:type="dxa"/>
          </w:tcPr>
          <w:p w14:paraId="58593C57" w14:textId="49151253" w:rsidR="0023732E" w:rsidRDefault="002606E5" w:rsidP="00D9686D">
            <w:pPr>
              <w:tabs>
                <w:tab w:val="left" w:pos="162"/>
              </w:tabs>
              <w:spacing w:line="350" w:lineRule="exact"/>
              <w:ind w:left="160" w:right="-198" w:hanging="2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606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23732E"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</w:t>
            </w:r>
            <w:proofErr w:type="spellStart"/>
            <w:r w:rsidR="002373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Yipeng</w:t>
            </w:r>
            <w:proofErr w:type="spellEnd"/>
            <w:r w:rsidR="002373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 LLC</w:t>
            </w:r>
            <w:r w:rsidR="00E616A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23732E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2606E5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4</w:t>
            </w:r>
            <w:r w:rsidR="0023732E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726CBCEE" w14:textId="77777777" w:rsidR="0023732E" w:rsidRPr="00DD7CDF" w:rsidRDefault="0023732E" w:rsidP="00D9686D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098E2CE" w14:textId="23D5DEAC" w:rsidR="0023732E" w:rsidRPr="00A12AC9" w:rsidRDefault="0023732E" w:rsidP="00D9686D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39" w:type="dxa"/>
          </w:tcPr>
          <w:p w14:paraId="1441EBDB" w14:textId="77777777" w:rsidR="0023732E" w:rsidRPr="00DD7CDF" w:rsidRDefault="0023732E" w:rsidP="00D9686D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001DD11" w14:textId="77777777" w:rsidR="0023732E" w:rsidRPr="00A12AC9" w:rsidRDefault="0023732E" w:rsidP="00D9686D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228AAAF9" w14:textId="77777777" w:rsidR="0023732E" w:rsidRPr="00DD7CDF" w:rsidRDefault="0023732E" w:rsidP="00D9686D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CCDC51C" w14:textId="658849FC" w:rsidR="0023732E" w:rsidRPr="00A12AC9" w:rsidRDefault="00415DEC" w:rsidP="00D9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36" w:type="dxa"/>
            <w:vAlign w:val="bottom"/>
          </w:tcPr>
          <w:p w14:paraId="3D0F94EB" w14:textId="77777777" w:rsidR="0023732E" w:rsidRPr="00A12AC9" w:rsidRDefault="0023732E" w:rsidP="00D9686D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9D0DBBB" w14:textId="77777777" w:rsidR="0023732E" w:rsidRPr="00E616A0" w:rsidRDefault="0023732E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31" w:right="-108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  <w:r w:rsidRPr="00E616A0">
              <w:rPr>
                <w:rFonts w:asciiTheme="majorBidi" w:hAnsiTheme="majorBidi" w:cstheme="majorBidi"/>
                <w:sz w:val="24"/>
                <w:szCs w:val="30"/>
                <w:lang w:eastAsia="th-TH"/>
              </w:rPr>
              <w:t>-</w:t>
            </w:r>
          </w:p>
        </w:tc>
      </w:tr>
      <w:tr w:rsidR="00394115" w:rsidRPr="00DD7CDF" w14:paraId="0D1BD02A" w14:textId="77777777" w:rsidTr="00842996">
        <w:trPr>
          <w:trHeight w:hRule="exact" w:val="65"/>
        </w:trPr>
        <w:tc>
          <w:tcPr>
            <w:tcW w:w="3510" w:type="dxa"/>
          </w:tcPr>
          <w:p w14:paraId="7858BB30" w14:textId="77777777" w:rsidR="00394115" w:rsidRPr="00A12AC9" w:rsidRDefault="00394115" w:rsidP="0039411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F122475" w14:textId="77777777" w:rsidR="00394115" w:rsidRPr="00DD7CDF" w:rsidRDefault="00394115" w:rsidP="00394115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60D9ECD" w14:textId="77777777" w:rsidR="00394115" w:rsidRPr="00A12AC9" w:rsidRDefault="00394115" w:rsidP="00394115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039219E2" w14:textId="77777777" w:rsidR="00394115" w:rsidRPr="00DD7CDF" w:rsidRDefault="00394115" w:rsidP="00394115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6F7ACE0" w14:textId="77777777" w:rsidR="00394115" w:rsidRPr="00A12AC9" w:rsidRDefault="00394115" w:rsidP="00394115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6AFC293" w14:textId="77777777" w:rsidR="00394115" w:rsidRPr="00DD7CDF" w:rsidRDefault="00394115" w:rsidP="003941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FC859E5" w14:textId="77777777" w:rsidR="00394115" w:rsidRPr="00A12AC9" w:rsidRDefault="00394115" w:rsidP="0039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42D6D87" w14:textId="77777777" w:rsidR="00394115" w:rsidRPr="00A12AC9" w:rsidRDefault="00394115" w:rsidP="00394115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DCF8486" w14:textId="77777777" w:rsidR="00394115" w:rsidRPr="00A12AC9" w:rsidRDefault="00394115" w:rsidP="00E6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01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30"/>
                <w:lang w:eastAsia="th-TH"/>
              </w:rPr>
            </w:pPr>
          </w:p>
        </w:tc>
      </w:tr>
      <w:tr w:rsidR="00394115" w:rsidRPr="00DD7CDF" w14:paraId="3131ADC6" w14:textId="77777777" w:rsidTr="00633AE0">
        <w:tc>
          <w:tcPr>
            <w:tcW w:w="3510" w:type="dxa"/>
          </w:tcPr>
          <w:p w14:paraId="7F0D99AB" w14:textId="77777777" w:rsidR="00394115" w:rsidRPr="00A12AC9" w:rsidRDefault="00394115" w:rsidP="0039411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บริษัทย่อยที่มีการเปลี่ยนแปลงสัดส่วนการถือหุ้น</w:t>
            </w:r>
          </w:p>
        </w:tc>
        <w:tc>
          <w:tcPr>
            <w:tcW w:w="265" w:type="dxa"/>
          </w:tcPr>
          <w:p w14:paraId="47CD4116" w14:textId="77777777" w:rsidR="00394115" w:rsidRPr="00DD7CDF" w:rsidRDefault="00394115" w:rsidP="00394115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14:paraId="2846CE86" w14:textId="77777777" w:rsidR="00394115" w:rsidRPr="00A12AC9" w:rsidRDefault="00394115" w:rsidP="00394115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3F6DA2E0" w14:textId="77777777" w:rsidR="00394115" w:rsidRPr="00DD7CDF" w:rsidRDefault="00394115" w:rsidP="00394115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6C0E4E0E" w14:textId="77777777" w:rsidR="00394115" w:rsidRPr="00A12AC9" w:rsidRDefault="00394115" w:rsidP="00394115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7BD55163" w14:textId="77777777" w:rsidR="00394115" w:rsidRPr="00DD7CDF" w:rsidRDefault="00394115" w:rsidP="003941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1A04F28" w14:textId="77777777" w:rsidR="00394115" w:rsidRPr="00A12AC9" w:rsidRDefault="00394115" w:rsidP="0039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E0985AD" w14:textId="77777777" w:rsidR="00394115" w:rsidRPr="00A12AC9" w:rsidRDefault="00394115" w:rsidP="00394115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E5A1704" w14:textId="77777777" w:rsidR="00394115" w:rsidRPr="00A12AC9" w:rsidRDefault="00394115" w:rsidP="0039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394115" w:rsidRPr="00DD7CDF" w14:paraId="1E115D17" w14:textId="77777777" w:rsidTr="00633AE0">
        <w:tc>
          <w:tcPr>
            <w:tcW w:w="3510" w:type="dxa"/>
          </w:tcPr>
          <w:p w14:paraId="56146909" w14:textId="77777777" w:rsidR="00394115" w:rsidRPr="00A12AC9" w:rsidRDefault="00394115" w:rsidP="0039411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5" w:type="dxa"/>
          </w:tcPr>
          <w:p w14:paraId="680E563C" w14:textId="77777777" w:rsidR="00394115" w:rsidRPr="00DD7CDF" w:rsidRDefault="00394115" w:rsidP="00394115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vAlign w:val="center"/>
          </w:tcPr>
          <w:p w14:paraId="090F1F15" w14:textId="77777777" w:rsidR="00394115" w:rsidRPr="00A12AC9" w:rsidRDefault="00394115" w:rsidP="00394115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24280F98" w14:textId="77777777" w:rsidR="00394115" w:rsidRPr="00DD7CDF" w:rsidRDefault="00394115" w:rsidP="00394115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2FEAFF14" w14:textId="77777777" w:rsidR="00394115" w:rsidRPr="00A12AC9" w:rsidRDefault="00394115" w:rsidP="00394115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65487955" w14:textId="77777777" w:rsidR="00394115" w:rsidRPr="00DD7CDF" w:rsidRDefault="00394115" w:rsidP="003941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8638E44" w14:textId="77777777" w:rsidR="00394115" w:rsidRPr="00A12AC9" w:rsidRDefault="00394115" w:rsidP="0039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E559F1F" w14:textId="77777777" w:rsidR="00394115" w:rsidRPr="00A12AC9" w:rsidRDefault="00394115" w:rsidP="00394115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05C628A1" w14:textId="77777777" w:rsidR="00394115" w:rsidRPr="00A12AC9" w:rsidRDefault="00394115" w:rsidP="0039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23732E" w:rsidRPr="00DD7CDF" w14:paraId="7634FA37" w14:textId="77777777" w:rsidTr="00D9686D">
        <w:tc>
          <w:tcPr>
            <w:tcW w:w="3510" w:type="dxa"/>
          </w:tcPr>
          <w:p w14:paraId="303B97FA" w14:textId="4430134C" w:rsidR="0023732E" w:rsidRPr="00A12AC9" w:rsidRDefault="002606E5" w:rsidP="00D9686D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3732E" w:rsidRPr="00A12AC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23732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ดัคกาลบี้ กรุ๊ป จำกัด </w:t>
            </w:r>
            <w:r w:rsidR="0023732E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2606E5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5</w:t>
            </w:r>
            <w:r w:rsidR="0023732E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79420D63" w14:textId="77777777" w:rsidR="0023732E" w:rsidRPr="00DD7CDF" w:rsidRDefault="0023732E" w:rsidP="00D9686D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6087850" w14:textId="77777777" w:rsidR="0023732E" w:rsidRPr="00A12AC9" w:rsidRDefault="0023732E" w:rsidP="00D9686D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39" w:type="dxa"/>
          </w:tcPr>
          <w:p w14:paraId="3DFC7DE3" w14:textId="77777777" w:rsidR="0023732E" w:rsidRPr="00DD7CDF" w:rsidRDefault="0023732E" w:rsidP="00D9686D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A764BCD" w14:textId="77777777" w:rsidR="0023732E" w:rsidRPr="00A12AC9" w:rsidRDefault="0023732E" w:rsidP="00D9686D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4746C540" w14:textId="77777777" w:rsidR="0023732E" w:rsidRPr="00DD7CDF" w:rsidRDefault="0023732E" w:rsidP="00D9686D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109F08F" w14:textId="42FD458A" w:rsidR="0023732E" w:rsidRPr="00A12AC9" w:rsidRDefault="002606E5" w:rsidP="00D9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59</w:t>
            </w:r>
            <w:r w:rsidR="0023732E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36" w:type="dxa"/>
            <w:vAlign w:val="bottom"/>
          </w:tcPr>
          <w:p w14:paraId="755E5C49" w14:textId="77777777" w:rsidR="0023732E" w:rsidRPr="00A12AC9" w:rsidRDefault="0023732E" w:rsidP="00D9686D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0076185" w14:textId="3ACAC917" w:rsidR="0023732E" w:rsidRPr="00A12AC9" w:rsidRDefault="002606E5" w:rsidP="00D96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41</w:t>
            </w:r>
            <w:r w:rsidR="0023732E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</w:t>
            </w:r>
          </w:p>
        </w:tc>
      </w:tr>
      <w:tr w:rsidR="00394115" w:rsidRPr="00DD7CDF" w14:paraId="23B7AF3D" w14:textId="77777777" w:rsidTr="00633AE0">
        <w:tc>
          <w:tcPr>
            <w:tcW w:w="3510" w:type="dxa"/>
          </w:tcPr>
          <w:p w14:paraId="1B2D0277" w14:textId="0B5FA48A" w:rsidR="00394115" w:rsidRPr="00A12AC9" w:rsidRDefault="002606E5" w:rsidP="0039411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94115" w:rsidRPr="00A12AC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CE7659">
              <w:rPr>
                <w:rFonts w:asciiTheme="majorBidi" w:hAnsiTheme="majorBidi" w:cstheme="majorBidi"/>
                <w:sz w:val="24"/>
                <w:szCs w:val="24"/>
              </w:rPr>
              <w:t>C.P. Aquaculture (</w:t>
            </w:r>
            <w:proofErr w:type="spellStart"/>
            <w:r w:rsidR="00CE7659">
              <w:rPr>
                <w:rFonts w:asciiTheme="majorBidi" w:hAnsiTheme="majorBidi" w:cstheme="majorBidi"/>
                <w:sz w:val="24"/>
                <w:szCs w:val="24"/>
              </w:rPr>
              <w:t>Dongfang</w:t>
            </w:r>
            <w:proofErr w:type="spellEnd"/>
            <w:r w:rsidR="00CE7659">
              <w:rPr>
                <w:rFonts w:asciiTheme="majorBidi" w:hAnsiTheme="majorBidi" w:cstheme="majorBidi"/>
                <w:sz w:val="24"/>
                <w:szCs w:val="24"/>
              </w:rPr>
              <w:t>) Co., Ltd.</w:t>
            </w:r>
            <w:r w:rsidR="00CE7659"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CE7659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2606E5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2</w:t>
            </w:r>
            <w:r w:rsidR="00CE7659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28C4512B" w14:textId="77777777" w:rsidR="00394115" w:rsidRPr="00DD7CDF" w:rsidRDefault="00394115" w:rsidP="00394115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0E6AB278" w14:textId="025516C5" w:rsidR="00394115" w:rsidRPr="00A12AC9" w:rsidRDefault="00CE7659" w:rsidP="00394115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เพาะฟักลู</w:t>
            </w:r>
            <w:r w:rsidR="00F916B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กุ้ง</w:t>
            </w:r>
          </w:p>
        </w:tc>
        <w:tc>
          <w:tcPr>
            <w:tcW w:w="239" w:type="dxa"/>
          </w:tcPr>
          <w:p w14:paraId="2E4D62E3" w14:textId="77777777" w:rsidR="00394115" w:rsidRPr="00DD7CDF" w:rsidRDefault="00394115" w:rsidP="00394115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9D76844" w14:textId="77777777" w:rsidR="00394115" w:rsidRPr="00A12AC9" w:rsidRDefault="00394115" w:rsidP="00394115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07C7F5B0" w14:textId="77777777" w:rsidR="00394115" w:rsidRPr="00DD7CDF" w:rsidRDefault="00394115" w:rsidP="0039411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D291384" w14:textId="334C0CAC" w:rsidR="00394115" w:rsidRPr="00A12AC9" w:rsidRDefault="002606E5" w:rsidP="0039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</w:t>
            </w:r>
            <w:r w:rsidR="00CE7659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236" w:type="dxa"/>
            <w:vAlign w:val="bottom"/>
          </w:tcPr>
          <w:p w14:paraId="4BDE79BB" w14:textId="77777777" w:rsidR="00394115" w:rsidRPr="00A12AC9" w:rsidRDefault="00394115" w:rsidP="00394115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30F0DF6A" w14:textId="2AECF2DD" w:rsidR="00394115" w:rsidRPr="00A12AC9" w:rsidRDefault="002606E5" w:rsidP="0039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</w:t>
            </w:r>
            <w:r w:rsidR="00CE7659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00</w:t>
            </w:r>
          </w:p>
        </w:tc>
      </w:tr>
      <w:tr w:rsidR="00CE7659" w:rsidRPr="00DD7CDF" w14:paraId="041B6417" w14:textId="77777777" w:rsidTr="00633AE0">
        <w:tc>
          <w:tcPr>
            <w:tcW w:w="3510" w:type="dxa"/>
          </w:tcPr>
          <w:p w14:paraId="6290C0BC" w14:textId="51947273" w:rsidR="00CE7659" w:rsidRPr="00A12AC9" w:rsidRDefault="002606E5" w:rsidP="00CE7659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E7659" w:rsidRPr="00A12AC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CE7659">
              <w:rPr>
                <w:rFonts w:asciiTheme="majorBidi" w:hAnsiTheme="majorBidi" w:cstheme="majorBidi"/>
                <w:sz w:val="24"/>
                <w:szCs w:val="24"/>
              </w:rPr>
              <w:t>C.P. Aquaculture (Zhanjiang) Co., Ltd.</w:t>
            </w:r>
            <w:r w:rsidR="00CE7659"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CE7659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2606E5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2</w:t>
            </w:r>
            <w:r w:rsidR="00CE7659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663EE6F4" w14:textId="77777777" w:rsidR="00CE7659" w:rsidRPr="00DD7CDF" w:rsidRDefault="00CE7659" w:rsidP="00CE7659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162F05BF" w14:textId="4C1B875D" w:rsidR="00CE7659" w:rsidRPr="00A12AC9" w:rsidRDefault="00CE7659" w:rsidP="00CE7659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เพาะฟักลู</w:t>
            </w:r>
            <w:r w:rsidR="00F916B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กุ้ง</w:t>
            </w:r>
          </w:p>
        </w:tc>
        <w:tc>
          <w:tcPr>
            <w:tcW w:w="239" w:type="dxa"/>
          </w:tcPr>
          <w:p w14:paraId="24FC2177" w14:textId="77777777" w:rsidR="00CE7659" w:rsidRPr="00DD7CDF" w:rsidRDefault="00CE7659" w:rsidP="00CE7659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79CAB18" w14:textId="705CB829" w:rsidR="00CE7659" w:rsidRPr="00A12AC9" w:rsidRDefault="00CE7659" w:rsidP="00CE7659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505CA1E4" w14:textId="77777777" w:rsidR="00CE7659" w:rsidRPr="00DD7CDF" w:rsidRDefault="00CE7659" w:rsidP="00CE7659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CBB9082" w14:textId="10EC0AED" w:rsidR="00CE7659" w:rsidRPr="009E5BF8" w:rsidRDefault="002606E5" w:rsidP="00CE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</w:t>
            </w:r>
            <w:r w:rsidR="00CE7659" w:rsidRPr="00856F66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236" w:type="dxa"/>
            <w:vAlign w:val="bottom"/>
          </w:tcPr>
          <w:p w14:paraId="12A37531" w14:textId="77777777" w:rsidR="00CE7659" w:rsidRPr="00A12AC9" w:rsidRDefault="00CE7659" w:rsidP="00CE7659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23D3817D" w14:textId="21F0C215" w:rsidR="00CE7659" w:rsidRPr="00A12AC9" w:rsidRDefault="002606E5" w:rsidP="00CE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</w:t>
            </w:r>
            <w:r w:rsidR="00CE7659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00</w:t>
            </w:r>
          </w:p>
        </w:tc>
      </w:tr>
      <w:tr w:rsidR="00CE7659" w:rsidRPr="00DD7CDF" w14:paraId="39E1FDE3" w14:textId="77777777" w:rsidTr="00633AE0">
        <w:tc>
          <w:tcPr>
            <w:tcW w:w="3510" w:type="dxa"/>
          </w:tcPr>
          <w:p w14:paraId="517CE2E7" w14:textId="3765D7BF" w:rsidR="00CE7659" w:rsidRPr="00A12AC9" w:rsidRDefault="002606E5" w:rsidP="00CE7659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E7659" w:rsidRPr="00A12AC9">
              <w:rPr>
                <w:rFonts w:asciiTheme="majorBidi" w:hAnsiTheme="majorBidi" w:cstheme="majorBidi"/>
                <w:sz w:val="24"/>
                <w:szCs w:val="24"/>
              </w:rPr>
              <w:t xml:space="preserve">) Lianyungang Chia Tai </w:t>
            </w:r>
            <w:proofErr w:type="spellStart"/>
            <w:r w:rsidR="00CE7659" w:rsidRPr="00A12AC9">
              <w:rPr>
                <w:rFonts w:asciiTheme="majorBidi" w:hAnsiTheme="majorBidi" w:cstheme="majorBidi"/>
                <w:sz w:val="24"/>
                <w:szCs w:val="24"/>
              </w:rPr>
              <w:t>Agro</w:t>
            </w:r>
            <w:proofErr w:type="spellEnd"/>
            <w:r w:rsidR="00CE7659" w:rsidRPr="00A12AC9">
              <w:rPr>
                <w:rFonts w:asciiTheme="majorBidi" w:hAnsiTheme="majorBidi" w:cstheme="majorBidi"/>
                <w:sz w:val="24"/>
                <w:szCs w:val="24"/>
              </w:rPr>
              <w:t>-industry</w:t>
            </w:r>
          </w:p>
        </w:tc>
        <w:tc>
          <w:tcPr>
            <w:tcW w:w="265" w:type="dxa"/>
          </w:tcPr>
          <w:p w14:paraId="3F199F8B" w14:textId="77777777" w:rsidR="00CE7659" w:rsidRPr="00DD7CDF" w:rsidRDefault="00CE7659" w:rsidP="00CE7659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50A795A" w14:textId="76DDAF61" w:rsidR="00CE7659" w:rsidRPr="00A12AC9" w:rsidRDefault="00CE7659" w:rsidP="00CE7659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39" w:type="dxa"/>
          </w:tcPr>
          <w:p w14:paraId="0DDE5414" w14:textId="77777777" w:rsidR="00CE7659" w:rsidRPr="00DD7CDF" w:rsidRDefault="00CE7659" w:rsidP="00CE7659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54C49B3" w14:textId="319E1732" w:rsidR="00CE7659" w:rsidRPr="00A12AC9" w:rsidRDefault="00CE7659" w:rsidP="00CE7659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7AB427F9" w14:textId="77777777" w:rsidR="00CE7659" w:rsidRPr="00DD7CDF" w:rsidRDefault="00CE7659" w:rsidP="00CE7659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C6E7464" w14:textId="3CB337EF" w:rsidR="00CE7659" w:rsidRPr="00A12AC9" w:rsidRDefault="002606E5" w:rsidP="00CE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36</w:t>
            </w:r>
            <w:r w:rsidR="00CE7659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57</w:t>
            </w:r>
          </w:p>
        </w:tc>
        <w:tc>
          <w:tcPr>
            <w:tcW w:w="236" w:type="dxa"/>
            <w:vAlign w:val="bottom"/>
          </w:tcPr>
          <w:p w14:paraId="647400C2" w14:textId="77777777" w:rsidR="00CE7659" w:rsidRPr="00A12AC9" w:rsidRDefault="00CE7659" w:rsidP="00CE7659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514E09FD" w14:textId="7255AA69" w:rsidR="00CE7659" w:rsidRPr="00A12AC9" w:rsidRDefault="002606E5" w:rsidP="00CE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27</w:t>
            </w:r>
            <w:r w:rsidR="003607C7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30</w:t>
            </w:r>
          </w:p>
        </w:tc>
      </w:tr>
      <w:tr w:rsidR="00CE7659" w:rsidRPr="00DD7CDF" w14:paraId="386F412D" w14:textId="77777777" w:rsidTr="00633AE0">
        <w:tc>
          <w:tcPr>
            <w:tcW w:w="3510" w:type="dxa"/>
          </w:tcPr>
          <w:p w14:paraId="58CA86CF" w14:textId="2896F0E2" w:rsidR="00CE7659" w:rsidRPr="00A12AC9" w:rsidRDefault="00CE7659" w:rsidP="00CE7659">
            <w:pPr>
              <w:tabs>
                <w:tab w:val="left" w:pos="162"/>
              </w:tabs>
              <w:spacing w:line="350" w:lineRule="exact"/>
              <w:ind w:left="160" w:right="-198" w:hanging="2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Development Co., Ltd. </w:t>
            </w:r>
            <w:r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="002606E5" w:rsidRPr="002606E5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2</w:t>
            </w:r>
            <w:r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6CA29042" w14:textId="77777777" w:rsidR="00CE7659" w:rsidRPr="00DD7CDF" w:rsidRDefault="00CE7659" w:rsidP="00CE7659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38524BF" w14:textId="77777777" w:rsidR="00CE7659" w:rsidRPr="00A12AC9" w:rsidRDefault="00CE7659" w:rsidP="00CE7659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15DF751A" w14:textId="77777777" w:rsidR="00CE7659" w:rsidRPr="00DD7CDF" w:rsidRDefault="00CE7659" w:rsidP="00CE7659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89C2563" w14:textId="77777777" w:rsidR="00CE7659" w:rsidRPr="00DD7CDF" w:rsidRDefault="00CE7659" w:rsidP="00CE7659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5953109E" w14:textId="77777777" w:rsidR="00CE7659" w:rsidRPr="00DD7CDF" w:rsidRDefault="00CE7659" w:rsidP="00CE7659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2B16C71" w14:textId="77777777" w:rsidR="00CE7659" w:rsidRPr="00A12AC9" w:rsidRDefault="00CE7659" w:rsidP="00CE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B9A0C3B" w14:textId="77777777" w:rsidR="00CE7659" w:rsidRPr="00A12AC9" w:rsidRDefault="00CE7659" w:rsidP="00CE7659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FD423D3" w14:textId="77777777" w:rsidR="00CE7659" w:rsidRPr="00A12AC9" w:rsidRDefault="00CE7659" w:rsidP="00CE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CE7659" w:rsidRPr="00DD7CDF" w14:paraId="18543972" w14:textId="77777777" w:rsidTr="00633AE0">
        <w:tc>
          <w:tcPr>
            <w:tcW w:w="3510" w:type="dxa"/>
          </w:tcPr>
          <w:p w14:paraId="1F242800" w14:textId="77ED5753" w:rsidR="00CE7659" w:rsidRPr="00A12AC9" w:rsidRDefault="002606E5" w:rsidP="00CE7659">
            <w:pPr>
              <w:tabs>
                <w:tab w:val="left" w:pos="162"/>
              </w:tabs>
              <w:spacing w:line="350" w:lineRule="exact"/>
              <w:ind w:left="160" w:right="-198" w:hanging="2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606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CE7659"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</w:t>
            </w:r>
            <w:proofErr w:type="spellStart"/>
            <w:r w:rsidR="00CE7659"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PetRepublic</w:t>
            </w:r>
            <w:proofErr w:type="spellEnd"/>
            <w:r w:rsidR="00CE7659"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Ltd. </w:t>
            </w:r>
            <w:r w:rsidR="00CE7659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2606E5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6</w:t>
            </w:r>
            <w:r w:rsidR="00CE7659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491F5ADF" w14:textId="77777777" w:rsidR="00CE7659" w:rsidRPr="00DD7CDF" w:rsidRDefault="00CE7659" w:rsidP="00CE7659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52EDF2CE" w14:textId="77777777" w:rsidR="00CE7659" w:rsidRPr="00A12AC9" w:rsidRDefault="00CE7659" w:rsidP="00CE7659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ผลิตและจำหน่ายอาหารสำหรับสัตว์เลี้ยง</w:t>
            </w:r>
          </w:p>
        </w:tc>
        <w:tc>
          <w:tcPr>
            <w:tcW w:w="239" w:type="dxa"/>
          </w:tcPr>
          <w:p w14:paraId="0D88A1DB" w14:textId="77777777" w:rsidR="00CE7659" w:rsidRPr="00DD7CDF" w:rsidRDefault="00CE7659" w:rsidP="00CE7659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4DB5F9F1" w14:textId="77777777" w:rsidR="00CE7659" w:rsidRPr="00A12AC9" w:rsidRDefault="00CE7659" w:rsidP="00CE7659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594272E8" w14:textId="77777777" w:rsidR="00CE7659" w:rsidRPr="00DD7CDF" w:rsidRDefault="00CE7659" w:rsidP="00CE7659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53F1EBF" w14:textId="32B8E334" w:rsidR="00CE7659" w:rsidRPr="00A12AC9" w:rsidRDefault="00182897" w:rsidP="00CE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60.00</w:t>
            </w:r>
          </w:p>
        </w:tc>
        <w:tc>
          <w:tcPr>
            <w:tcW w:w="236" w:type="dxa"/>
            <w:vAlign w:val="bottom"/>
          </w:tcPr>
          <w:p w14:paraId="418B77E1" w14:textId="77777777" w:rsidR="00CE7659" w:rsidRPr="00A12AC9" w:rsidRDefault="00CE7659" w:rsidP="00CE7659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1E82BB32" w14:textId="407CFAF6" w:rsidR="00CE7659" w:rsidRPr="00A12AC9" w:rsidRDefault="002606E5" w:rsidP="00CE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</w:t>
            </w:r>
            <w:r w:rsidR="00CE7659" w:rsidRPr="00A12AC9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67</w:t>
            </w:r>
          </w:p>
        </w:tc>
      </w:tr>
      <w:tr w:rsidR="004E6ADB" w:rsidRPr="00DD7CDF" w14:paraId="3153AAE1" w14:textId="77777777" w:rsidTr="00633AE0">
        <w:tc>
          <w:tcPr>
            <w:tcW w:w="3510" w:type="dxa"/>
          </w:tcPr>
          <w:p w14:paraId="3C2C6501" w14:textId="7544F537" w:rsidR="004E6ADB" w:rsidRDefault="002606E5" w:rsidP="004E6ADB">
            <w:pPr>
              <w:tabs>
                <w:tab w:val="left" w:pos="162"/>
              </w:tabs>
              <w:spacing w:line="350" w:lineRule="exact"/>
              <w:ind w:left="160" w:right="-198" w:hanging="2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606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4E6ADB"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</w:t>
            </w:r>
            <w:r w:rsidR="004E6AD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Rui Mu Foods Co., Ltd.</w:t>
            </w:r>
            <w:r w:rsidR="004E6ADB"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4E6ADB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="00FB7556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7</w:t>
            </w:r>
            <w:r w:rsidR="004E6ADB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0E2BA511" w14:textId="77777777" w:rsidR="004E6ADB" w:rsidRPr="00DD7CDF" w:rsidRDefault="004E6ADB" w:rsidP="004E6ADB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3B683E84" w14:textId="11D7BAC3" w:rsidR="004E6ADB" w:rsidRPr="00A12AC9" w:rsidRDefault="004E6ADB" w:rsidP="004E6ADB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ธุรกิจไก่ไข่</w:t>
            </w:r>
          </w:p>
        </w:tc>
        <w:tc>
          <w:tcPr>
            <w:tcW w:w="239" w:type="dxa"/>
          </w:tcPr>
          <w:p w14:paraId="2933106B" w14:textId="77777777" w:rsidR="004E6ADB" w:rsidRPr="00DD7CDF" w:rsidRDefault="004E6ADB" w:rsidP="004E6ADB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70990C5" w14:textId="4AAADBA1" w:rsidR="004E6ADB" w:rsidRPr="00A12AC9" w:rsidRDefault="004E6ADB" w:rsidP="004E6ADB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251" w:type="dxa"/>
          </w:tcPr>
          <w:p w14:paraId="35039C60" w14:textId="77777777" w:rsidR="004E6ADB" w:rsidRPr="00DD7CDF" w:rsidRDefault="004E6ADB" w:rsidP="004E6AD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692DB4D" w14:textId="01F82004" w:rsidR="004E6ADB" w:rsidRPr="00A12AC9" w:rsidRDefault="002606E5" w:rsidP="004E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26</w:t>
            </w:r>
            <w:r w:rsidR="004E6AD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</w:t>
            </w:r>
          </w:p>
        </w:tc>
        <w:tc>
          <w:tcPr>
            <w:tcW w:w="236" w:type="dxa"/>
            <w:vAlign w:val="bottom"/>
          </w:tcPr>
          <w:p w14:paraId="2AF3FD4E" w14:textId="77777777" w:rsidR="004E6ADB" w:rsidRPr="00A12AC9" w:rsidRDefault="004E6ADB" w:rsidP="004E6ADB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6D495520" w14:textId="10CF9E53" w:rsidR="004E6ADB" w:rsidRPr="00A12AC9" w:rsidRDefault="002606E5" w:rsidP="004E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20</w:t>
            </w:r>
            <w:r w:rsidR="004E6AD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28</w:t>
            </w:r>
          </w:p>
        </w:tc>
      </w:tr>
      <w:tr w:rsidR="004E6ADB" w:rsidRPr="00DD7CDF" w14:paraId="7EEA2EF3" w14:textId="77777777" w:rsidTr="00633AE0">
        <w:tc>
          <w:tcPr>
            <w:tcW w:w="3510" w:type="dxa"/>
          </w:tcPr>
          <w:p w14:paraId="722C7A71" w14:textId="10A15C33" w:rsidR="004E6ADB" w:rsidRPr="00A12AC9" w:rsidRDefault="002606E5" w:rsidP="004E6ADB">
            <w:pPr>
              <w:tabs>
                <w:tab w:val="left" w:pos="162"/>
              </w:tabs>
              <w:spacing w:line="350" w:lineRule="exact"/>
              <w:ind w:left="160" w:right="-198" w:hanging="2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606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4E6ADB"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Sheng Da Foods Co., Ltd. </w:t>
            </w:r>
            <w:r w:rsidR="004E6ADB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2606E5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7</w:t>
            </w:r>
            <w:r w:rsidR="004E6ADB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2F622B73" w14:textId="77777777" w:rsidR="004E6ADB" w:rsidRPr="00DD7CDF" w:rsidRDefault="004E6ADB" w:rsidP="004E6ADB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6429B1EB" w14:textId="77777777" w:rsidR="004E6ADB" w:rsidRPr="00A12AC9" w:rsidRDefault="004E6ADB" w:rsidP="004E6ADB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12AC9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ธุรกิจไก่ไข่</w:t>
            </w:r>
          </w:p>
        </w:tc>
        <w:tc>
          <w:tcPr>
            <w:tcW w:w="239" w:type="dxa"/>
          </w:tcPr>
          <w:p w14:paraId="2E9B67BA" w14:textId="77777777" w:rsidR="004E6ADB" w:rsidRPr="00DD7CDF" w:rsidRDefault="004E6ADB" w:rsidP="004E6ADB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1AE71EDE" w14:textId="77777777" w:rsidR="004E6ADB" w:rsidRPr="00A12AC9" w:rsidRDefault="004E6ADB" w:rsidP="004E6ADB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AC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251" w:type="dxa"/>
          </w:tcPr>
          <w:p w14:paraId="2F97EB63" w14:textId="77777777" w:rsidR="004E6ADB" w:rsidRPr="00DD7CDF" w:rsidRDefault="004E6ADB" w:rsidP="004E6AD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22E0C67" w14:textId="7EC38ACF" w:rsidR="004E6ADB" w:rsidRPr="00A12AC9" w:rsidRDefault="002606E5" w:rsidP="004E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14</w:t>
            </w:r>
            <w:r w:rsidR="0067430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92</w:t>
            </w:r>
          </w:p>
        </w:tc>
        <w:tc>
          <w:tcPr>
            <w:tcW w:w="236" w:type="dxa"/>
            <w:vAlign w:val="bottom"/>
          </w:tcPr>
          <w:p w14:paraId="6B9ECAA5" w14:textId="77777777" w:rsidR="004E6ADB" w:rsidRPr="00A12AC9" w:rsidRDefault="004E6ADB" w:rsidP="004E6ADB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5D10644" w14:textId="6FC3B897" w:rsidR="004E6ADB" w:rsidRPr="00A12AC9" w:rsidRDefault="002606E5" w:rsidP="004E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19</w:t>
            </w:r>
            <w:r w:rsidR="004E6ADB" w:rsidRPr="00A12AC9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89</w:t>
            </w:r>
          </w:p>
        </w:tc>
      </w:tr>
      <w:tr w:rsidR="00DD6207" w:rsidRPr="00DD7CDF" w14:paraId="4DBF5F1A" w14:textId="77777777" w:rsidTr="00633AE0">
        <w:tc>
          <w:tcPr>
            <w:tcW w:w="3510" w:type="dxa"/>
          </w:tcPr>
          <w:p w14:paraId="2596C124" w14:textId="6050FC1C" w:rsidR="00DD6207" w:rsidRDefault="002606E5" w:rsidP="00DD6207">
            <w:pPr>
              <w:tabs>
                <w:tab w:val="left" w:pos="162"/>
              </w:tabs>
              <w:spacing w:line="350" w:lineRule="exact"/>
              <w:ind w:left="160" w:right="-198" w:hanging="2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606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DD6207"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</w:t>
            </w:r>
            <w:r w:rsidR="00DD62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Zhangzhou C.P. Ch</w:t>
            </w:r>
            <w:r w:rsidR="00486F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ia</w:t>
            </w:r>
            <w:r w:rsidR="00DD62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Tai Aquaculture Co., Ltd.</w:t>
            </w:r>
            <w:r w:rsidR="00DD6207" w:rsidRPr="00A12A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DD6207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2606E5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2</w:t>
            </w:r>
            <w:r w:rsidR="00DD6207" w:rsidRPr="00A12A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237C4345" w14:textId="77777777" w:rsidR="00DD6207" w:rsidRPr="00DD7CDF" w:rsidRDefault="00DD6207" w:rsidP="00DD6207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12D6297" w14:textId="769267A7" w:rsidR="00DD6207" w:rsidRDefault="00DD6207" w:rsidP="00DD6207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ฟาร์มเพาะเลี้ยงกุ้ง</w:t>
            </w:r>
          </w:p>
        </w:tc>
        <w:tc>
          <w:tcPr>
            <w:tcW w:w="239" w:type="dxa"/>
          </w:tcPr>
          <w:p w14:paraId="752C215B" w14:textId="77777777" w:rsidR="00DD6207" w:rsidRPr="00DD7CDF" w:rsidRDefault="00DD6207" w:rsidP="00DD6207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9088C7B" w14:textId="212314E7" w:rsidR="00DD6207" w:rsidRDefault="00DD6207" w:rsidP="00DD6207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8021E3B" w14:textId="77777777" w:rsidR="00DD6207" w:rsidRPr="00DD7CDF" w:rsidRDefault="00DD6207" w:rsidP="00DD620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44E8538" w14:textId="7179CEDD" w:rsidR="00DD6207" w:rsidRDefault="002606E5" w:rsidP="00DD6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</w:t>
            </w:r>
            <w:r w:rsidR="00DD6207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236" w:type="dxa"/>
            <w:vAlign w:val="bottom"/>
          </w:tcPr>
          <w:p w14:paraId="73596944" w14:textId="77777777" w:rsidR="00DD6207" w:rsidRPr="00A12AC9" w:rsidRDefault="00DD6207" w:rsidP="00DD620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4828512F" w14:textId="6C088C8B" w:rsidR="00DD6207" w:rsidRDefault="002606E5" w:rsidP="00DD6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</w:t>
            </w:r>
            <w:r w:rsidR="00DD6207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2606E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00</w:t>
            </w:r>
          </w:p>
        </w:tc>
      </w:tr>
      <w:tr w:rsidR="00856F66" w:rsidRPr="00DD7CDF" w14:paraId="6337E175" w14:textId="77777777" w:rsidTr="006F57C9">
        <w:trPr>
          <w:trHeight w:hRule="exact" w:val="299"/>
        </w:trPr>
        <w:tc>
          <w:tcPr>
            <w:tcW w:w="3510" w:type="dxa"/>
          </w:tcPr>
          <w:p w14:paraId="79A8A864" w14:textId="77777777" w:rsidR="00856F66" w:rsidRDefault="00856F66" w:rsidP="00DD6207">
            <w:pPr>
              <w:tabs>
                <w:tab w:val="left" w:pos="162"/>
              </w:tabs>
              <w:spacing w:line="350" w:lineRule="exact"/>
              <w:ind w:left="160" w:right="-198" w:hanging="26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56510222" w14:textId="77777777" w:rsidR="00856F66" w:rsidRPr="00DD7CDF" w:rsidRDefault="00856F66" w:rsidP="00DD6207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</w:tcPr>
          <w:p w14:paraId="7CCBAB4A" w14:textId="77777777" w:rsidR="00856F66" w:rsidRDefault="00856F66" w:rsidP="00DD6207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2C772707" w14:textId="77777777" w:rsidR="00856F66" w:rsidRPr="00DD7CDF" w:rsidRDefault="00856F66" w:rsidP="00DD6207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220F5CE" w14:textId="77777777" w:rsidR="00856F66" w:rsidRDefault="00856F66" w:rsidP="00DD6207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582DDDD" w14:textId="77777777" w:rsidR="00856F66" w:rsidRPr="00DD7CDF" w:rsidRDefault="00856F66" w:rsidP="00DD620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8865535" w14:textId="77777777" w:rsidR="00856F66" w:rsidRDefault="00856F66" w:rsidP="00DD6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47F97B7" w14:textId="77777777" w:rsidR="00856F66" w:rsidRPr="00A12AC9" w:rsidRDefault="00856F66" w:rsidP="00DD620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14:paraId="7DEC0990" w14:textId="77777777" w:rsidR="00856F66" w:rsidRDefault="00856F66" w:rsidP="00DD6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</w:tbl>
    <w:p w14:paraId="2100C5ED" w14:textId="403BCC6F" w:rsidR="00E85DF1" w:rsidRDefault="00E85DF1" w:rsidP="00F26CE8">
      <w:pPr>
        <w:pStyle w:val="ListParagraph"/>
        <w:numPr>
          <w:ilvl w:val="0"/>
          <w:numId w:val="16"/>
        </w:numPr>
        <w:tabs>
          <w:tab w:val="left" w:pos="360"/>
          <w:tab w:val="left" w:pos="810"/>
          <w:tab w:val="left" w:pos="907"/>
        </w:tabs>
        <w:spacing w:line="240" w:lineRule="atLeast"/>
        <w:ind w:left="360" w:right="245" w:hanging="180"/>
        <w:contextualSpacing/>
        <w:jc w:val="both"/>
        <w:rPr>
          <w:rFonts w:ascii="Angsana New" w:hAnsi="Angsana New" w:cs="Angsana New"/>
          <w:color w:val="000000"/>
          <w:szCs w:val="24"/>
        </w:rPr>
      </w:pPr>
      <w:r w:rsidRPr="000429AC">
        <w:rPr>
          <w:rFonts w:ascii="Angsana New" w:hAnsi="Angsana New" w:cs="Angsana New"/>
          <w:color w:val="000000"/>
          <w:szCs w:val="24"/>
          <w:cs/>
        </w:rPr>
        <w:t>เป็นบริษัทย่อยของ</w:t>
      </w:r>
      <w:r w:rsidRPr="000429AC">
        <w:rPr>
          <w:rFonts w:ascii="Angsana New" w:hAnsi="Angsana New" w:cs="Angsana New"/>
          <w:color w:val="000000"/>
          <w:szCs w:val="24"/>
        </w:rPr>
        <w:t xml:space="preserve"> </w:t>
      </w:r>
      <w:proofErr w:type="spellStart"/>
      <w:r w:rsidR="004873B6">
        <w:rPr>
          <w:rFonts w:ascii="Angsana New" w:hAnsi="Angsana New" w:cs="Angsana New"/>
          <w:color w:val="000000"/>
          <w:szCs w:val="24"/>
        </w:rPr>
        <w:t>Stesha</w:t>
      </w:r>
      <w:proofErr w:type="spellEnd"/>
      <w:r w:rsidR="004873B6">
        <w:rPr>
          <w:rFonts w:ascii="Angsana New" w:hAnsi="Angsana New" w:cs="Angsana New"/>
          <w:color w:val="000000"/>
          <w:szCs w:val="24"/>
        </w:rPr>
        <w:t xml:space="preserve"> LLC</w:t>
      </w:r>
    </w:p>
    <w:p w14:paraId="214FA854" w14:textId="77777777" w:rsidR="000C6310" w:rsidRPr="004873B6" w:rsidRDefault="000C6310" w:rsidP="00F26CE8">
      <w:pPr>
        <w:pStyle w:val="ListParagraph"/>
        <w:numPr>
          <w:ilvl w:val="0"/>
          <w:numId w:val="16"/>
        </w:numPr>
        <w:tabs>
          <w:tab w:val="left" w:pos="360"/>
          <w:tab w:val="left" w:pos="810"/>
          <w:tab w:val="left" w:pos="907"/>
        </w:tabs>
        <w:spacing w:line="240" w:lineRule="atLeast"/>
        <w:ind w:left="360" w:right="245" w:hanging="180"/>
        <w:contextualSpacing/>
        <w:jc w:val="both"/>
        <w:rPr>
          <w:rFonts w:ascii="Angsana New" w:hAnsi="Angsana New" w:cs="Angsana New"/>
          <w:color w:val="000000"/>
          <w:szCs w:val="24"/>
        </w:rPr>
      </w:pPr>
      <w:r w:rsidRPr="000429AC">
        <w:rPr>
          <w:rFonts w:ascii="Angsana New" w:hAnsi="Angsana New" w:cs="Angsana New"/>
          <w:color w:val="000000"/>
          <w:szCs w:val="24"/>
          <w:cs/>
        </w:rPr>
        <w:t>เป็นบริษัทย่อยของ</w:t>
      </w:r>
      <w:r w:rsidRPr="000429AC">
        <w:rPr>
          <w:rFonts w:ascii="Angsana New" w:hAnsi="Angsana New" w:cs="Angsana New"/>
          <w:color w:val="000000"/>
          <w:szCs w:val="24"/>
        </w:rPr>
        <w:t xml:space="preserve"> C.P. Pokphand Co., Ltd.</w:t>
      </w:r>
    </w:p>
    <w:p w14:paraId="07F95D76" w14:textId="79A04AF8" w:rsidR="000C6310" w:rsidRDefault="000C6310" w:rsidP="00F26CE8">
      <w:pPr>
        <w:pStyle w:val="ListParagraph"/>
        <w:numPr>
          <w:ilvl w:val="0"/>
          <w:numId w:val="16"/>
        </w:numPr>
        <w:tabs>
          <w:tab w:val="left" w:pos="360"/>
          <w:tab w:val="left" w:pos="810"/>
          <w:tab w:val="left" w:pos="907"/>
        </w:tabs>
        <w:spacing w:line="240" w:lineRule="atLeast"/>
        <w:ind w:left="360" w:right="245" w:hanging="180"/>
        <w:contextualSpacing/>
        <w:jc w:val="both"/>
        <w:rPr>
          <w:rFonts w:ascii="Angsana New" w:hAnsi="Angsana New" w:cs="Angsana New"/>
          <w:color w:val="000000"/>
          <w:szCs w:val="24"/>
        </w:rPr>
      </w:pPr>
      <w:r w:rsidRPr="000429AC">
        <w:rPr>
          <w:rFonts w:ascii="Angsana New" w:hAnsi="Angsana New" w:cs="Angsana New"/>
          <w:color w:val="000000"/>
          <w:szCs w:val="24"/>
          <w:cs/>
        </w:rPr>
        <w:t>เป็นบริษัทย่อยของ</w:t>
      </w:r>
      <w:r w:rsidRPr="000429AC">
        <w:rPr>
          <w:rFonts w:ascii="Angsana New" w:hAnsi="Angsana New" w:cs="Angsana New"/>
          <w:color w:val="000000"/>
          <w:szCs w:val="24"/>
        </w:rPr>
        <w:t xml:space="preserve"> </w:t>
      </w:r>
      <w:r>
        <w:rPr>
          <w:rFonts w:ascii="Angsana New" w:hAnsi="Angsana New" w:cs="Angsana New"/>
          <w:color w:val="000000"/>
          <w:szCs w:val="24"/>
        </w:rPr>
        <w:t>Russia Baltic Pork Invest AS</w:t>
      </w:r>
    </w:p>
    <w:p w14:paraId="77D87AB9" w14:textId="0440069A" w:rsidR="00856F66" w:rsidRDefault="00856F66" w:rsidP="00F26CE8">
      <w:pPr>
        <w:pStyle w:val="ListParagraph"/>
        <w:numPr>
          <w:ilvl w:val="0"/>
          <w:numId w:val="16"/>
        </w:numPr>
        <w:tabs>
          <w:tab w:val="left" w:pos="360"/>
          <w:tab w:val="left" w:pos="810"/>
          <w:tab w:val="left" w:pos="907"/>
        </w:tabs>
        <w:spacing w:line="240" w:lineRule="atLeast"/>
        <w:ind w:left="360" w:right="245" w:hanging="180"/>
        <w:contextualSpacing/>
        <w:jc w:val="both"/>
        <w:rPr>
          <w:rFonts w:ascii="Angsana New" w:hAnsi="Angsana New" w:cs="Angsana New"/>
          <w:color w:val="000000"/>
          <w:szCs w:val="24"/>
        </w:rPr>
      </w:pPr>
      <w:r w:rsidRPr="000429AC">
        <w:rPr>
          <w:rFonts w:ascii="Angsana New" w:hAnsi="Angsana New" w:cs="Angsana New"/>
          <w:color w:val="000000"/>
          <w:szCs w:val="24"/>
          <w:cs/>
        </w:rPr>
        <w:t>เป็นบริษัทย่อยของ</w:t>
      </w:r>
      <w:r>
        <w:rPr>
          <w:rFonts w:ascii="Angsana New" w:hAnsi="Angsana New" w:cs="Angsana New"/>
          <w:color w:val="000000"/>
          <w:szCs w:val="24"/>
        </w:rPr>
        <w:t xml:space="preserve"> </w:t>
      </w:r>
      <w:proofErr w:type="spellStart"/>
      <w:r>
        <w:rPr>
          <w:rFonts w:ascii="Angsana New" w:hAnsi="Angsana New" w:cs="Angsana New"/>
          <w:color w:val="000000"/>
          <w:szCs w:val="24"/>
        </w:rPr>
        <w:t>Berice</w:t>
      </w:r>
      <w:proofErr w:type="spellEnd"/>
      <w:r>
        <w:rPr>
          <w:rFonts w:ascii="Angsana New" w:hAnsi="Angsana New" w:cs="Angsana New"/>
          <w:color w:val="000000"/>
          <w:szCs w:val="24"/>
        </w:rPr>
        <w:t xml:space="preserve"> LLC</w:t>
      </w:r>
    </w:p>
    <w:p w14:paraId="04831B2A" w14:textId="48B01C8F" w:rsidR="000C6310" w:rsidRPr="005C389F" w:rsidRDefault="000C6310" w:rsidP="00F26CE8">
      <w:pPr>
        <w:pStyle w:val="ListParagraph"/>
        <w:numPr>
          <w:ilvl w:val="0"/>
          <w:numId w:val="16"/>
        </w:numPr>
        <w:tabs>
          <w:tab w:val="left" w:pos="360"/>
          <w:tab w:val="left" w:pos="810"/>
          <w:tab w:val="left" w:pos="907"/>
        </w:tabs>
        <w:spacing w:line="240" w:lineRule="atLeast"/>
        <w:ind w:left="360" w:right="245" w:hanging="180"/>
        <w:contextualSpacing/>
        <w:jc w:val="both"/>
        <w:rPr>
          <w:rFonts w:ascii="Angsana New" w:hAnsi="Angsana New" w:cs="Angsana New"/>
          <w:color w:val="000000"/>
          <w:szCs w:val="24"/>
        </w:rPr>
      </w:pPr>
      <w:r w:rsidRPr="000429AC">
        <w:rPr>
          <w:rFonts w:ascii="Angsana New" w:hAnsi="Angsana New" w:cs="Angsana New"/>
          <w:color w:val="000000"/>
          <w:szCs w:val="24"/>
          <w:cs/>
        </w:rPr>
        <w:t>เป็นบริษัทย่อยของ</w:t>
      </w:r>
      <w:r w:rsidRPr="005C389F">
        <w:t xml:space="preserve"> </w:t>
      </w:r>
      <w:r>
        <w:rPr>
          <w:rFonts w:ascii="Angsana New" w:hAnsi="Angsana New" w:cs="Angsana New" w:hint="cs"/>
          <w:color w:val="000000"/>
          <w:szCs w:val="24"/>
          <w:cs/>
        </w:rPr>
        <w:t>ซีพีเอฟ เรสเทอรองท์ แอนด์ ฟู้ดเชน จำกัด</w:t>
      </w:r>
    </w:p>
    <w:p w14:paraId="11EFDED7" w14:textId="77777777" w:rsidR="000C6310" w:rsidRDefault="000C6310" w:rsidP="00F26CE8">
      <w:pPr>
        <w:pStyle w:val="ListParagraph"/>
        <w:numPr>
          <w:ilvl w:val="0"/>
          <w:numId w:val="16"/>
        </w:numPr>
        <w:tabs>
          <w:tab w:val="left" w:pos="360"/>
          <w:tab w:val="left" w:pos="810"/>
          <w:tab w:val="left" w:pos="907"/>
        </w:tabs>
        <w:spacing w:line="240" w:lineRule="atLeast"/>
        <w:ind w:left="360" w:right="245" w:hanging="180"/>
        <w:contextualSpacing/>
        <w:jc w:val="both"/>
        <w:rPr>
          <w:rFonts w:ascii="Angsana New" w:hAnsi="Angsana New" w:cs="Angsana New"/>
          <w:color w:val="000000"/>
          <w:szCs w:val="24"/>
        </w:rPr>
      </w:pPr>
      <w:r w:rsidRPr="000429AC">
        <w:rPr>
          <w:rFonts w:ascii="Angsana New" w:hAnsi="Angsana New" w:cs="Angsana New"/>
          <w:color w:val="000000"/>
          <w:szCs w:val="24"/>
          <w:cs/>
        </w:rPr>
        <w:t>เป็นบริษัทย่อยของ</w:t>
      </w:r>
      <w:r w:rsidRPr="000429AC">
        <w:rPr>
          <w:rFonts w:ascii="Angsana New" w:hAnsi="Angsana New" w:cs="Angsana New"/>
          <w:color w:val="000000"/>
          <w:szCs w:val="24"/>
        </w:rPr>
        <w:t xml:space="preserve"> C</w:t>
      </w:r>
      <w:r>
        <w:rPr>
          <w:rFonts w:ascii="Angsana New" w:hAnsi="Angsana New" w:cs="Angsana New"/>
          <w:color w:val="000000"/>
          <w:szCs w:val="24"/>
        </w:rPr>
        <w:t>PF Poland S.A.</w:t>
      </w:r>
    </w:p>
    <w:p w14:paraId="3D2752E4" w14:textId="014D2D69" w:rsidR="00856F66" w:rsidRDefault="000C6310" w:rsidP="00F26CE8">
      <w:pPr>
        <w:pStyle w:val="ListParagraph"/>
        <w:numPr>
          <w:ilvl w:val="0"/>
          <w:numId w:val="16"/>
        </w:numPr>
        <w:tabs>
          <w:tab w:val="left" w:pos="360"/>
          <w:tab w:val="left" w:pos="810"/>
          <w:tab w:val="left" w:pos="907"/>
        </w:tabs>
        <w:spacing w:line="240" w:lineRule="atLeast"/>
        <w:ind w:left="360" w:right="245" w:hanging="180"/>
        <w:contextualSpacing/>
        <w:jc w:val="both"/>
        <w:rPr>
          <w:rFonts w:ascii="Angsana New" w:hAnsi="Angsana New" w:cs="Angsana New"/>
          <w:color w:val="000000"/>
          <w:szCs w:val="24"/>
        </w:rPr>
      </w:pPr>
      <w:r w:rsidRPr="000429AC">
        <w:rPr>
          <w:rFonts w:ascii="Angsana New" w:hAnsi="Angsana New" w:cs="Angsana New"/>
          <w:color w:val="000000"/>
          <w:szCs w:val="24"/>
          <w:cs/>
        </w:rPr>
        <w:t>เป็นบริษัทย่อยของ</w:t>
      </w:r>
      <w:r w:rsidRPr="005C389F">
        <w:t xml:space="preserve"> </w:t>
      </w:r>
      <w:r w:rsidRPr="00E1282D">
        <w:rPr>
          <w:rFonts w:ascii="Angsana New" w:hAnsi="Angsana New" w:cs="Angsana New"/>
          <w:color w:val="000000"/>
          <w:szCs w:val="24"/>
        </w:rPr>
        <w:t>Charoen Pokphand Enterprise (Taiwan) Co., Ltd.</w:t>
      </w:r>
    </w:p>
    <w:p w14:paraId="08D3C52E" w14:textId="77777777" w:rsidR="00842996" w:rsidRPr="00842996" w:rsidRDefault="00842996" w:rsidP="00842996">
      <w:pPr>
        <w:tabs>
          <w:tab w:val="left" w:pos="720"/>
          <w:tab w:val="left" w:pos="810"/>
        </w:tabs>
        <w:ind w:right="245"/>
        <w:contextualSpacing/>
        <w:jc w:val="both"/>
        <w:rPr>
          <w:rFonts w:ascii="Angsana New" w:hAnsi="Angsana New" w:cs="Angsana New"/>
          <w:color w:val="000000"/>
          <w:szCs w:val="24"/>
        </w:rPr>
      </w:pPr>
    </w:p>
    <w:p w14:paraId="27975AD9" w14:textId="0FE7CCC7" w:rsidR="00271B16" w:rsidRPr="000C6310" w:rsidRDefault="00194916" w:rsidP="00F26CE8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180" w:right="245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26ADF">
        <w:rPr>
          <w:rFonts w:asciiTheme="majorBidi" w:hAnsiTheme="majorBidi" w:cstheme="majorBidi"/>
          <w:spacing w:val="2"/>
          <w:sz w:val="30"/>
          <w:szCs w:val="30"/>
          <w:cs/>
        </w:rPr>
        <w:t>ทั้งนี้ กลุ่มบริษัท</w:t>
      </w:r>
      <w:r w:rsidRPr="00EA199B">
        <w:rPr>
          <w:rFonts w:asciiTheme="majorBidi" w:hAnsiTheme="majorBidi" w:cstheme="majorBidi"/>
          <w:spacing w:val="2"/>
          <w:sz w:val="30"/>
          <w:szCs w:val="30"/>
          <w:cs/>
        </w:rPr>
        <w:t>ไม่มีรายการขายเงินลงทุน</w:t>
      </w:r>
      <w:r w:rsidRPr="00D26ADF">
        <w:rPr>
          <w:rFonts w:asciiTheme="majorBidi" w:hAnsiTheme="majorBidi" w:cstheme="majorBidi"/>
          <w:spacing w:val="2"/>
          <w:sz w:val="30"/>
          <w:szCs w:val="30"/>
          <w:cs/>
        </w:rPr>
        <w:t>ในบริษัทย่อยในระหว่างงวด</w:t>
      </w:r>
      <w:r w:rsidR="00025C43"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Pr="00D26ADF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2606E5" w:rsidRPr="002606E5">
        <w:rPr>
          <w:rFonts w:ascii="Angsana New" w:hAnsi="Angsana New" w:cstheme="majorBidi"/>
          <w:spacing w:val="2"/>
          <w:sz w:val="30"/>
          <w:szCs w:val="30"/>
        </w:rPr>
        <w:t>30</w:t>
      </w:r>
      <w:r w:rsidR="00025C4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25C43"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Pr="00D26ADF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theme="majorBidi"/>
          <w:spacing w:val="2"/>
          <w:sz w:val="30"/>
          <w:szCs w:val="30"/>
        </w:rPr>
        <w:t>2563</w:t>
      </w:r>
    </w:p>
    <w:p w14:paraId="3B10305C" w14:textId="205A82F8" w:rsidR="00C142F6" w:rsidRPr="00DD7CDF" w:rsidRDefault="002606E5" w:rsidP="000429A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06E5">
        <w:rPr>
          <w:rFonts w:ascii="Angsana New" w:hAnsi="Angsana New" w:cs="Angsana New"/>
          <w:sz w:val="30"/>
          <w:szCs w:val="30"/>
        </w:rPr>
        <w:lastRenderedPageBreak/>
        <w:t>2</w:t>
      </w:r>
      <w:r w:rsidR="00C142F6" w:rsidRPr="00DD7CDF">
        <w:rPr>
          <w:rFonts w:ascii="Angsana New" w:hAnsi="Angsana New" w:cs="Angsana New"/>
          <w:sz w:val="30"/>
          <w:szCs w:val="30"/>
        </w:rPr>
        <w:tab/>
      </w:r>
      <w:r w:rsidR="008E5B5B" w:rsidRPr="00DD7CDF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71C1941" w14:textId="77777777" w:rsidR="002622C8" w:rsidRPr="00DD7CDF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C01B8AB" w14:textId="1CCCCE8C" w:rsidR="00726238" w:rsidRPr="00DD7CDF" w:rsidRDefault="002606E5" w:rsidP="000429AC">
      <w:pPr>
        <w:pStyle w:val="Heading8"/>
        <w:tabs>
          <w:tab w:val="left" w:pos="540"/>
          <w:tab w:val="left" w:pos="1080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2606E5">
        <w:rPr>
          <w:rFonts w:ascii="Angsana New" w:hAnsi="Angsana New" w:cs="Angsana New"/>
          <w:sz w:val="30"/>
          <w:szCs w:val="30"/>
        </w:rPr>
        <w:t>2</w:t>
      </w:r>
      <w:r w:rsidR="00E02156" w:rsidRPr="00DD7CDF">
        <w:rPr>
          <w:rFonts w:ascii="Angsana New" w:hAnsi="Angsana New" w:cs="Angsana New"/>
          <w:sz w:val="30"/>
          <w:szCs w:val="30"/>
        </w:rPr>
        <w:t>.</w:t>
      </w:r>
      <w:r w:rsidRPr="002606E5">
        <w:rPr>
          <w:rFonts w:ascii="Angsana New" w:hAnsi="Angsana New" w:cs="Angsana New"/>
          <w:sz w:val="30"/>
          <w:szCs w:val="30"/>
        </w:rPr>
        <w:t>1</w:t>
      </w:r>
      <w:r w:rsidR="00547EA0" w:rsidRPr="00DD7CDF">
        <w:rPr>
          <w:rFonts w:ascii="Angsana New" w:hAnsi="Angsana New" w:cs="Angsana New"/>
          <w:sz w:val="30"/>
          <w:szCs w:val="30"/>
          <w:cs/>
        </w:rPr>
        <w:tab/>
      </w:r>
      <w:r w:rsidR="002622C8" w:rsidRPr="00DD7CDF">
        <w:rPr>
          <w:rFonts w:ascii="Angsana New" w:hAnsi="Angsana New" w:cs="Angsana New"/>
          <w:sz w:val="30"/>
          <w:szCs w:val="30"/>
          <w:cs/>
        </w:rPr>
        <w:t>เกณฑ์การถือปฏิบัติ</w:t>
      </w:r>
    </w:p>
    <w:p w14:paraId="39163AE2" w14:textId="77777777" w:rsidR="00702705" w:rsidRPr="00DD7CDF" w:rsidRDefault="00702705" w:rsidP="000429AC">
      <w:pPr>
        <w:rPr>
          <w:rFonts w:ascii="Angsana New" w:hAnsi="Angsana New" w:cs="Angsana New"/>
          <w:sz w:val="30"/>
          <w:szCs w:val="30"/>
        </w:rPr>
      </w:pPr>
    </w:p>
    <w:p w14:paraId="24DDC3E0" w14:textId="402C17EC" w:rsidR="008821EE" w:rsidRPr="00DD7CDF" w:rsidRDefault="008E5B5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pacing w:val="2"/>
          <w:sz w:val="30"/>
          <w:szCs w:val="30"/>
          <w:cs/>
        </w:rPr>
        <w:t>งบการเงินระหว่างกาลนี้</w:t>
      </w:r>
      <w:r w:rsidR="003B773B" w:rsidRPr="00DD7CDF">
        <w:rPr>
          <w:rFonts w:ascii="Angsana New" w:hAnsi="Angsana New" w:cs="Angsana New" w:hint="cs"/>
          <w:spacing w:val="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3B773B" w:rsidRPr="00DD7CDF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B773B" w:rsidRPr="00DD7CDF">
        <w:rPr>
          <w:rFonts w:ascii="Angsana New" w:hAnsi="Angsana New" w:cs="Angsana New" w:hint="cs"/>
          <w:spacing w:val="2"/>
          <w:sz w:val="30"/>
          <w:szCs w:val="30"/>
          <w:cs/>
        </w:rPr>
        <w:t>และจัดทำหมายเหตุประกอบงบการเงินระหว่างกาลในรูปแบบย่อ</w:t>
      </w:r>
      <w:r w:rsidR="001B4ECB">
        <w:rPr>
          <w:rFonts w:ascii="Angsana New" w:hAnsi="Angsana New" w:cs="Angsana New"/>
          <w:spacing w:val="2"/>
          <w:sz w:val="30"/>
          <w:szCs w:val="30"/>
        </w:rPr>
        <w:t xml:space="preserve"> (“</w:t>
      </w:r>
      <w:r w:rsidR="001B4ECB">
        <w:rPr>
          <w:rFonts w:ascii="Angsana New" w:hAnsi="Angsana New" w:cs="Angsana New" w:hint="cs"/>
          <w:spacing w:val="2"/>
          <w:sz w:val="30"/>
          <w:szCs w:val="30"/>
          <w:cs/>
        </w:rPr>
        <w:t>งบการเงินระหว่างกาล</w:t>
      </w:r>
      <w:r w:rsidR="001B4ECB">
        <w:rPr>
          <w:rFonts w:ascii="Angsana New" w:hAnsi="Angsana New" w:cs="Angsana New"/>
          <w:spacing w:val="2"/>
          <w:sz w:val="30"/>
          <w:szCs w:val="30"/>
        </w:rPr>
        <w:t xml:space="preserve">”) </w:t>
      </w:r>
      <w:r w:rsidR="0078197A" w:rsidRPr="00DD7CDF">
        <w:rPr>
          <w:rFonts w:ascii="Angsana New" w:hAnsi="Angsana New" w:cs="Angsana New"/>
          <w:spacing w:val="2"/>
          <w:sz w:val="30"/>
          <w:szCs w:val="30"/>
          <w:cs/>
        </w:rPr>
        <w:t>ตามมาตรฐานการบัญชี</w:t>
      </w:r>
      <w:r w:rsidR="006129FC">
        <w:rPr>
          <w:rFonts w:ascii="Angsana New" w:hAnsi="Angsana New" w:cs="Angsana New"/>
          <w:spacing w:val="2"/>
          <w:sz w:val="30"/>
          <w:szCs w:val="30"/>
        </w:rPr>
        <w:t xml:space="preserve"> (“TAS”) </w:t>
      </w:r>
      <w:r w:rsidR="0078197A" w:rsidRPr="00DD7CDF">
        <w:rPr>
          <w:rFonts w:ascii="Angsana New" w:hAnsi="Angsana New" w:cs="Angsana New"/>
          <w:spacing w:val="2"/>
          <w:sz w:val="30"/>
          <w:szCs w:val="30"/>
          <w:cs/>
        </w:rPr>
        <w:t xml:space="preserve">ฉบับที่ </w:t>
      </w:r>
      <w:r w:rsidR="002606E5" w:rsidRPr="002606E5">
        <w:rPr>
          <w:rFonts w:ascii="Angsana New" w:hAnsi="Angsana New" w:cs="Angsana New"/>
          <w:spacing w:val="2"/>
          <w:sz w:val="30"/>
          <w:szCs w:val="30"/>
        </w:rPr>
        <w:t>34</w:t>
      </w:r>
      <w:r w:rsidRPr="00DD7CDF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เรื่อง </w:t>
      </w:r>
      <w:r w:rsidR="00DD7D3D" w:rsidRPr="00DD7CD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การรายงานทางการเงิน</w:t>
      </w:r>
      <w:r w:rsidRPr="00DD7CD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ระหว่างกาล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CC45CC"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กฎระเบียบ และประกาศคณะกรรมการกำกับหลักทรัพย์และตลาดหลักทรัพย์ที่เกี่ยวข้อง </w:t>
      </w:r>
    </w:p>
    <w:p w14:paraId="6AB01EB2" w14:textId="77777777" w:rsidR="00D60C80" w:rsidRPr="00DD7CDF" w:rsidRDefault="00D60C8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19686F5" w14:textId="6BC6B3DF" w:rsidR="008E5B5B" w:rsidRPr="00DD7CDF" w:rsidRDefault="008E5B5B" w:rsidP="00966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>งบการเงินระหว่างกาลนี้</w:t>
      </w:r>
      <w:r w:rsidR="007027F2" w:rsidRPr="00DD7CDF">
        <w:rPr>
          <w:rFonts w:ascii="Angsana New" w:hAnsi="Angsana New" w:cs="Angsana New" w:hint="cs"/>
          <w:sz w:val="30"/>
          <w:szCs w:val="30"/>
          <w:cs/>
        </w:rPr>
        <w:t>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="007027F2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7027F2" w:rsidRPr="00DD7CDF">
        <w:rPr>
          <w:rFonts w:ascii="Angsana New" w:hAnsi="Angsana New" w:cs="Angsana New" w:hint="cs"/>
          <w:sz w:val="30"/>
          <w:szCs w:val="30"/>
          <w:cs/>
        </w:rPr>
        <w:t>เหตุการณ์และสถานการณ์ใหม่ๆ</w:t>
      </w:r>
      <w:r w:rsidR="007027F2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7027F2" w:rsidRPr="00DD7CDF">
        <w:rPr>
          <w:rFonts w:ascii="Angsana New" w:hAnsi="Angsana New" w:cs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="007027F2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ดังนั้นการอ่านงบการเงินระหว่างกาลนี้จึงควรอ่านควบคู่กับงบการเงินสำหรั</w:t>
      </w:r>
      <w:r w:rsidR="0078197A" w:rsidRPr="00DD7CDF">
        <w:rPr>
          <w:rFonts w:ascii="Angsana New" w:hAnsi="Angsana New" w:cs="Angsana New"/>
          <w:sz w:val="30"/>
          <w:szCs w:val="30"/>
          <w:cs/>
        </w:rPr>
        <w:t xml:space="preserve">บปีสิ้นสุดวันที่ </w:t>
      </w:r>
      <w:r w:rsidR="002606E5" w:rsidRPr="002606E5">
        <w:rPr>
          <w:rFonts w:ascii="Angsana New" w:hAnsi="Angsana New" w:cs="Angsana New" w:hint="cs"/>
          <w:sz w:val="30"/>
          <w:szCs w:val="30"/>
        </w:rPr>
        <w:t>31</w:t>
      </w:r>
      <w:r w:rsidR="006A71BB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64AF" w:rsidRPr="00DD7CD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606E5" w:rsidRPr="002606E5">
        <w:rPr>
          <w:rFonts w:ascii="Angsana New" w:hAnsi="Angsana New" w:cs="Angsana New"/>
          <w:sz w:val="30"/>
          <w:szCs w:val="30"/>
        </w:rPr>
        <w:t>2562</w:t>
      </w:r>
    </w:p>
    <w:p w14:paraId="06C414E3" w14:textId="77777777" w:rsidR="002A2181" w:rsidRPr="00DD7CDF" w:rsidRDefault="002A2181" w:rsidP="00966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4EA8BE5A" w14:textId="624AD4EE" w:rsidR="00FF3464" w:rsidRDefault="00FF3464" w:rsidP="00FF3464">
      <w:pPr>
        <w:tabs>
          <w:tab w:val="clear" w:pos="454"/>
          <w:tab w:val="left" w:pos="63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E70C88">
        <w:rPr>
          <w:rFonts w:ascii="Angsana New" w:hAnsi="Angsana New" w:cs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</w:t>
      </w:r>
      <w:r>
        <w:rPr>
          <w:rFonts w:ascii="Angsana New" w:hAnsi="Angsana New" w:cs="Angsana New"/>
          <w:sz w:val="30"/>
          <w:szCs w:val="30"/>
        </w:rPr>
        <w:t xml:space="preserve"> (“TFRS”) </w:t>
      </w:r>
      <w:r w:rsidRPr="00E70C88">
        <w:rPr>
          <w:rFonts w:ascii="Angsana New" w:hAnsi="Angsana New" w:cs="Angsana New" w:hint="cs"/>
          <w:sz w:val="30"/>
          <w:szCs w:val="30"/>
          <w:cs/>
        </w:rPr>
        <w:t>กลุ่มเครื่องมือทางการเงิน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ประกอบด้วย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TAS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32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6BE4">
        <w:rPr>
          <w:rFonts w:ascii="Angsana New" w:hAnsi="Angsana New" w:cs="Angsana New" w:hint="cs"/>
          <w:i/>
          <w:iCs/>
          <w:sz w:val="30"/>
          <w:szCs w:val="30"/>
          <w:cs/>
        </w:rPr>
        <w:t>การแสดงรายการเครื่องมือทางการเงิน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TFRS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7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6BE4">
        <w:rPr>
          <w:rFonts w:ascii="Angsana New" w:hAnsi="Angsana New" w:cs="Angsana New" w:hint="cs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TFRS </w:t>
      </w:r>
      <w:r w:rsidR="002606E5" w:rsidRPr="002606E5">
        <w:rPr>
          <w:rFonts w:ascii="Angsana New" w:hAnsi="Angsana New" w:cs="Angsana New"/>
          <w:sz w:val="30"/>
          <w:szCs w:val="30"/>
        </w:rPr>
        <w:t>9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6BE4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4C6BE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C6BE4">
        <w:rPr>
          <w:rFonts w:ascii="Angsana New" w:hAnsi="Angsana New" w:cs="Angsana New" w:hint="cs"/>
          <w:i/>
          <w:iCs/>
          <w:sz w:val="30"/>
          <w:szCs w:val="30"/>
          <w:cs/>
        </w:rPr>
        <w:t>เครื่องมือทางการเงิน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การตีความมาตรฐานรายงานทางการเงิน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E70C88">
        <w:rPr>
          <w:rFonts w:ascii="Angsana New" w:hAnsi="Angsana New" w:cs="Angsana New"/>
          <w:sz w:val="30"/>
          <w:szCs w:val="30"/>
        </w:rPr>
        <w:t xml:space="preserve">TFRIC”) </w:t>
      </w:r>
      <w:r w:rsidRPr="00E70C88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16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6BE4">
        <w:rPr>
          <w:rFonts w:ascii="Angsana New" w:hAnsi="Angsana New" w:cs="Angsana New" w:hint="cs"/>
          <w:i/>
          <w:iCs/>
          <w:sz w:val="30"/>
          <w:szCs w:val="30"/>
          <w:cs/>
        </w:rPr>
        <w:t>การป้องกันความเสี่ยงของเงินลงทุนสุทธิในหน่วยงานต่างประเทศ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และ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/>
          <w:sz w:val="30"/>
          <w:szCs w:val="30"/>
        </w:rPr>
        <w:t xml:space="preserve">TFRIC </w:t>
      </w:r>
      <w:r w:rsidR="002606E5" w:rsidRPr="002606E5">
        <w:rPr>
          <w:rFonts w:ascii="Angsana New" w:hAnsi="Angsana New" w:cs="Angsana New"/>
          <w:sz w:val="30"/>
          <w:szCs w:val="30"/>
        </w:rPr>
        <w:t>19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6BE4">
        <w:rPr>
          <w:rFonts w:ascii="Angsana New" w:hAnsi="Angsana New" w:cs="Angsana New" w:hint="cs"/>
          <w:i/>
          <w:iCs/>
          <w:sz w:val="30"/>
          <w:szCs w:val="30"/>
          <w:cs/>
        </w:rPr>
        <w:t>การชำระหนี้สินทางการเงินด้วยตราสารทุน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(</w:t>
      </w:r>
      <w:r w:rsidRPr="00E70C88">
        <w:rPr>
          <w:rFonts w:ascii="Angsana New" w:hAnsi="Angsana New" w:cs="Angsana New" w:hint="cs"/>
          <w:sz w:val="30"/>
          <w:szCs w:val="30"/>
          <w:cs/>
        </w:rPr>
        <w:t>รวมกันเรียกว่า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“</w:t>
      </w:r>
      <w:r w:rsidRPr="00E70C88">
        <w:rPr>
          <w:rFonts w:ascii="Angsana New" w:hAnsi="Angsana New" w:cs="Angsana New" w:hint="cs"/>
          <w:sz w:val="30"/>
          <w:szCs w:val="30"/>
          <w:cs/>
        </w:rPr>
        <w:t>มาตรฐานกลุ่มเครื่องมือทางการเงิน</w:t>
      </w:r>
      <w:r w:rsidRPr="00E70C88">
        <w:rPr>
          <w:rFonts w:ascii="Angsana New" w:hAnsi="Angsana New" w:cs="Angsana New" w:hint="eastAsia"/>
          <w:sz w:val="30"/>
          <w:szCs w:val="30"/>
          <w:cs/>
        </w:rPr>
        <w:t>”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70C88">
        <w:rPr>
          <w:rFonts w:ascii="Angsana New" w:hAnsi="Angsana New" w:cs="Angsana New" w:hint="cs"/>
          <w:sz w:val="30"/>
          <w:szCs w:val="30"/>
          <w:cs/>
        </w:rPr>
        <w:t>และ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/>
          <w:sz w:val="30"/>
          <w:szCs w:val="30"/>
        </w:rPr>
        <w:t>TFRS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16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6BE4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C88">
        <w:rPr>
          <w:rFonts w:ascii="Angsana New" w:hAnsi="Angsana New" w:cs="Angsana New" w:hint="cs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Pr="00E70C88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3</w:t>
      </w:r>
    </w:p>
    <w:p w14:paraId="4235E495" w14:textId="77777777" w:rsidR="00E72710" w:rsidRPr="00DD7CDF" w:rsidRDefault="00E72710" w:rsidP="000429AC">
      <w:pPr>
        <w:tabs>
          <w:tab w:val="clear" w:pos="454"/>
          <w:tab w:val="left" w:pos="63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88F0E8F" w14:textId="43BE2BFE" w:rsidR="001E55AC" w:rsidRPr="00DD7CDF" w:rsidRDefault="002606E5" w:rsidP="000429AC">
      <w:pPr>
        <w:pStyle w:val="Heading8"/>
        <w:tabs>
          <w:tab w:val="left" w:pos="540"/>
          <w:tab w:val="left" w:pos="108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2606E5">
        <w:rPr>
          <w:rFonts w:ascii="Angsana New" w:hAnsi="Angsana New" w:cs="Angsana New"/>
          <w:sz w:val="30"/>
          <w:szCs w:val="30"/>
        </w:rPr>
        <w:t>2</w:t>
      </w:r>
      <w:r w:rsidR="001E55AC" w:rsidRPr="00DD7CDF">
        <w:rPr>
          <w:rFonts w:ascii="Angsana New" w:hAnsi="Angsana New" w:cs="Angsana New"/>
          <w:sz w:val="30"/>
          <w:szCs w:val="30"/>
        </w:rPr>
        <w:t>.</w:t>
      </w:r>
      <w:r w:rsidRPr="002606E5">
        <w:rPr>
          <w:rFonts w:ascii="Angsana New" w:hAnsi="Angsana New" w:cs="Angsana New"/>
          <w:sz w:val="30"/>
          <w:szCs w:val="30"/>
        </w:rPr>
        <w:t>2</w:t>
      </w:r>
      <w:r w:rsidR="00547EA0" w:rsidRPr="00DD7CDF">
        <w:rPr>
          <w:rFonts w:ascii="Angsana New" w:hAnsi="Angsana New" w:cs="Angsana New"/>
          <w:sz w:val="30"/>
          <w:szCs w:val="30"/>
          <w:cs/>
        </w:rPr>
        <w:tab/>
      </w:r>
      <w:r w:rsidR="0053327F" w:rsidRPr="00DD7CDF">
        <w:rPr>
          <w:rFonts w:ascii="Angsana New" w:hAnsi="Angsana New" w:cs="Angsana New" w:hint="cs"/>
          <w:sz w:val="30"/>
          <w:szCs w:val="30"/>
          <w:cs/>
        </w:rPr>
        <w:t>การใช้</w:t>
      </w:r>
      <w:r w:rsidR="00E21174" w:rsidRPr="00DD7CDF">
        <w:rPr>
          <w:rFonts w:ascii="Angsana New" w:hAnsi="Angsana New" w:cs="Angsana New" w:hint="cs"/>
          <w:sz w:val="30"/>
          <w:szCs w:val="30"/>
          <w:cs/>
        </w:rPr>
        <w:t>ดุลยพินิจ</w:t>
      </w:r>
      <w:r w:rsidR="0053327F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53327F" w:rsidRPr="00DD7CDF">
        <w:rPr>
          <w:rFonts w:ascii="Angsana New" w:hAnsi="Angsana New" w:cs="Angsana New" w:hint="cs"/>
          <w:sz w:val="30"/>
          <w:szCs w:val="30"/>
          <w:cs/>
        </w:rPr>
        <w:t>การประมาณการ</w:t>
      </w:r>
      <w:r w:rsidR="0053327F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53327F" w:rsidRPr="00DD7CDF">
        <w:rPr>
          <w:rFonts w:ascii="Angsana New" w:hAnsi="Angsana New" w:cs="Angsana New" w:hint="cs"/>
          <w:sz w:val="30"/>
          <w:szCs w:val="30"/>
          <w:cs/>
        </w:rPr>
        <w:t>และนโยบายการบัญชี</w:t>
      </w:r>
    </w:p>
    <w:p w14:paraId="132E430B" w14:textId="77777777" w:rsidR="0058499E" w:rsidRPr="00DD7CDF" w:rsidRDefault="0058499E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0CEAE39" w14:textId="1D40655E" w:rsidR="007532E4" w:rsidRPr="00D26ADF" w:rsidRDefault="008E5B5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</w:t>
      </w:r>
      <w:r w:rsidR="0053327F" w:rsidRPr="00DD7CDF">
        <w:rPr>
          <w:rFonts w:ascii="Angsana New" w:hAnsi="Angsana New" w:cs="Angsana New" w:hint="cs"/>
          <w:sz w:val="30"/>
          <w:szCs w:val="30"/>
          <w:cs/>
        </w:rPr>
        <w:t>มีการใช้</w:t>
      </w:r>
      <w:r w:rsidR="00E21174" w:rsidRPr="00DD7CDF">
        <w:rPr>
          <w:rFonts w:ascii="Angsana New" w:hAnsi="Angsana New" w:cs="Angsana New" w:hint="cs"/>
          <w:sz w:val="30"/>
          <w:szCs w:val="30"/>
          <w:cs/>
        </w:rPr>
        <w:t>ดุลยพินิจ</w:t>
      </w:r>
      <w:r w:rsidR="000855BC" w:rsidRPr="00DD7CDF">
        <w:rPr>
          <w:rFonts w:ascii="Angsana New" w:hAnsi="Angsana New" w:cs="Angsana New" w:hint="cs"/>
          <w:sz w:val="30"/>
          <w:szCs w:val="30"/>
          <w:cs/>
        </w:rPr>
        <w:t>และการประมาณการ</w:t>
      </w:r>
      <w:r w:rsidRPr="00DD7CDF">
        <w:rPr>
          <w:rFonts w:ascii="Angsana New" w:hAnsi="Angsana New" w:cs="Angsana New"/>
          <w:sz w:val="30"/>
          <w:szCs w:val="30"/>
          <w:cs/>
        </w:rPr>
        <w:t>ในกา</w:t>
      </w:r>
      <w:r w:rsidR="00BC0D93" w:rsidRPr="00DD7CDF">
        <w:rPr>
          <w:rFonts w:ascii="Angsana New" w:hAnsi="Angsana New" w:cs="Angsana New"/>
          <w:sz w:val="30"/>
          <w:szCs w:val="30"/>
          <w:cs/>
        </w:rPr>
        <w:t>ร</w:t>
      </w:r>
      <w:r w:rsidR="00463E59" w:rsidRPr="00DD7CDF">
        <w:rPr>
          <w:rFonts w:ascii="Angsana New" w:hAnsi="Angsana New" w:cs="Angsana New" w:hint="cs"/>
          <w:sz w:val="30"/>
          <w:szCs w:val="30"/>
          <w:cs/>
        </w:rPr>
        <w:t>ถือปฏิบัติตาม</w:t>
      </w:r>
      <w:r w:rsidR="005730A3" w:rsidRPr="00DD7CDF">
        <w:rPr>
          <w:rFonts w:ascii="Angsana New" w:hAnsi="Angsana New" w:cs="Angsana New"/>
          <w:sz w:val="30"/>
          <w:szCs w:val="30"/>
        </w:rPr>
        <w:br/>
      </w:r>
      <w:r w:rsidR="00463E59" w:rsidRPr="00DD7CDF">
        <w:rPr>
          <w:rFonts w:ascii="Angsana New" w:hAnsi="Angsana New" w:cs="Angsana New" w:hint="cs"/>
          <w:sz w:val="30"/>
          <w:szCs w:val="30"/>
          <w:cs/>
        </w:rPr>
        <w:t xml:space="preserve">นโยบายการบัญชีของกลุ่มบริษัท </w:t>
      </w:r>
      <w:r w:rsidR="00A85468" w:rsidRPr="00DD7CDF">
        <w:rPr>
          <w:rFonts w:ascii="Angsana New" w:hAnsi="Angsana New" w:cs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</w:t>
      </w:r>
      <w:r w:rsidR="004A4491" w:rsidRPr="00DD7CDF">
        <w:rPr>
          <w:rFonts w:ascii="Angsana New" w:hAnsi="Angsana New" w:cs="Angsana New"/>
          <w:sz w:val="30"/>
          <w:szCs w:val="30"/>
          <w:cs/>
        </w:rPr>
        <w:t>ทั้งนี้</w:t>
      </w:r>
      <w:r w:rsidR="004A4491" w:rsidRPr="00DD7CDF">
        <w:rPr>
          <w:rFonts w:ascii="Angsana New" w:hAnsi="Angsana New" w:cs="Angsana New" w:hint="cs"/>
          <w:sz w:val="30"/>
          <w:szCs w:val="30"/>
          <w:cs/>
        </w:rPr>
        <w:t xml:space="preserve"> นโยบายการ</w:t>
      </w:r>
      <w:r w:rsidR="005730A3" w:rsidRPr="00DD7CDF">
        <w:rPr>
          <w:rFonts w:ascii="Angsana New" w:hAnsi="Angsana New" w:cs="Angsana New"/>
          <w:sz w:val="30"/>
          <w:szCs w:val="30"/>
        </w:rPr>
        <w:br/>
      </w:r>
      <w:r w:rsidR="004A4491" w:rsidRPr="00DD7CDF">
        <w:rPr>
          <w:rFonts w:ascii="Angsana New" w:hAnsi="Angsana New" w:cs="Angsana New" w:hint="cs"/>
          <w:sz w:val="30"/>
          <w:szCs w:val="30"/>
          <w:cs/>
        </w:rPr>
        <w:t>บัญชี วิธีการคำนวณและ</w:t>
      </w:r>
      <w:r w:rsidR="004A4491" w:rsidRPr="00DD7CDF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4A4491" w:rsidRPr="00DD7CDF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="004A4491" w:rsidRPr="00DD7CDF">
        <w:rPr>
          <w:rFonts w:ascii="Angsana New" w:hAnsi="Angsana New" w:cs="Angsana New"/>
          <w:sz w:val="30"/>
          <w:szCs w:val="30"/>
          <w:cs/>
        </w:rPr>
        <w:t>นั้น</w:t>
      </w:r>
      <w:r w:rsidR="00DD2A93" w:rsidRPr="00DD7CDF">
        <w:rPr>
          <w:rFonts w:ascii="Angsana New" w:hAnsi="Angsana New" w:cs="Angsana New" w:hint="cs"/>
          <w:sz w:val="30"/>
          <w:szCs w:val="30"/>
          <w:cs/>
        </w:rPr>
        <w:t>ไม่แตกต่างจากที่ได้อธิบายไว้ใน</w:t>
      </w:r>
      <w:r w:rsidRPr="00DD7CDF">
        <w:rPr>
          <w:rFonts w:ascii="Angsana New" w:hAnsi="Angsana New" w:cs="Angsana New"/>
          <w:sz w:val="30"/>
          <w:szCs w:val="30"/>
          <w:cs/>
        </w:rPr>
        <w:t>งบการเงินสำหร</w:t>
      </w:r>
      <w:r w:rsidR="0078197A" w:rsidRPr="00DD7CDF">
        <w:rPr>
          <w:rFonts w:ascii="Angsana New" w:hAnsi="Angsana New" w:cs="Angsana New"/>
          <w:sz w:val="30"/>
          <w:szCs w:val="30"/>
          <w:cs/>
        </w:rPr>
        <w:t xml:space="preserve">ับปีสิ้นสุดวันที่ </w:t>
      </w:r>
      <w:r w:rsidR="002606E5" w:rsidRPr="002606E5">
        <w:rPr>
          <w:rFonts w:ascii="Angsana New" w:hAnsi="Angsana New" w:cs="Angsana New" w:hint="cs"/>
          <w:sz w:val="30"/>
          <w:szCs w:val="30"/>
        </w:rPr>
        <w:t>31</w:t>
      </w:r>
      <w:r w:rsidR="006A71BB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1B17" w:rsidRPr="00DD7CD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606E5" w:rsidRPr="002606E5">
        <w:rPr>
          <w:rFonts w:ascii="Angsana New" w:hAnsi="Angsana New" w:cstheme="majorBidi"/>
          <w:sz w:val="30"/>
          <w:szCs w:val="30"/>
        </w:rPr>
        <w:t>2562</w:t>
      </w:r>
      <w:r w:rsidR="000855BC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0321" w:rsidRPr="00DD7CDF">
        <w:rPr>
          <w:rFonts w:ascii="Angsana New" w:hAnsi="Angsana New" w:cs="Angsana New" w:hint="cs"/>
          <w:sz w:val="30"/>
          <w:szCs w:val="30"/>
          <w:cs/>
        </w:rPr>
        <w:t>เว้น</w:t>
      </w:r>
      <w:r w:rsidR="000855BC" w:rsidRPr="00DD7CDF">
        <w:rPr>
          <w:rFonts w:ascii="Angsana New" w:hAnsi="Angsana New" w:cs="Angsana New" w:hint="cs"/>
          <w:sz w:val="30"/>
          <w:szCs w:val="30"/>
          <w:cs/>
        </w:rPr>
        <w:t>แต่</w:t>
      </w:r>
      <w:r w:rsidR="00FC7405" w:rsidRPr="00DD7CDF">
        <w:rPr>
          <w:rFonts w:ascii="Angsana New" w:hAnsi="Angsana New" w:cs="Angsana New" w:hint="cs"/>
          <w:sz w:val="30"/>
          <w:szCs w:val="30"/>
          <w:cs/>
        </w:rPr>
        <w:t>การใช้ดุลยพินิจ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5236B7" w:rsidRPr="00BD3848">
        <w:rPr>
          <w:rFonts w:ascii="Angsana New" w:hAnsi="Angsana New" w:cs="Angsana New" w:hint="cs"/>
          <w:sz w:val="30"/>
          <w:szCs w:val="30"/>
          <w:cs/>
        </w:rPr>
        <w:t>และการแพร่ระบาดของโรคติดเชื้อไวรัสโคโรนา</w:t>
      </w:r>
      <w:r w:rsidR="005236B7" w:rsidRPr="00BD3848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Theme="majorBidi" w:hAnsiTheme="majorBidi" w:cstheme="majorBidi"/>
          <w:sz w:val="30"/>
          <w:szCs w:val="30"/>
        </w:rPr>
        <w:t>2019</w:t>
      </w:r>
      <w:r w:rsidR="005236B7" w:rsidRPr="00BD3848">
        <w:rPr>
          <w:rFonts w:ascii="Angsana New" w:hAnsi="Angsana New" w:cs="Angsana New"/>
          <w:sz w:val="30"/>
          <w:szCs w:val="30"/>
          <w:cs/>
        </w:rPr>
        <w:t xml:space="preserve"> (</w:t>
      </w:r>
      <w:r w:rsidR="005236B7" w:rsidRPr="00BD3848">
        <w:rPr>
          <w:rFonts w:ascii="Angsana New" w:hAnsi="Angsana New" w:cs="Angsana New"/>
          <w:sz w:val="30"/>
          <w:szCs w:val="30"/>
        </w:rPr>
        <w:t>C</w:t>
      </w:r>
      <w:r w:rsidR="001B4ECB">
        <w:rPr>
          <w:rFonts w:ascii="Angsana New" w:hAnsi="Angsana New" w:cs="Angsana New"/>
          <w:sz w:val="30"/>
          <w:szCs w:val="30"/>
        </w:rPr>
        <w:t>OVID</w:t>
      </w:r>
      <w:r w:rsidR="005236B7" w:rsidRPr="00BD3848">
        <w:rPr>
          <w:rFonts w:ascii="Angsana New" w:hAnsi="Angsana New" w:cs="Angsana New"/>
          <w:sz w:val="30"/>
          <w:szCs w:val="30"/>
        </w:rPr>
        <w:t>-</w:t>
      </w:r>
      <w:r w:rsidR="002606E5" w:rsidRPr="002606E5">
        <w:rPr>
          <w:rFonts w:ascii="Angsana New" w:hAnsi="Angsana New" w:cs="Angsana New"/>
          <w:sz w:val="30"/>
          <w:szCs w:val="30"/>
        </w:rPr>
        <w:t>19</w:t>
      </w:r>
      <w:r w:rsidR="005236B7" w:rsidRPr="00BD3848">
        <w:rPr>
          <w:rFonts w:ascii="Angsana New" w:hAnsi="Angsana New" w:cs="Angsana New"/>
          <w:sz w:val="30"/>
          <w:szCs w:val="30"/>
          <w:cs/>
        </w:rPr>
        <w:t xml:space="preserve">) </w:t>
      </w:r>
      <w:r w:rsidR="00FC7405" w:rsidRPr="00BD3848">
        <w:rPr>
          <w:rFonts w:ascii="Angsana New" w:hAnsi="Angsana New" w:cs="Angsana New" w:hint="cs"/>
          <w:sz w:val="30"/>
          <w:szCs w:val="30"/>
          <w:cs/>
        </w:rPr>
        <w:t>ตามที่ได้อธิบายไว้ในหมายเหตุ</w:t>
      </w:r>
      <w:r w:rsidR="00FC7405" w:rsidRPr="00D26ADF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2606E5" w:rsidRPr="002606E5">
        <w:rPr>
          <w:rFonts w:asciiTheme="majorBidi" w:hAnsiTheme="majorBidi" w:cstheme="majorBidi"/>
          <w:sz w:val="30"/>
          <w:szCs w:val="30"/>
        </w:rPr>
        <w:t>3</w:t>
      </w:r>
      <w:r w:rsidR="005236B7" w:rsidRPr="00D26ADF">
        <w:rPr>
          <w:rFonts w:asciiTheme="majorBidi" w:hAnsiTheme="majorBidi" w:cstheme="majorBidi"/>
          <w:sz w:val="30"/>
          <w:szCs w:val="30"/>
        </w:rPr>
        <w:t xml:space="preserve"> </w:t>
      </w:r>
      <w:r w:rsidR="005236B7" w:rsidRPr="00D26AD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606E5" w:rsidRPr="002606E5">
        <w:rPr>
          <w:rFonts w:asciiTheme="majorBidi" w:hAnsiTheme="majorBidi" w:cstheme="majorBidi"/>
          <w:sz w:val="30"/>
          <w:szCs w:val="30"/>
        </w:rPr>
        <w:t>4</w:t>
      </w:r>
      <w:r w:rsidR="005236B7" w:rsidRPr="00D26ADF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</w:p>
    <w:p w14:paraId="1B6D0829" w14:textId="3B94BC4D" w:rsidR="00587CCB" w:rsidRDefault="0058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196B852" w14:textId="25348821" w:rsidR="00083551" w:rsidRPr="00DD7CDF" w:rsidRDefault="002606E5" w:rsidP="000429AC">
      <w:pPr>
        <w:pStyle w:val="Heading8"/>
        <w:tabs>
          <w:tab w:val="left" w:pos="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2606E5">
        <w:rPr>
          <w:rFonts w:ascii="Angsana New" w:hAnsi="Angsana New" w:cs="Angsana New"/>
          <w:sz w:val="30"/>
          <w:szCs w:val="30"/>
        </w:rPr>
        <w:lastRenderedPageBreak/>
        <w:t>3</w:t>
      </w:r>
      <w:r w:rsidR="00083551" w:rsidRPr="00DD7CDF">
        <w:rPr>
          <w:rFonts w:ascii="Angsana New" w:hAnsi="Angsana New" w:cs="Angsana New"/>
          <w:sz w:val="30"/>
          <w:szCs w:val="30"/>
        </w:rPr>
        <w:tab/>
      </w:r>
      <w:r w:rsidR="00083551" w:rsidRPr="00DD7CDF">
        <w:rPr>
          <w:rFonts w:ascii="Angsana New" w:hAnsi="Angsana New" w:cs="Angsana New" w:hint="cs"/>
          <w:sz w:val="30"/>
          <w:szCs w:val="30"/>
          <w:cs/>
        </w:rPr>
        <w:t>การเปลี่ยนแปลง</w:t>
      </w:r>
      <w:r w:rsidR="00083551" w:rsidRPr="00DD7CDF">
        <w:rPr>
          <w:rFonts w:ascii="Angsana New" w:hAnsi="Angsana New" w:cs="Angsana New" w:hint="cs"/>
          <w:sz w:val="30"/>
          <w:szCs w:val="30"/>
          <w:cs/>
          <w:lang w:val="th-TH"/>
        </w:rPr>
        <w:t>นโยบายการบัญชี</w:t>
      </w:r>
      <w:r w:rsidR="00083551" w:rsidRPr="00DD7CDF">
        <w:rPr>
          <w:rFonts w:ascii="Angsana New" w:hAnsi="Angsana New" w:cs="Angsana New"/>
          <w:sz w:val="30"/>
          <w:szCs w:val="30"/>
          <w:cs/>
          <w:lang w:val="th-TH"/>
        </w:rPr>
        <w:t xml:space="preserve">      </w:t>
      </w:r>
    </w:p>
    <w:p w14:paraId="4E2A0179" w14:textId="77777777" w:rsidR="00083551" w:rsidRPr="00DD7CDF" w:rsidRDefault="00083551" w:rsidP="000429AC">
      <w:pPr>
        <w:rPr>
          <w:rFonts w:ascii="Angsana New" w:hAnsi="Angsana New" w:cs="Angsana New"/>
          <w:sz w:val="22"/>
          <w:szCs w:val="22"/>
          <w:lang w:val="th-TH"/>
        </w:rPr>
      </w:pPr>
    </w:p>
    <w:p w14:paraId="3C876E14" w14:textId="7F9ACEEC" w:rsidR="00083551" w:rsidRPr="00D26ADF" w:rsidRDefault="003123C7" w:rsidP="000429AC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6ADF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2606E5" w:rsidRPr="002606E5">
        <w:rPr>
          <w:rFonts w:asciiTheme="majorBidi" w:hAnsiTheme="majorBidi" w:cstheme="majorBidi"/>
          <w:sz w:val="30"/>
          <w:szCs w:val="30"/>
        </w:rPr>
        <w:t>1</w:t>
      </w:r>
      <w:r w:rsidRPr="00D26ADF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2606E5" w:rsidRPr="002606E5">
        <w:rPr>
          <w:rFonts w:ascii="Angsana New" w:hAnsi="Angsana New" w:cstheme="majorBidi"/>
          <w:sz w:val="30"/>
          <w:szCs w:val="30"/>
        </w:rPr>
        <w:t>2563</w:t>
      </w:r>
      <w:r w:rsidRPr="00D26ADF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กลุ่มบริษัทได้ถือปฏิบัติตาม</w:t>
      </w:r>
      <w:r w:rsidR="0052295D">
        <w:rPr>
          <w:rFonts w:ascii="Angsana New" w:hAnsi="Angsana New" w:cs="Angsana New" w:hint="cs"/>
          <w:sz w:val="30"/>
          <w:szCs w:val="30"/>
          <w:cs/>
        </w:rPr>
        <w:t>มาตรฐาน</w:t>
      </w:r>
      <w:r w:rsidR="0052295D" w:rsidRPr="00DD7CDF">
        <w:rPr>
          <w:rFonts w:ascii="Angsana New" w:hAnsi="Angsana New" w:cs="Angsana New" w:hint="cs"/>
          <w:sz w:val="30"/>
          <w:szCs w:val="30"/>
          <w:cs/>
        </w:rPr>
        <w:t>กลุ่มเครื่องมือทางการเงิน</w:t>
      </w:r>
      <w:r w:rsidRPr="00D26AD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26ADF">
        <w:rPr>
          <w:rFonts w:asciiTheme="majorBidi" w:hAnsiTheme="majorBidi" w:cstheme="majorBidi"/>
          <w:sz w:val="30"/>
          <w:szCs w:val="30"/>
        </w:rPr>
        <w:t xml:space="preserve">TFRS </w:t>
      </w:r>
      <w:r w:rsidR="002606E5" w:rsidRPr="002606E5">
        <w:rPr>
          <w:rFonts w:asciiTheme="majorBidi" w:hAnsiTheme="majorBidi" w:cstheme="majorBidi"/>
          <w:sz w:val="30"/>
          <w:szCs w:val="30"/>
        </w:rPr>
        <w:t>16</w:t>
      </w:r>
      <w:r w:rsidRPr="00D26ADF">
        <w:rPr>
          <w:rFonts w:asciiTheme="majorBidi" w:hAnsiTheme="majorBidi" w:cstheme="majorBidi"/>
          <w:sz w:val="30"/>
          <w:szCs w:val="30"/>
          <w:cs/>
        </w:rPr>
        <w:t xml:space="preserve"> 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3296B70E" w14:textId="77777777" w:rsidR="003123C7" w:rsidRPr="00DD7CDF" w:rsidRDefault="003123C7" w:rsidP="000429AC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7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990"/>
        <w:gridCol w:w="236"/>
        <w:gridCol w:w="1384"/>
        <w:gridCol w:w="238"/>
        <w:gridCol w:w="1094"/>
        <w:gridCol w:w="270"/>
        <w:gridCol w:w="1350"/>
      </w:tblGrid>
      <w:tr w:rsidR="003123C7" w:rsidRPr="00DD7CDF" w14:paraId="4A31A02F" w14:textId="77777777" w:rsidTr="005C1E27">
        <w:tc>
          <w:tcPr>
            <w:tcW w:w="4230" w:type="dxa"/>
          </w:tcPr>
          <w:p w14:paraId="5AF959FE" w14:textId="77777777" w:rsidR="003123C7" w:rsidRPr="00DD7CDF" w:rsidRDefault="003123C7" w:rsidP="00601CC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AFE512C" w14:textId="77777777" w:rsidR="003123C7" w:rsidRPr="00DD7CDF" w:rsidRDefault="003123C7" w:rsidP="00601CC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97CCE09" w14:textId="77777777" w:rsidR="003123C7" w:rsidRPr="00DD7CDF" w:rsidRDefault="003123C7" w:rsidP="00601CC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4" w:type="dxa"/>
            <w:gridSpan w:val="3"/>
            <w:hideMark/>
          </w:tcPr>
          <w:p w14:paraId="43F9334B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123C7" w:rsidRPr="00DD7CDF" w14:paraId="5FCD32A4" w14:textId="77777777" w:rsidTr="005C1E27">
        <w:tc>
          <w:tcPr>
            <w:tcW w:w="4230" w:type="dxa"/>
          </w:tcPr>
          <w:p w14:paraId="6CDB000A" w14:textId="77777777" w:rsidR="003123C7" w:rsidRPr="00DD7CDF" w:rsidRDefault="003123C7" w:rsidP="00601CC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9D7F16" w14:textId="77777777" w:rsidR="003123C7" w:rsidRPr="00DD7CDF" w:rsidRDefault="003123C7" w:rsidP="00601CC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D2147C8" w14:textId="77777777" w:rsidR="003123C7" w:rsidRPr="00DD7CDF" w:rsidRDefault="003123C7" w:rsidP="00601CC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CBA6DD" w14:textId="77777777" w:rsidR="003123C7" w:rsidRPr="00DD7CDF" w:rsidRDefault="003123C7" w:rsidP="00601CC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3C7" w:rsidRPr="00DD7CDF" w14:paraId="73F9D7AB" w14:textId="77777777" w:rsidTr="00467F68">
        <w:tc>
          <w:tcPr>
            <w:tcW w:w="4230" w:type="dxa"/>
          </w:tcPr>
          <w:p w14:paraId="5E1CACEC" w14:textId="77777777" w:rsidR="003123C7" w:rsidRPr="00DD7CDF" w:rsidRDefault="003123C7" w:rsidP="00601CC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5ACF0" w14:textId="77777777" w:rsidR="003123C7" w:rsidRDefault="003123C7" w:rsidP="00467F68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</w:t>
            </w:r>
          </w:p>
          <w:p w14:paraId="27D56EF7" w14:textId="77777777" w:rsidR="00467F68" w:rsidRDefault="00467F68" w:rsidP="00467F68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ยังไม่ได้</w:t>
            </w:r>
          </w:p>
          <w:p w14:paraId="0D22B06E" w14:textId="1D2DE558" w:rsidR="00467F68" w:rsidRPr="00DD7CDF" w:rsidRDefault="00467F68" w:rsidP="00467F68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จัดสรร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06D72582" w14:textId="77777777" w:rsidR="003123C7" w:rsidRPr="00DD7CDF" w:rsidRDefault="003123C7" w:rsidP="00601CC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C6B2E3" w14:textId="77777777" w:rsidR="003123C7" w:rsidRPr="00DD7CDF" w:rsidRDefault="003123C7" w:rsidP="003123C7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องค์ประกอบอื่น</w:t>
            </w:r>
          </w:p>
          <w:p w14:paraId="0FC96CF5" w14:textId="77777777" w:rsidR="003123C7" w:rsidRPr="00DD7CDF" w:rsidRDefault="003123C7" w:rsidP="003123C7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ของส่วน</w:t>
            </w:r>
          </w:p>
          <w:p w14:paraId="3D65B936" w14:textId="77777777" w:rsidR="003123C7" w:rsidRPr="00DD7CDF" w:rsidRDefault="003123C7" w:rsidP="003123C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ของผู้ถือหุ้น</w:t>
            </w:r>
          </w:p>
        </w:tc>
        <w:tc>
          <w:tcPr>
            <w:tcW w:w="238" w:type="dxa"/>
          </w:tcPr>
          <w:p w14:paraId="027F2E07" w14:textId="77777777" w:rsidR="003123C7" w:rsidRPr="00DD7CDF" w:rsidRDefault="003123C7" w:rsidP="00601CC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4320D" w14:textId="77777777" w:rsidR="00467F68" w:rsidRPr="00467F68" w:rsidRDefault="00467F68" w:rsidP="00467F68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F68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</w:t>
            </w:r>
          </w:p>
          <w:p w14:paraId="5840F729" w14:textId="77777777" w:rsidR="00467F68" w:rsidRPr="00467F68" w:rsidRDefault="00467F68" w:rsidP="00467F68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F68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ยังไม่ได้</w:t>
            </w:r>
          </w:p>
          <w:p w14:paraId="64157B1D" w14:textId="4F56C2F3" w:rsidR="003123C7" w:rsidRPr="00DD7CDF" w:rsidRDefault="00467F68" w:rsidP="00467F68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F68">
              <w:rPr>
                <w:rFonts w:ascii="Angsana New" w:hAnsi="Angsana New" w:cs="Angsana New" w:hint="cs"/>
                <w:sz w:val="30"/>
                <w:szCs w:val="30"/>
                <w:cs/>
              </w:rPr>
              <w:t>จัดสรร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720E6B3" w14:textId="77777777" w:rsidR="003123C7" w:rsidRPr="00DD7CDF" w:rsidRDefault="003123C7" w:rsidP="00601CC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F1F5E" w14:textId="77777777" w:rsidR="003123C7" w:rsidRPr="00DD7CDF" w:rsidRDefault="003123C7" w:rsidP="003123C7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องค์ประกอบอื่น</w:t>
            </w:r>
          </w:p>
          <w:p w14:paraId="74A337C8" w14:textId="77777777" w:rsidR="003123C7" w:rsidRPr="00DD7CDF" w:rsidRDefault="003123C7" w:rsidP="003123C7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ของส่วน</w:t>
            </w:r>
          </w:p>
          <w:p w14:paraId="349FDD4E" w14:textId="77777777" w:rsidR="003123C7" w:rsidRPr="00DD7CDF" w:rsidRDefault="003123C7" w:rsidP="003123C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ของผู้ถือหุ้น</w:t>
            </w:r>
          </w:p>
        </w:tc>
      </w:tr>
      <w:tr w:rsidR="003123C7" w:rsidRPr="00DD7CDF" w14:paraId="1BD52FC3" w14:textId="77777777" w:rsidTr="00467F68">
        <w:tc>
          <w:tcPr>
            <w:tcW w:w="4230" w:type="dxa"/>
          </w:tcPr>
          <w:p w14:paraId="52D3AF42" w14:textId="546F0450" w:rsidR="003123C7" w:rsidRPr="00DD7CDF" w:rsidRDefault="003123C7" w:rsidP="0031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left" w:pos="106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606E5" w:rsidRPr="002606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A71BB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F765CC" w14:textId="4E7C53C4" w:rsidR="003123C7" w:rsidRPr="00DD7CDF" w:rsidRDefault="002606E5" w:rsidP="00D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103</w:t>
            </w:r>
            <w:r w:rsidR="00D15C0D" w:rsidRPr="00D15C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579</w:t>
            </w:r>
          </w:p>
        </w:tc>
        <w:tc>
          <w:tcPr>
            <w:tcW w:w="236" w:type="dxa"/>
          </w:tcPr>
          <w:p w14:paraId="37090F63" w14:textId="77777777" w:rsidR="003123C7" w:rsidRPr="00DD7CDF" w:rsidRDefault="003123C7" w:rsidP="00601CC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1A01F5B" w14:textId="15795080" w:rsidR="003123C7" w:rsidRPr="00DD7CDF" w:rsidRDefault="00D15C0D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  <w:r w:rsidRPr="00D15C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Pr="00D15C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772</w:t>
            </w:r>
            <w:r w:rsidRPr="00D15C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6DFD075" w14:textId="77777777" w:rsidR="003123C7" w:rsidRPr="00DD7CDF" w:rsidRDefault="003123C7" w:rsidP="00601CC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34CEFA5" w14:textId="4E1C44B5" w:rsidR="003123C7" w:rsidRPr="00DD7CDF" w:rsidRDefault="002606E5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A612F9" w:rsidRPr="00A612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14:paraId="6992704B" w14:textId="77777777" w:rsidR="003123C7" w:rsidRPr="00DD7CDF" w:rsidRDefault="003123C7" w:rsidP="00601CC7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31EAE80E" w14:textId="3BCA0E75" w:rsidR="003123C7" w:rsidRPr="00DD7CDF" w:rsidRDefault="002606E5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612F9" w:rsidRPr="00A612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822</w:t>
            </w:r>
          </w:p>
        </w:tc>
      </w:tr>
      <w:tr w:rsidR="003123C7" w:rsidRPr="00DD7CDF" w14:paraId="003CAF70" w14:textId="77777777" w:rsidTr="00286F91">
        <w:tc>
          <w:tcPr>
            <w:tcW w:w="4230" w:type="dxa"/>
          </w:tcPr>
          <w:p w14:paraId="5C961B0A" w14:textId="77777777" w:rsidR="003123C7" w:rsidRPr="00D26ADF" w:rsidRDefault="003123C7" w:rsidP="003123C7">
            <w:pPr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26A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เพิ่มขึ้น</w:t>
            </w:r>
            <w:r w:rsidRPr="00D26A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D26A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ลดลง</w:t>
            </w:r>
            <w:r w:rsidRPr="00D26A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) </w:t>
            </w:r>
            <w:r w:rsidRPr="00D26A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990" w:type="dxa"/>
          </w:tcPr>
          <w:p w14:paraId="05982840" w14:textId="77777777" w:rsidR="003123C7" w:rsidRPr="00DD7CDF" w:rsidRDefault="003123C7" w:rsidP="00D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94CDC05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4A16B34" w14:textId="77777777" w:rsidR="003123C7" w:rsidRPr="00DD7CDF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F9A9D5B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7993825F" w14:textId="77777777" w:rsidR="003123C7" w:rsidRPr="00DD7CDF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D804E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5A300BAC" w14:textId="77777777" w:rsidR="003123C7" w:rsidRPr="00BD3848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</w:tr>
      <w:tr w:rsidR="003123C7" w:rsidRPr="00DD7CDF" w14:paraId="094B4013" w14:textId="77777777" w:rsidTr="00286F91">
        <w:tc>
          <w:tcPr>
            <w:tcW w:w="4230" w:type="dxa"/>
          </w:tcPr>
          <w:p w14:paraId="33230905" w14:textId="07F63E0F" w:rsidR="003123C7" w:rsidRPr="00DD7CDF" w:rsidRDefault="003123C7" w:rsidP="003123C7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การถือปฏิบัติตามมาตรฐาน</w:t>
            </w:r>
            <w:r w:rsidR="00FF3464" w:rsidRPr="00FF3464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กลุ่มเครื่องมือ</w:t>
            </w:r>
          </w:p>
        </w:tc>
        <w:tc>
          <w:tcPr>
            <w:tcW w:w="990" w:type="dxa"/>
          </w:tcPr>
          <w:p w14:paraId="621DDA89" w14:textId="77777777" w:rsidR="003123C7" w:rsidRPr="00DD7CDF" w:rsidRDefault="003123C7" w:rsidP="00D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559A34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5098DF7" w14:textId="77777777" w:rsidR="003123C7" w:rsidRPr="00DD7CDF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A9804BC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34FA8F7E" w14:textId="77777777" w:rsidR="003123C7" w:rsidRPr="00DD7CDF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F9D88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6E2B2C31" w14:textId="77777777" w:rsidR="003123C7" w:rsidRPr="00BD3848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</w:tr>
      <w:tr w:rsidR="00FF3464" w:rsidRPr="00DD7CDF" w14:paraId="3E7FB0DE" w14:textId="77777777" w:rsidTr="00286F91">
        <w:tc>
          <w:tcPr>
            <w:tcW w:w="4230" w:type="dxa"/>
          </w:tcPr>
          <w:p w14:paraId="581719F3" w14:textId="072D3CD9" w:rsidR="00FF3464" w:rsidRPr="00DD7CDF" w:rsidRDefault="00C70DBA" w:rsidP="00C70DBA">
            <w:pPr>
              <w:ind w:left="145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</w:t>
            </w:r>
            <w:r w:rsidR="00FF3464" w:rsidRPr="00FF3464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990" w:type="dxa"/>
          </w:tcPr>
          <w:p w14:paraId="094B63FC" w14:textId="77777777" w:rsidR="00FF3464" w:rsidRPr="00DD7CDF" w:rsidRDefault="00FF3464" w:rsidP="00D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772D2" w14:textId="77777777" w:rsidR="00FF3464" w:rsidRPr="00DD7CDF" w:rsidRDefault="00FF3464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C0CA593" w14:textId="77777777" w:rsidR="00FF3464" w:rsidRPr="00DD7CDF" w:rsidRDefault="00FF3464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C38D697" w14:textId="77777777" w:rsidR="00FF3464" w:rsidRPr="00DD7CDF" w:rsidRDefault="00FF3464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4B8D1EB2" w14:textId="77777777" w:rsidR="00FF3464" w:rsidRPr="00DD7CDF" w:rsidRDefault="00FF3464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F6335" w14:textId="77777777" w:rsidR="00FF3464" w:rsidRPr="00DD7CDF" w:rsidRDefault="00FF3464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37EDF293" w14:textId="77777777" w:rsidR="00FF3464" w:rsidRPr="00BD3848" w:rsidRDefault="00FF3464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</w:tr>
      <w:tr w:rsidR="003123C7" w:rsidRPr="00DD7CDF" w14:paraId="3FC6BFE8" w14:textId="77777777" w:rsidTr="00286F91">
        <w:tc>
          <w:tcPr>
            <w:tcW w:w="4230" w:type="dxa"/>
          </w:tcPr>
          <w:p w14:paraId="2D5F1A18" w14:textId="28E87702" w:rsidR="003123C7" w:rsidRPr="00DD7CDF" w:rsidRDefault="00491446" w:rsidP="003123C7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3123C7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</w:t>
            </w:r>
            <w:r w:rsidR="007F604A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  <w:r w:rsidR="005C1E27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และการวัดมูลค่า</w:t>
            </w:r>
          </w:p>
        </w:tc>
        <w:tc>
          <w:tcPr>
            <w:tcW w:w="990" w:type="dxa"/>
          </w:tcPr>
          <w:p w14:paraId="3478CD68" w14:textId="42688FB0" w:rsidR="003123C7" w:rsidRPr="00DD7CDF" w:rsidRDefault="003123C7" w:rsidP="00D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6CDB96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030C3F1" w14:textId="5C87021A" w:rsidR="003123C7" w:rsidRPr="00DD7CDF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9D99BBC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5C387B6D" w14:textId="45655BFE" w:rsidR="003123C7" w:rsidRPr="00DD7CDF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3DDAF" w14:textId="77777777" w:rsidR="003123C7" w:rsidRPr="00DD7CDF" w:rsidRDefault="003123C7" w:rsidP="0060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BC81A7" w14:textId="6CDBC018" w:rsidR="003123C7" w:rsidRPr="00BD3848" w:rsidRDefault="003123C7" w:rsidP="00286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1E27" w:rsidRPr="00DD7CDF" w14:paraId="66951A6A" w14:textId="77777777" w:rsidTr="00286F91">
        <w:tc>
          <w:tcPr>
            <w:tcW w:w="4230" w:type="dxa"/>
          </w:tcPr>
          <w:p w14:paraId="05CB173C" w14:textId="674531F4" w:rsidR="005C1E27" w:rsidRPr="00DD7CDF" w:rsidRDefault="005C1E27" w:rsidP="005C1E27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90" w:type="dxa"/>
          </w:tcPr>
          <w:p w14:paraId="5B46FD49" w14:textId="1933FEC4" w:rsidR="005C1E27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6FC4F7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3E423B4" w14:textId="54DF3F15" w:rsidR="005C1E27" w:rsidRDefault="002606E5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C1E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595</w:t>
            </w:r>
          </w:p>
        </w:tc>
        <w:tc>
          <w:tcPr>
            <w:tcW w:w="238" w:type="dxa"/>
          </w:tcPr>
          <w:p w14:paraId="723A8069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495D3C0C" w14:textId="674B732E" w:rsidR="005C1E27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D57499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E6DC0F" w14:textId="142F72A1" w:rsidR="005C1E27" w:rsidRPr="00BD3848" w:rsidRDefault="002606E5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</w:tr>
      <w:tr w:rsidR="005C1E27" w:rsidRPr="00DD7CDF" w14:paraId="063D9C5F" w14:textId="77777777" w:rsidTr="00286F91">
        <w:tc>
          <w:tcPr>
            <w:tcW w:w="4230" w:type="dxa"/>
          </w:tcPr>
          <w:p w14:paraId="46BCF1C3" w14:textId="77777777" w:rsidR="005C1E27" w:rsidRPr="00DD7CDF" w:rsidRDefault="005C1E27" w:rsidP="005C1E27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ผลขาดทุนจากการด้อยค่าของ</w:t>
            </w:r>
          </w:p>
        </w:tc>
        <w:tc>
          <w:tcPr>
            <w:tcW w:w="990" w:type="dxa"/>
          </w:tcPr>
          <w:p w14:paraId="59938E72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CCC85A2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D2F3FA4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8A93B5D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4F572EE2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AE749C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65BC5CB6" w14:textId="77777777" w:rsidR="005C1E27" w:rsidRPr="00BD3848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1E27" w:rsidRPr="00DD7CDF" w14:paraId="7A940F6B" w14:textId="77777777" w:rsidTr="004528E0">
        <w:tc>
          <w:tcPr>
            <w:tcW w:w="4230" w:type="dxa"/>
          </w:tcPr>
          <w:p w14:paraId="04A48B5B" w14:textId="77777777" w:rsidR="005C1E27" w:rsidRPr="00DD7CDF" w:rsidRDefault="005C1E27" w:rsidP="005C1E27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782E74B" w14:textId="5C26EBB9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D15C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3EFFBCB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89B6288" w14:textId="44E3194E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C1FAF56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06962500" w14:textId="2501FE28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1631AA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737C173A" w14:textId="026F9754" w:rsidR="005C1E27" w:rsidRPr="00BD3848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38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1E27" w:rsidRPr="00DD7CDF" w14:paraId="06B0018C" w14:textId="77777777" w:rsidTr="004528E0">
        <w:tc>
          <w:tcPr>
            <w:tcW w:w="4230" w:type="dxa"/>
          </w:tcPr>
          <w:p w14:paraId="1D2065BF" w14:textId="77777777" w:rsidR="005C1E27" w:rsidRPr="00DD7CDF" w:rsidRDefault="005C1E27" w:rsidP="005C1E27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</w:tcPr>
          <w:p w14:paraId="7EEC1D2F" w14:textId="56772813" w:rsidR="005C1E27" w:rsidRPr="00DD7CDF" w:rsidRDefault="002606E5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43289B3F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7D88D71" w14:textId="69FC0468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15C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130</w:t>
            </w:r>
            <w:r w:rsidRPr="00D15C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19B6DB74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170DBBD9" w14:textId="0596D192" w:rsidR="005C1E27" w:rsidRPr="00DD7CDF" w:rsidRDefault="002606E5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4EC2AFC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7339AD08" w14:textId="6EBAA4C8" w:rsidR="005C1E27" w:rsidRPr="00BD3848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384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Pr="00BD384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C1E27" w:rsidRPr="00DD7CDF" w14:paraId="436F5B1D" w14:textId="77777777" w:rsidTr="004528E0">
        <w:tc>
          <w:tcPr>
            <w:tcW w:w="4230" w:type="dxa"/>
          </w:tcPr>
          <w:p w14:paraId="2938123B" w14:textId="449440D2" w:rsidR="005C1E27" w:rsidRPr="00DD7CDF" w:rsidRDefault="005C1E27" w:rsidP="005C1E27">
            <w:pPr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การถือปฏิบัติตาม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TFRS 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202804" w14:textId="74691B82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15C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106</w:t>
            </w:r>
            <w:r w:rsidRPr="00D15C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7ABFF56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C6F76EE" w14:textId="574E925C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B328FDB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DC5A717" w14:textId="7F004686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12F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612F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2A7F1B9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F13446" w14:textId="7B78E3FD" w:rsidR="005C1E27" w:rsidRPr="00BD3848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38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1E27" w:rsidRPr="00DD7CDF" w14:paraId="0B4BE5C5" w14:textId="77777777" w:rsidTr="004528E0">
        <w:tc>
          <w:tcPr>
            <w:tcW w:w="4230" w:type="dxa"/>
          </w:tcPr>
          <w:p w14:paraId="3BB1CA7E" w14:textId="1A907286" w:rsidR="005C1E27" w:rsidRPr="00DD7CDF" w:rsidRDefault="005C1E27" w:rsidP="005C1E27">
            <w:pPr>
              <w:ind w:left="-1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B2233C" w14:textId="4D7CD57E" w:rsidR="005C1E27" w:rsidRPr="00D15C0D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175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2FE7803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74EBBF1" w14:textId="138384B8" w:rsidR="005C1E27" w:rsidRDefault="002606E5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C1E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465</w:t>
            </w:r>
          </w:p>
        </w:tc>
        <w:tc>
          <w:tcPr>
            <w:tcW w:w="238" w:type="dxa"/>
          </w:tcPr>
          <w:p w14:paraId="228CF6E1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4E7D68E" w14:textId="2D3DA245" w:rsidR="005C1E27" w:rsidRPr="00A612F9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39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1EBDA2" w14:textId="77777777" w:rsidR="005C1E27" w:rsidRPr="00DD7C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F5DC499" w14:textId="44F32EEB" w:rsidR="005C1E27" w:rsidRPr="00BD3848" w:rsidRDefault="002606E5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352</w:t>
            </w:r>
          </w:p>
        </w:tc>
      </w:tr>
      <w:tr w:rsidR="005C1E27" w:rsidRPr="00DD7CDF" w14:paraId="7CCF6D82" w14:textId="77777777" w:rsidTr="004528E0">
        <w:tc>
          <w:tcPr>
            <w:tcW w:w="4230" w:type="dxa"/>
          </w:tcPr>
          <w:p w14:paraId="220740C7" w14:textId="59ACEF45" w:rsidR="005C1E27" w:rsidRPr="00D26ADF" w:rsidRDefault="005C1E27" w:rsidP="005C1E27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6A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D26A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26A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D26A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606E5"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26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26A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D26A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606E5"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  <w:r w:rsidRPr="00D26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- </w:t>
            </w:r>
            <w:r w:rsidRPr="00D26A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B4CD296" w14:textId="2D66F013" w:rsidR="005C1E27" w:rsidRPr="00D26ADF" w:rsidRDefault="002606E5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</w:t>
            </w:r>
            <w:r w:rsidR="005C1E27" w:rsidRPr="00D26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36" w:type="dxa"/>
          </w:tcPr>
          <w:p w14:paraId="1D377220" w14:textId="77777777" w:rsidR="005C1E27" w:rsidRPr="00D26A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32200DA" w14:textId="7806934E" w:rsidR="005C1E27" w:rsidRPr="00D26A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6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Pr="00D26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2606E5"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307</w:t>
            </w:r>
            <w:r w:rsidRPr="00D26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7A87931E" w14:textId="77777777" w:rsidR="005C1E27" w:rsidRPr="00D26A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3E23E3B4" w14:textId="57D02FEF" w:rsidR="005C1E27" w:rsidRPr="00D26ADF" w:rsidRDefault="002606E5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="005C1E27" w:rsidRPr="00D26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01E34956" w14:textId="77777777" w:rsidR="005C1E27" w:rsidRPr="00D26ADF" w:rsidRDefault="005C1E27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7810CA9" w14:textId="2F989174" w:rsidR="005C1E27" w:rsidRPr="00D26ADF" w:rsidRDefault="002606E5" w:rsidP="005C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5C1E27" w:rsidRPr="00D26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174</w:t>
            </w:r>
          </w:p>
        </w:tc>
      </w:tr>
    </w:tbl>
    <w:p w14:paraId="3CA91B50" w14:textId="77777777" w:rsidR="00594509" w:rsidRPr="00DD7CDF" w:rsidRDefault="00594509" w:rsidP="000429A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E89A9CC" w14:textId="3F806E4F" w:rsidR="00594509" w:rsidRPr="00DD7CDF" w:rsidRDefault="00594509" w:rsidP="00594509">
      <w:pPr>
        <w:numPr>
          <w:ilvl w:val="0"/>
          <w:numId w:val="10"/>
        </w:num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D7CD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มาตรฐานกลุ่มเครื่องมือทางการเงิน</w:t>
      </w:r>
    </w:p>
    <w:p w14:paraId="1D6B13E1" w14:textId="77777777" w:rsidR="0079747B" w:rsidRPr="00DD7CDF" w:rsidRDefault="0079747B" w:rsidP="0079747B">
      <w:pPr>
        <w:ind w:left="91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243D9DD" w14:textId="1485823B" w:rsidR="00594509" w:rsidRPr="00DD7CDF" w:rsidRDefault="00594509" w:rsidP="00CA1B3A">
      <w:pPr>
        <w:ind w:left="91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กลุ่มบริษัทได้ถือปฏิบัติตาม</w:t>
      </w:r>
      <w:r w:rsidR="0052295D">
        <w:rPr>
          <w:rFonts w:ascii="Angsana New" w:hAnsi="Angsana New" w:cs="Angsana New" w:hint="cs"/>
          <w:sz w:val="30"/>
          <w:szCs w:val="30"/>
          <w:cs/>
        </w:rPr>
        <w:t>มาตรฐาน</w:t>
      </w:r>
      <w:r w:rsidR="0052295D" w:rsidRPr="00DD7CDF">
        <w:rPr>
          <w:rFonts w:ascii="Angsana New" w:hAnsi="Angsana New" w:cs="Angsana New" w:hint="cs"/>
          <w:sz w:val="30"/>
          <w:szCs w:val="30"/>
          <w:cs/>
        </w:rPr>
        <w:t>กลุ่มเครื่องมือทางการเงิน</w:t>
      </w:r>
      <w:r w:rsidRPr="00DD7CDF">
        <w:rPr>
          <w:rFonts w:ascii="Angsana New" w:hAnsi="Angsana New" w:cs="Angsana New" w:hint="cs"/>
          <w:sz w:val="30"/>
          <w:szCs w:val="30"/>
          <w:cs/>
        </w:rPr>
        <w:t>ด้วยวิธีปรับปรุงผลกระทบสะสมกับกำไรสะสมและองค์ประกอบอื่นของส่วนของผู้ถือหุ้น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ณ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1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กลุ่มบริษัทจึงไม่ปรับปรุงข้อมูลที่นำเสนอในปี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2562</w:t>
      </w:r>
    </w:p>
    <w:p w14:paraId="4009DC8F" w14:textId="05A228F9" w:rsidR="00CA1B3A" w:rsidRDefault="00CA1B3A" w:rsidP="000429A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90A82CB" w14:textId="63487146" w:rsidR="00595C13" w:rsidRDefault="00595C13" w:rsidP="000429A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D2E67DD" w14:textId="77777777" w:rsidR="00595C13" w:rsidRPr="00DD7CDF" w:rsidRDefault="00595C13" w:rsidP="000429A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0DD420E" w14:textId="2736915A" w:rsidR="005C1E27" w:rsidRDefault="0052295D" w:rsidP="005C1E27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มาตรฐาน</w:t>
      </w:r>
      <w:r w:rsidRPr="00DD7CDF">
        <w:rPr>
          <w:rFonts w:ascii="Angsana New" w:hAnsi="Angsana New" w:cs="Angsana New" w:hint="cs"/>
          <w:sz w:val="30"/>
          <w:szCs w:val="30"/>
          <w:cs/>
        </w:rPr>
        <w:t>กลุ่มเครื่องมือทางการเงิน</w:t>
      </w:r>
      <w:r w:rsidR="00CA1B3A" w:rsidRPr="00DD7CDF">
        <w:rPr>
          <w:rFonts w:ascii="Angsana New" w:hAnsi="Angsana New" w:cs="Angsana New" w:hint="cs"/>
          <w:sz w:val="30"/>
          <w:szCs w:val="30"/>
          <w:cs/>
        </w:rPr>
        <w:t>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="00CA1B3A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A1B3A" w:rsidRPr="00DD7CDF">
        <w:rPr>
          <w:rFonts w:ascii="Angsana New" w:hAnsi="Angsana New" w:cs="Angsana New" w:hint="cs"/>
          <w:sz w:val="30"/>
          <w:szCs w:val="30"/>
          <w:cs/>
        </w:rPr>
        <w:t>การวัดมูลค่า</w:t>
      </w:r>
      <w:r w:rsidR="00CA1B3A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A1B3A" w:rsidRPr="00DD7CDF">
        <w:rPr>
          <w:rFonts w:ascii="Angsana New" w:hAnsi="Angsana New" w:cs="Angsana New" w:hint="cs"/>
          <w:sz w:val="30"/>
          <w:szCs w:val="30"/>
          <w:cs/>
        </w:rPr>
        <w:t>การด้อยค่าและการตัดรายการ</w:t>
      </w:r>
      <w:r w:rsidR="00CA1B3A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A1B3A" w:rsidRPr="00DD7CDF">
        <w:rPr>
          <w:rFonts w:ascii="Angsana New" w:hAnsi="Angsana New" w:cs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="00CA1B3A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A1B3A" w:rsidRPr="00DD7CDF">
        <w:rPr>
          <w:rFonts w:ascii="Angsana New" w:hAnsi="Angsana New" w:cs="Angsana New" w:hint="cs"/>
          <w:sz w:val="30"/>
          <w:szCs w:val="30"/>
          <w:cs/>
        </w:rPr>
        <w:t>โดยผลกระทบจากการถือปฏิบัติตาม</w:t>
      </w:r>
      <w:r>
        <w:rPr>
          <w:rFonts w:ascii="Angsana New" w:hAnsi="Angsana New" w:cs="Angsana New" w:hint="cs"/>
          <w:sz w:val="30"/>
          <w:szCs w:val="30"/>
          <w:cs/>
        </w:rPr>
        <w:t>มาตรฐาน</w:t>
      </w:r>
      <w:r w:rsidRPr="00DD7CDF">
        <w:rPr>
          <w:rFonts w:ascii="Angsana New" w:hAnsi="Angsana New" w:cs="Angsana New" w:hint="cs"/>
          <w:sz w:val="30"/>
          <w:szCs w:val="30"/>
          <w:cs/>
        </w:rPr>
        <w:t>กลุ่มเครื่องมือทางการเงิน</w:t>
      </w:r>
      <w:r w:rsidR="00CA1B3A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CA1B3A" w:rsidRPr="00DD7CD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2C4AA81" w14:textId="6B4E17FA" w:rsidR="005C1E27" w:rsidRDefault="005C1E27" w:rsidP="005C1E27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349F3D6" w14:textId="3C28C2C4" w:rsidR="00CA1B3A" w:rsidRPr="00DD7CDF" w:rsidRDefault="00CA1B3A" w:rsidP="00CE1B67">
      <w:pPr>
        <w:numPr>
          <w:ilvl w:val="0"/>
          <w:numId w:val="1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71C326F" w14:textId="77777777" w:rsidR="00CE1B67" w:rsidRPr="00DD7CDF" w:rsidRDefault="00CE1B67" w:rsidP="00CE1B67">
      <w:pPr>
        <w:ind w:left="1640"/>
        <w:jc w:val="thaiDistribute"/>
        <w:rPr>
          <w:rFonts w:ascii="Angsana New" w:hAnsi="Angsana New" w:cs="Angsana New"/>
          <w:sz w:val="24"/>
          <w:szCs w:val="24"/>
        </w:rPr>
      </w:pPr>
    </w:p>
    <w:p w14:paraId="7FC7900E" w14:textId="62A4B266" w:rsidR="00CE1B67" w:rsidRPr="00DD7CDF" w:rsidRDefault="00CE1B67" w:rsidP="00CE1B67">
      <w:pPr>
        <w:ind w:left="16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2606E5" w:rsidRPr="002606E5">
        <w:rPr>
          <w:rFonts w:ascii="Angsana New" w:hAnsi="Angsana New" w:cs="Angsana New"/>
          <w:sz w:val="30"/>
          <w:szCs w:val="30"/>
        </w:rPr>
        <w:t>9</w:t>
      </w:r>
      <w:r w:rsidR="00C70D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จัดประเภทสินทรัพย์ทางการเงินเป็น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3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ประเภท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ราคาทุนตัดจำหน่าย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D7CDF">
        <w:rPr>
          <w:rFonts w:ascii="Angsana New" w:hAnsi="Angsana New" w:cs="Angsana New"/>
          <w:sz w:val="30"/>
          <w:szCs w:val="30"/>
        </w:rPr>
        <w:t xml:space="preserve">FVOCI) </w:t>
      </w:r>
      <w:r w:rsidRPr="00DD7CDF">
        <w:rPr>
          <w:rFonts w:ascii="Angsana New" w:hAnsi="Angsana New" w:cs="Angsana New" w:hint="cs"/>
          <w:sz w:val="30"/>
          <w:szCs w:val="30"/>
          <w:cs/>
        </w:rPr>
        <w:t>และมูลค่ายุติธรรมผ่านกำไรหรือขาดทุน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D7CDF">
        <w:rPr>
          <w:rFonts w:ascii="Angsana New" w:hAnsi="Angsana New" w:cs="Angsana New"/>
          <w:sz w:val="30"/>
          <w:szCs w:val="30"/>
        </w:rPr>
        <w:t xml:space="preserve">FVTPL) </w:t>
      </w:r>
      <w:r w:rsidRPr="00DD7CDF">
        <w:rPr>
          <w:rFonts w:ascii="Angsana New" w:hAnsi="Angsana New" w:cs="Angsana New" w:hint="cs"/>
          <w:sz w:val="30"/>
          <w:szCs w:val="30"/>
          <w:cs/>
        </w:rPr>
        <w:t>โดยการจัดประเภทตาม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2606E5" w:rsidRPr="002606E5">
        <w:rPr>
          <w:rFonts w:ascii="Angsana New" w:hAnsi="Angsana New" w:cs="Angsana New"/>
          <w:sz w:val="30"/>
          <w:szCs w:val="30"/>
        </w:rPr>
        <w:t>9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2606E5" w:rsidRPr="002606E5">
        <w:rPr>
          <w:rFonts w:ascii="Angsana New" w:hAnsi="Angsana New" w:cs="Angsana New"/>
          <w:sz w:val="30"/>
          <w:szCs w:val="30"/>
        </w:rPr>
        <w:t>9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ยกเลิกการจัดประเภทตราสารหนี้ที่จะถือจนครบกำหนด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หลักทรัพย์เผื่อขาย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หลักทรัพย์เพื่อค้า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และเงินลงทุนทั่วไปตามที่กำหนดโดย</w:t>
      </w:r>
      <w:r w:rsidR="00C70D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0DBA">
        <w:rPr>
          <w:rFonts w:ascii="Angsana New" w:hAnsi="Angsana New" w:cs="Angsana New"/>
          <w:sz w:val="30"/>
          <w:szCs w:val="30"/>
        </w:rPr>
        <w:t xml:space="preserve">TAS </w:t>
      </w:r>
      <w:r w:rsidR="002606E5" w:rsidRPr="002606E5">
        <w:rPr>
          <w:rFonts w:ascii="Angsana New" w:hAnsi="Angsana New" w:cs="Angsana New"/>
          <w:sz w:val="30"/>
          <w:szCs w:val="30"/>
        </w:rPr>
        <w:t>105</w:t>
      </w:r>
    </w:p>
    <w:p w14:paraId="25EE7115" w14:textId="77777777" w:rsidR="00CE1B67" w:rsidRPr="00DD7CDF" w:rsidRDefault="00CE1B67" w:rsidP="00CE1B67">
      <w:pPr>
        <w:ind w:left="1640"/>
        <w:jc w:val="thaiDistribute"/>
        <w:rPr>
          <w:rFonts w:ascii="Angsana New" w:hAnsi="Angsana New" w:cs="Angsana New"/>
          <w:sz w:val="24"/>
          <w:szCs w:val="24"/>
        </w:rPr>
      </w:pPr>
    </w:p>
    <w:p w14:paraId="4775002E" w14:textId="7C6611CF" w:rsidR="00C8511E" w:rsidRPr="00DD7CDF" w:rsidRDefault="00C8511E" w:rsidP="00CE1B67">
      <w:pPr>
        <w:ind w:left="16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ตาม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2606E5" w:rsidRPr="002606E5">
        <w:rPr>
          <w:rFonts w:ascii="Angsana New" w:hAnsi="Angsana New" w:cs="Angsana New"/>
          <w:sz w:val="30"/>
          <w:szCs w:val="30"/>
        </w:rPr>
        <w:t>9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</w:t>
      </w:r>
    </w:p>
    <w:p w14:paraId="6E94BE79" w14:textId="77777777" w:rsidR="00C8511E" w:rsidRPr="00DD7CDF" w:rsidRDefault="00C8511E" w:rsidP="00CE1B67">
      <w:pPr>
        <w:ind w:left="1640"/>
        <w:jc w:val="thaiDistribute"/>
        <w:rPr>
          <w:rFonts w:ascii="Angsana New" w:hAnsi="Angsana New" w:cs="Angsana New"/>
          <w:sz w:val="24"/>
          <w:szCs w:val="24"/>
        </w:rPr>
      </w:pPr>
    </w:p>
    <w:p w14:paraId="5B5C1906" w14:textId="4D3629C3" w:rsidR="00C8511E" w:rsidRPr="0099605C" w:rsidRDefault="00C8511E" w:rsidP="0099605C">
      <w:pPr>
        <w:ind w:left="1640"/>
        <w:jc w:val="thaiDistribute"/>
        <w:rPr>
          <w:rFonts w:ascii="Angsana New" w:hAnsi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ตาม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2606E5" w:rsidRPr="002606E5">
        <w:rPr>
          <w:rFonts w:ascii="Angsana New" w:hAnsi="Angsana New" w:cs="Angsana New"/>
          <w:sz w:val="30"/>
          <w:szCs w:val="30"/>
        </w:rPr>
        <w:t>9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อนุพันธ์จะวัดมูลค่าด้วยมูลค่ายุติธรรมผ่านกำไร</w:t>
      </w:r>
      <w:r w:rsidR="000B1881">
        <w:rPr>
          <w:rFonts w:ascii="Angsana New" w:hAnsi="Angsana New" w:cs="Angsana New" w:hint="cs"/>
          <w:sz w:val="30"/>
          <w:szCs w:val="30"/>
          <w:cs/>
        </w:rPr>
        <w:t>หรือ</w:t>
      </w:r>
      <w:r w:rsidR="009750A5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ในกรณีที่กลุ่มกิจการเลือกปฏิบัติตามการบัญชีป้องกันความเสี่ยงโดยเป็นไปตามเงื่อนไขที่ระบุในมาตรฐานการรายงานทางการเงิน</w:t>
      </w:r>
      <w:r w:rsidR="00F52965" w:rsidRPr="00F52965">
        <w:rPr>
          <w:rFonts w:ascii="Angsana New" w:hAnsi="Angsana New" w:cs="Angsana New"/>
          <w:sz w:val="30"/>
          <w:szCs w:val="30"/>
          <w:cs/>
        </w:rPr>
        <w:t xml:space="preserve"> 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ผลของการบันทึกรายการป้องกันความเสี่ยงจะถูกหักกลบกันส</w:t>
      </w:r>
      <w:r w:rsidR="00F52965">
        <w:rPr>
          <w:rFonts w:ascii="Angsana New" w:hAnsi="Angsana New" w:cs="Angsana New" w:hint="cs"/>
          <w:sz w:val="30"/>
          <w:szCs w:val="30"/>
          <w:cs/>
        </w:rPr>
        <w:t>ำ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หรับการป้องกันความเสี่ยงที่มีประสิทธิผล</w:t>
      </w:r>
      <w:r w:rsidR="00F529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52965" w:rsidRPr="00F52965">
        <w:rPr>
          <w:rFonts w:ascii="Angsana New" w:hAnsi="Angsana New" w:cs="Angsana New"/>
          <w:sz w:val="30"/>
          <w:szCs w:val="30"/>
          <w:cs/>
        </w:rPr>
        <w:t xml:space="preserve"> 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ผลก</w:t>
      </w:r>
      <w:r w:rsidR="00F52965">
        <w:rPr>
          <w:rFonts w:ascii="Angsana New" w:hAnsi="Angsana New" w:cs="Angsana New" w:hint="cs"/>
          <w:sz w:val="30"/>
          <w:szCs w:val="30"/>
          <w:cs/>
        </w:rPr>
        <w:t>ำ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ไรหรือขาดทุนส่วนที่มีประสิทธิผลของอนุพันธ์ทางการเงิน</w:t>
      </w:r>
      <w:r w:rsidR="0053432B" w:rsidRPr="0053432B">
        <w:rPr>
          <w:rFonts w:ascii="Angsana New" w:hAnsi="Angsana New" w:cs="Angsana New" w:hint="cs"/>
          <w:sz w:val="30"/>
          <w:szCs w:val="30"/>
          <w:cs/>
        </w:rPr>
        <w:t>เพื่อป้องกันความเสี่ยงในกระแสเงินสด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จะรับรู้ในก</w:t>
      </w:r>
      <w:r w:rsidR="00F52965">
        <w:rPr>
          <w:rFonts w:ascii="Angsana New" w:hAnsi="Angsana New" w:cs="Angsana New" w:hint="cs"/>
          <w:sz w:val="30"/>
          <w:szCs w:val="30"/>
          <w:cs/>
        </w:rPr>
        <w:t>ำ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ไรขาดทุนเบ็ดเสร็จอื่นโดยแสดงเป็นรายการแยกต่างหาก</w:t>
      </w:r>
      <w:r w:rsidR="00F52965" w:rsidRPr="00F52965">
        <w:rPr>
          <w:rFonts w:ascii="Angsana New" w:hAnsi="Angsana New" w:cs="Angsana New"/>
          <w:sz w:val="30"/>
          <w:szCs w:val="30"/>
          <w:cs/>
        </w:rPr>
        <w:t xml:space="preserve"> 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และจะทยอยรับรู้เป็นก</w:t>
      </w:r>
      <w:r w:rsidR="00F52965">
        <w:rPr>
          <w:rFonts w:ascii="Angsana New" w:hAnsi="Angsana New" w:cs="Angsana New" w:hint="cs"/>
          <w:sz w:val="30"/>
          <w:szCs w:val="30"/>
          <w:cs/>
        </w:rPr>
        <w:t>ำ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ไรหรือขาดทุนเมื่อรายการที่ถูกป้องกันความเสี่ยงมีผลกระทบต่อก</w:t>
      </w:r>
      <w:r w:rsidR="00F52965">
        <w:rPr>
          <w:rFonts w:ascii="Angsana New" w:hAnsi="Angsana New" w:cs="Angsana New" w:hint="cs"/>
          <w:sz w:val="30"/>
          <w:szCs w:val="30"/>
          <w:cs/>
        </w:rPr>
        <w:t>ำ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ไรขาดทุน</w:t>
      </w:r>
      <w:r w:rsidR="00F52965" w:rsidRPr="00F52965">
        <w:rPr>
          <w:rFonts w:ascii="Angsana New" w:hAnsi="Angsana New" w:cs="Angsana New"/>
          <w:sz w:val="30"/>
          <w:szCs w:val="30"/>
          <w:cs/>
        </w:rPr>
        <w:t xml:space="preserve"> 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ผลก</w:t>
      </w:r>
      <w:r w:rsidR="00F52965">
        <w:rPr>
          <w:rFonts w:ascii="Angsana New" w:hAnsi="Angsana New" w:cs="Angsana New" w:hint="cs"/>
          <w:sz w:val="30"/>
          <w:szCs w:val="30"/>
          <w:cs/>
        </w:rPr>
        <w:t>ำ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ไรหรือขาดทุนส่วนที่ไม่มีประสิทธิผลของอนุพันธ์ทางการเงินจะรับรู้เป็นก</w:t>
      </w:r>
      <w:r w:rsidR="00F52965">
        <w:rPr>
          <w:rFonts w:ascii="Angsana New" w:hAnsi="Angsana New" w:cs="Angsana New" w:hint="cs"/>
          <w:sz w:val="30"/>
          <w:szCs w:val="30"/>
          <w:cs/>
        </w:rPr>
        <w:t>ำ</w:t>
      </w:r>
      <w:r w:rsidR="00F52965" w:rsidRPr="00F52965">
        <w:rPr>
          <w:rFonts w:ascii="Angsana New" w:hAnsi="Angsana New" w:cs="Angsana New" w:hint="cs"/>
          <w:sz w:val="30"/>
          <w:szCs w:val="30"/>
          <w:cs/>
        </w:rPr>
        <w:t>ไรหรือขาดทุนทันทีที่เกิดรายการ</w:t>
      </w:r>
      <w:r w:rsidR="0099605C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เดิมกลุ่มบริษัท</w:t>
      </w:r>
      <w:r w:rsidR="009750A5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DD7CDF">
        <w:rPr>
          <w:rFonts w:ascii="Angsana New" w:hAnsi="Angsana New" w:cs="Angsana New" w:hint="cs"/>
          <w:sz w:val="30"/>
          <w:szCs w:val="30"/>
          <w:cs/>
        </w:rPr>
        <w:t>รับรู้รายการ</w:t>
      </w:r>
      <w:r w:rsidR="009750A5">
        <w:rPr>
          <w:rFonts w:ascii="Angsana New" w:hAnsi="Angsana New" w:cs="Angsana New" w:hint="cs"/>
          <w:sz w:val="30"/>
          <w:szCs w:val="30"/>
          <w:cs/>
        </w:rPr>
        <w:t>กำไรหรือขาดทุนจากการวัดมูลค่าใหม่ของอนุพันธ์ โดยขึ้นอยู่กับประเภทรายการที่ได้ใช้อนุพันธ์ป้องกันความเสี่ยงไว้</w:t>
      </w:r>
    </w:p>
    <w:p w14:paraId="7738D8C3" w14:textId="77777777" w:rsidR="005156D8" w:rsidRPr="00DD7CDF" w:rsidRDefault="005156D8" w:rsidP="00CE1B67">
      <w:pPr>
        <w:ind w:left="1640"/>
        <w:jc w:val="thaiDistribute"/>
        <w:rPr>
          <w:rFonts w:ascii="Angsana New" w:hAnsi="Angsana New" w:cs="Angsana New"/>
          <w:sz w:val="24"/>
          <w:szCs w:val="24"/>
        </w:rPr>
      </w:pPr>
    </w:p>
    <w:p w14:paraId="5AE0AC05" w14:textId="5AC461BD" w:rsidR="005156D8" w:rsidRPr="00DD7CDF" w:rsidRDefault="005156D8" w:rsidP="00F62C33">
      <w:pPr>
        <w:ind w:left="16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ตารางดังต่อไปนี้แสดงการจัดประเภท</w:t>
      </w:r>
      <w:r w:rsidR="00EA63DE">
        <w:rPr>
          <w:rFonts w:ascii="Angsana New" w:hAnsi="Angsana New" w:cs="Angsana New" w:hint="cs"/>
          <w:sz w:val="30"/>
          <w:szCs w:val="30"/>
          <w:cs/>
        </w:rPr>
        <w:t>และ</w:t>
      </w:r>
      <w:r w:rsidRPr="00DD7CDF">
        <w:rPr>
          <w:rFonts w:ascii="Angsana New" w:hAnsi="Angsana New" w:cs="Angsana New" w:hint="cs"/>
          <w:sz w:val="30"/>
          <w:szCs w:val="30"/>
          <w:cs/>
        </w:rPr>
        <w:t>การวัดมูลค่า</w:t>
      </w:r>
      <w:r w:rsidR="009750A5">
        <w:rPr>
          <w:rFonts w:ascii="Angsana New" w:hAnsi="Angsana New" w:cs="Angsana New" w:hint="cs"/>
          <w:sz w:val="30"/>
          <w:szCs w:val="30"/>
          <w:cs/>
        </w:rPr>
        <w:t>ตาม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2606E5" w:rsidRPr="002606E5">
        <w:rPr>
          <w:rFonts w:ascii="Angsana New" w:hAnsi="Angsana New" w:cs="Angsana New"/>
          <w:sz w:val="30"/>
          <w:szCs w:val="30"/>
        </w:rPr>
        <w:t>9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ของสินทรัพย์ทางการเงินและหนี้สินทางการเงินแต่ละประเภทของกลุ่มบริษัท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ณ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1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</w:p>
    <w:p w14:paraId="3EC723DA" w14:textId="1AE41E79" w:rsidR="00C972F9" w:rsidRDefault="00C97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768" w:type="dxa"/>
        <w:tblInd w:w="355" w:type="dxa"/>
        <w:tblLook w:val="04A0" w:firstRow="1" w:lastRow="0" w:firstColumn="1" w:lastColumn="0" w:noHBand="0" w:noVBand="1"/>
      </w:tblPr>
      <w:tblGrid>
        <w:gridCol w:w="3515"/>
        <w:gridCol w:w="270"/>
        <w:gridCol w:w="270"/>
        <w:gridCol w:w="1800"/>
        <w:gridCol w:w="270"/>
        <w:gridCol w:w="1744"/>
        <w:gridCol w:w="270"/>
        <w:gridCol w:w="1629"/>
      </w:tblGrid>
      <w:tr w:rsidR="005C1E27" w:rsidRPr="00DD7CDF" w14:paraId="13396067" w14:textId="77777777" w:rsidTr="002D772D">
        <w:trPr>
          <w:trHeight w:val="397"/>
          <w:tblHeader/>
        </w:trPr>
        <w:tc>
          <w:tcPr>
            <w:tcW w:w="3785" w:type="dxa"/>
            <w:gridSpan w:val="2"/>
          </w:tcPr>
          <w:p w14:paraId="74442B11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right="-11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52FCC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right="-11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3" w:type="dxa"/>
            <w:gridSpan w:val="5"/>
            <w:vAlign w:val="bottom"/>
          </w:tcPr>
          <w:p w14:paraId="7177926D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right="1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C1E27" w:rsidRPr="00DD7CDF" w14:paraId="23C42E1E" w14:textId="77777777" w:rsidTr="002D772D">
        <w:trPr>
          <w:trHeight w:val="439"/>
          <w:tblHeader/>
        </w:trPr>
        <w:tc>
          <w:tcPr>
            <w:tcW w:w="3785" w:type="dxa"/>
            <w:gridSpan w:val="2"/>
          </w:tcPr>
          <w:p w14:paraId="1B340C30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right="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3" w:type="dxa"/>
            <w:gridSpan w:val="6"/>
          </w:tcPr>
          <w:p w14:paraId="36C44CD4" w14:textId="2D89ECF4" w:rsidR="005C1E27" w:rsidRPr="00DD7CDF" w:rsidRDefault="005C1E27" w:rsidP="005C1E27">
            <w:pPr>
              <w:pStyle w:val="NoSpacing"/>
              <w:tabs>
                <w:tab w:val="left" w:pos="720"/>
              </w:tabs>
              <w:ind w:right="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1E27" w:rsidRPr="00DD7CDF" w14:paraId="314773C3" w14:textId="77777777" w:rsidTr="002D772D">
        <w:trPr>
          <w:trHeight w:val="411"/>
          <w:tblHeader/>
        </w:trPr>
        <w:tc>
          <w:tcPr>
            <w:tcW w:w="37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2A0B37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FFD2069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CD13768" w14:textId="37F67C4E" w:rsidR="005C1E27" w:rsidRPr="00DD7CDF" w:rsidRDefault="005C1E27" w:rsidP="002D772D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การจัดประเภท</w:t>
            </w:r>
            <w:r w:rsidR="002D772D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และการวัดมูลค่า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 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TFRS </w:t>
            </w:r>
            <w:r w:rsidR="002606E5"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2606E5"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2606E5"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</w:tr>
      <w:tr w:rsidR="005C1E27" w:rsidRPr="00DD7CDF" w14:paraId="387A149E" w14:textId="77777777" w:rsidTr="00AB057D">
        <w:trPr>
          <w:trHeight w:val="1252"/>
          <w:tblHeader/>
        </w:trPr>
        <w:tc>
          <w:tcPr>
            <w:tcW w:w="35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0D7BC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0FD3E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902B55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DB46CD" w14:textId="77777777" w:rsidR="005C1E27" w:rsidRDefault="005C1E27" w:rsidP="005C1E27">
            <w:pPr>
              <w:pStyle w:val="NoSpacing"/>
              <w:tabs>
                <w:tab w:val="left" w:pos="720"/>
              </w:tabs>
              <w:ind w:left="-94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ยุติธรร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ใช้การบัญชีป้องกัน</w:t>
            </w:r>
          </w:p>
          <w:p w14:paraId="4D38081B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left="-9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70" w:type="dxa"/>
          </w:tcPr>
          <w:p w14:paraId="799BC148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vAlign w:val="bottom"/>
          </w:tcPr>
          <w:p w14:paraId="6752E050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left="-95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71745253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ผ่า</w:t>
            </w: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6871E42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0973A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  <w:p w14:paraId="23D67054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ตัดจำหน่าย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  <w:p w14:paraId="749FFB56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5C1E27" w:rsidRPr="00DD7CDF" w14:paraId="2B8603E9" w14:textId="77777777" w:rsidTr="002D772D">
        <w:trPr>
          <w:trHeight w:val="288"/>
        </w:trPr>
        <w:tc>
          <w:tcPr>
            <w:tcW w:w="3515" w:type="dxa"/>
            <w:shd w:val="clear" w:color="auto" w:fill="auto"/>
          </w:tcPr>
          <w:p w14:paraId="3E75CD56" w14:textId="77777777" w:rsidR="005C1E27" w:rsidRPr="00265F02" w:rsidRDefault="005C1E27" w:rsidP="005C1E27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65F0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33136" w14:textId="77777777" w:rsidR="005C1E27" w:rsidRPr="00DD7CDF" w:rsidRDefault="005C1E27" w:rsidP="005C1E2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93BDB5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0E1A178" w14:textId="77777777" w:rsidR="005C1E27" w:rsidRPr="00DD7CDF" w:rsidRDefault="005C1E27" w:rsidP="005C1E27">
            <w:pPr>
              <w:pStyle w:val="NoSpacing"/>
              <w:tabs>
                <w:tab w:val="decimal" w:pos="81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C54D4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3D4F39DC" w14:textId="77777777" w:rsidR="005C1E27" w:rsidRPr="00DD7CDF" w:rsidRDefault="005C1E27" w:rsidP="005C1E27">
            <w:pPr>
              <w:pStyle w:val="NoSpacing"/>
              <w:tabs>
                <w:tab w:val="decimal" w:pos="864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B75AE" w14:textId="77777777" w:rsidR="005C1E27" w:rsidRPr="00DD7CDF" w:rsidRDefault="005C1E27" w:rsidP="005C1E27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6C8E55FF" w14:textId="77777777" w:rsidR="005C1E27" w:rsidRPr="00DD7CDF" w:rsidRDefault="005C1E27" w:rsidP="005C1E27">
            <w:pPr>
              <w:pStyle w:val="NoSpacing"/>
              <w:tabs>
                <w:tab w:val="decimal" w:pos="864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C1E27" w:rsidRPr="00DD7CDF" w14:paraId="2939EFDE" w14:textId="77777777" w:rsidTr="002D772D">
        <w:trPr>
          <w:trHeight w:val="288"/>
        </w:trPr>
        <w:tc>
          <w:tcPr>
            <w:tcW w:w="3515" w:type="dxa"/>
            <w:shd w:val="clear" w:color="auto" w:fill="auto"/>
          </w:tcPr>
          <w:p w14:paraId="4F50C741" w14:textId="3C5D6BBF" w:rsidR="005C1E27" w:rsidRPr="00DD7CDF" w:rsidRDefault="005C1E27" w:rsidP="005C1E27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F8D8A2" w14:textId="77777777" w:rsidR="005C1E27" w:rsidRPr="00DD7CDF" w:rsidRDefault="005C1E27" w:rsidP="005C1E2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D9BBEC1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AF1CE46" w14:textId="7200CAC3" w:rsidR="005C1E27" w:rsidRDefault="005C1E27" w:rsidP="005C1E2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833D4E" w14:textId="77777777" w:rsidR="005C1E27" w:rsidRPr="00DD7CDF" w:rsidRDefault="005C1E27" w:rsidP="005C1E2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7AD3A60F" w14:textId="31BC6ECA" w:rsidR="005C1E27" w:rsidRDefault="005C1E27" w:rsidP="005C1E27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968DA7" w14:textId="77777777" w:rsidR="005C1E27" w:rsidRPr="00DD7CDF" w:rsidRDefault="005C1E27" w:rsidP="005C1E27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3EC5116A" w14:textId="7A35DE79" w:rsidR="005C1E27" w:rsidRPr="008B3CD6" w:rsidRDefault="002606E5" w:rsidP="005C1E2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="005C1E27" w:rsidRPr="00D15C0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094</w:t>
            </w:r>
          </w:p>
        </w:tc>
      </w:tr>
      <w:tr w:rsidR="00A31F2B" w:rsidRPr="00DD7CDF" w14:paraId="5C1EE86E" w14:textId="77777777" w:rsidTr="002D772D">
        <w:trPr>
          <w:trHeight w:val="288"/>
        </w:trPr>
        <w:tc>
          <w:tcPr>
            <w:tcW w:w="3515" w:type="dxa"/>
            <w:shd w:val="clear" w:color="auto" w:fill="auto"/>
          </w:tcPr>
          <w:p w14:paraId="17AA4D68" w14:textId="5554669D" w:rsidR="00A31F2B" w:rsidRPr="00DD7CDF" w:rsidRDefault="00A31F2B" w:rsidP="00A31F2B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B057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83ECF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93E7598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C3245BA" w14:textId="03AB9E0A" w:rsidR="00A31F2B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9AD90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3B74419C" w14:textId="69DAA385" w:rsidR="00A31F2B" w:rsidRDefault="00A31F2B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5BE68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55669996" w14:textId="6DB414AE" w:rsidR="00A31F2B" w:rsidRPr="00D15C0D" w:rsidRDefault="002606E5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A31F2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402</w:t>
            </w:r>
          </w:p>
        </w:tc>
      </w:tr>
      <w:tr w:rsidR="00A31F2B" w:rsidRPr="00DD7CDF" w14:paraId="36F7D702" w14:textId="77777777" w:rsidTr="002D772D">
        <w:trPr>
          <w:trHeight w:val="439"/>
        </w:trPr>
        <w:tc>
          <w:tcPr>
            <w:tcW w:w="3515" w:type="dxa"/>
            <w:shd w:val="clear" w:color="auto" w:fill="auto"/>
          </w:tcPr>
          <w:p w14:paraId="2EB3E1C1" w14:textId="52DF0177" w:rsidR="00A31F2B" w:rsidRPr="00DD7CDF" w:rsidRDefault="00A31F2B" w:rsidP="00A31F2B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8753E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E693FC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5C7D077" w14:textId="07269A2A" w:rsidR="00A31F2B" w:rsidRPr="00DD7CDF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51543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3B5D865E" w14:textId="1CAA3B92" w:rsidR="00A31F2B" w:rsidRPr="00DD7CDF" w:rsidRDefault="00A31F2B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F8A94E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1783D10E" w14:textId="30BEC89C" w:rsidR="00A31F2B" w:rsidRPr="00DD7CDF" w:rsidRDefault="002606E5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="00A31F2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996</w:t>
            </w:r>
          </w:p>
        </w:tc>
      </w:tr>
      <w:tr w:rsidR="00A31F2B" w:rsidRPr="00DD7CDF" w14:paraId="28B71208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5D004828" w14:textId="7A50FA30" w:rsidR="00A31F2B" w:rsidRPr="00DD7CDF" w:rsidRDefault="00A31F2B" w:rsidP="00A31F2B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มระยะสั้นแก่การร่วมค้า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DD1DF7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D37B1A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3265D5A" w14:textId="45C14E19" w:rsidR="00A31F2B" w:rsidRPr="00DD7CDF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D8156C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59BA8DE6" w14:textId="4FA8908D" w:rsidR="00A31F2B" w:rsidRPr="00DD7CDF" w:rsidRDefault="00A31F2B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E29D33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64B5ACE7" w14:textId="417393D8" w:rsidR="00A31F2B" w:rsidRPr="00DD7CDF" w:rsidRDefault="002606E5" w:rsidP="00C70DBA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188</w:t>
            </w:r>
          </w:p>
        </w:tc>
      </w:tr>
      <w:tr w:rsidR="00A31F2B" w:rsidRPr="00DD7CDF" w14:paraId="4A7BDAE0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123B76E7" w14:textId="457DA3A4" w:rsidR="00A31F2B" w:rsidRPr="00DD7CDF" w:rsidRDefault="00A31F2B" w:rsidP="00A31F2B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D4607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84204F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D83F27" w14:textId="14B35EF1" w:rsidR="00A31F2B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FBADD0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4447B4BE" w14:textId="71521F76" w:rsidR="00A31F2B" w:rsidRDefault="00A31F2B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DAF00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725F3B89" w14:textId="4D6627D5" w:rsidR="00A31F2B" w:rsidRPr="008B3CD6" w:rsidRDefault="002606E5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165</w:t>
            </w:r>
          </w:p>
        </w:tc>
      </w:tr>
      <w:tr w:rsidR="00A31F2B" w:rsidRPr="00DD7CDF" w14:paraId="312A80E3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0C8890A1" w14:textId="72DF9A0D" w:rsidR="00A31F2B" w:rsidRPr="00DD7CDF" w:rsidRDefault="00A31F2B" w:rsidP="00A31F2B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212E60" w14:textId="77777777" w:rsidR="00A31F2B" w:rsidRPr="00DD7CDF" w:rsidRDefault="00A31F2B" w:rsidP="00A31F2B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FD1A6E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DEBA3AF" w14:textId="0D96F05A" w:rsidR="00A31F2B" w:rsidRDefault="00A31F2B" w:rsidP="00A31F2B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F3537A" w14:textId="77777777" w:rsidR="00A31F2B" w:rsidRPr="00DD7CDF" w:rsidRDefault="00A31F2B" w:rsidP="00A31F2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08D66689" w14:textId="3DC8F715" w:rsidR="00A31F2B" w:rsidRDefault="00A31F2B" w:rsidP="00A31F2B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2848DF" w14:textId="77777777" w:rsidR="00A31F2B" w:rsidRPr="00DD7CDF" w:rsidRDefault="00A31F2B" w:rsidP="00A31F2B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38806835" w14:textId="2B143E68" w:rsidR="00A31F2B" w:rsidRPr="008B3CD6" w:rsidRDefault="002606E5" w:rsidP="00A31F2B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A31F2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796</w:t>
            </w:r>
          </w:p>
        </w:tc>
      </w:tr>
      <w:tr w:rsidR="00D47E47" w:rsidRPr="00DD7CDF" w14:paraId="2BD1B9E1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0453BB29" w14:textId="19926018" w:rsidR="00D47E47" w:rsidRDefault="00D47E47" w:rsidP="00D47E47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E306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3FD5D6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FB2038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F100E5D" w14:textId="7F959A2A" w:rsidR="00D47E47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3CFBD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0B456A38" w14:textId="29483346" w:rsidR="00D47E47" w:rsidRDefault="00D47E47" w:rsidP="00D47E47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685</w:t>
            </w:r>
          </w:p>
        </w:tc>
        <w:tc>
          <w:tcPr>
            <w:tcW w:w="270" w:type="dxa"/>
          </w:tcPr>
          <w:p w14:paraId="010890D5" w14:textId="77777777" w:rsidR="00D47E47" w:rsidRPr="00DD7CDF" w:rsidRDefault="00D47E47" w:rsidP="00D47E47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40A8EE7B" w14:textId="51E3BB34" w:rsidR="00D47E47" w:rsidRPr="002606E5" w:rsidRDefault="00D47E47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D47E47" w:rsidRPr="00DD7CDF" w14:paraId="68D82BEF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673CF58B" w14:textId="104A6086" w:rsidR="00D47E47" w:rsidRPr="00CE306C" w:rsidRDefault="00D47E47" w:rsidP="00D47E47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A4D1F4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174C2A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6D1CEE2" w14:textId="3948A504" w:rsidR="00D47E47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FA95F5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2D57BA63" w14:textId="30B5B265" w:rsidR="00D47E47" w:rsidRDefault="00D47E47" w:rsidP="00D47E47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962E66" w14:textId="77777777" w:rsidR="00D47E47" w:rsidRPr="00DD7CDF" w:rsidRDefault="00D47E47" w:rsidP="00D47E47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</w:tcPr>
          <w:p w14:paraId="317ECF01" w14:textId="3283F31C" w:rsidR="00D47E47" w:rsidRPr="008B3CD6" w:rsidRDefault="00D47E47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</w:p>
        </w:tc>
      </w:tr>
      <w:tr w:rsidR="00D47E47" w:rsidRPr="00DD7CDF" w14:paraId="7416741C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11CA3294" w14:textId="1065AB4E" w:rsidR="00D47E47" w:rsidRPr="00CE306C" w:rsidRDefault="00D47E47" w:rsidP="00D47E47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เงินฝากสถาบันการเงินที่มีข้อจำกัด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31E20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A77A9B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B176300" w14:textId="77777777" w:rsidR="00D47E47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DD6E9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5E6A6F4D" w14:textId="77777777" w:rsidR="00D47E47" w:rsidRDefault="00D47E47" w:rsidP="00D47E47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CC1D4" w14:textId="77777777" w:rsidR="00D47E47" w:rsidRPr="00DD7CDF" w:rsidRDefault="00D47E47" w:rsidP="00D47E47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</w:tcPr>
          <w:p w14:paraId="19E4A83A" w14:textId="77777777" w:rsidR="00D47E47" w:rsidRPr="008B3CD6" w:rsidRDefault="00D47E47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47E47" w:rsidRPr="00DD7CDF" w14:paraId="4CA64CEA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2BDF8236" w14:textId="18307BB1" w:rsidR="00D47E47" w:rsidRDefault="00D47E47" w:rsidP="00D47E47">
            <w:pPr>
              <w:pStyle w:val="NoSpacing"/>
              <w:tabs>
                <w:tab w:val="left" w:pos="720"/>
              </w:tabs>
              <w:ind w:right="-115" w:firstLine="1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3211E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6A4B05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BCCF7D4" w14:textId="24661434" w:rsidR="00D47E47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C40FA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1565A32B" w14:textId="4D3F3BA5" w:rsidR="00D47E47" w:rsidRDefault="00D47E47" w:rsidP="00D47E47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317545" w14:textId="77777777" w:rsidR="00D47E47" w:rsidRPr="00DD7CDF" w:rsidRDefault="00D47E47" w:rsidP="00D47E47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</w:tcPr>
          <w:p w14:paraId="3F6CD14D" w14:textId="24A278A5" w:rsidR="00D47E47" w:rsidRPr="008B3CD6" w:rsidRDefault="00D47E47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865</w:t>
            </w:r>
          </w:p>
        </w:tc>
      </w:tr>
      <w:tr w:rsidR="00D47E47" w:rsidRPr="00DD7CDF" w14:paraId="5AC76CAA" w14:textId="77777777" w:rsidTr="002D772D">
        <w:trPr>
          <w:trHeight w:val="411"/>
        </w:trPr>
        <w:tc>
          <w:tcPr>
            <w:tcW w:w="3515" w:type="dxa"/>
            <w:shd w:val="clear" w:color="auto" w:fill="auto"/>
            <w:hideMark/>
          </w:tcPr>
          <w:p w14:paraId="22E193F6" w14:textId="595E04DA" w:rsidR="00D47E47" w:rsidRPr="00DD7CDF" w:rsidRDefault="00D47E47" w:rsidP="00D47E47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60DDF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7F051E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43953" w14:textId="563E8BD5" w:rsidR="00D47E47" w:rsidRPr="00DD7CDF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7F47EE81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0595C467" w14:textId="6894E4C5" w:rsidR="00D47E47" w:rsidRPr="00DD7CDF" w:rsidRDefault="00D47E47" w:rsidP="00D47E47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C4882" w14:textId="77777777" w:rsidR="00D47E47" w:rsidRPr="00DD7CDF" w:rsidRDefault="00D47E47" w:rsidP="00D47E47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679B1" w14:textId="74F9E093" w:rsidR="00D47E47" w:rsidRPr="00DD7CDF" w:rsidRDefault="00D47E47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D47E47" w:rsidRPr="00DD7CDF" w14:paraId="5F251488" w14:textId="77777777" w:rsidTr="002D772D">
        <w:trPr>
          <w:trHeight w:val="439"/>
        </w:trPr>
        <w:tc>
          <w:tcPr>
            <w:tcW w:w="3515" w:type="dxa"/>
            <w:shd w:val="clear" w:color="auto" w:fill="auto"/>
            <w:hideMark/>
          </w:tcPr>
          <w:p w14:paraId="2FA0AF25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BDBCF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DC64F9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1A76F4" w14:textId="3BEE8060" w:rsidR="00D47E47" w:rsidRPr="00DD7CDF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1A5247F5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619F4942" w14:textId="4436C99A" w:rsidR="00D47E47" w:rsidRPr="00DD7CDF" w:rsidRDefault="00D47E47" w:rsidP="00D47E47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</w:t>
            </w:r>
            <w:r w:rsidRPr="00D15C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685</w:t>
            </w:r>
          </w:p>
        </w:tc>
        <w:tc>
          <w:tcPr>
            <w:tcW w:w="270" w:type="dxa"/>
          </w:tcPr>
          <w:p w14:paraId="36CA5F37" w14:textId="77777777" w:rsidR="00D47E47" w:rsidRPr="00DD7CDF" w:rsidRDefault="00D47E47" w:rsidP="00D47E47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B38C96" w14:textId="2BCBEBBF" w:rsidR="00D47E47" w:rsidRPr="00DD7CDF" w:rsidRDefault="00D47E47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535</w:t>
            </w:r>
          </w:p>
        </w:tc>
      </w:tr>
      <w:tr w:rsidR="00D47E47" w:rsidRPr="00DD7CDF" w14:paraId="00D711CE" w14:textId="77777777" w:rsidTr="00AB057D">
        <w:trPr>
          <w:trHeight w:hRule="exact" w:val="320"/>
        </w:trPr>
        <w:tc>
          <w:tcPr>
            <w:tcW w:w="3515" w:type="dxa"/>
            <w:shd w:val="clear" w:color="auto" w:fill="auto"/>
          </w:tcPr>
          <w:p w14:paraId="2C918E88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5CB2D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205A09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2AD932" w14:textId="77777777" w:rsidR="00D47E47" w:rsidRPr="00DD7CDF" w:rsidRDefault="00D47E47" w:rsidP="00D47E47">
            <w:pPr>
              <w:pStyle w:val="NoSpacing"/>
              <w:tabs>
                <w:tab w:val="decimal" w:pos="810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B2968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double" w:sz="4" w:space="0" w:color="auto"/>
            </w:tcBorders>
            <w:vAlign w:val="bottom"/>
          </w:tcPr>
          <w:p w14:paraId="26D0573F" w14:textId="77777777" w:rsidR="00D47E47" w:rsidRPr="00DD7CDF" w:rsidRDefault="00D47E47" w:rsidP="00D47E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AFC4E9" w14:textId="77777777" w:rsidR="00D47E47" w:rsidRPr="00DD7CDF" w:rsidRDefault="00D47E47" w:rsidP="00D47E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21DAE2" w14:textId="77777777" w:rsidR="00D47E47" w:rsidRPr="00DD7CDF" w:rsidRDefault="00D47E47" w:rsidP="00D47E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47E47" w:rsidRPr="00DD7CDF" w14:paraId="099F1172" w14:textId="77777777" w:rsidTr="002D772D">
        <w:trPr>
          <w:trHeight w:val="439"/>
        </w:trPr>
        <w:tc>
          <w:tcPr>
            <w:tcW w:w="3515" w:type="dxa"/>
            <w:shd w:val="clear" w:color="auto" w:fill="auto"/>
          </w:tcPr>
          <w:p w14:paraId="55D2CF7F" w14:textId="77777777" w:rsidR="00D47E47" w:rsidRPr="00265F02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5F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F15CE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A43689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CF02C" w14:textId="77777777" w:rsidR="00D47E47" w:rsidRPr="00DD7CDF" w:rsidRDefault="00D47E47" w:rsidP="00D47E47">
            <w:pPr>
              <w:pStyle w:val="NoSpacing"/>
              <w:tabs>
                <w:tab w:val="decimal" w:pos="810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6AFFD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vAlign w:val="bottom"/>
          </w:tcPr>
          <w:p w14:paraId="7D3A34E1" w14:textId="77777777" w:rsidR="00D47E47" w:rsidRPr="00DD7CDF" w:rsidRDefault="00D47E47" w:rsidP="00D47E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B8FE1" w14:textId="77777777" w:rsidR="00D47E47" w:rsidRPr="00DD7CDF" w:rsidRDefault="00D47E47" w:rsidP="00D47E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B7331" w14:textId="77777777" w:rsidR="00D47E47" w:rsidRPr="00DD7CDF" w:rsidRDefault="00D47E47" w:rsidP="00D47E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47E47" w:rsidRPr="00DD7CDF" w14:paraId="005649B7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366CF298" w14:textId="0D87891A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38332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ECBDB2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50366022" w14:textId="77777777" w:rsidR="00D47E47" w:rsidRPr="00DD7CDF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2C59A" w14:textId="77777777" w:rsidR="00D47E47" w:rsidRPr="00DD7CDF" w:rsidRDefault="00D47E47" w:rsidP="00D47E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58338933" w14:textId="77777777" w:rsidR="00D47E47" w:rsidRPr="00DD7CDF" w:rsidRDefault="00D47E47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344B7" w14:textId="77777777" w:rsidR="00D47E47" w:rsidRPr="00DD7CDF" w:rsidRDefault="00D47E47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</w:tcPr>
          <w:p w14:paraId="000FFC7F" w14:textId="77777777" w:rsidR="00D47E47" w:rsidRPr="00DD7CDF" w:rsidRDefault="00D47E47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47E47" w:rsidRPr="00DD7CDF" w14:paraId="45B94EA7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0956A017" w14:textId="4C122705" w:rsidR="00D47E47" w:rsidRPr="00D15C0D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852BC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09AECE7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527F12B6" w14:textId="19015C79" w:rsidR="00D47E47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FDC42E" w14:textId="77777777" w:rsidR="00D47E47" w:rsidRPr="00DD7CDF" w:rsidRDefault="00D47E47" w:rsidP="00D47E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755C0BDF" w14:textId="77777777" w:rsidR="00D47E47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407141" w14:textId="77777777" w:rsidR="00D47E47" w:rsidRPr="00DD7CDF" w:rsidRDefault="00D47E47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</w:tcPr>
          <w:p w14:paraId="2E45C592" w14:textId="429979AC" w:rsidR="00D47E47" w:rsidRPr="008F0705" w:rsidRDefault="00D47E47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72</w:t>
            </w:r>
            <w:r w:rsidRPr="00D15C0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204</w:t>
            </w:r>
          </w:p>
        </w:tc>
      </w:tr>
      <w:tr w:rsidR="00D47E47" w:rsidRPr="00DD7CDF" w14:paraId="27FF0771" w14:textId="77777777" w:rsidTr="002D772D">
        <w:trPr>
          <w:trHeight w:val="439"/>
        </w:trPr>
        <w:tc>
          <w:tcPr>
            <w:tcW w:w="3515" w:type="dxa"/>
            <w:shd w:val="clear" w:color="auto" w:fill="auto"/>
          </w:tcPr>
          <w:p w14:paraId="710B239F" w14:textId="2E930A4C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28B7D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8E16A7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7A8C9" w14:textId="51C37BC9" w:rsidR="00D47E47" w:rsidRPr="00DD7CDF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E2EFA1" w14:textId="77777777" w:rsidR="00D47E47" w:rsidRPr="00DD7CDF" w:rsidRDefault="00D47E47" w:rsidP="00D47E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110FA758" w14:textId="77777777" w:rsidR="00D47E47" w:rsidRPr="00DD7CDF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9382C2" w14:textId="77777777" w:rsidR="00D47E47" w:rsidRPr="00DD7CDF" w:rsidRDefault="00D47E47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C1142" w14:textId="307278A9" w:rsidR="00D47E47" w:rsidRPr="00DD7CDF" w:rsidRDefault="00D47E47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Pr="00D15C0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818</w:t>
            </w:r>
          </w:p>
        </w:tc>
      </w:tr>
      <w:tr w:rsidR="00D47E47" w:rsidRPr="00DD7CDF" w14:paraId="4ACDF27D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7DCD3431" w14:textId="21DA8FEF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83A34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BDC738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05928" w14:textId="26069C06" w:rsidR="00D47E47" w:rsidRPr="00DD7CDF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B914A5" w14:textId="77777777" w:rsidR="00D47E47" w:rsidRPr="00DD7CDF" w:rsidRDefault="00D47E47" w:rsidP="00D47E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6959D1DC" w14:textId="77777777" w:rsidR="00D47E47" w:rsidRPr="00DD7CDF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D4CF8C" w14:textId="77777777" w:rsidR="00D47E47" w:rsidRPr="00DD7CDF" w:rsidRDefault="00D47E47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AF38B" w14:textId="5AEDCD41" w:rsidR="00D47E47" w:rsidRPr="00DD7CDF" w:rsidRDefault="00D47E47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Pr="00D15C0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188</w:t>
            </w:r>
          </w:p>
        </w:tc>
      </w:tr>
      <w:tr w:rsidR="00D47E47" w:rsidRPr="00DD7CDF" w14:paraId="77A582FC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59DC7AD4" w14:textId="53B3B1A8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ระยะสั้นจากการร่วมค้า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0F38C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6C4E92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F3C09" w14:textId="177BE96D" w:rsidR="00D47E47" w:rsidRPr="00DD7CDF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7F0EFF" w14:textId="77777777" w:rsidR="00D47E47" w:rsidRPr="00DD7CDF" w:rsidRDefault="00D47E47" w:rsidP="00D47E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666F0B80" w14:textId="77777777" w:rsidR="00D47E47" w:rsidRPr="00DD7CDF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19168D" w14:textId="77777777" w:rsidR="00D47E47" w:rsidRPr="00DD7CDF" w:rsidRDefault="00D47E47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2EC06" w14:textId="1B206524" w:rsidR="00D47E47" w:rsidRPr="00DD7CDF" w:rsidRDefault="00D47E47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657</w:t>
            </w:r>
          </w:p>
        </w:tc>
      </w:tr>
      <w:tr w:rsidR="00D47E47" w:rsidRPr="00DD7CDF" w14:paraId="22748FFF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239EF177" w14:textId="0F2C5219" w:rsidR="00D47E47" w:rsidRPr="00D15C0D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215B5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27926E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938FD" w14:textId="075A93E7" w:rsidR="00D47E47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7C1024" w14:textId="77777777" w:rsidR="00D47E47" w:rsidRPr="00DD7CDF" w:rsidRDefault="00D47E47" w:rsidP="00D47E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7783DA77" w14:textId="77777777" w:rsidR="00D47E47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0F993" w14:textId="77777777" w:rsidR="00D47E47" w:rsidRPr="00DD7CDF" w:rsidRDefault="00D47E47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33712" w14:textId="7D47D831" w:rsidR="00D47E47" w:rsidRPr="008F0705" w:rsidRDefault="00D47E47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Pr="005C4B5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001</w:t>
            </w:r>
          </w:p>
        </w:tc>
      </w:tr>
      <w:tr w:rsidR="00D47E47" w:rsidRPr="00DD7CDF" w14:paraId="41C71DDC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6CC4F709" w14:textId="338BB288" w:rsidR="00D47E47" w:rsidRPr="00D15C0D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60675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72AFD1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F9B53" w14:textId="559D2DD7" w:rsidR="00D47E47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86940D" w14:textId="77777777" w:rsidR="00D47E47" w:rsidRPr="00DD7CDF" w:rsidRDefault="00D47E47" w:rsidP="00D47E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22EA627C" w14:textId="77777777" w:rsidR="00D47E47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D0E586" w14:textId="77777777" w:rsidR="00D47E47" w:rsidRPr="00DD7CDF" w:rsidRDefault="00D47E47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206AE" w14:textId="34DA4084" w:rsidR="00D47E47" w:rsidRPr="008F0705" w:rsidRDefault="00D47E47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Pr="005C4B5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527</w:t>
            </w:r>
          </w:p>
        </w:tc>
      </w:tr>
      <w:tr w:rsidR="00D47E47" w:rsidRPr="00DD7CDF" w14:paraId="77DFDF63" w14:textId="77777777" w:rsidTr="002D772D">
        <w:trPr>
          <w:trHeight w:val="439"/>
        </w:trPr>
        <w:tc>
          <w:tcPr>
            <w:tcW w:w="3515" w:type="dxa"/>
            <w:shd w:val="clear" w:color="auto" w:fill="auto"/>
          </w:tcPr>
          <w:p w14:paraId="0ED15E8C" w14:textId="4EDDE9BB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หนี้สินระยะยาว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4E5F2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F963A86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4FF6B4" w14:textId="0460AD6E" w:rsidR="00D47E47" w:rsidRPr="00DD7CDF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B830EF" w14:textId="77777777" w:rsidR="00D47E47" w:rsidRPr="00DD7CDF" w:rsidRDefault="00D47E47" w:rsidP="00D47E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4C39F69F" w14:textId="77777777" w:rsidR="00D47E47" w:rsidRPr="00DD7CDF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B71BA2" w14:textId="77777777" w:rsidR="00D47E47" w:rsidRPr="00DD7CDF" w:rsidRDefault="00D47E47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C08F2" w14:textId="4416439F" w:rsidR="00D47E47" w:rsidRPr="00DD7CDF" w:rsidRDefault="00D47E47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239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001</w:t>
            </w:r>
          </w:p>
        </w:tc>
      </w:tr>
      <w:tr w:rsidR="00D47E47" w:rsidRPr="00DD7CDF" w14:paraId="23A4518E" w14:textId="77777777" w:rsidTr="002D772D">
        <w:trPr>
          <w:trHeight w:val="411"/>
        </w:trPr>
        <w:tc>
          <w:tcPr>
            <w:tcW w:w="3515" w:type="dxa"/>
            <w:shd w:val="clear" w:color="auto" w:fill="auto"/>
            <w:hideMark/>
          </w:tcPr>
          <w:p w14:paraId="6289D100" w14:textId="215BBD3E" w:rsidR="00D47E47" w:rsidRPr="00DD7CDF" w:rsidRDefault="00D47E47" w:rsidP="00D47E47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3C68A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84784B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7BF1E" w14:textId="37A06339" w:rsidR="00D47E47" w:rsidRPr="00DD7CDF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D15C0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003BD4FE" w14:textId="77777777" w:rsidR="00D47E47" w:rsidRPr="00DD7CDF" w:rsidRDefault="00D47E47" w:rsidP="00D47E47">
            <w:pPr>
              <w:pStyle w:val="NoSpacing"/>
              <w:tabs>
                <w:tab w:val="left" w:pos="720"/>
                <w:tab w:val="decimal" w:pos="1086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1266C7C1" w14:textId="77777777" w:rsidR="00D47E47" w:rsidRPr="00DD7CDF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09E26D" w14:textId="77777777" w:rsidR="00D47E47" w:rsidRPr="00DD7CDF" w:rsidRDefault="00D47E47" w:rsidP="00D47E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030FD" w14:textId="5197D868" w:rsidR="00D47E47" w:rsidRPr="00DD7CDF" w:rsidRDefault="00D47E47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D47E47" w:rsidRPr="00DD7CDF" w14:paraId="7A1DD081" w14:textId="77777777" w:rsidTr="002D772D">
        <w:trPr>
          <w:trHeight w:val="439"/>
        </w:trPr>
        <w:tc>
          <w:tcPr>
            <w:tcW w:w="3515" w:type="dxa"/>
            <w:shd w:val="clear" w:color="auto" w:fill="auto"/>
            <w:hideMark/>
          </w:tcPr>
          <w:p w14:paraId="71D97300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DAC9A" w14:textId="77777777" w:rsidR="00D47E47" w:rsidRPr="00DD7CDF" w:rsidRDefault="00D47E47" w:rsidP="00D47E4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73757A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6E8184" w14:textId="1150E0B5" w:rsidR="00D47E47" w:rsidRPr="00DD7CDF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D15C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5D6B87A2" w14:textId="77777777" w:rsidR="00D47E47" w:rsidRPr="00DD7CDF" w:rsidRDefault="00D47E47" w:rsidP="00D47E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013F3429" w14:textId="77777777" w:rsidR="00D47E47" w:rsidRPr="00DD7CDF" w:rsidRDefault="00D47E47" w:rsidP="00D47E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C0C85B" w14:textId="77777777" w:rsidR="00D47E47" w:rsidRPr="00DD7CDF" w:rsidRDefault="00D47E47" w:rsidP="00D47E47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D3457E" w14:textId="38CD8F3D" w:rsidR="00D47E47" w:rsidRPr="00DD7CDF" w:rsidRDefault="00D47E47" w:rsidP="00D47E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396</w:t>
            </w:r>
          </w:p>
        </w:tc>
      </w:tr>
    </w:tbl>
    <w:p w14:paraId="7F115CB9" w14:textId="110C48A3" w:rsidR="00731185" w:rsidRPr="00AE6AC0" w:rsidRDefault="00731185" w:rsidP="00CF5D49">
      <w:pPr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769" w:type="dxa"/>
        <w:tblInd w:w="355" w:type="dxa"/>
        <w:tblLook w:val="04A0" w:firstRow="1" w:lastRow="0" w:firstColumn="1" w:lastColumn="0" w:noHBand="0" w:noVBand="1"/>
      </w:tblPr>
      <w:tblGrid>
        <w:gridCol w:w="3515"/>
        <w:gridCol w:w="270"/>
        <w:gridCol w:w="270"/>
        <w:gridCol w:w="1800"/>
        <w:gridCol w:w="270"/>
        <w:gridCol w:w="1800"/>
        <w:gridCol w:w="270"/>
        <w:gridCol w:w="1574"/>
      </w:tblGrid>
      <w:tr w:rsidR="00683535" w:rsidRPr="00DD7CDF" w14:paraId="4080311E" w14:textId="77777777" w:rsidTr="002D772D">
        <w:trPr>
          <w:trHeight w:val="411"/>
          <w:tblHeader/>
        </w:trPr>
        <w:tc>
          <w:tcPr>
            <w:tcW w:w="3785" w:type="dxa"/>
            <w:gridSpan w:val="2"/>
          </w:tcPr>
          <w:p w14:paraId="6923BEA0" w14:textId="77777777" w:rsidR="00683535" w:rsidRPr="00DD7CDF" w:rsidRDefault="00683535" w:rsidP="00C972F9">
            <w:pPr>
              <w:pStyle w:val="NoSpacing"/>
              <w:tabs>
                <w:tab w:val="left" w:pos="720"/>
              </w:tabs>
              <w:ind w:right="-11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54F52A" w14:textId="77777777" w:rsidR="00683535" w:rsidRPr="00DD7CDF" w:rsidRDefault="00683535" w:rsidP="00C972F9">
            <w:pPr>
              <w:pStyle w:val="NoSpacing"/>
              <w:tabs>
                <w:tab w:val="left" w:pos="720"/>
              </w:tabs>
              <w:ind w:right="-11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4" w:type="dxa"/>
            <w:gridSpan w:val="5"/>
            <w:vAlign w:val="bottom"/>
          </w:tcPr>
          <w:p w14:paraId="254E1B75" w14:textId="77777777" w:rsidR="00683535" w:rsidRPr="00DD7CDF" w:rsidRDefault="00683535" w:rsidP="00C972F9">
            <w:pPr>
              <w:pStyle w:val="NoSpacing"/>
              <w:tabs>
                <w:tab w:val="left" w:pos="720"/>
              </w:tabs>
              <w:ind w:right="1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F0705" w:rsidRPr="00DD7CDF" w14:paraId="5C43C1F2" w14:textId="77777777" w:rsidTr="002D772D">
        <w:trPr>
          <w:trHeight w:val="439"/>
          <w:tblHeader/>
        </w:trPr>
        <w:tc>
          <w:tcPr>
            <w:tcW w:w="4055" w:type="dxa"/>
            <w:gridSpan w:val="3"/>
          </w:tcPr>
          <w:p w14:paraId="4AF71615" w14:textId="63C215D4" w:rsidR="008F0705" w:rsidRPr="00DD7CDF" w:rsidRDefault="008F0705" w:rsidP="0066005E">
            <w:pPr>
              <w:pStyle w:val="NoSpacing"/>
              <w:tabs>
                <w:tab w:val="left" w:pos="720"/>
              </w:tabs>
              <w:ind w:right="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4" w:type="dxa"/>
            <w:gridSpan w:val="5"/>
          </w:tcPr>
          <w:p w14:paraId="596A40C6" w14:textId="600AD402" w:rsidR="008F0705" w:rsidRPr="00DD7CDF" w:rsidRDefault="008F0705" w:rsidP="0066005E">
            <w:pPr>
              <w:pStyle w:val="NoSpacing"/>
              <w:tabs>
                <w:tab w:val="left" w:pos="720"/>
              </w:tabs>
              <w:ind w:right="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A8116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683535" w:rsidRPr="00DD7CDF" w14:paraId="5FF4796F" w14:textId="77777777" w:rsidTr="002D772D">
        <w:trPr>
          <w:trHeight w:val="411"/>
          <w:tblHeader/>
        </w:trPr>
        <w:tc>
          <w:tcPr>
            <w:tcW w:w="37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E92F08" w14:textId="00B423CB" w:rsidR="00683535" w:rsidRPr="00DD7CDF" w:rsidRDefault="00683535" w:rsidP="00C972F9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BE054B" w14:textId="77777777" w:rsidR="00683535" w:rsidRPr="00DD7CDF" w:rsidRDefault="00683535" w:rsidP="00C972F9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0DE01B7" w14:textId="4390D4D8" w:rsidR="00683535" w:rsidRPr="00DD7CDF" w:rsidRDefault="002D772D" w:rsidP="00C972F9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การจัดประเภท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และการวัดมูลค่า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 </w:t>
            </w:r>
            <w:r w:rsidR="00683535" w:rsidRPr="00DD7CD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TFRS </w:t>
            </w:r>
            <w:r w:rsidR="002606E5"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683535" w:rsidRPr="00DD7CD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83535"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2606E5"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683535"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="00683535" w:rsidRPr="00DD7CD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2606E5"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</w:tr>
      <w:tr w:rsidR="008045A4" w:rsidRPr="00DD7CDF" w14:paraId="0C4702D1" w14:textId="77777777" w:rsidTr="002D772D">
        <w:trPr>
          <w:trHeight w:val="1468"/>
          <w:tblHeader/>
        </w:trPr>
        <w:tc>
          <w:tcPr>
            <w:tcW w:w="35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37AC1" w14:textId="77777777" w:rsidR="008045A4" w:rsidRPr="00DD7CDF" w:rsidRDefault="008045A4" w:rsidP="00D4241E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924D6" w14:textId="4E4940A2" w:rsidR="008045A4" w:rsidRPr="00DD7CDF" w:rsidRDefault="008045A4" w:rsidP="00D4241E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372712" w14:textId="77777777" w:rsidR="008045A4" w:rsidRPr="00DD7CDF" w:rsidRDefault="008045A4" w:rsidP="00D4241E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0B40B3" w14:textId="77777777" w:rsidR="008045A4" w:rsidRDefault="008045A4" w:rsidP="00D4241E">
            <w:pPr>
              <w:pStyle w:val="NoSpacing"/>
              <w:tabs>
                <w:tab w:val="left" w:pos="720"/>
              </w:tabs>
              <w:ind w:left="-94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ยุติธรร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ใช้การบัญชีป้องกัน</w:t>
            </w:r>
          </w:p>
          <w:p w14:paraId="2DC82502" w14:textId="24BDE9CC" w:rsidR="008045A4" w:rsidRPr="00DD7CDF" w:rsidRDefault="008045A4" w:rsidP="00D4241E">
            <w:pPr>
              <w:pStyle w:val="NoSpacing"/>
              <w:tabs>
                <w:tab w:val="left" w:pos="720"/>
              </w:tabs>
              <w:spacing w:line="240" w:lineRule="atLeast"/>
              <w:ind w:left="-9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70" w:type="dxa"/>
          </w:tcPr>
          <w:p w14:paraId="72409A69" w14:textId="77777777" w:rsidR="008045A4" w:rsidRPr="00DD7CDF" w:rsidRDefault="008045A4" w:rsidP="00D4241E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381BAF" w14:textId="77777777" w:rsidR="008045A4" w:rsidRPr="00DD7CDF" w:rsidRDefault="008045A4" w:rsidP="00D4241E">
            <w:pPr>
              <w:pStyle w:val="NoSpacing"/>
              <w:tabs>
                <w:tab w:val="left" w:pos="720"/>
              </w:tabs>
              <w:spacing w:line="240" w:lineRule="atLeast"/>
              <w:ind w:left="-95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03145292" w14:textId="338B0ABA" w:rsidR="008045A4" w:rsidRPr="00DD7CDF" w:rsidRDefault="008045A4" w:rsidP="00D4241E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ผ่า</w:t>
            </w: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</w:t>
            </w: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3DB06123" w14:textId="77777777" w:rsidR="008045A4" w:rsidRPr="00DD7CDF" w:rsidRDefault="008045A4" w:rsidP="00D4241E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BFD27" w14:textId="77777777" w:rsidR="008045A4" w:rsidRPr="00DD7CDF" w:rsidRDefault="008045A4" w:rsidP="00D4241E">
            <w:pPr>
              <w:pStyle w:val="NoSpacing"/>
              <w:tabs>
                <w:tab w:val="left" w:pos="720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  <w:p w14:paraId="4ACB6EA6" w14:textId="77777777" w:rsidR="008045A4" w:rsidRPr="00DD7CDF" w:rsidRDefault="008045A4" w:rsidP="00D4241E">
            <w:pPr>
              <w:pStyle w:val="NoSpacing"/>
              <w:tabs>
                <w:tab w:val="left" w:pos="720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ตัดจำหน่าย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  <w:p w14:paraId="6223A392" w14:textId="7960B9F5" w:rsidR="008045A4" w:rsidRPr="00DD7CDF" w:rsidRDefault="008045A4" w:rsidP="00D4241E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8045A4" w:rsidRPr="00DD7CDF" w14:paraId="58E41F76" w14:textId="77777777" w:rsidTr="002D772D">
        <w:trPr>
          <w:trHeight w:val="288"/>
        </w:trPr>
        <w:tc>
          <w:tcPr>
            <w:tcW w:w="3515" w:type="dxa"/>
            <w:shd w:val="clear" w:color="auto" w:fill="auto"/>
          </w:tcPr>
          <w:p w14:paraId="1B43B92F" w14:textId="18155B49" w:rsidR="008045A4" w:rsidRPr="00265F02" w:rsidRDefault="008045A4" w:rsidP="00C972F9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65F0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40ED4" w14:textId="6B415B38" w:rsidR="008045A4" w:rsidRPr="00DD7CDF" w:rsidRDefault="008045A4" w:rsidP="00C972F9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598AD2" w14:textId="77777777" w:rsidR="008045A4" w:rsidRPr="00DD7CDF" w:rsidRDefault="008045A4" w:rsidP="00C972F9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17E1A21" w14:textId="19F434DF" w:rsidR="008045A4" w:rsidRPr="00DD7CDF" w:rsidRDefault="008045A4" w:rsidP="00A92116">
            <w:pPr>
              <w:pStyle w:val="NoSpacing"/>
              <w:tabs>
                <w:tab w:val="decimal" w:pos="81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D1C7B" w14:textId="77777777" w:rsidR="008045A4" w:rsidRPr="00DD7CDF" w:rsidRDefault="008045A4" w:rsidP="00C972F9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AFA993C" w14:textId="405863AA" w:rsidR="008045A4" w:rsidRPr="00DD7CDF" w:rsidRDefault="008045A4" w:rsidP="00A92116">
            <w:pPr>
              <w:pStyle w:val="NoSpacing"/>
              <w:tabs>
                <w:tab w:val="decimal" w:pos="864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D58B0E" w14:textId="77777777" w:rsidR="008045A4" w:rsidRPr="00DD7CDF" w:rsidRDefault="008045A4" w:rsidP="00C972F9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4D448661" w14:textId="72E7C408" w:rsidR="008045A4" w:rsidRPr="00DD7CDF" w:rsidRDefault="008045A4" w:rsidP="00A92116">
            <w:pPr>
              <w:pStyle w:val="NoSpacing"/>
              <w:tabs>
                <w:tab w:val="decimal" w:pos="864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045A4" w:rsidRPr="00DD7CDF" w14:paraId="2BBDEC4C" w14:textId="77777777" w:rsidTr="002D772D">
        <w:trPr>
          <w:trHeight w:val="288"/>
        </w:trPr>
        <w:tc>
          <w:tcPr>
            <w:tcW w:w="3515" w:type="dxa"/>
            <w:shd w:val="clear" w:color="auto" w:fill="auto"/>
          </w:tcPr>
          <w:p w14:paraId="027BBFCF" w14:textId="23BD9F42" w:rsidR="008045A4" w:rsidRPr="00DD7CDF" w:rsidRDefault="008045A4" w:rsidP="00265F02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A1C6C" w14:textId="77777777" w:rsidR="008045A4" w:rsidRPr="00DD7CDF" w:rsidRDefault="008045A4" w:rsidP="00265F02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A14C3A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A00E810" w14:textId="67550DBB" w:rsidR="008045A4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D36B7A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CCF13F7" w14:textId="02DF1E98" w:rsidR="008045A4" w:rsidRDefault="008045A4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3DD31B" w14:textId="77777777" w:rsidR="008045A4" w:rsidRPr="00DD7CDF" w:rsidRDefault="008045A4" w:rsidP="00265F02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41D88D9F" w14:textId="4B0808A6" w:rsidR="008045A4" w:rsidRPr="008B3CD6" w:rsidRDefault="002606E5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8045A4" w:rsidRPr="008B3CD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066</w:t>
            </w:r>
          </w:p>
        </w:tc>
      </w:tr>
      <w:tr w:rsidR="008045A4" w:rsidRPr="00DD7CDF" w14:paraId="138609F9" w14:textId="77777777" w:rsidTr="002D772D">
        <w:trPr>
          <w:trHeight w:val="439"/>
        </w:trPr>
        <w:tc>
          <w:tcPr>
            <w:tcW w:w="3515" w:type="dxa"/>
            <w:shd w:val="clear" w:color="auto" w:fill="auto"/>
          </w:tcPr>
          <w:p w14:paraId="4297E51B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3D2495" w14:textId="4555616A" w:rsidR="008045A4" w:rsidRPr="00DD7CDF" w:rsidRDefault="008045A4" w:rsidP="00265F02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B157EC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6ED1101" w14:textId="356A6610" w:rsidR="008045A4" w:rsidRPr="00DD7CDF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B23107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20F8EF8" w14:textId="3FDA2339" w:rsidR="008045A4" w:rsidRPr="00DD7CDF" w:rsidRDefault="008045A4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EC8720" w14:textId="77777777" w:rsidR="008045A4" w:rsidRPr="00DD7CDF" w:rsidRDefault="008045A4" w:rsidP="00265F02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3208B7F5" w14:textId="2A1A7F24" w:rsidR="008045A4" w:rsidRPr="00DD7CDF" w:rsidRDefault="002606E5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045A4" w:rsidRPr="008F070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455</w:t>
            </w:r>
          </w:p>
        </w:tc>
      </w:tr>
      <w:tr w:rsidR="008045A4" w:rsidRPr="00DD7CDF" w14:paraId="56C608B0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18395260" w14:textId="39836A2F" w:rsidR="008045A4" w:rsidRPr="00DD7CDF" w:rsidRDefault="008045A4" w:rsidP="00265F02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ระยะสั้นแก่บริษัทย่อย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9FA33" w14:textId="7786F2E6" w:rsidR="008045A4" w:rsidRPr="00DD7CDF" w:rsidRDefault="008045A4" w:rsidP="00265F02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A061C1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FBAF7FA" w14:textId="7DF13139" w:rsidR="008045A4" w:rsidRPr="00DD7CDF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C81032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0220C34" w14:textId="1E5AC8F3" w:rsidR="008045A4" w:rsidRPr="00DD7CDF" w:rsidRDefault="008045A4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3B1004" w14:textId="77777777" w:rsidR="008045A4" w:rsidRPr="00DD7CDF" w:rsidRDefault="008045A4" w:rsidP="00265F02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05E2543B" w14:textId="62E67C9A" w:rsidR="008045A4" w:rsidRPr="00DD7CDF" w:rsidRDefault="002606E5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  <w:r w:rsidR="008045A4" w:rsidRPr="008B3CD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075</w:t>
            </w:r>
          </w:p>
        </w:tc>
      </w:tr>
      <w:tr w:rsidR="008045A4" w:rsidRPr="00DD7CDF" w14:paraId="5050ABA4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0358497A" w14:textId="76732FF4" w:rsidR="008045A4" w:rsidRPr="00DD7CDF" w:rsidRDefault="008045A4" w:rsidP="00265F02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07824B" w14:textId="77777777" w:rsidR="008045A4" w:rsidRPr="00DD7CDF" w:rsidRDefault="008045A4" w:rsidP="00265F02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1E6132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8E43068" w14:textId="6BC787C3" w:rsidR="008045A4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21DC66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F110DFF" w14:textId="38F0408F" w:rsidR="008045A4" w:rsidRDefault="008045A4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52BA6B" w14:textId="77777777" w:rsidR="008045A4" w:rsidRPr="00DD7CDF" w:rsidRDefault="008045A4" w:rsidP="00265F02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2CC658FD" w14:textId="20B887E4" w:rsidR="008045A4" w:rsidRPr="008B3CD6" w:rsidRDefault="002606E5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045A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690</w:t>
            </w:r>
          </w:p>
        </w:tc>
      </w:tr>
      <w:tr w:rsidR="008045A4" w:rsidRPr="00DD7CDF" w14:paraId="571444A0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748B38B2" w14:textId="7BB7801D" w:rsidR="008045A4" w:rsidRPr="00DD7CDF" w:rsidRDefault="008045A4" w:rsidP="00265F02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0AF12A" w14:textId="77777777" w:rsidR="008045A4" w:rsidRPr="00DD7CDF" w:rsidRDefault="008045A4" w:rsidP="00265F02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D28C55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FD117A2" w14:textId="76F477FA" w:rsidR="008045A4" w:rsidRDefault="008045A4" w:rsidP="008045A4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8495EB" w14:textId="77777777" w:rsidR="008045A4" w:rsidRPr="00DD7CDF" w:rsidRDefault="008045A4" w:rsidP="00265F0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7819C8" w14:textId="76DD5CC0" w:rsidR="008045A4" w:rsidRDefault="008045A4" w:rsidP="008045A4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81FD72" w14:textId="77777777" w:rsidR="008045A4" w:rsidRPr="00DD7CDF" w:rsidRDefault="008045A4" w:rsidP="00265F02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67E4FEEA" w14:textId="009CE4D1" w:rsidR="008045A4" w:rsidRPr="008B3CD6" w:rsidRDefault="002606E5" w:rsidP="008045A4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42</w:t>
            </w:r>
          </w:p>
        </w:tc>
      </w:tr>
      <w:tr w:rsidR="00566F47" w:rsidRPr="00DD7CDF" w14:paraId="6F893079" w14:textId="77777777" w:rsidTr="0004155D">
        <w:trPr>
          <w:trHeight w:val="411"/>
        </w:trPr>
        <w:tc>
          <w:tcPr>
            <w:tcW w:w="3515" w:type="dxa"/>
            <w:shd w:val="clear" w:color="auto" w:fill="auto"/>
          </w:tcPr>
          <w:p w14:paraId="64B5B7EC" w14:textId="27A12343" w:rsidR="00566F47" w:rsidRDefault="00566F47" w:rsidP="00566F47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E306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เงินลงทุนในตราสารทุ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5DC84E" w14:textId="77777777" w:rsidR="00566F47" w:rsidRPr="00DD7CDF" w:rsidRDefault="00566F47" w:rsidP="00566F4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DA1D91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FC31697" w14:textId="684B0C17" w:rsidR="00566F47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66FDB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B3DE599" w14:textId="221BB456" w:rsidR="00566F47" w:rsidRDefault="00566F47" w:rsidP="00566F47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209DEB89" w14:textId="77777777" w:rsidR="00566F47" w:rsidRPr="00DD7CDF" w:rsidRDefault="00566F47" w:rsidP="00566F47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6561AF26" w14:textId="1BE202E3" w:rsidR="00566F47" w:rsidRDefault="00566F47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3CD6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566F47" w:rsidRPr="00DD7CDF" w14:paraId="4A1B7612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7B5272C8" w14:textId="170A6385" w:rsidR="00566F47" w:rsidRDefault="00566F47" w:rsidP="00566F47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A6C60" w14:textId="77777777" w:rsidR="00566F47" w:rsidRPr="00DD7CDF" w:rsidRDefault="00566F47" w:rsidP="00566F4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BEC7352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5790093" w14:textId="23E844D1" w:rsidR="00566F47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17EA88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68D492A" w14:textId="1AEBA408" w:rsidR="00566F47" w:rsidRDefault="00566F47" w:rsidP="00566F47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3C76FE" w14:textId="77777777" w:rsidR="00566F47" w:rsidRPr="00DD7CDF" w:rsidRDefault="00566F47" w:rsidP="00566F47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2BADEAF5" w14:textId="12545EAE" w:rsidR="00566F47" w:rsidRPr="008B3CD6" w:rsidRDefault="00566F47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600</w:t>
            </w:r>
          </w:p>
        </w:tc>
      </w:tr>
      <w:tr w:rsidR="00566F47" w:rsidRPr="00DD7CDF" w14:paraId="1EBDEE16" w14:textId="77777777" w:rsidTr="002D772D">
        <w:trPr>
          <w:trHeight w:val="411"/>
        </w:trPr>
        <w:tc>
          <w:tcPr>
            <w:tcW w:w="3515" w:type="dxa"/>
            <w:shd w:val="clear" w:color="auto" w:fill="auto"/>
            <w:hideMark/>
          </w:tcPr>
          <w:p w14:paraId="5221646C" w14:textId="3C70E472" w:rsidR="00566F47" w:rsidRPr="00DD7CDF" w:rsidRDefault="00566F47" w:rsidP="00566F47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6707A" w14:textId="3355B0E7" w:rsidR="00566F47" w:rsidRPr="00DD7CDF" w:rsidRDefault="00566F47" w:rsidP="00566F4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E5F215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2D4C8" w14:textId="0B4D3634" w:rsidR="00566F47" w:rsidRPr="00DD7CDF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1C9C45D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47EF71B" w14:textId="39BD9BA4" w:rsidR="00566F47" w:rsidRPr="00DD7CDF" w:rsidRDefault="00566F47" w:rsidP="00566F47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AA00D" w14:textId="77777777" w:rsidR="00566F47" w:rsidRPr="00DD7CDF" w:rsidRDefault="00566F47" w:rsidP="00566F47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AD303" w14:textId="1B699DFC" w:rsidR="00566F47" w:rsidRPr="00DD7CDF" w:rsidRDefault="00566F47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3CD6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566F47" w:rsidRPr="00DD7CDF" w14:paraId="67217DCC" w14:textId="77777777" w:rsidTr="002D772D">
        <w:trPr>
          <w:trHeight w:val="439"/>
        </w:trPr>
        <w:tc>
          <w:tcPr>
            <w:tcW w:w="3515" w:type="dxa"/>
            <w:shd w:val="clear" w:color="auto" w:fill="auto"/>
            <w:hideMark/>
          </w:tcPr>
          <w:p w14:paraId="77638D38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D8545" w14:textId="7970559F" w:rsidR="00566F47" w:rsidRPr="00DD7CDF" w:rsidRDefault="00566F47" w:rsidP="00566F4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5E7F83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30FEA4" w14:textId="29E00FBD" w:rsidR="00566F47" w:rsidRPr="00DD7CDF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AA5C94C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83BC9" w14:textId="746DC8B0" w:rsidR="00566F47" w:rsidRPr="00DD7CDF" w:rsidRDefault="00566F47" w:rsidP="00566F47">
            <w:pPr>
              <w:pStyle w:val="NoSpacing"/>
              <w:tabs>
                <w:tab w:val="decimal" w:pos="1062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738A32F5" w14:textId="77777777" w:rsidR="00566F47" w:rsidRPr="00DD7CDF" w:rsidRDefault="00566F47" w:rsidP="00566F47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D1CFE7" w14:textId="05B64891" w:rsidR="00566F47" w:rsidRPr="00DD7CDF" w:rsidRDefault="00566F47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928</w:t>
            </w:r>
          </w:p>
        </w:tc>
      </w:tr>
      <w:tr w:rsidR="00566F47" w:rsidRPr="00DD7CDF" w14:paraId="2BF5F0C6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0AE3F3BF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AAACB" w14:textId="77777777" w:rsidR="00566F47" w:rsidRPr="00DD7CDF" w:rsidRDefault="00566F47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24727BB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01F884" w14:textId="77777777" w:rsidR="00566F47" w:rsidRPr="00DD7CDF" w:rsidRDefault="00566F47" w:rsidP="00566F47">
            <w:pPr>
              <w:pStyle w:val="NoSpacing"/>
              <w:tabs>
                <w:tab w:val="decimal" w:pos="810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7C375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740241BB" w14:textId="77777777" w:rsidR="00566F47" w:rsidRPr="00DD7CDF" w:rsidRDefault="00566F47" w:rsidP="00566F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0A829" w14:textId="77777777" w:rsidR="00566F47" w:rsidRPr="00DD7CDF" w:rsidRDefault="00566F47" w:rsidP="00566F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5FDEDF" w14:textId="77777777" w:rsidR="00566F47" w:rsidRPr="00DD7CDF" w:rsidRDefault="00566F47" w:rsidP="00566F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66F47" w:rsidRPr="00DD7CDF" w14:paraId="50EF1AA2" w14:textId="77777777" w:rsidTr="002D772D">
        <w:trPr>
          <w:trHeight w:val="439"/>
        </w:trPr>
        <w:tc>
          <w:tcPr>
            <w:tcW w:w="3515" w:type="dxa"/>
            <w:shd w:val="clear" w:color="auto" w:fill="auto"/>
          </w:tcPr>
          <w:p w14:paraId="35F58865" w14:textId="66CC544B" w:rsidR="00566F47" w:rsidRPr="00265F02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5F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E6BA7" w14:textId="77777777" w:rsidR="00566F47" w:rsidRPr="00DD7CDF" w:rsidRDefault="00566F47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F49ACB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705C9" w14:textId="77777777" w:rsidR="00566F47" w:rsidRPr="00DD7CDF" w:rsidRDefault="00566F47" w:rsidP="00566F47">
            <w:pPr>
              <w:pStyle w:val="NoSpacing"/>
              <w:tabs>
                <w:tab w:val="decimal" w:pos="810"/>
              </w:tabs>
              <w:spacing w:line="240" w:lineRule="atLeast"/>
              <w:ind w:left="-90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5BB05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034A834" w14:textId="77777777" w:rsidR="00566F47" w:rsidRPr="00DD7CDF" w:rsidRDefault="00566F47" w:rsidP="00566F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59041" w14:textId="77777777" w:rsidR="00566F47" w:rsidRPr="00DD7CDF" w:rsidRDefault="00566F47" w:rsidP="00566F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C04C0" w14:textId="77777777" w:rsidR="00566F47" w:rsidRPr="00DD7CDF" w:rsidRDefault="00566F47" w:rsidP="00566F47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66F47" w:rsidRPr="00DD7CDF" w14:paraId="65001253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37B4E85A" w14:textId="26285293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เงินเบิกเกินบัญชีและเงินกู้ยืมระยะสั้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29F49" w14:textId="77777777" w:rsidR="00566F47" w:rsidRPr="00DD7CDF" w:rsidRDefault="00566F47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E57E26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2669453D" w14:textId="6D2F6196" w:rsidR="00566F47" w:rsidRPr="00DD7CDF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1F2E7" w14:textId="77777777" w:rsidR="00566F47" w:rsidRPr="00DD7CDF" w:rsidRDefault="00566F47" w:rsidP="00566F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D20552C" w14:textId="0DE033C9" w:rsidR="00566F47" w:rsidRPr="00DD7CDF" w:rsidRDefault="00566F47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036E0" w14:textId="77777777" w:rsidR="00566F47" w:rsidRPr="00DD7CDF" w:rsidRDefault="00566F47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</w:tcPr>
          <w:p w14:paraId="67F60A90" w14:textId="57485B37" w:rsidR="00566F47" w:rsidRPr="00DD7CDF" w:rsidRDefault="00566F47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66F47" w:rsidRPr="00DD7CDF" w14:paraId="1FF8A564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05541E2A" w14:textId="2AC9A40B" w:rsidR="00566F47" w:rsidRPr="00D15C0D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5EA82" w14:textId="77777777" w:rsidR="00566F47" w:rsidRPr="00DD7CDF" w:rsidRDefault="00566F47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D22802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4C223756" w14:textId="55211B1E" w:rsidR="00566F47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B1BAA1" w14:textId="77777777" w:rsidR="00566F47" w:rsidRPr="00DD7CDF" w:rsidRDefault="00566F47" w:rsidP="00566F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8518AE7" w14:textId="47D6A7EB" w:rsidR="00566F47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4AA6A5" w14:textId="77777777" w:rsidR="00566F47" w:rsidRPr="00DD7CDF" w:rsidRDefault="00566F47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</w:tcPr>
          <w:p w14:paraId="09E7E2E8" w14:textId="6748115B" w:rsidR="00566F47" w:rsidRPr="008F0705" w:rsidRDefault="00566F47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8F070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853</w:t>
            </w:r>
          </w:p>
        </w:tc>
      </w:tr>
      <w:tr w:rsidR="00566F47" w:rsidRPr="00DD7CDF" w14:paraId="0283CF06" w14:textId="77777777" w:rsidTr="002D772D">
        <w:trPr>
          <w:trHeight w:val="439"/>
        </w:trPr>
        <w:tc>
          <w:tcPr>
            <w:tcW w:w="3515" w:type="dxa"/>
            <w:shd w:val="clear" w:color="auto" w:fill="auto"/>
          </w:tcPr>
          <w:p w14:paraId="5C2B8C01" w14:textId="24DD9BF8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6F96D" w14:textId="77777777" w:rsidR="00566F47" w:rsidRPr="00DD7CDF" w:rsidRDefault="00566F47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BB9620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F1B10" w14:textId="1FCF3928" w:rsidR="00566F47" w:rsidRPr="00DD7CDF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ADEEBC" w14:textId="77777777" w:rsidR="00566F47" w:rsidRPr="00DD7CDF" w:rsidRDefault="00566F47" w:rsidP="00566F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CAC656F" w14:textId="7977AD47" w:rsidR="00566F47" w:rsidRPr="00DD7CDF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BC3A94" w14:textId="77777777" w:rsidR="00566F47" w:rsidRPr="00DD7CDF" w:rsidRDefault="00566F47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FFEEE" w14:textId="58F8B5CE" w:rsidR="00566F47" w:rsidRPr="00DD7CDF" w:rsidRDefault="00566F47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8F070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339</w:t>
            </w:r>
          </w:p>
        </w:tc>
      </w:tr>
      <w:tr w:rsidR="00566F47" w:rsidRPr="00DD7CDF" w14:paraId="2EAACDCF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0958C2F4" w14:textId="64B54811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BB67A" w14:textId="77777777" w:rsidR="00566F47" w:rsidRPr="00DD7CDF" w:rsidRDefault="00566F47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D43AC1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7A8F3" w14:textId="5969436D" w:rsidR="00566F47" w:rsidRPr="00DD7CDF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940A7" w14:textId="77777777" w:rsidR="00566F47" w:rsidRPr="00DD7CDF" w:rsidRDefault="00566F47" w:rsidP="00566F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082205C" w14:textId="55A724D2" w:rsidR="00566F47" w:rsidRPr="00DD7CDF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202D28" w14:textId="77777777" w:rsidR="00566F47" w:rsidRPr="00DD7CDF" w:rsidRDefault="00566F47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392A" w14:textId="7EA3CC76" w:rsidR="00566F47" w:rsidRPr="00DD7CDF" w:rsidRDefault="00566F47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F070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169</w:t>
            </w:r>
          </w:p>
        </w:tc>
      </w:tr>
      <w:tr w:rsidR="00566F47" w:rsidRPr="00DD7CDF" w14:paraId="3D454434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7AB5222F" w14:textId="5C80160F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ระยะสั้นจากบริษัทย่อย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D6FFF" w14:textId="77777777" w:rsidR="00566F47" w:rsidRPr="00DD7CDF" w:rsidRDefault="00566F47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EE341F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47CD5" w14:textId="49E6BEEB" w:rsidR="00566F47" w:rsidRPr="00DD7CDF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25EA19" w14:textId="77777777" w:rsidR="00566F47" w:rsidRPr="00DD7CDF" w:rsidRDefault="00566F47" w:rsidP="00566F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1927827" w14:textId="22B2B935" w:rsidR="00566F47" w:rsidRPr="00DD7CDF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85D69" w14:textId="77777777" w:rsidR="00566F47" w:rsidRPr="00DD7CDF" w:rsidRDefault="00566F47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47EE6" w14:textId="09E32AEE" w:rsidR="00566F47" w:rsidRPr="00DD7CDF" w:rsidRDefault="00566F47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8F070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500</w:t>
            </w:r>
          </w:p>
        </w:tc>
      </w:tr>
      <w:tr w:rsidR="00566F47" w:rsidRPr="00DD7CDF" w14:paraId="31A8CDB8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078485F8" w14:textId="388D7EF7" w:rsidR="00566F47" w:rsidRPr="00D15C0D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423B6" w14:textId="77777777" w:rsidR="00566F47" w:rsidRPr="00DD7CDF" w:rsidRDefault="00566F47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AA9B76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38DAF" w14:textId="1916C686" w:rsidR="00566F47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FF6CAC" w14:textId="77777777" w:rsidR="00566F47" w:rsidRPr="00DD7CDF" w:rsidRDefault="00566F47" w:rsidP="00566F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EF8B19E" w14:textId="55D18FE7" w:rsidR="00566F47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C2B789" w14:textId="77777777" w:rsidR="00566F47" w:rsidRPr="00DD7CDF" w:rsidRDefault="00566F47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80B5D" w14:textId="77D1F8A9" w:rsidR="00566F47" w:rsidRPr="008F0705" w:rsidRDefault="00566F47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150</w:t>
            </w:r>
          </w:p>
        </w:tc>
      </w:tr>
      <w:tr w:rsidR="00566F47" w:rsidRPr="00DD7CDF" w14:paraId="71C83AEB" w14:textId="77777777" w:rsidTr="002D772D">
        <w:trPr>
          <w:trHeight w:val="411"/>
        </w:trPr>
        <w:tc>
          <w:tcPr>
            <w:tcW w:w="3515" w:type="dxa"/>
            <w:shd w:val="clear" w:color="auto" w:fill="auto"/>
          </w:tcPr>
          <w:p w14:paraId="28781485" w14:textId="274CA6A5" w:rsidR="00566F47" w:rsidRPr="00D15C0D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801F8" w14:textId="77777777" w:rsidR="00566F47" w:rsidRPr="00DD7CDF" w:rsidRDefault="00566F47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303DCB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7E92D" w14:textId="3F8B5ABF" w:rsidR="00566F47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890AD6" w14:textId="77777777" w:rsidR="00566F47" w:rsidRPr="00DD7CDF" w:rsidRDefault="00566F47" w:rsidP="00566F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E718304" w14:textId="655889CF" w:rsidR="00566F47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BC1108" w14:textId="77777777" w:rsidR="00566F47" w:rsidRPr="00DD7CDF" w:rsidRDefault="00566F47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66548" w14:textId="4883F966" w:rsidR="00566F47" w:rsidRPr="008F0705" w:rsidRDefault="00566F47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416</w:t>
            </w:r>
          </w:p>
        </w:tc>
      </w:tr>
      <w:tr w:rsidR="00566F47" w:rsidRPr="00DD7CDF" w14:paraId="14EE79B9" w14:textId="77777777" w:rsidTr="002D772D">
        <w:trPr>
          <w:trHeight w:val="439"/>
        </w:trPr>
        <w:tc>
          <w:tcPr>
            <w:tcW w:w="3515" w:type="dxa"/>
            <w:shd w:val="clear" w:color="auto" w:fill="auto"/>
          </w:tcPr>
          <w:p w14:paraId="48CCE652" w14:textId="5BDC2361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5C0D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หนี้สินระยะยาว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CC0D6" w14:textId="77777777" w:rsidR="00566F47" w:rsidRPr="00DD7CDF" w:rsidRDefault="00566F47" w:rsidP="00566F47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96EC4E8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A4BF0" w14:textId="51D968B2" w:rsidR="00566F47" w:rsidRPr="00DD7CDF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800145" w14:textId="77777777" w:rsidR="00566F47" w:rsidRPr="00DD7CDF" w:rsidRDefault="00566F47" w:rsidP="00566F47">
            <w:pPr>
              <w:pStyle w:val="NoSpacing"/>
              <w:tabs>
                <w:tab w:val="left" w:pos="720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BD67B1" w14:textId="768357C5" w:rsidR="00566F47" w:rsidRPr="00DD7CDF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3FD0E8" w14:textId="77777777" w:rsidR="00566F47" w:rsidRPr="00DD7CDF" w:rsidRDefault="00566F47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E4BCA" w14:textId="10CB614B" w:rsidR="00566F47" w:rsidRPr="00DD7CDF" w:rsidRDefault="00566F47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95</w:t>
            </w:r>
            <w:r w:rsidRPr="008F070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623</w:t>
            </w:r>
          </w:p>
        </w:tc>
      </w:tr>
      <w:tr w:rsidR="00566F47" w:rsidRPr="00DD7CDF" w14:paraId="5712F4AA" w14:textId="77777777" w:rsidTr="002D772D">
        <w:trPr>
          <w:trHeight w:val="411"/>
        </w:trPr>
        <w:tc>
          <w:tcPr>
            <w:tcW w:w="3515" w:type="dxa"/>
            <w:shd w:val="clear" w:color="auto" w:fill="auto"/>
            <w:hideMark/>
          </w:tcPr>
          <w:p w14:paraId="06B138D6" w14:textId="49013050" w:rsidR="00566F47" w:rsidRPr="00DD7CDF" w:rsidRDefault="00566F47" w:rsidP="00566F47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E0D08" w14:textId="77777777" w:rsidR="00566F47" w:rsidRPr="00DD7CDF" w:rsidRDefault="00566F47" w:rsidP="00566F4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A6DAF2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8D996" w14:textId="462DB729" w:rsidR="00566F47" w:rsidRPr="00DD7CDF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208</w:t>
            </w:r>
          </w:p>
        </w:tc>
        <w:tc>
          <w:tcPr>
            <w:tcW w:w="270" w:type="dxa"/>
          </w:tcPr>
          <w:p w14:paraId="3F8017F3" w14:textId="77777777" w:rsidR="00566F47" w:rsidRPr="00DD7CDF" w:rsidRDefault="00566F47" w:rsidP="00566F47">
            <w:pPr>
              <w:pStyle w:val="NoSpacing"/>
              <w:tabs>
                <w:tab w:val="left" w:pos="720"/>
                <w:tab w:val="decimal" w:pos="1086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0239D0F" w14:textId="1FFD714F" w:rsidR="00566F47" w:rsidRPr="00DD7CDF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4D0716" w14:textId="77777777" w:rsidR="00566F47" w:rsidRPr="00DD7CDF" w:rsidRDefault="00566F47" w:rsidP="00566F47">
            <w:pPr>
              <w:pStyle w:val="NoSpacing"/>
              <w:tabs>
                <w:tab w:val="decimal" w:pos="864"/>
                <w:tab w:val="decimal" w:pos="108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5D180" w14:textId="58F09E5E" w:rsidR="00566F47" w:rsidRPr="00DD7CDF" w:rsidRDefault="00566F47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566F47" w:rsidRPr="00DD7CDF" w14:paraId="4ACC3212" w14:textId="77777777" w:rsidTr="002D772D">
        <w:trPr>
          <w:trHeight w:val="439"/>
        </w:trPr>
        <w:tc>
          <w:tcPr>
            <w:tcW w:w="3515" w:type="dxa"/>
            <w:shd w:val="clear" w:color="auto" w:fill="auto"/>
            <w:hideMark/>
          </w:tcPr>
          <w:p w14:paraId="0D40FD72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7B02B" w14:textId="77777777" w:rsidR="00566F47" w:rsidRPr="00DD7CDF" w:rsidRDefault="00566F47" w:rsidP="00566F47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3E2C7A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7BEC5B" w14:textId="2495208D" w:rsidR="00566F47" w:rsidRPr="00DD7CDF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208</w:t>
            </w:r>
          </w:p>
        </w:tc>
        <w:tc>
          <w:tcPr>
            <w:tcW w:w="270" w:type="dxa"/>
          </w:tcPr>
          <w:p w14:paraId="4F27123C" w14:textId="77777777" w:rsidR="00566F47" w:rsidRPr="00DD7CDF" w:rsidRDefault="00566F47" w:rsidP="00566F47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8F363F6" w14:textId="50522DB5" w:rsidR="00566F47" w:rsidRPr="00DD7CDF" w:rsidRDefault="00566F47" w:rsidP="00566F47">
            <w:pPr>
              <w:pStyle w:val="NoSpacing"/>
              <w:tabs>
                <w:tab w:val="decimal" w:pos="10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4E97E1" w14:textId="77777777" w:rsidR="00566F47" w:rsidRPr="00DD7CDF" w:rsidRDefault="00566F47" w:rsidP="00566F47">
            <w:pPr>
              <w:pStyle w:val="NoSpacing"/>
              <w:tabs>
                <w:tab w:val="decimal" w:pos="864"/>
              </w:tabs>
              <w:ind w:left="-126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255F78" w14:textId="210146E1" w:rsidR="00566F47" w:rsidRPr="00DD7CDF" w:rsidRDefault="00566F47" w:rsidP="00566F47">
            <w:pPr>
              <w:pStyle w:val="NoSpacing"/>
              <w:tabs>
                <w:tab w:val="decimal" w:pos="114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050</w:t>
            </w:r>
          </w:p>
        </w:tc>
      </w:tr>
    </w:tbl>
    <w:p w14:paraId="51F207FF" w14:textId="77777777" w:rsidR="00A90241" w:rsidRDefault="00A90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87CB2D3" w14:textId="6B2137DA" w:rsidR="00C205FA" w:rsidRDefault="00C205FA" w:rsidP="00CE1B67">
      <w:pPr>
        <w:ind w:left="16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กลุ่มบริษัทและบริษัทตั้งใจจะถือ</w:t>
      </w:r>
      <w:r w:rsidR="008045A4" w:rsidRPr="00CE306C">
        <w:rPr>
          <w:rFonts w:ascii="Angsana New" w:hAnsi="Angsana New" w:cs="Angsana New" w:hint="cs"/>
          <w:color w:val="000000"/>
          <w:sz w:val="30"/>
          <w:szCs w:val="30"/>
          <w:cs/>
        </w:rPr>
        <w:t>เงินลงทุน</w:t>
      </w:r>
      <w:r w:rsidR="00A90241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Pr="00DD7CDF">
        <w:rPr>
          <w:rFonts w:asciiTheme="majorBidi" w:hAnsiTheme="majorBidi" w:cstheme="majorBidi"/>
          <w:sz w:val="30"/>
          <w:szCs w:val="30"/>
          <w:cs/>
        </w:rPr>
        <w:t xml:space="preserve">ตราสารทุนที่ไม่อยู่ในความต้องการของตลาด เพื่อวัตถุประสงค์ทางกลยุทธ์ในระยะยาว </w:t>
      </w:r>
      <w:r w:rsidR="00B657E4">
        <w:rPr>
          <w:rFonts w:asciiTheme="majorBidi" w:hAnsiTheme="majorBidi" w:cstheme="majorBidi" w:hint="cs"/>
          <w:sz w:val="30"/>
          <w:szCs w:val="30"/>
          <w:cs/>
        </w:rPr>
        <w:t>ดังนั้นจึง</w:t>
      </w:r>
      <w:r w:rsidRPr="00DD7CDF">
        <w:rPr>
          <w:rFonts w:asciiTheme="majorBidi" w:hAnsiTheme="majorBidi" w:cstheme="majorBidi"/>
          <w:sz w:val="30"/>
          <w:szCs w:val="30"/>
          <w:cs/>
        </w:rPr>
        <w:t>เลือกกำหนดให้เงินลงทุนดังกล่าวเป็นเงินลงทุนที่วัดมูลค่ายุติธรรมผ่านกำไรขาดทุนเบ็ดเสร็จอื่น ทั้งนี้ ผลกำไร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D7CDF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DD7CDF">
        <w:rPr>
          <w:rFonts w:ascii="Angsana New" w:hAnsi="Angsana New" w:cs="Angsana New" w:hint="cs"/>
          <w:sz w:val="30"/>
          <w:szCs w:val="30"/>
          <w:cs/>
        </w:rPr>
        <w:t>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  <w:r w:rsidR="007F604A">
        <w:rPr>
          <w:rFonts w:ascii="Angsana New" w:hAnsi="Angsana New" w:cs="Angsana New" w:hint="cs"/>
          <w:sz w:val="30"/>
          <w:szCs w:val="30"/>
          <w:cs/>
        </w:rPr>
        <w:t>เมื่อมีการจำหน่ายเงินลงทุน</w:t>
      </w:r>
    </w:p>
    <w:p w14:paraId="70754A9C" w14:textId="77777777" w:rsidR="00C46325" w:rsidRPr="00DD7CDF" w:rsidRDefault="00C46325" w:rsidP="00CE1B67">
      <w:pPr>
        <w:ind w:left="16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DADB351" w14:textId="77777777" w:rsidR="00CE1B67" w:rsidRPr="00DD7CDF" w:rsidRDefault="00C205FA" w:rsidP="00CE1B67">
      <w:pPr>
        <w:numPr>
          <w:ilvl w:val="0"/>
          <w:numId w:val="1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การด้อยค่าของสินทรัพย์ทางการเงิน</w:t>
      </w:r>
    </w:p>
    <w:p w14:paraId="0BC535B9" w14:textId="77777777" w:rsidR="00C205FA" w:rsidRPr="00DD7CDF" w:rsidRDefault="00C205FA" w:rsidP="00C205FA">
      <w:pPr>
        <w:ind w:left="1640"/>
        <w:jc w:val="thaiDistribute"/>
        <w:rPr>
          <w:rFonts w:ascii="Angsana New" w:hAnsi="Angsana New" w:cs="Angsana New"/>
          <w:sz w:val="28"/>
          <w:szCs w:val="28"/>
        </w:rPr>
      </w:pPr>
    </w:p>
    <w:p w14:paraId="27AAA119" w14:textId="6E90B1F2" w:rsidR="00EC5147" w:rsidRPr="00DD7CDF" w:rsidRDefault="00EC5147" w:rsidP="00EC5147">
      <w:pPr>
        <w:ind w:left="16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2606E5" w:rsidRPr="002606E5">
        <w:rPr>
          <w:rFonts w:ascii="Angsana New" w:hAnsi="Angsana New" w:cs="Angsana New"/>
          <w:sz w:val="30"/>
          <w:szCs w:val="30"/>
        </w:rPr>
        <w:t>9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B657E4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DD7CDF">
        <w:rPr>
          <w:rFonts w:ascii="Angsana New" w:hAnsi="Angsana New" w:cs="Angsana New" w:hint="cs"/>
          <w:sz w:val="30"/>
          <w:szCs w:val="30"/>
          <w:cs/>
        </w:rPr>
        <w:t>วิธีการพิจารณาผลขาดทุนด้านเครดิตที่คาดว่าจะเกิดขึ้นตลอดอายุของเครื่องมือทางการเงิน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ในขณะที่เดิมกลุ่มบริษัทประมาณการค่าเผื่อหนี้สงสัยจะสูญโดยการวิเคราะห์ประวัติการชำระหนี้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2606E5" w:rsidRPr="002606E5">
        <w:rPr>
          <w:rFonts w:ascii="Angsana New" w:hAnsi="Angsana New" w:cs="Angsana New"/>
          <w:sz w:val="30"/>
          <w:szCs w:val="30"/>
        </w:rPr>
        <w:t>9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และพิจารณาความน่าจะเป็นถ่วงน้ำหนัก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การพิจารณา</w:t>
      </w:r>
      <w:r w:rsidR="00467F68">
        <w:rPr>
          <w:rFonts w:ascii="Angsana New" w:hAnsi="Angsana New" w:cs="Angsana New" w:hint="cs"/>
          <w:sz w:val="30"/>
          <w:szCs w:val="30"/>
          <w:cs/>
        </w:rPr>
        <w:t>การ</w:t>
      </w:r>
      <w:r w:rsidRPr="00DD7CDF">
        <w:rPr>
          <w:rFonts w:ascii="Angsana New" w:hAnsi="Angsana New" w:cs="Angsana New" w:hint="cs"/>
          <w:sz w:val="30"/>
          <w:szCs w:val="30"/>
          <w:cs/>
        </w:rPr>
        <w:t>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="00DC6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ซึ่งไม่รวมเงินลงทุนในตราสารทุน</w:t>
      </w:r>
    </w:p>
    <w:p w14:paraId="57F2F9F9" w14:textId="77777777" w:rsidR="00EC5147" w:rsidRPr="00DD7CDF" w:rsidRDefault="00EC5147" w:rsidP="00EC5147">
      <w:pPr>
        <w:ind w:left="1640"/>
        <w:jc w:val="thaiDistribute"/>
        <w:rPr>
          <w:rFonts w:ascii="Angsana New" w:hAnsi="Angsana New" w:cs="Angsana New"/>
          <w:sz w:val="28"/>
          <w:szCs w:val="28"/>
        </w:rPr>
      </w:pPr>
    </w:p>
    <w:p w14:paraId="1F6CA0A6" w14:textId="78E4B0DB" w:rsidR="00C205FA" w:rsidRPr="00DD7CDF" w:rsidRDefault="00EC5147" w:rsidP="00EC5147">
      <w:pPr>
        <w:ind w:left="16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กลุ่มบริษัทได้ประเมินการด้อยค่าตาม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2606E5" w:rsidRPr="002606E5">
        <w:rPr>
          <w:rFonts w:ascii="Angsana New" w:hAnsi="Angsana New" w:cs="Angsana New"/>
          <w:sz w:val="30"/>
          <w:szCs w:val="30"/>
        </w:rPr>
        <w:t>9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ณ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1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ส่งผลให้มีค่าเผื่อผลขาดทุนจากการด้อยค่าเพิ่มขึ้น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255BB5F5" w14:textId="42EE9ACA" w:rsidR="00EC5147" w:rsidRPr="00E20556" w:rsidRDefault="008A7BD3" w:rsidP="00EC5147">
      <w:pPr>
        <w:ind w:left="1640"/>
        <w:jc w:val="thaiDistribute"/>
        <w:rPr>
          <w:rFonts w:ascii="Angsana New" w:hAnsi="Angsana New" w:cs="Angsana New"/>
          <w:sz w:val="22"/>
          <w:szCs w:val="22"/>
        </w:rPr>
      </w:pPr>
      <w:r>
        <w:rPr>
          <w:rFonts w:ascii="Angsana New" w:hAnsi="Angsana New" w:cs="Angsana New"/>
          <w:sz w:val="22"/>
          <w:szCs w:val="22"/>
        </w:rPr>
        <w:tab/>
      </w:r>
    </w:p>
    <w:tbl>
      <w:tblPr>
        <w:tblW w:w="864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440"/>
        <w:gridCol w:w="180"/>
        <w:gridCol w:w="1440"/>
      </w:tblGrid>
      <w:tr w:rsidR="00B7248E" w:rsidRPr="00DD7CDF" w14:paraId="78CDD972" w14:textId="77777777" w:rsidTr="00947661">
        <w:trPr>
          <w:cantSplit/>
          <w:tblHeader/>
        </w:trPr>
        <w:tc>
          <w:tcPr>
            <w:tcW w:w="5580" w:type="dxa"/>
            <w:vAlign w:val="bottom"/>
          </w:tcPr>
          <w:p w14:paraId="4A602D94" w14:textId="77777777" w:rsidR="00B7248E" w:rsidRPr="00DD7CDF" w:rsidRDefault="00B7248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66C15BBB" w14:textId="77777777" w:rsidR="00B7248E" w:rsidRPr="00DD7CDF" w:rsidRDefault="00B7248E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E91464" w14:textId="77777777" w:rsidR="00B7248E" w:rsidRPr="00DD7CDF" w:rsidRDefault="00B7248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BFF2AE" w14:textId="78484F04" w:rsidR="00B7248E" w:rsidRPr="00DD7CDF" w:rsidRDefault="00B7248E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="00947661" w:rsidRPr="00947661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/>
              </w:rPr>
              <w:t>: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C5147" w:rsidRPr="00DD7CDF" w14:paraId="5671F7D3" w14:textId="77777777" w:rsidTr="00947661">
        <w:trPr>
          <w:cantSplit/>
          <w:tblHeader/>
        </w:trPr>
        <w:tc>
          <w:tcPr>
            <w:tcW w:w="5580" w:type="dxa"/>
            <w:vAlign w:val="bottom"/>
            <w:hideMark/>
          </w:tcPr>
          <w:p w14:paraId="0C1BDB42" w14:textId="77777777" w:rsidR="00EC5147" w:rsidRPr="00DD7CDF" w:rsidRDefault="00EC514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B73BBC" w14:textId="77777777" w:rsidR="00EC5147" w:rsidRPr="00DD7CDF" w:rsidRDefault="00EC5147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477B5D15" w14:textId="77777777" w:rsidR="00EC5147" w:rsidRPr="00DD7CDF" w:rsidRDefault="00EC5147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2AEDAE6" w14:textId="77777777" w:rsidR="00EC5147" w:rsidRPr="00DD7CDF" w:rsidRDefault="00EC514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69109573" w14:textId="77777777" w:rsidR="00EC5147" w:rsidRPr="00DD7CDF" w:rsidRDefault="00EC5147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C424C32" w14:textId="77777777" w:rsidR="00EC5147" w:rsidRPr="00DD7CDF" w:rsidRDefault="00EC5147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C5147" w:rsidRPr="00DD7CDF" w14:paraId="1A18EA29" w14:textId="77777777" w:rsidTr="00947661">
        <w:trPr>
          <w:cantSplit/>
          <w:trHeight w:val="191"/>
        </w:trPr>
        <w:tc>
          <w:tcPr>
            <w:tcW w:w="5580" w:type="dxa"/>
            <w:hideMark/>
          </w:tcPr>
          <w:p w14:paraId="6D3D3570" w14:textId="5EDA39DC" w:rsidR="00EC5147" w:rsidRPr="00DD7CDF" w:rsidRDefault="00EC5147" w:rsidP="00947661">
            <w:pPr>
              <w:spacing w:line="240" w:lineRule="auto"/>
              <w:ind w:left="175" w:firstLine="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2606E5"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606E5"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37F715" w14:textId="77777777" w:rsidR="00EC5147" w:rsidRPr="00DD7CDF" w:rsidRDefault="00EC51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0EC1F6" w14:textId="77777777" w:rsidR="00EC5147" w:rsidRPr="00DD7CDF" w:rsidRDefault="00EC51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33D254" w14:textId="77777777" w:rsidR="00EC5147" w:rsidRPr="00DD7CDF" w:rsidRDefault="00EC51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5147" w:rsidRPr="00DD7CDF" w14:paraId="6970E4ED" w14:textId="77777777" w:rsidTr="00947661">
        <w:trPr>
          <w:cantSplit/>
          <w:trHeight w:val="191"/>
        </w:trPr>
        <w:tc>
          <w:tcPr>
            <w:tcW w:w="5580" w:type="dxa"/>
            <w:hideMark/>
          </w:tcPr>
          <w:p w14:paraId="48DBF44C" w14:textId="58C9B50F" w:rsidR="00EC5147" w:rsidRPr="00DD7CDF" w:rsidRDefault="00EC5147" w:rsidP="00947661">
            <w:pPr>
              <w:spacing w:line="240" w:lineRule="auto"/>
              <w:ind w:left="175" w:right="-79" w:firstLine="19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="00D26AD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="00995821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995821" w:rsidRPr="00DD7CDF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 w:rsidR="00995821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</w:tcPr>
          <w:p w14:paraId="3937D370" w14:textId="73D540E6" w:rsidR="00EC5147" w:rsidRPr="00DD7CDF" w:rsidRDefault="002606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20D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180" w:type="dxa"/>
          </w:tcPr>
          <w:p w14:paraId="2DB742A2" w14:textId="77777777" w:rsidR="00EC5147" w:rsidRPr="00DD7CDF" w:rsidRDefault="00EC51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841D9C" w14:textId="69B86F2C" w:rsidR="00EC5147" w:rsidRPr="00DD7CDF" w:rsidRDefault="002606E5" w:rsidP="007C52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EC5147" w:rsidRPr="00DD7CDF" w14:paraId="21DF659E" w14:textId="77777777" w:rsidTr="00947661">
        <w:trPr>
          <w:cantSplit/>
          <w:trHeight w:val="191"/>
        </w:trPr>
        <w:tc>
          <w:tcPr>
            <w:tcW w:w="5580" w:type="dxa"/>
          </w:tcPr>
          <w:p w14:paraId="587328B5" w14:textId="72FD3483" w:rsidR="00EC5147" w:rsidRPr="00DD7CDF" w:rsidRDefault="00EC5147" w:rsidP="00947661">
            <w:pPr>
              <w:spacing w:line="240" w:lineRule="auto"/>
              <w:ind w:left="175" w:right="-79" w:firstLine="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4ED8843" w14:textId="7FB8E384" w:rsidR="00EC5147" w:rsidRPr="00DD7CDF" w:rsidRDefault="00EC51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7914A62" w14:textId="77777777" w:rsidR="00EC5147" w:rsidRPr="00DD7CDF" w:rsidRDefault="00EC514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BDF557C" w14:textId="40866AB8" w:rsidR="00EC5147" w:rsidRPr="00DD7CDF" w:rsidRDefault="00EC51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5147" w:rsidRPr="00DD7CDF" w14:paraId="2AE56907" w14:textId="77777777" w:rsidTr="007C52A3">
        <w:trPr>
          <w:cantSplit/>
          <w:trHeight w:val="191"/>
        </w:trPr>
        <w:tc>
          <w:tcPr>
            <w:tcW w:w="5580" w:type="dxa"/>
            <w:hideMark/>
          </w:tcPr>
          <w:p w14:paraId="124A23A3" w14:textId="62470DFA" w:rsidR="00EC5147" w:rsidRPr="00DD7CDF" w:rsidRDefault="00EC5147" w:rsidP="00947661">
            <w:pPr>
              <w:spacing w:line="240" w:lineRule="auto"/>
              <w:ind w:left="175" w:right="-79" w:firstLine="1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</w:t>
            </w:r>
          </w:p>
        </w:tc>
        <w:tc>
          <w:tcPr>
            <w:tcW w:w="1440" w:type="dxa"/>
          </w:tcPr>
          <w:p w14:paraId="4145D166" w14:textId="77777777" w:rsidR="00EC5147" w:rsidRPr="00E20556" w:rsidRDefault="00EC51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E7EFDD6" w14:textId="77777777" w:rsidR="00EC5147" w:rsidRPr="00DD7CDF" w:rsidRDefault="00EC51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DCD508" w14:textId="77777777" w:rsidR="00EC5147" w:rsidRPr="00DD7CDF" w:rsidRDefault="00EC51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0556" w:rsidRPr="00DD7CDF" w14:paraId="259304D8" w14:textId="77777777" w:rsidTr="007C52A3">
        <w:trPr>
          <w:cantSplit/>
          <w:trHeight w:val="191"/>
        </w:trPr>
        <w:tc>
          <w:tcPr>
            <w:tcW w:w="5580" w:type="dxa"/>
          </w:tcPr>
          <w:p w14:paraId="0E637B27" w14:textId="687F47A0" w:rsidR="00E20556" w:rsidRPr="00DD7CDF" w:rsidRDefault="00351A39" w:rsidP="00947661">
            <w:pPr>
              <w:spacing w:line="240" w:lineRule="auto"/>
              <w:ind w:left="175" w:right="-79" w:firstLine="28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606E5" w:rsidRPr="002606E5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2606E5" w:rsidRPr="002606E5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2563</w:t>
            </w:r>
            <w:r w:rsidR="00E20556"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="00E20556"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440" w:type="dxa"/>
          </w:tcPr>
          <w:p w14:paraId="197850D3" w14:textId="77777777" w:rsidR="00E20556" w:rsidRPr="00E20556" w:rsidRDefault="00E205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7C17755" w14:textId="77777777" w:rsidR="00E20556" w:rsidRPr="00DD7CDF" w:rsidRDefault="00E205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0BD910" w14:textId="77777777" w:rsidR="00E20556" w:rsidRPr="00DD7CDF" w:rsidRDefault="00E205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5147" w:rsidRPr="00DD7CDF" w14:paraId="56025BB9" w14:textId="77777777" w:rsidTr="007C52A3">
        <w:trPr>
          <w:cantSplit/>
        </w:trPr>
        <w:tc>
          <w:tcPr>
            <w:tcW w:w="5580" w:type="dxa"/>
            <w:hideMark/>
          </w:tcPr>
          <w:p w14:paraId="3DFAF235" w14:textId="667C1871" w:rsidR="00EC5147" w:rsidRPr="00DD7CDF" w:rsidRDefault="00351A39" w:rsidP="00351A39">
            <w:pPr>
              <w:pStyle w:val="ListParagraph"/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63"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  <w:r w:rsidR="008B3CD6" w:rsidRPr="00DD7CD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5F2AABBA" w14:textId="290687B5" w:rsidR="00EC5147" w:rsidRPr="00E20556" w:rsidRDefault="002606E5" w:rsidP="00F20D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180" w:type="dxa"/>
            <w:vAlign w:val="bottom"/>
          </w:tcPr>
          <w:p w14:paraId="030ADB8F" w14:textId="77777777" w:rsidR="00EC5147" w:rsidRPr="00DD7CDF" w:rsidRDefault="00EC514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95C062" w14:textId="4163BD19" w:rsidR="00EC5147" w:rsidRPr="00DD7CDF" w:rsidRDefault="002606E5" w:rsidP="008B3C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</w:p>
        </w:tc>
      </w:tr>
      <w:tr w:rsidR="00EC5147" w:rsidRPr="00DD7CDF" w14:paraId="0EE8B8A3" w14:textId="77777777" w:rsidTr="007C52A3">
        <w:trPr>
          <w:cantSplit/>
        </w:trPr>
        <w:tc>
          <w:tcPr>
            <w:tcW w:w="5580" w:type="dxa"/>
            <w:vAlign w:val="bottom"/>
            <w:hideMark/>
          </w:tcPr>
          <w:p w14:paraId="43D6663F" w14:textId="6D71A20D" w:rsidR="00EC5147" w:rsidRPr="00DD7CDF" w:rsidRDefault="00EC5147" w:rsidP="00947661">
            <w:pPr>
              <w:spacing w:line="240" w:lineRule="auto"/>
              <w:ind w:left="190" w:firstLine="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2606E5"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606E5"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D5355" w14:textId="5DC81723" w:rsidR="00EC5147" w:rsidRPr="00DD7CDF" w:rsidRDefault="002606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F20D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132</w:t>
            </w:r>
          </w:p>
        </w:tc>
        <w:tc>
          <w:tcPr>
            <w:tcW w:w="180" w:type="dxa"/>
          </w:tcPr>
          <w:p w14:paraId="6712B28D" w14:textId="77777777" w:rsidR="00EC5147" w:rsidRPr="00DD7CDF" w:rsidRDefault="00EC51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58C0C9" w14:textId="72C2F1F2" w:rsidR="00EC5147" w:rsidRPr="00DD7CDF" w:rsidRDefault="002606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</w:t>
            </w:r>
          </w:p>
        </w:tc>
      </w:tr>
    </w:tbl>
    <w:p w14:paraId="7FEF4B68" w14:textId="77777777" w:rsidR="00E20556" w:rsidRPr="00E20556" w:rsidRDefault="00E20556" w:rsidP="00C205FA">
      <w:pPr>
        <w:ind w:left="1640"/>
        <w:jc w:val="thaiDistribute"/>
        <w:rPr>
          <w:rFonts w:ascii="Angsana New" w:hAnsi="Angsana New" w:cs="Angsana New"/>
          <w:sz w:val="28"/>
          <w:szCs w:val="28"/>
        </w:rPr>
      </w:pPr>
    </w:p>
    <w:p w14:paraId="1493C74B" w14:textId="580075FB" w:rsidR="008F0705" w:rsidRDefault="00246913" w:rsidP="00C70DBA">
      <w:pPr>
        <w:tabs>
          <w:tab w:val="clear" w:pos="1644"/>
          <w:tab w:val="left" w:pos="1640"/>
        </w:tabs>
        <w:ind w:left="16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ณ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1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  <w:r w:rsidR="008F0705">
        <w:rPr>
          <w:rFonts w:ascii="Angsana New" w:hAnsi="Angsana New" w:cs="Angsana New"/>
          <w:sz w:val="30"/>
          <w:szCs w:val="30"/>
        </w:rPr>
        <w:br w:type="page"/>
      </w:r>
    </w:p>
    <w:p w14:paraId="04513834" w14:textId="3747C7A2" w:rsidR="008F0D9E" w:rsidRPr="00DD7CDF" w:rsidRDefault="008F0D9E" w:rsidP="008F0D9E">
      <w:pPr>
        <w:numPr>
          <w:ilvl w:val="0"/>
          <w:numId w:val="10"/>
        </w:num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 xml:space="preserve">TFRS </w:t>
      </w:r>
      <w:r w:rsidR="002606E5"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16</w:t>
      </w:r>
      <w:r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3AE5DFF5" w14:textId="77777777" w:rsidR="00CA1B3A" w:rsidRPr="00DD7CDF" w:rsidRDefault="006B2B92" w:rsidP="006B2B92">
      <w:pPr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/>
          <w:sz w:val="30"/>
          <w:szCs w:val="30"/>
        </w:rPr>
        <w:tab/>
      </w:r>
    </w:p>
    <w:p w14:paraId="43E4B5B5" w14:textId="1EACE472" w:rsidR="0082583E" w:rsidRPr="00DD7CDF" w:rsidRDefault="0082583E" w:rsidP="0082583E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ตั้งแต่วันที่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1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กลุ่มบริษัทถือปฏิบัติตาม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</w:rPr>
        <w:t xml:space="preserve">TFRS </w:t>
      </w:r>
      <w:r w:rsidR="002606E5" w:rsidRPr="002606E5">
        <w:rPr>
          <w:rFonts w:ascii="Angsana New" w:hAnsi="Angsana New" w:cs="Angsana New"/>
          <w:sz w:val="30"/>
          <w:szCs w:val="30"/>
        </w:rPr>
        <w:t>16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เป็นครั้งแรกกับสัญญาที่เคยระบุว่าเป็นสัญญาเช่าตาม</w:t>
      </w:r>
      <w:r w:rsidR="00C70DBA">
        <w:rPr>
          <w:rFonts w:ascii="Angsana New" w:hAnsi="Angsana New" w:cs="Angsana New"/>
          <w:sz w:val="30"/>
          <w:szCs w:val="30"/>
        </w:rPr>
        <w:t xml:space="preserve"> TAS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17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D7D7D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  <w:r w:rsidR="00C70DBA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และ</w:t>
      </w:r>
      <w:r w:rsidR="00C70DBA">
        <w:rPr>
          <w:rFonts w:ascii="Angsana New" w:hAnsi="Angsana New" w:cs="Angsana New"/>
          <w:sz w:val="30"/>
          <w:szCs w:val="30"/>
        </w:rPr>
        <w:t xml:space="preserve"> TFRIC </w:t>
      </w:r>
      <w:r w:rsidR="002606E5" w:rsidRPr="002606E5">
        <w:rPr>
          <w:rFonts w:ascii="Angsana New" w:hAnsi="Angsana New" w:cs="Angsana New"/>
          <w:sz w:val="30"/>
          <w:szCs w:val="30"/>
        </w:rPr>
        <w:t>4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3D7D7D">
        <w:rPr>
          <w:rFonts w:ascii="Angsana New" w:hAnsi="Angsana New" w:cs="Angsana New" w:hint="cs"/>
          <w:i/>
          <w:iCs/>
          <w:sz w:val="30"/>
          <w:szCs w:val="30"/>
          <w:cs/>
        </w:rPr>
        <w:t>เรื่อง</w:t>
      </w:r>
      <w:r w:rsidRPr="003D7D7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D7D7D">
        <w:rPr>
          <w:rFonts w:ascii="Angsana New" w:hAnsi="Angsana New" w:cs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ด้วยวิธีปรับปรุงย้อนหลังโดยรับรู้ผลกระทบสะสม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D7CDF">
        <w:rPr>
          <w:rFonts w:ascii="Angsana New" w:hAnsi="Angsana New" w:cs="Angsana New"/>
          <w:sz w:val="30"/>
          <w:szCs w:val="30"/>
        </w:rPr>
        <w:t>Modified retrospective approach)</w:t>
      </w:r>
    </w:p>
    <w:p w14:paraId="0B07C387" w14:textId="77777777" w:rsidR="0082583E" w:rsidRDefault="0082583E" w:rsidP="00825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95864C0" w14:textId="1F060538" w:rsidR="001A3A84" w:rsidRDefault="00B57380" w:rsidP="001A3A84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B57380">
        <w:rPr>
          <w:rFonts w:ascii="Angsana New" w:hAnsi="Angsana New" w:cs="Angsana New" w:hint="cs"/>
          <w:sz w:val="30"/>
          <w:szCs w:val="30"/>
          <w:cs/>
        </w:rPr>
        <w:t>ตาม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583E">
        <w:rPr>
          <w:rFonts w:ascii="Angsana New" w:hAnsi="Angsana New" w:cs="Angsana New"/>
          <w:sz w:val="30"/>
          <w:szCs w:val="30"/>
        </w:rPr>
        <w:t xml:space="preserve">TAS </w:t>
      </w:r>
      <w:r w:rsidR="002606E5" w:rsidRPr="002606E5">
        <w:rPr>
          <w:rFonts w:ascii="Angsana New" w:hAnsi="Angsana New" w:cs="Angsana New"/>
          <w:sz w:val="30"/>
          <w:szCs w:val="30"/>
        </w:rPr>
        <w:t>17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เดิมนั้น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</w:t>
      </w:r>
      <w:r w:rsidR="005D4424">
        <w:rPr>
          <w:rFonts w:ascii="Angsana New" w:hAnsi="Angsana New" w:cs="Angsana New"/>
          <w:sz w:val="30"/>
          <w:szCs w:val="30"/>
        </w:rPr>
        <w:t xml:space="preserve"> </w:t>
      </w:r>
      <w:r w:rsidR="00413BD8">
        <w:rPr>
          <w:rFonts w:ascii="Angsana New" w:hAnsi="Angsana New" w:cs="Angsana New" w:hint="cs"/>
          <w:sz w:val="30"/>
          <w:szCs w:val="30"/>
          <w:cs/>
        </w:rPr>
        <w:t>ตาม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583E">
        <w:rPr>
          <w:rFonts w:ascii="Angsana New" w:hAnsi="Angsana New" w:cs="Angsana New"/>
          <w:sz w:val="30"/>
          <w:szCs w:val="30"/>
        </w:rPr>
        <w:t xml:space="preserve">TFRS </w:t>
      </w:r>
      <w:r w:rsidR="002606E5" w:rsidRPr="002606E5">
        <w:rPr>
          <w:rFonts w:ascii="Angsana New" w:hAnsi="Angsana New" w:cs="Angsana New"/>
          <w:sz w:val="30"/>
          <w:szCs w:val="30"/>
        </w:rPr>
        <w:t>16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="008F13EE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57380">
        <w:rPr>
          <w:rFonts w:ascii="Angsana New" w:hAnsi="Angsana New" w:cs="Angsana New" w:hint="cs"/>
          <w:sz w:val="30"/>
          <w:szCs w:val="30"/>
          <w:cs/>
        </w:rPr>
        <w:t>บริษัทต้องรับรู้สินทรัพย์สิทธิการใช้และหนี้สินตามสัญญาเช่าทุกสัญญา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(</w:t>
      </w:r>
      <w:r w:rsidRPr="00B57380">
        <w:rPr>
          <w:rFonts w:ascii="Angsana New" w:hAnsi="Angsana New" w:cs="Angsana New" w:hint="cs"/>
          <w:sz w:val="30"/>
          <w:szCs w:val="30"/>
          <w:cs/>
        </w:rPr>
        <w:t>ยกเว้นสัญญาเช่าที่มีอายุไม่เกิน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12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เดือนหรือสัญญาเช่าซึ่งสินทรัพย์อ้างอิงมีมูลค่าต่ำ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) </w:t>
      </w:r>
      <w:r w:rsidRPr="00B57380">
        <w:rPr>
          <w:rFonts w:ascii="Angsana New" w:hAnsi="Angsana New" w:cs="Angsana New" w:hint="cs"/>
          <w:sz w:val="30"/>
          <w:szCs w:val="30"/>
          <w:cs/>
        </w:rPr>
        <w:t>ซึ่งเป็นแนวทางการรับรู้รายการ</w:t>
      </w:r>
      <w:r w:rsidR="00D25061">
        <w:rPr>
          <w:rFonts w:ascii="Angsana New" w:hAnsi="Angsana New" w:cs="Angsana New" w:hint="cs"/>
          <w:sz w:val="30"/>
          <w:szCs w:val="30"/>
          <w:cs/>
        </w:rPr>
        <w:t>ลักษณะเดียว</w:t>
      </w:r>
      <w:r w:rsidRPr="00B57380">
        <w:rPr>
          <w:rFonts w:ascii="Angsana New" w:hAnsi="Angsana New" w:cs="Angsana New" w:hint="cs"/>
          <w:sz w:val="30"/>
          <w:szCs w:val="30"/>
          <w:cs/>
        </w:rPr>
        <w:t>กับสัญญาเช่าการเงิน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(</w:t>
      </w:r>
      <w:r w:rsidRPr="0082583E">
        <w:rPr>
          <w:rFonts w:ascii="Angsana New" w:hAnsi="Angsana New" w:cs="Angsana New"/>
          <w:sz w:val="30"/>
          <w:szCs w:val="30"/>
        </w:rPr>
        <w:t xml:space="preserve">Finance lease) </w:t>
      </w:r>
      <w:r w:rsidRPr="00B57380">
        <w:rPr>
          <w:rFonts w:ascii="Angsana New" w:hAnsi="Angsana New" w:cs="Angsana New" w:hint="cs"/>
          <w:sz w:val="30"/>
          <w:szCs w:val="30"/>
          <w:cs/>
        </w:rPr>
        <w:t>ตาม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583E">
        <w:rPr>
          <w:rFonts w:ascii="Angsana New" w:hAnsi="Angsana New" w:cs="Angsana New"/>
          <w:sz w:val="30"/>
          <w:szCs w:val="30"/>
        </w:rPr>
        <w:t xml:space="preserve">TAS </w:t>
      </w:r>
      <w:r w:rsidR="002606E5" w:rsidRPr="002606E5">
        <w:rPr>
          <w:rFonts w:ascii="Angsana New" w:hAnsi="Angsana New" w:cs="Angsana New"/>
          <w:sz w:val="30"/>
          <w:szCs w:val="30"/>
        </w:rPr>
        <w:t>17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เดิมซึ่งถูกยกเลิกไป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583E">
        <w:rPr>
          <w:rFonts w:ascii="Angsana New" w:hAnsi="Angsana New" w:cs="Angsana New"/>
          <w:sz w:val="30"/>
          <w:szCs w:val="30"/>
        </w:rPr>
        <w:t xml:space="preserve">TFRS </w:t>
      </w:r>
      <w:r w:rsidR="002606E5" w:rsidRPr="002606E5">
        <w:rPr>
          <w:rFonts w:ascii="Angsana New" w:hAnsi="Angsana New" w:cs="Angsana New"/>
          <w:sz w:val="30"/>
          <w:szCs w:val="30"/>
        </w:rPr>
        <w:t>16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ยังกำหนดให้กลุ่มบริษัทต้องประเมินว่าสัญญาเป็นสัญญาเช่าหรือประกอบด้วยสัญญาเช่าหรือไม่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หากสัญญาประกอบด้วยส่วนที่เป็นการเช่าและส่วนที่ไม่เป็นการเช่า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กลุ่มบริษัทจะปันส่วนสิ่งตอบแทนที่ต้องจ่ายตามราคาขายที่เป็นเอกเทศ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(</w:t>
      </w:r>
      <w:r w:rsidRPr="0082583E">
        <w:rPr>
          <w:rFonts w:ascii="Angsana New" w:hAnsi="Angsana New" w:cs="Angsana New"/>
          <w:sz w:val="30"/>
          <w:szCs w:val="30"/>
        </w:rPr>
        <w:t xml:space="preserve">Transaction price) </w:t>
      </w:r>
    </w:p>
    <w:p w14:paraId="66960D63" w14:textId="77777777" w:rsidR="001A3A84" w:rsidRDefault="001A3A84" w:rsidP="001A3A84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</w:p>
    <w:p w14:paraId="5F8787D4" w14:textId="6B04B14B" w:rsidR="00C278B9" w:rsidRDefault="00B57380" w:rsidP="001A3A84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B57380">
        <w:rPr>
          <w:rFonts w:ascii="Angsana New" w:hAnsi="Angsana New" w:cs="Angsana New" w:hint="cs"/>
          <w:sz w:val="30"/>
          <w:szCs w:val="30"/>
          <w:cs/>
        </w:rPr>
        <w:t>ข้อกำหนดตาม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583E">
        <w:rPr>
          <w:rFonts w:ascii="Angsana New" w:hAnsi="Angsana New" w:cs="Angsana New"/>
          <w:sz w:val="30"/>
          <w:szCs w:val="30"/>
        </w:rPr>
        <w:t xml:space="preserve">TFRS </w:t>
      </w:r>
      <w:r w:rsidR="002606E5" w:rsidRPr="002606E5">
        <w:rPr>
          <w:rFonts w:ascii="Angsana New" w:hAnsi="Angsana New" w:cs="Angsana New"/>
          <w:sz w:val="30"/>
          <w:szCs w:val="30"/>
        </w:rPr>
        <w:t>16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ข้างต้นส่งผลให้ลักษณะของค่าใช้จ่ายที่เกี่ยวข้องกับสัญญาเช่าเปลี่ยนแปลงไป</w:t>
      </w:r>
      <w:r w:rsidRPr="00B573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57380">
        <w:rPr>
          <w:rFonts w:ascii="Angsana New" w:hAnsi="Angsana New" w:cs="Angsana New" w:hint="cs"/>
          <w:sz w:val="30"/>
          <w:szCs w:val="30"/>
          <w:cs/>
        </w:rPr>
        <w:t>โดยกลุ่มบริษัทรับรู้ค่าเสื่อมราคาของสินทรัพย์สิทธิการใช้และ</w:t>
      </w:r>
      <w:r w:rsidR="00D463F6">
        <w:rPr>
          <w:rFonts w:ascii="Angsana New" w:hAnsi="Angsana New" w:cs="Angsana New" w:hint="cs"/>
          <w:sz w:val="30"/>
          <w:szCs w:val="30"/>
          <w:cs/>
        </w:rPr>
        <w:t>ต้นทุนทางการเงิน</w:t>
      </w:r>
      <w:r w:rsidRPr="00B57380">
        <w:rPr>
          <w:rFonts w:ascii="Angsana New" w:hAnsi="Angsana New" w:cs="Angsana New" w:hint="cs"/>
          <w:sz w:val="30"/>
          <w:szCs w:val="30"/>
          <w:cs/>
        </w:rPr>
        <w:t>ของหนี้สินตามสัญญาเช่า</w:t>
      </w:r>
    </w:p>
    <w:p w14:paraId="593ECDBA" w14:textId="5967364E" w:rsidR="0082583E" w:rsidRDefault="0082583E" w:rsidP="0082583E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</w:p>
    <w:p w14:paraId="61059BC4" w14:textId="77777777" w:rsidR="0082583E" w:rsidRPr="00DD7CDF" w:rsidRDefault="0082583E" w:rsidP="0082583E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ในการปฏิบัติในช่วงเปลี่ยนแปลง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กลุ่มบริษัทได้เลือกใช้ข้อยกเว้นต่อไปนี้</w:t>
      </w:r>
    </w:p>
    <w:p w14:paraId="2F35898B" w14:textId="77777777" w:rsidR="0082583E" w:rsidRPr="00DD7CDF" w:rsidRDefault="0082583E" w:rsidP="0082583E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</w:p>
    <w:p w14:paraId="33EA5D15" w14:textId="5118BFF1" w:rsidR="0082583E" w:rsidRPr="00DD7CDF" w:rsidRDefault="0082583E" w:rsidP="0082583E">
      <w:pPr>
        <w:tabs>
          <w:tab w:val="clear" w:pos="1644"/>
          <w:tab w:val="left" w:pos="1440"/>
        </w:tabs>
        <w:ind w:left="907"/>
        <w:rPr>
          <w:rFonts w:ascii="Angsana New" w:hAnsi="Angsana New" w:cs="Angsana New"/>
          <w:sz w:val="30"/>
          <w:szCs w:val="30"/>
        </w:rPr>
      </w:pPr>
      <w:r w:rsidRPr="00E20556">
        <w:rPr>
          <w:rFonts w:ascii="Angsana New" w:hAnsi="Angsana New" w:cs="Angsana New"/>
          <w:sz w:val="30"/>
          <w:szCs w:val="30"/>
        </w:rPr>
        <w:t>-</w:t>
      </w:r>
      <w:r w:rsidRPr="00E20556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 w:hint="cs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12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101C253" w14:textId="77777777" w:rsidR="0082583E" w:rsidRPr="00E20556" w:rsidRDefault="0082583E" w:rsidP="0082583E">
      <w:pPr>
        <w:tabs>
          <w:tab w:val="clear" w:pos="907"/>
          <w:tab w:val="clear" w:pos="1644"/>
          <w:tab w:val="left" w:pos="1350"/>
          <w:tab w:val="left" w:pos="1710"/>
        </w:tabs>
        <w:ind w:left="907" w:firstLine="533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z w:val="30"/>
          <w:szCs w:val="30"/>
          <w:cs/>
        </w:rPr>
        <w:t>และสินทรัพย์อ้างอิงที่มีมูลค่าต่ำ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7B88BFDE" w14:textId="77777777" w:rsidR="0082583E" w:rsidRPr="00E20556" w:rsidRDefault="0082583E" w:rsidP="0082583E">
      <w:pPr>
        <w:tabs>
          <w:tab w:val="clear" w:pos="1644"/>
          <w:tab w:val="left" w:pos="1440"/>
        </w:tabs>
        <w:ind w:left="907"/>
        <w:rPr>
          <w:rFonts w:ascii="Angsana New" w:hAnsi="Angsana New" w:cs="Angsana New"/>
          <w:sz w:val="30"/>
          <w:szCs w:val="30"/>
        </w:rPr>
      </w:pPr>
      <w:r w:rsidRPr="00E20556">
        <w:rPr>
          <w:rFonts w:ascii="Angsana New" w:hAnsi="Angsana New" w:cs="Angsana New"/>
          <w:sz w:val="30"/>
          <w:szCs w:val="30"/>
        </w:rPr>
        <w:t>-</w:t>
      </w:r>
      <w:r w:rsidRPr="00E20556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 w:hint="cs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4835A00F" w14:textId="77777777" w:rsidR="0082583E" w:rsidRPr="00E20556" w:rsidRDefault="0082583E" w:rsidP="0082583E">
      <w:pPr>
        <w:tabs>
          <w:tab w:val="clear" w:pos="1644"/>
          <w:tab w:val="left" w:pos="1440"/>
        </w:tabs>
        <w:ind w:left="907"/>
        <w:rPr>
          <w:rFonts w:ascii="Angsana New" w:hAnsi="Angsana New" w:cs="Angsana New"/>
          <w:sz w:val="30"/>
          <w:szCs w:val="30"/>
        </w:rPr>
      </w:pPr>
      <w:r w:rsidRPr="00E20556">
        <w:rPr>
          <w:rFonts w:ascii="Angsana New" w:hAnsi="Angsana New" w:cs="Angsana New"/>
          <w:sz w:val="30"/>
          <w:szCs w:val="30"/>
        </w:rPr>
        <w:t>-</w:t>
      </w:r>
      <w:r w:rsidRPr="00E20556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 w:hint="cs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4C4A3564" w14:textId="77777777" w:rsidR="0082583E" w:rsidRPr="00E20556" w:rsidRDefault="0082583E" w:rsidP="0082583E">
      <w:pPr>
        <w:tabs>
          <w:tab w:val="clear" w:pos="1644"/>
          <w:tab w:val="left" w:pos="1440"/>
        </w:tabs>
        <w:ind w:left="907"/>
        <w:rPr>
          <w:rFonts w:ascii="Angsana New" w:hAnsi="Angsana New" w:cs="Angsana New"/>
          <w:spacing w:val="6"/>
          <w:sz w:val="30"/>
          <w:szCs w:val="30"/>
        </w:rPr>
      </w:pPr>
      <w:r w:rsidRPr="00E20556">
        <w:rPr>
          <w:rFonts w:ascii="Angsana New" w:hAnsi="Angsana New" w:cs="Angsana New"/>
          <w:sz w:val="30"/>
          <w:szCs w:val="30"/>
        </w:rPr>
        <w:t>-</w:t>
      </w:r>
      <w:r w:rsidRPr="00E20556">
        <w:rPr>
          <w:rFonts w:ascii="Angsana New" w:hAnsi="Angsana New" w:cs="Angsana New"/>
          <w:sz w:val="30"/>
          <w:szCs w:val="30"/>
        </w:rPr>
        <w:tab/>
      </w:r>
      <w:r w:rsidRPr="00E20556">
        <w:rPr>
          <w:rFonts w:ascii="Angsana New" w:hAnsi="Angsana New" w:cs="Angsana New" w:hint="cs"/>
          <w:spacing w:val="4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</w:t>
      </w:r>
      <w:r w:rsidRPr="00E20556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E20556">
        <w:rPr>
          <w:rFonts w:ascii="Angsana New" w:hAnsi="Angsana New" w:cs="Angsana New" w:hint="cs"/>
          <w:spacing w:val="4"/>
          <w:sz w:val="30"/>
          <w:szCs w:val="30"/>
          <w:cs/>
        </w:rPr>
        <w:t>เพื่อเป็นทางเลือกใน</w:t>
      </w:r>
      <w:r w:rsidRPr="00E20556">
        <w:rPr>
          <w:rFonts w:ascii="Angsana New" w:hAnsi="Angsana New" w:cs="Angsana New" w:hint="cs"/>
          <w:spacing w:val="6"/>
          <w:sz w:val="30"/>
          <w:szCs w:val="30"/>
          <w:cs/>
        </w:rPr>
        <w:t>การ</w:t>
      </w:r>
    </w:p>
    <w:p w14:paraId="55EF2447" w14:textId="77777777" w:rsidR="0082583E" w:rsidRPr="00E20556" w:rsidRDefault="0082583E" w:rsidP="0082583E">
      <w:pPr>
        <w:tabs>
          <w:tab w:val="clear" w:pos="1644"/>
          <w:tab w:val="left" w:pos="1440"/>
        </w:tabs>
        <w:ind w:left="907" w:firstLine="533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ทบทวนการด้อยค่า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524FA7A9" w14:textId="77777777" w:rsidR="0082583E" w:rsidRPr="00DD7CDF" w:rsidRDefault="0082583E" w:rsidP="0082583E">
      <w:pPr>
        <w:tabs>
          <w:tab w:val="clear" w:pos="1644"/>
          <w:tab w:val="left" w:pos="1440"/>
        </w:tabs>
        <w:ind w:left="907"/>
        <w:rPr>
          <w:rFonts w:ascii="Angsana New" w:hAnsi="Angsana New" w:cs="Angsana New"/>
          <w:sz w:val="30"/>
          <w:szCs w:val="30"/>
        </w:rPr>
      </w:pPr>
      <w:r w:rsidRPr="00E20556">
        <w:rPr>
          <w:rFonts w:ascii="Angsana New" w:hAnsi="Angsana New" w:cs="Angsana New"/>
          <w:sz w:val="30"/>
          <w:szCs w:val="30"/>
        </w:rPr>
        <w:t>-</w:t>
      </w:r>
      <w:r w:rsidRPr="00E20556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 w:hint="cs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679B3117" w14:textId="05ABBF62" w:rsidR="0082583E" w:rsidRDefault="0082583E" w:rsidP="0082583E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</w:p>
    <w:p w14:paraId="28D9B871" w14:textId="4385967A" w:rsidR="0082583E" w:rsidRDefault="0082583E" w:rsidP="0082583E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</w:p>
    <w:p w14:paraId="76EA8E79" w14:textId="77777777" w:rsidR="0082583E" w:rsidRDefault="0082583E" w:rsidP="0082583E">
      <w:pPr>
        <w:ind w:left="907"/>
        <w:jc w:val="thaiDistribute"/>
        <w:rPr>
          <w:rFonts w:ascii="Angsana New" w:hAnsi="Angsana New" w:cs="Angsana New"/>
          <w:sz w:val="30"/>
          <w:szCs w:val="30"/>
        </w:rPr>
      </w:pPr>
    </w:p>
    <w:p w14:paraId="67C7B03B" w14:textId="08250DB3" w:rsidR="00C278B9" w:rsidRDefault="00C278B9" w:rsidP="00B57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108B4533" w14:textId="77777777" w:rsidR="00F64AB7" w:rsidRDefault="00F64AB7" w:rsidP="00B57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73BDE6A0" w14:textId="68253566" w:rsidR="00EA63DE" w:rsidRDefault="00EA63DE" w:rsidP="00B57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767E6C95" w14:textId="77777777" w:rsidR="00CC2B0E" w:rsidRDefault="00CC2B0E" w:rsidP="00B57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891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99"/>
        <w:gridCol w:w="191"/>
        <w:gridCol w:w="1620"/>
        <w:gridCol w:w="180"/>
        <w:gridCol w:w="11"/>
        <w:gridCol w:w="1609"/>
      </w:tblGrid>
      <w:tr w:rsidR="00C278B9" w:rsidRPr="00DD7CDF" w14:paraId="7BCAD033" w14:textId="77777777" w:rsidTr="00EA63DE">
        <w:trPr>
          <w:cantSplit/>
          <w:trHeight w:hRule="exact" w:val="353"/>
        </w:trPr>
        <w:tc>
          <w:tcPr>
            <w:tcW w:w="5299" w:type="dxa"/>
            <w:vAlign w:val="bottom"/>
          </w:tcPr>
          <w:p w14:paraId="72C0B38D" w14:textId="77777777" w:rsidR="00C278B9" w:rsidRPr="00862F76" w:rsidRDefault="00C278B9" w:rsidP="0082583E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65B52C8B" w14:textId="77777777" w:rsidR="00C278B9" w:rsidRPr="00DD7CDF" w:rsidRDefault="00C278B9" w:rsidP="0082583E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27AC84E" w14:textId="77777777" w:rsidR="00C278B9" w:rsidRPr="00DD7CDF" w:rsidRDefault="00C278B9" w:rsidP="0082583E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63432E" w14:textId="77777777" w:rsidR="00C278B9" w:rsidRPr="00DD7CDF" w:rsidRDefault="00C278B9" w:rsidP="0082583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5A153CD0" w14:textId="77777777" w:rsidR="00C278B9" w:rsidRPr="00DD7CDF" w:rsidRDefault="00C278B9" w:rsidP="00EA63DE">
            <w:pPr>
              <w:pStyle w:val="acctmergecolhdg"/>
              <w:spacing w:line="240" w:lineRule="auto"/>
              <w:ind w:left="-85" w:right="-79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0B1C8A">
              <w:rPr>
                <w:rFonts w:ascii="Angsana New" w:hAnsi="Angsana New" w:cs="Angsana New" w:hint="cs"/>
                <w:b w:val="0"/>
                <w:bCs/>
                <w:i/>
                <w:iCs/>
                <w:sz w:val="30"/>
                <w:szCs w:val="30"/>
              </w:rPr>
              <w:t>: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278B9" w:rsidRPr="00DD7CDF" w14:paraId="18CA44CB" w14:textId="77777777" w:rsidTr="00EA63DE">
        <w:trPr>
          <w:cantSplit/>
          <w:trHeight w:hRule="exact" w:val="803"/>
        </w:trPr>
        <w:tc>
          <w:tcPr>
            <w:tcW w:w="5299" w:type="dxa"/>
            <w:vAlign w:val="bottom"/>
            <w:hideMark/>
          </w:tcPr>
          <w:p w14:paraId="2EA23029" w14:textId="29E418B8" w:rsidR="00C278B9" w:rsidRPr="00DD7CDF" w:rsidRDefault="00C278B9" w:rsidP="0082583E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DD7CD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TFRS </w:t>
            </w:r>
            <w:r w:rsidR="002606E5" w:rsidRPr="002606E5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91" w:type="dxa"/>
          </w:tcPr>
          <w:p w14:paraId="1F1E63A6" w14:textId="77777777" w:rsidR="00C278B9" w:rsidRPr="00DD7CDF" w:rsidRDefault="00C278B9" w:rsidP="0082583E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6BE1871B" w14:textId="77777777" w:rsidR="00C278B9" w:rsidRPr="00DD7CDF" w:rsidRDefault="00C278B9" w:rsidP="0082583E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60912AA" w14:textId="77777777" w:rsidR="00C278B9" w:rsidRPr="00DD7CDF" w:rsidRDefault="00C278B9" w:rsidP="0082583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51DE756" w14:textId="77777777" w:rsidR="00C278B9" w:rsidRPr="00DD7CDF" w:rsidRDefault="00C278B9" w:rsidP="0082583E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740B771" w14:textId="77777777" w:rsidR="00C278B9" w:rsidRPr="00DD7CDF" w:rsidRDefault="00C278B9" w:rsidP="0082583E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278B9" w:rsidRPr="00DD7CDF" w14:paraId="2929EB5E" w14:textId="77777777" w:rsidTr="00A00A37">
        <w:trPr>
          <w:cantSplit/>
          <w:trHeight w:val="374"/>
        </w:trPr>
        <w:tc>
          <w:tcPr>
            <w:tcW w:w="5299" w:type="dxa"/>
            <w:vAlign w:val="center"/>
            <w:hideMark/>
          </w:tcPr>
          <w:p w14:paraId="22BDD1F3" w14:textId="29A4AB25" w:rsidR="00C278B9" w:rsidRPr="00DD7CDF" w:rsidRDefault="00C278B9" w:rsidP="005B12D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606E5" w:rsidRPr="002606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2606E5" w:rsidRPr="002606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1" w:type="dxa"/>
            <w:vAlign w:val="center"/>
          </w:tcPr>
          <w:p w14:paraId="672C2593" w14:textId="77777777" w:rsidR="00C278B9" w:rsidRPr="00DD7CDF" w:rsidRDefault="00C278B9" w:rsidP="0082583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3AA717D" w14:textId="77777777" w:rsidR="00C278B9" w:rsidRPr="00DD7CDF" w:rsidRDefault="00C278B9" w:rsidP="0082583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gridSpan w:val="2"/>
            <w:vAlign w:val="center"/>
          </w:tcPr>
          <w:p w14:paraId="5CD09044" w14:textId="77777777" w:rsidR="00C278B9" w:rsidRPr="00DD7CDF" w:rsidRDefault="00C278B9" w:rsidP="0082583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09" w:type="dxa"/>
            <w:vAlign w:val="center"/>
          </w:tcPr>
          <w:p w14:paraId="483B61F6" w14:textId="77777777" w:rsidR="00C278B9" w:rsidRPr="00DD7CDF" w:rsidRDefault="00C278B9" w:rsidP="0082583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278B9" w:rsidRPr="00DD7CDF" w14:paraId="274F5F32" w14:textId="77777777" w:rsidTr="00EA63DE">
        <w:trPr>
          <w:cantSplit/>
          <w:trHeight w:hRule="exact" w:val="380"/>
        </w:trPr>
        <w:tc>
          <w:tcPr>
            <w:tcW w:w="5299" w:type="dxa"/>
            <w:vAlign w:val="bottom"/>
            <w:hideMark/>
          </w:tcPr>
          <w:p w14:paraId="48373630" w14:textId="77777777" w:rsidR="00C278B9" w:rsidRPr="00DD7CDF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F2745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ค่าใช้จ่ายจ่ายล่วงหน้าลดลง</w:t>
            </w:r>
          </w:p>
        </w:tc>
        <w:tc>
          <w:tcPr>
            <w:tcW w:w="191" w:type="dxa"/>
          </w:tcPr>
          <w:p w14:paraId="09269C64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94A70B6" w14:textId="4E1FC26D" w:rsidR="00C278B9" w:rsidRPr="00DD7CDF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70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  <w:r w:rsidRPr="008F070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7D2BB6D" w14:textId="77777777" w:rsidR="00C278B9" w:rsidRPr="00DD7CDF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A6D1F1C" w14:textId="770294AA" w:rsidR="00C278B9" w:rsidRPr="00DD7CDF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274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F274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278B9" w:rsidRPr="00DD7CDF" w14:paraId="3CD550E7" w14:textId="77777777" w:rsidTr="00EA63DE">
        <w:trPr>
          <w:cantSplit/>
          <w:trHeight w:hRule="exact" w:val="398"/>
        </w:trPr>
        <w:tc>
          <w:tcPr>
            <w:tcW w:w="5299" w:type="dxa"/>
            <w:vAlign w:val="bottom"/>
          </w:tcPr>
          <w:p w14:paraId="2B03DBD4" w14:textId="77777777" w:rsidR="00C278B9" w:rsidRPr="00F2745B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70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เงินลงทุนในบริษัทร่วมลดลง</w:t>
            </w:r>
          </w:p>
        </w:tc>
        <w:tc>
          <w:tcPr>
            <w:tcW w:w="191" w:type="dxa"/>
          </w:tcPr>
          <w:p w14:paraId="4E15259D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C50CA75" w14:textId="2495D8FE" w:rsidR="00C278B9" w:rsidRPr="008F0705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F070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509</w:t>
            </w:r>
            <w:r w:rsidRPr="008F070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273BCD9" w14:textId="77777777" w:rsidR="00C278B9" w:rsidRPr="00DD7CDF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D20C294" w14:textId="77777777" w:rsidR="00C278B9" w:rsidRPr="00F2745B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78B9" w:rsidRPr="00DD7CDF" w14:paraId="495E8FC4" w14:textId="77777777" w:rsidTr="0082583E">
        <w:trPr>
          <w:cantSplit/>
          <w:trHeight w:val="20"/>
        </w:trPr>
        <w:tc>
          <w:tcPr>
            <w:tcW w:w="5299" w:type="dxa"/>
            <w:vAlign w:val="bottom"/>
          </w:tcPr>
          <w:p w14:paraId="5E8D7D0A" w14:textId="77777777" w:rsidR="00C278B9" w:rsidRPr="00DD7CDF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705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  <w:r w:rsidRPr="008F07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F0705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อาคารและอุปกรณ์ลดลง</w:t>
            </w:r>
          </w:p>
        </w:tc>
        <w:tc>
          <w:tcPr>
            <w:tcW w:w="191" w:type="dxa"/>
          </w:tcPr>
          <w:p w14:paraId="7502E1A4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0A9737D5" w14:textId="0B3D1D4D" w:rsidR="00C278B9" w:rsidRPr="00DD7CDF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70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8F07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105</w:t>
            </w:r>
            <w:r w:rsidRPr="008F070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645A58B" w14:textId="77777777" w:rsidR="00C278B9" w:rsidRPr="00DD7CDF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8ECA40F" w14:textId="77777777" w:rsidR="00C278B9" w:rsidRPr="00DD7CDF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78B9" w:rsidRPr="00DD7CDF" w14:paraId="5463377C" w14:textId="77777777" w:rsidTr="0082583E">
        <w:trPr>
          <w:cantSplit/>
          <w:trHeight w:val="20"/>
        </w:trPr>
        <w:tc>
          <w:tcPr>
            <w:tcW w:w="5299" w:type="dxa"/>
            <w:vAlign w:val="bottom"/>
          </w:tcPr>
          <w:p w14:paraId="4BBE3482" w14:textId="77777777" w:rsidR="00C278B9" w:rsidRPr="008F0705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91" w:type="dxa"/>
          </w:tcPr>
          <w:p w14:paraId="5AF1450E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4F2FE27" w14:textId="1F6206D5" w:rsidR="00C278B9" w:rsidRPr="008F0705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90D16BB" w14:textId="77777777" w:rsidR="00C278B9" w:rsidRPr="00DD7CDF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62DC172" w14:textId="77777777" w:rsidR="00C278B9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78B9" w:rsidRPr="00DD7CDF" w14:paraId="7D9C83DC" w14:textId="77777777" w:rsidTr="0082583E">
        <w:trPr>
          <w:cantSplit/>
          <w:trHeight w:val="20"/>
        </w:trPr>
        <w:tc>
          <w:tcPr>
            <w:tcW w:w="5299" w:type="dxa"/>
            <w:vAlign w:val="bottom"/>
          </w:tcPr>
          <w:p w14:paraId="7D5480A9" w14:textId="77777777" w:rsidR="00C278B9" w:rsidRPr="00DD7CDF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45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สิทธิการใช้</w:t>
            </w:r>
            <w:r w:rsidRPr="00F2745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1" w:type="dxa"/>
          </w:tcPr>
          <w:p w14:paraId="2DD8D3D3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2430603" w14:textId="18C56201" w:rsidR="00C278B9" w:rsidRPr="007F604A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C278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180" w:type="dxa"/>
            <w:vAlign w:val="bottom"/>
          </w:tcPr>
          <w:p w14:paraId="104AA26B" w14:textId="77777777" w:rsidR="00C278B9" w:rsidRPr="00DD7CDF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A45AA21" w14:textId="31537831" w:rsidR="00C278B9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423</w:t>
            </w:r>
          </w:p>
        </w:tc>
      </w:tr>
      <w:tr w:rsidR="00C278B9" w:rsidRPr="00DD7CDF" w14:paraId="5AA274FA" w14:textId="77777777" w:rsidTr="0082583E">
        <w:trPr>
          <w:cantSplit/>
          <w:trHeight w:val="20"/>
        </w:trPr>
        <w:tc>
          <w:tcPr>
            <w:tcW w:w="5299" w:type="dxa"/>
            <w:hideMark/>
          </w:tcPr>
          <w:p w14:paraId="787B80E2" w14:textId="77777777" w:rsidR="00C278B9" w:rsidRPr="00DD7CDF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สินทรัพย์ภาษีเงินได้รอตัดบัญชีเพิ่มขึ้น (ลดลง)</w:t>
            </w:r>
          </w:p>
        </w:tc>
        <w:tc>
          <w:tcPr>
            <w:tcW w:w="191" w:type="dxa"/>
          </w:tcPr>
          <w:p w14:paraId="350C68F2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822D5B8" w14:textId="3235D7B4" w:rsidR="00C278B9" w:rsidRPr="00DD7CDF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180" w:type="dxa"/>
          </w:tcPr>
          <w:p w14:paraId="2B6DCA76" w14:textId="77777777" w:rsidR="00C278B9" w:rsidRPr="00DD7CDF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DFCE9CF" w14:textId="5BC778EF" w:rsidR="00C278B9" w:rsidRPr="00DD7CDF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2745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F274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278B9" w:rsidRPr="00DD7CDF" w14:paraId="7EE12E2C" w14:textId="77777777" w:rsidTr="0082583E">
        <w:trPr>
          <w:cantSplit/>
          <w:trHeight w:val="20"/>
        </w:trPr>
        <w:tc>
          <w:tcPr>
            <w:tcW w:w="5299" w:type="dxa"/>
            <w:hideMark/>
          </w:tcPr>
          <w:p w14:paraId="256E7F4D" w14:textId="77777777" w:rsidR="00C278B9" w:rsidRPr="00DD7CDF" w:rsidRDefault="00C278B9" w:rsidP="008258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91" w:type="dxa"/>
          </w:tcPr>
          <w:p w14:paraId="1B1676B4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7D4A70A" w14:textId="0BFCC8A3" w:rsidR="00C278B9" w:rsidRPr="00DD7CDF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C278B9" w:rsidRPr="008F07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364</w:t>
            </w:r>
          </w:p>
        </w:tc>
        <w:tc>
          <w:tcPr>
            <w:tcW w:w="180" w:type="dxa"/>
          </w:tcPr>
          <w:p w14:paraId="441907B2" w14:textId="77777777" w:rsidR="00C278B9" w:rsidRPr="00DD7CDF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F490212" w14:textId="3CBA986A" w:rsidR="00C278B9" w:rsidRPr="00DD7CDF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398</w:t>
            </w:r>
          </w:p>
        </w:tc>
      </w:tr>
      <w:tr w:rsidR="00C278B9" w:rsidRPr="00DD7CDF" w14:paraId="30D91D33" w14:textId="77777777" w:rsidTr="0082583E">
        <w:trPr>
          <w:cantSplit/>
          <w:trHeight w:val="137"/>
        </w:trPr>
        <w:tc>
          <w:tcPr>
            <w:tcW w:w="5299" w:type="dxa"/>
            <w:hideMark/>
          </w:tcPr>
          <w:p w14:paraId="1FB552AF" w14:textId="77777777" w:rsidR="00C278B9" w:rsidRPr="00DD7CDF" w:rsidRDefault="00C278B9" w:rsidP="0082583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91" w:type="dxa"/>
          </w:tcPr>
          <w:p w14:paraId="0A31D16E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43C11DF" w14:textId="257821B4" w:rsidR="00C278B9" w:rsidRPr="00DD7CDF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6AC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8F07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106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F867897" w14:textId="77777777" w:rsidR="00C278B9" w:rsidRPr="00DD7CDF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4CD3E3A" w14:textId="12368F0F" w:rsidR="00C278B9" w:rsidRPr="00DD7CDF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278B9" w:rsidRPr="00DD7CDF" w14:paraId="1D1B1856" w14:textId="77777777" w:rsidTr="0082583E">
        <w:trPr>
          <w:cantSplit/>
          <w:trHeight w:val="137"/>
        </w:trPr>
        <w:tc>
          <w:tcPr>
            <w:tcW w:w="5299" w:type="dxa"/>
          </w:tcPr>
          <w:p w14:paraId="1441F71C" w14:textId="77777777" w:rsidR="00C278B9" w:rsidRPr="00DD7CDF" w:rsidRDefault="00C278B9" w:rsidP="0082583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91" w:type="dxa"/>
          </w:tcPr>
          <w:p w14:paraId="41B1AEE2" w14:textId="77777777" w:rsidR="00C278B9" w:rsidRPr="00DD7CDF" w:rsidRDefault="00C278B9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88EF967" w14:textId="1492CEA8" w:rsidR="00C278B9" w:rsidRPr="008F0705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485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002D471" w14:textId="77777777" w:rsidR="00C278B9" w:rsidRPr="00DD7CDF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79C955F" w14:textId="77777777" w:rsidR="00C278B9" w:rsidRPr="00AE6AC0" w:rsidRDefault="00C278B9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E6A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15427" w:rsidRPr="00915427" w14:paraId="29308E2B" w14:textId="77777777" w:rsidTr="00382DED">
        <w:trPr>
          <w:cantSplit/>
          <w:trHeight w:hRule="exact" w:val="86"/>
        </w:trPr>
        <w:tc>
          <w:tcPr>
            <w:tcW w:w="5299" w:type="dxa"/>
          </w:tcPr>
          <w:p w14:paraId="13C1564D" w14:textId="77777777" w:rsidR="00915427" w:rsidRPr="00915427" w:rsidRDefault="00915427" w:rsidP="0082583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91" w:type="dxa"/>
          </w:tcPr>
          <w:p w14:paraId="7B187F44" w14:textId="77777777" w:rsidR="00915427" w:rsidRPr="00915427" w:rsidRDefault="00915427" w:rsidP="008258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75D755DA" w14:textId="77777777" w:rsidR="00915427" w:rsidRPr="00915427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10579AA" w14:textId="77777777" w:rsidR="00915427" w:rsidRPr="00915427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A195722" w14:textId="77777777" w:rsidR="00915427" w:rsidRPr="00915427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972F9" w:rsidRPr="00DD7CDF" w14:paraId="5D413487" w14:textId="77777777" w:rsidTr="00EA63DE">
        <w:trPr>
          <w:cantSplit/>
          <w:trHeight w:hRule="exact" w:val="374"/>
        </w:trPr>
        <w:tc>
          <w:tcPr>
            <w:tcW w:w="5299" w:type="dxa"/>
            <w:vAlign w:val="bottom"/>
            <w:hideMark/>
          </w:tcPr>
          <w:p w14:paraId="3AD09361" w14:textId="3BF75B7E" w:rsidR="00C972F9" w:rsidRPr="00DD7CDF" w:rsidRDefault="00C278B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91" w:type="dxa"/>
          </w:tcPr>
          <w:p w14:paraId="051F7D4E" w14:textId="77777777" w:rsidR="00C972F9" w:rsidRPr="00DD7CDF" w:rsidRDefault="00C972F9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EB2C115" w14:textId="4459C279" w:rsidR="00C972F9" w:rsidRPr="00DD7CDF" w:rsidRDefault="00C972F9" w:rsidP="00915427">
            <w:pPr>
              <w:pStyle w:val="acctmergecolhdg"/>
              <w:tabs>
                <w:tab w:val="decimal" w:pos="1290"/>
              </w:tabs>
              <w:spacing w:line="240" w:lineRule="auto"/>
              <w:ind w:left="-75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5AA64275" w14:textId="77777777" w:rsidR="00C972F9" w:rsidRPr="00DD7CDF" w:rsidRDefault="00C972F9" w:rsidP="00915427">
            <w:pPr>
              <w:pStyle w:val="acctmergecolhdg"/>
              <w:tabs>
                <w:tab w:val="decimal" w:pos="1290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046F567" w14:textId="4D0E9AE9" w:rsidR="00C972F9" w:rsidRPr="00DD7CDF" w:rsidRDefault="00C972F9" w:rsidP="00915427">
            <w:pPr>
              <w:pStyle w:val="acctmergecolhdg"/>
              <w:tabs>
                <w:tab w:val="decimal" w:pos="1290"/>
              </w:tabs>
              <w:spacing w:line="240" w:lineRule="auto"/>
              <w:ind w:left="-85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5427" w:rsidRPr="00DD7CDF" w14:paraId="70D5DC87" w14:textId="77777777" w:rsidTr="0051475B">
        <w:trPr>
          <w:cantSplit/>
          <w:trHeight w:val="20"/>
        </w:trPr>
        <w:tc>
          <w:tcPr>
            <w:tcW w:w="5299" w:type="dxa"/>
          </w:tcPr>
          <w:p w14:paraId="68F77597" w14:textId="175C0BD7" w:rsidR="00915427" w:rsidRPr="00DD7CDF" w:rsidRDefault="00915427" w:rsidP="009154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606E5" w:rsidRPr="002606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2606E5" w:rsidRPr="002606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1" w:type="dxa"/>
          </w:tcPr>
          <w:p w14:paraId="58932E93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8671BB0" w14:textId="6A18E842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269E161E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9C33506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5427" w:rsidRPr="00DD7CDF" w14:paraId="7B706490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15166AFC" w14:textId="699D86B8" w:rsidR="00915427" w:rsidRPr="00DD7CDF" w:rsidRDefault="00915427" w:rsidP="009154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</w:tc>
        <w:tc>
          <w:tcPr>
            <w:tcW w:w="191" w:type="dxa"/>
          </w:tcPr>
          <w:p w14:paraId="181302C4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C5DDC0A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27CF465F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5CB8313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5427" w:rsidRPr="00DD7CDF" w14:paraId="3B63A9C7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577A0D78" w14:textId="2580AA64" w:rsidR="00915427" w:rsidRPr="00DD7CDF" w:rsidRDefault="00915427" w:rsidP="00C3652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91" w:type="dxa"/>
          </w:tcPr>
          <w:p w14:paraId="2E1F6F7E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00639A20" w14:textId="516E370E" w:rsidR="00915427" w:rsidRPr="00AE6AC0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41</w:t>
            </w:r>
            <w:r w:rsidR="00915427" w:rsidRPr="00AE6AC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180" w:type="dxa"/>
            <w:vAlign w:val="center"/>
          </w:tcPr>
          <w:p w14:paraId="081C75D3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6E0DBF9" w14:textId="0FB05D14" w:rsidR="00915427" w:rsidRPr="00100149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  <w:r w:rsidRPr="002606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915427" w:rsidRPr="00DD7CDF" w14:paraId="58BDF162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79750909" w14:textId="77777777" w:rsidR="00915427" w:rsidRPr="00DD7CDF" w:rsidRDefault="00915427" w:rsidP="009154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91" w:type="dxa"/>
          </w:tcPr>
          <w:p w14:paraId="681CCE0F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19E8A4FE" w14:textId="7F2CE913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378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14:paraId="0D0E6E88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7DB30B1A" w14:textId="1BE7809C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15427" w:rsidRPr="00DD7CDF" w14:paraId="226FD026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09E23012" w14:textId="77777777" w:rsidR="00915427" w:rsidRPr="00DD7CDF" w:rsidRDefault="00915427" w:rsidP="009154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ข้อยกเว้นในการรับรู้รายการสำหรับสัญญาเช่าซึ่ง</w:t>
            </w:r>
          </w:p>
        </w:tc>
        <w:tc>
          <w:tcPr>
            <w:tcW w:w="191" w:type="dxa"/>
          </w:tcPr>
          <w:p w14:paraId="6495BDAE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455AD27E" w14:textId="341A0099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484A0F34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C361927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5427" w:rsidRPr="00DD7CDF" w14:paraId="1B1A4C30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3691199F" w14:textId="77777777" w:rsidR="00915427" w:rsidRPr="00DD7CDF" w:rsidRDefault="00915427" w:rsidP="009154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91" w:type="dxa"/>
          </w:tcPr>
          <w:p w14:paraId="497B16E2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7790BE1A" w14:textId="172952D2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14:paraId="06D9E761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708E387F" w14:textId="6990E71E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15427" w:rsidRPr="00DD7CDF" w14:paraId="5F766A74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5AE97E37" w14:textId="77777777" w:rsidR="00915427" w:rsidRPr="00DD7CDF" w:rsidRDefault="00915427" w:rsidP="009154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</w:t>
            </w:r>
          </w:p>
        </w:tc>
        <w:tc>
          <w:tcPr>
            <w:tcW w:w="191" w:type="dxa"/>
          </w:tcPr>
          <w:p w14:paraId="67AB33E6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4A9BE756" w14:textId="1229C65A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5A06A289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B9648DF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5427" w:rsidRPr="00DD7CDF" w14:paraId="7F5275D1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5CDEBD01" w14:textId="77777777" w:rsidR="00915427" w:rsidRPr="00DD7CDF" w:rsidRDefault="00915427" w:rsidP="009154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ที่มีความแน่นอนอย่างสมเหตุสมผลว่าจะได้ใช้สิทธิ</w:t>
            </w:r>
          </w:p>
        </w:tc>
        <w:tc>
          <w:tcPr>
            <w:tcW w:w="191" w:type="dxa"/>
          </w:tcPr>
          <w:p w14:paraId="5B0DADB6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6805B989" w14:textId="25AB38FE" w:rsidR="00915427" w:rsidRPr="00DD7CDF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420</w:t>
            </w:r>
          </w:p>
        </w:tc>
        <w:tc>
          <w:tcPr>
            <w:tcW w:w="180" w:type="dxa"/>
            <w:vAlign w:val="center"/>
          </w:tcPr>
          <w:p w14:paraId="3EABA55F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9F3F6DE" w14:textId="63903D2B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15427" w:rsidRPr="00DD7CDF" w14:paraId="01DA0E43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197EC498" w14:textId="77777777" w:rsidR="00915427" w:rsidRPr="00DD7CDF" w:rsidRDefault="00915427" w:rsidP="0091542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การจ่ายชำระค่าเช่าผันแปรที่ขึ้นอยู่กับดัชนีหรืออัตรา</w:t>
            </w:r>
          </w:p>
        </w:tc>
        <w:tc>
          <w:tcPr>
            <w:tcW w:w="191" w:type="dxa"/>
          </w:tcPr>
          <w:p w14:paraId="19DF9DA2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2F48C3D3" w14:textId="2E622E93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14:paraId="158D4FDE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93DC5CC" w14:textId="69931D1A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15427" w:rsidRPr="00DD7CDF" w14:paraId="52906351" w14:textId="77777777" w:rsidTr="00EA4445">
        <w:trPr>
          <w:cantSplit/>
          <w:trHeight w:val="20"/>
        </w:trPr>
        <w:tc>
          <w:tcPr>
            <w:tcW w:w="5299" w:type="dxa"/>
            <w:hideMark/>
          </w:tcPr>
          <w:p w14:paraId="0A1EBDE9" w14:textId="77777777" w:rsidR="00915427" w:rsidRPr="00DD7CDF" w:rsidRDefault="00915427" w:rsidP="0091542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6CA62F9D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86839DB" w14:textId="5BC407BF" w:rsidR="00915427" w:rsidRPr="00DD7CDF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41</w:t>
            </w:r>
            <w:r w:rsidR="009154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180" w:type="dxa"/>
            <w:vAlign w:val="center"/>
          </w:tcPr>
          <w:p w14:paraId="318078D3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14:paraId="28A81091" w14:textId="68C3E42A" w:rsidR="00915427" w:rsidRPr="00DD7CDF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634</w:t>
            </w:r>
          </w:p>
        </w:tc>
      </w:tr>
      <w:tr w:rsidR="00915427" w:rsidRPr="00DD7CDF" w14:paraId="262DC4B5" w14:textId="77777777" w:rsidTr="00EA4445">
        <w:trPr>
          <w:cantSplit/>
          <w:trHeight w:val="20"/>
        </w:trPr>
        <w:tc>
          <w:tcPr>
            <w:tcW w:w="5299" w:type="dxa"/>
          </w:tcPr>
          <w:p w14:paraId="083EEFB3" w14:textId="77777777" w:rsidR="00915427" w:rsidRPr="00DD7CDF" w:rsidRDefault="00915427" w:rsidP="0091542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คิดลดโดยใช้อัตราดอกเบี้ยเงินกู้ยืมส่วนเพิ่ม</w:t>
            </w:r>
          </w:p>
        </w:tc>
        <w:tc>
          <w:tcPr>
            <w:tcW w:w="191" w:type="dxa"/>
          </w:tcPr>
          <w:p w14:paraId="724E1698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17E4E43" w14:textId="1645C713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765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14:paraId="158D4EF0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14:paraId="691A048F" w14:textId="629D1F8A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15427" w:rsidRPr="00DD7CDF" w14:paraId="653AA21B" w14:textId="77777777" w:rsidTr="00EA4445">
        <w:trPr>
          <w:cantSplit/>
          <w:trHeight w:val="20"/>
        </w:trPr>
        <w:tc>
          <w:tcPr>
            <w:tcW w:w="5299" w:type="dxa"/>
          </w:tcPr>
          <w:p w14:paraId="56A51A82" w14:textId="4798A64E" w:rsidR="00915427" w:rsidRPr="00090312" w:rsidRDefault="00915427" w:rsidP="0091542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</w:t>
            </w:r>
          </w:p>
        </w:tc>
        <w:tc>
          <w:tcPr>
            <w:tcW w:w="191" w:type="dxa"/>
          </w:tcPr>
          <w:p w14:paraId="16F6C07A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342B43B" w14:textId="096B3976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108FFD9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14:paraId="514BD517" w14:textId="7325BA5B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5427" w:rsidRPr="00DD7CDF" w14:paraId="682D3BCA" w14:textId="77777777" w:rsidTr="00EA4445">
        <w:trPr>
          <w:cantSplit/>
          <w:trHeight w:val="20"/>
        </w:trPr>
        <w:tc>
          <w:tcPr>
            <w:tcW w:w="5299" w:type="dxa"/>
          </w:tcPr>
          <w:p w14:paraId="470E0B19" w14:textId="00BB6C56" w:rsidR="00915427" w:rsidRPr="00090312" w:rsidRDefault="00915427" w:rsidP="0091542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281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เงินกู้ยืมส่วนเพิ่ม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09031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09031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606E5" w:rsidRPr="002606E5">
              <w:rPr>
                <w:rFonts w:ascii="Angsana New" w:hAnsi="Angsana New"/>
                <w:sz w:val="30"/>
                <w:szCs w:val="30"/>
              </w:rPr>
              <w:t>1</w:t>
            </w:r>
            <w:r w:rsidRPr="0009031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09031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606E5" w:rsidRPr="002606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1" w:type="dxa"/>
          </w:tcPr>
          <w:p w14:paraId="00CCA2B7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58AF7C9" w14:textId="24D1D23A" w:rsidR="00915427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9154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364</w:t>
            </w:r>
          </w:p>
        </w:tc>
        <w:tc>
          <w:tcPr>
            <w:tcW w:w="180" w:type="dxa"/>
            <w:vAlign w:val="center"/>
          </w:tcPr>
          <w:p w14:paraId="7F50A16C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34DBBDF" w14:textId="246F85DC" w:rsidR="00915427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398</w:t>
            </w:r>
          </w:p>
        </w:tc>
      </w:tr>
      <w:tr w:rsidR="00915427" w:rsidRPr="00DD7CDF" w14:paraId="3F3349A3" w14:textId="77777777" w:rsidTr="00EA4445">
        <w:trPr>
          <w:cantSplit/>
          <w:trHeight w:val="20"/>
        </w:trPr>
        <w:tc>
          <w:tcPr>
            <w:tcW w:w="5299" w:type="dxa"/>
          </w:tcPr>
          <w:p w14:paraId="5E2C1972" w14:textId="30410C7F" w:rsidR="00915427" w:rsidRPr="00090312" w:rsidRDefault="00915427" w:rsidP="0091542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หนี้สินตามสัญญาเช่าการเงินที่รับรู้</w:t>
            </w:r>
            <w:r w:rsidRPr="0009031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09031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09031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9031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90312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09031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91" w:type="dxa"/>
          </w:tcPr>
          <w:p w14:paraId="5CD91D94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10509794" w14:textId="70090D60" w:rsidR="00915427" w:rsidRPr="00AE6AC0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915427" w:rsidRPr="00CF14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180" w:type="dxa"/>
            <w:vAlign w:val="center"/>
          </w:tcPr>
          <w:p w14:paraId="7ED3AFF3" w14:textId="77777777" w:rsidR="00915427" w:rsidRPr="00CF141A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A11FD68" w14:textId="21C32F3F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15427" w:rsidRPr="00DD7CDF" w14:paraId="607040E1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44E016AA" w14:textId="0CC840C2" w:rsidR="00915427" w:rsidRPr="00DD7CDF" w:rsidRDefault="00915427" w:rsidP="00915427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2606E5"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606E5"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1" w:type="dxa"/>
          </w:tcPr>
          <w:p w14:paraId="134553D0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D25976" w14:textId="5D074168" w:rsidR="00915427" w:rsidRPr="00AE6AC0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="00915427" w:rsidRPr="00AE6A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159</w:t>
            </w:r>
            <w:r w:rsidR="00915427" w:rsidRPr="00AE6A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180" w:type="dxa"/>
            <w:vAlign w:val="center"/>
          </w:tcPr>
          <w:p w14:paraId="17BEFEAD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3D0186" w14:textId="165C2AFE" w:rsidR="00915427" w:rsidRPr="00090312" w:rsidRDefault="002606E5" w:rsidP="00915427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398</w:t>
            </w:r>
          </w:p>
        </w:tc>
      </w:tr>
      <w:tr w:rsidR="00915427" w:rsidRPr="00DD7CDF" w14:paraId="59E98808" w14:textId="77777777" w:rsidTr="00EA4445">
        <w:trPr>
          <w:cantSplit/>
          <w:trHeight w:val="20"/>
        </w:trPr>
        <w:tc>
          <w:tcPr>
            <w:tcW w:w="5299" w:type="dxa"/>
            <w:vAlign w:val="bottom"/>
          </w:tcPr>
          <w:p w14:paraId="67C68A35" w14:textId="4D33EE98" w:rsidR="00915427" w:rsidRPr="00DD7CDF" w:rsidRDefault="00915427" w:rsidP="0091542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3CE4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อัตราดอกเบี้ยเงินกู้ยืมส่วนเพิ่ม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ถัวเฉลี่ยถ่วงน้ำหนัก </w:t>
            </w:r>
            <w:r w:rsidRPr="00D26A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91" w:type="dxa"/>
          </w:tcPr>
          <w:p w14:paraId="46B0FB41" w14:textId="77777777" w:rsidR="00915427" w:rsidRPr="00DD7CDF" w:rsidRDefault="00915427" w:rsidP="009154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EA3CAF4" w14:textId="4B27C98E" w:rsidR="00915427" w:rsidRPr="00B657E4" w:rsidRDefault="002606E5" w:rsidP="00915427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15427" w:rsidRPr="00862F7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2606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80" w:type="dxa"/>
            <w:vAlign w:val="bottom"/>
          </w:tcPr>
          <w:p w14:paraId="3CAD9A0E" w14:textId="77777777" w:rsidR="00915427" w:rsidRPr="00862F76" w:rsidRDefault="00915427" w:rsidP="00915427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</w:tcBorders>
            <w:vAlign w:val="bottom"/>
          </w:tcPr>
          <w:p w14:paraId="6AFBD364" w14:textId="739277F0" w:rsidR="00915427" w:rsidRPr="00862F76" w:rsidRDefault="002606E5" w:rsidP="00915427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915427" w:rsidRPr="00862F7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2606E5">
              <w:rPr>
                <w:rFonts w:ascii="Angsana New" w:hAnsi="Angsana New" w:cs="Angsana New"/>
                <w:sz w:val="30"/>
                <w:szCs w:val="30"/>
                <w:lang w:val="en-US"/>
              </w:rPr>
              <w:t>49</w:t>
            </w:r>
          </w:p>
        </w:tc>
      </w:tr>
    </w:tbl>
    <w:p w14:paraId="07C408E1" w14:textId="77777777" w:rsidR="00382DED" w:rsidRPr="00382DED" w:rsidRDefault="00382DED" w:rsidP="00BE6B8B">
      <w:pPr>
        <w:tabs>
          <w:tab w:val="clear" w:pos="907"/>
          <w:tab w:val="left" w:pos="1350"/>
        </w:tabs>
        <w:ind w:left="1080"/>
        <w:jc w:val="thaiDistribute"/>
        <w:rPr>
          <w:rFonts w:ascii="Angsana New" w:hAnsi="Angsana New" w:cs="Angsana New"/>
          <w:sz w:val="22"/>
          <w:szCs w:val="22"/>
        </w:rPr>
      </w:pPr>
    </w:p>
    <w:p w14:paraId="2194B47D" w14:textId="6DEF134B" w:rsidR="00BE6B8B" w:rsidRDefault="00BE6B8B" w:rsidP="00BE6B8B">
      <w:pPr>
        <w:tabs>
          <w:tab w:val="clear" w:pos="907"/>
          <w:tab w:val="left" w:pos="135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053CE4">
        <w:rPr>
          <w:rFonts w:ascii="Angsana New" w:hAnsi="Angsana New" w:cs="Angsana New" w:hint="cs"/>
          <w:sz w:val="30"/>
          <w:szCs w:val="30"/>
          <w:cs/>
        </w:rPr>
        <w:t>ธุรกิจสัตว์บก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และส่วนงาน</w:t>
      </w:r>
      <w:r w:rsidR="00B2554A">
        <w:rPr>
          <w:rFonts w:ascii="Angsana New" w:hAnsi="Angsana New" w:cs="Angsana New" w:hint="cs"/>
          <w:sz w:val="30"/>
          <w:szCs w:val="30"/>
          <w:cs/>
        </w:rPr>
        <w:t>ธุ</w:t>
      </w:r>
      <w:r w:rsidR="00053CE4">
        <w:rPr>
          <w:rFonts w:ascii="Angsana New" w:hAnsi="Angsana New" w:cs="Angsana New" w:hint="cs"/>
          <w:sz w:val="30"/>
          <w:szCs w:val="30"/>
          <w:cs/>
        </w:rPr>
        <w:t>รกิจสัตว์น้ำ</w:t>
      </w:r>
    </w:p>
    <w:p w14:paraId="327D8EE9" w14:textId="4ED3E70D" w:rsidR="00F8324E" w:rsidRDefault="002606E5" w:rsidP="00242309">
      <w:pPr>
        <w:pStyle w:val="acctmergecolhdg"/>
        <w:spacing w:line="240" w:lineRule="auto"/>
        <w:ind w:left="630" w:hanging="63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2606E5">
        <w:rPr>
          <w:rFonts w:ascii="Angsana New" w:hAnsi="Angsana New" w:cs="Angsana New"/>
          <w:sz w:val="30"/>
          <w:szCs w:val="30"/>
          <w:lang w:val="en-US" w:bidi="th-TH"/>
        </w:rPr>
        <w:lastRenderedPageBreak/>
        <w:t>4</w:t>
      </w:r>
      <w:r w:rsidR="00F8324E" w:rsidRPr="00606085">
        <w:rPr>
          <w:rFonts w:ascii="Angsana New" w:hAnsi="Angsana New" w:cs="Angsana New"/>
          <w:b w:val="0"/>
          <w:bCs/>
          <w:sz w:val="30"/>
          <w:szCs w:val="30"/>
        </w:rPr>
        <w:tab/>
      </w:r>
      <w:r w:rsidR="00F8324E" w:rsidRPr="00606085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ผลกระทบจากการแพร่ระบาดของโรคติดเชื้อโคโรนา</w:t>
      </w:r>
      <w:r w:rsidR="00F8324E" w:rsidRPr="0060608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  <w:r w:rsidRPr="002606E5">
        <w:rPr>
          <w:rFonts w:ascii="Angsana New" w:hAnsi="Angsana New" w:cs="Angsana New"/>
          <w:sz w:val="30"/>
          <w:szCs w:val="30"/>
          <w:lang w:val="en-US" w:bidi="th-TH"/>
        </w:rPr>
        <w:t>2019</w:t>
      </w:r>
      <w:r w:rsidR="00242309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 xml:space="preserve"> </w:t>
      </w:r>
      <w:r w:rsidR="00EE707B">
        <w:rPr>
          <w:rFonts w:ascii="Angsana New" w:hAnsi="Angsana New" w:cs="Angsana New"/>
          <w:sz w:val="30"/>
          <w:szCs w:val="30"/>
          <w:lang w:bidi="th-TH"/>
        </w:rPr>
        <w:t>(</w:t>
      </w:r>
      <w:r w:rsidR="00F8324E" w:rsidRPr="00C0729D">
        <w:rPr>
          <w:rFonts w:ascii="Angsana New" w:hAnsi="Angsana New" w:cs="Angsana New"/>
          <w:sz w:val="30"/>
          <w:szCs w:val="30"/>
          <w:lang w:bidi="th-TH"/>
        </w:rPr>
        <w:t>C</w:t>
      </w:r>
      <w:r w:rsidR="00F8324E">
        <w:rPr>
          <w:rFonts w:ascii="Angsana New" w:hAnsi="Angsana New" w:cs="Angsana New"/>
          <w:sz w:val="30"/>
          <w:szCs w:val="30"/>
          <w:lang w:bidi="th-TH"/>
        </w:rPr>
        <w:t>OVID</w:t>
      </w:r>
      <w:r w:rsidR="00F8324E" w:rsidRPr="00C0729D">
        <w:rPr>
          <w:rFonts w:ascii="Angsana New" w:hAnsi="Angsana New" w:cs="Angsana New"/>
          <w:b w:val="0"/>
          <w:bCs/>
          <w:sz w:val="30"/>
          <w:szCs w:val="30"/>
          <w:lang w:bidi="th-TH"/>
        </w:rPr>
        <w:t>-</w:t>
      </w:r>
      <w:r w:rsidRPr="003E0F1E">
        <w:rPr>
          <w:rFonts w:ascii="Angsana New" w:hAnsi="Angsana New" w:cs="Angsana New"/>
          <w:sz w:val="30"/>
          <w:szCs w:val="30"/>
          <w:lang w:val="en-US" w:bidi="th-TH"/>
        </w:rPr>
        <w:t>19</w:t>
      </w:r>
      <w:r w:rsidR="00F8324E" w:rsidRPr="003E0F1E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)</w:t>
      </w:r>
    </w:p>
    <w:p w14:paraId="15E05970" w14:textId="77777777" w:rsidR="00F8324E" w:rsidRPr="005230F4" w:rsidRDefault="00F8324E" w:rsidP="00F83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 w:cs="Angsana New"/>
          <w:sz w:val="24"/>
          <w:szCs w:val="24"/>
        </w:rPr>
      </w:pPr>
    </w:p>
    <w:p w14:paraId="5AD3DA87" w14:textId="52BB49B4" w:rsidR="00F8324E" w:rsidRDefault="00F8324E" w:rsidP="0024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5236B7">
        <w:rPr>
          <w:rFonts w:ascii="Angsana New" w:hAnsi="Angsana New" w:cs="Angsana New" w:hint="cs"/>
          <w:sz w:val="30"/>
          <w:szCs w:val="30"/>
          <w:cs/>
        </w:rPr>
        <w:t>การแพร่ระบาดของโรคติดเชื้อไวรัสโคโรนา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2019</w:t>
      </w:r>
      <w:r w:rsidRPr="005236B7">
        <w:rPr>
          <w:rFonts w:ascii="Angsana New" w:hAnsi="Angsana New" w:cs="Angsana New"/>
          <w:sz w:val="30"/>
          <w:szCs w:val="30"/>
        </w:rPr>
        <w:t xml:space="preserve"> (C</w:t>
      </w:r>
      <w:r>
        <w:rPr>
          <w:rFonts w:ascii="Angsana New" w:hAnsi="Angsana New" w:cs="Angsana New"/>
          <w:sz w:val="30"/>
          <w:szCs w:val="30"/>
        </w:rPr>
        <w:t>OVID</w:t>
      </w:r>
      <w:r w:rsidRPr="005236B7">
        <w:rPr>
          <w:rFonts w:ascii="Angsana New" w:hAnsi="Angsana New" w:cs="Angsana New"/>
          <w:sz w:val="30"/>
          <w:szCs w:val="30"/>
        </w:rPr>
        <w:t>-</w:t>
      </w:r>
      <w:r w:rsidR="002606E5" w:rsidRPr="002606E5">
        <w:rPr>
          <w:rFonts w:ascii="Angsana New" w:hAnsi="Angsana New" w:cs="Angsana New"/>
          <w:sz w:val="30"/>
          <w:szCs w:val="30"/>
        </w:rPr>
        <w:t>19</w:t>
      </w:r>
      <w:r w:rsidRPr="005236B7">
        <w:rPr>
          <w:rFonts w:ascii="Angsana New" w:hAnsi="Angsana New" w:cs="Angsana New"/>
          <w:sz w:val="30"/>
          <w:szCs w:val="30"/>
        </w:rPr>
        <w:t xml:space="preserve">)  </w:t>
      </w:r>
      <w:r w:rsidRPr="005236B7">
        <w:rPr>
          <w:rFonts w:ascii="Angsana New" w:hAnsi="Angsana New" w:cs="Angsana New" w:hint="cs"/>
          <w:sz w:val="30"/>
          <w:szCs w:val="30"/>
          <w:cs/>
        </w:rPr>
        <w:t>ทำให้ประเทศไทยและหลายประเทศได้ประกาศมาตรการ</w:t>
      </w:r>
      <w:r w:rsidR="00B657E4">
        <w:rPr>
          <w:rFonts w:ascii="Angsana New" w:hAnsi="Angsana New" w:cs="Angsana New" w:hint="cs"/>
          <w:sz w:val="30"/>
          <w:szCs w:val="30"/>
          <w:cs/>
        </w:rPr>
        <w:t>ต่างๆ</w:t>
      </w:r>
      <w:r w:rsidR="00385A47">
        <w:rPr>
          <w:rFonts w:ascii="Angsana New" w:hAnsi="Angsana New" w:cs="Angsana New"/>
          <w:sz w:val="30"/>
          <w:szCs w:val="30"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เพื่อป้องกันการแพร่ระบาดของโรค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การสั่งให้มีการปิดสถานประกอบการหรือลดเวลาการประกอบกิจการเป็นการชั่วคราว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3DE" w:rsidRPr="00E8274B">
        <w:rPr>
          <w:rFonts w:ascii="Angsana New" w:hAnsi="Angsana New" w:cs="Angsana New" w:hint="cs"/>
          <w:sz w:val="30"/>
          <w:szCs w:val="30"/>
          <w:cs/>
        </w:rPr>
        <w:t>การปิดพื้นที่เสี่ยง</w:t>
      </w:r>
      <w:r w:rsidR="00EA63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274B" w:rsidRPr="00E8274B">
        <w:rPr>
          <w:rFonts w:ascii="Angsana New" w:hAnsi="Angsana New" w:cs="Angsana New" w:hint="cs"/>
          <w:sz w:val="30"/>
          <w:szCs w:val="30"/>
          <w:cs/>
        </w:rPr>
        <w:t>การห้ามเดินทางเข้าประเทศ</w:t>
      </w:r>
      <w:r w:rsidR="00E8274B" w:rsidRPr="00E8274B">
        <w:rPr>
          <w:rFonts w:ascii="Angsana New" w:hAnsi="Angsana New" w:cs="Angsana New"/>
          <w:sz w:val="30"/>
          <w:szCs w:val="30"/>
          <w:cs/>
        </w:rPr>
        <w:t xml:space="preserve"> </w:t>
      </w:r>
      <w:r w:rsidR="00E8274B" w:rsidRPr="00E8274B">
        <w:rPr>
          <w:rFonts w:ascii="Angsana New" w:hAnsi="Angsana New" w:cs="Angsana New" w:hint="cs"/>
          <w:sz w:val="30"/>
          <w:szCs w:val="30"/>
          <w:cs/>
        </w:rPr>
        <w:t>และ</w:t>
      </w:r>
      <w:r w:rsidR="00EA63DE" w:rsidRPr="005236B7">
        <w:rPr>
          <w:rFonts w:ascii="Angsana New" w:hAnsi="Angsana New" w:cs="Angsana New" w:hint="cs"/>
          <w:sz w:val="30"/>
          <w:szCs w:val="30"/>
          <w:cs/>
        </w:rPr>
        <w:t>การให้มีระยะห่างทางสังคม</w:t>
      </w:r>
      <w:r w:rsidR="00E8274B" w:rsidRPr="00E8274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เป็นต้น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ซึ่งส่งผลกระทบต่อระบบเศรษฐกิจโลก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การผลิต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การกระจายสินค้าตลอดจนผลการดำเนินงานของหลายกิจการในวงกว้าง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ผู้บริหารมีการติดตามสถานการณ์ดังกล่าวอย่างใกล้</w:t>
      </w:r>
      <w:r w:rsidR="00A62EF5">
        <w:rPr>
          <w:rFonts w:ascii="Angsana New" w:hAnsi="Angsana New" w:cs="Angsana New" w:hint="cs"/>
          <w:sz w:val="30"/>
          <w:szCs w:val="30"/>
          <w:cs/>
        </w:rPr>
        <w:t>ชิดและให้ความร่วมมือกับภาครัฐเพื่อให้อาหารเพียงพอต่อการบริโภคของประชาชน พร้อมทั้งสร้างความมั่นใจ</w:t>
      </w:r>
      <w:r w:rsidRPr="005236B7">
        <w:rPr>
          <w:rFonts w:ascii="Angsana New" w:hAnsi="Angsana New" w:cs="Angsana New" w:hint="cs"/>
          <w:sz w:val="30"/>
          <w:szCs w:val="30"/>
          <w:cs/>
        </w:rPr>
        <w:t>ว่าพนักงานของกลุ่มบริษัทปลอดภัย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และพยายามอย่า</w:t>
      </w:r>
      <w:r w:rsidR="000D46AC">
        <w:rPr>
          <w:rFonts w:ascii="Angsana New" w:hAnsi="Angsana New" w:cs="Angsana New" w:hint="cs"/>
          <w:sz w:val="30"/>
          <w:szCs w:val="30"/>
          <w:cs/>
        </w:rPr>
        <w:t>งเต็มที่</w:t>
      </w:r>
      <w:r w:rsidRPr="005236B7">
        <w:rPr>
          <w:rFonts w:ascii="Angsana New" w:hAnsi="Angsana New" w:cs="Angsana New" w:hint="cs"/>
          <w:sz w:val="30"/>
          <w:szCs w:val="30"/>
          <w:cs/>
        </w:rPr>
        <w:t>ในการควบคุมให้มีผลกระทบต่อธุรกิจให้น้อยที่สุดเท่าที่จะเป็นไปได้</w:t>
      </w:r>
    </w:p>
    <w:p w14:paraId="0C7359C4" w14:textId="77777777" w:rsidR="00F8324E" w:rsidRDefault="00F8324E" w:rsidP="0024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p w14:paraId="40477D2F" w14:textId="70484C96" w:rsidR="00F8324E" w:rsidRDefault="00F8324E" w:rsidP="0024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5236B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ณ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30</w:t>
      </w:r>
      <w:r w:rsidR="00631544">
        <w:rPr>
          <w:rFonts w:ascii="Angsana New" w:hAnsi="Angsana New" w:cs="Angsana New"/>
          <w:sz w:val="30"/>
          <w:szCs w:val="30"/>
        </w:rPr>
        <w:t xml:space="preserve"> </w:t>
      </w:r>
      <w:r w:rsidR="0063154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สถานการณ์ของการแพร่ระบาดดังกล่าวยังไม่สิ้นสุด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ทำให้เกิดความไม่แน่นอนในการประมาณการผลกระทบที่คาดว่าจะเกิดขึ้น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กลุ่มบริษัทจึงเลือกปฏิบัติตามแนวปฏิบัติทางการบัญชี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r w:rsidR="00CD22E5">
        <w:rPr>
          <w:rFonts w:ascii="Angsana New" w:hAnsi="Angsana New" w:cs="Angsana New" w:hint="cs"/>
          <w:sz w:val="30"/>
          <w:szCs w:val="30"/>
          <w:cs/>
        </w:rPr>
        <w:t>ไวรัส</w:t>
      </w:r>
      <w:r w:rsidRPr="005236B7">
        <w:rPr>
          <w:rFonts w:ascii="Angsana New" w:hAnsi="Angsana New" w:cs="Angsana New" w:hint="cs"/>
          <w:sz w:val="30"/>
          <w:szCs w:val="30"/>
          <w:cs/>
        </w:rPr>
        <w:t>โคโรนา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2019</w:t>
      </w:r>
      <w:r w:rsidRPr="005236B7">
        <w:rPr>
          <w:rFonts w:ascii="Angsana New" w:hAnsi="Angsana New" w:cs="Angsana New"/>
          <w:sz w:val="30"/>
          <w:szCs w:val="30"/>
        </w:rPr>
        <w:t xml:space="preserve"> (COVID-</w:t>
      </w:r>
      <w:r w:rsidR="002606E5" w:rsidRPr="002606E5">
        <w:rPr>
          <w:rFonts w:ascii="Angsana New" w:hAnsi="Angsana New" w:cs="Angsana New"/>
          <w:sz w:val="30"/>
          <w:szCs w:val="30"/>
        </w:rPr>
        <w:t>19</w:t>
      </w:r>
      <w:r w:rsidRPr="005236B7">
        <w:rPr>
          <w:rFonts w:ascii="Angsana New" w:hAnsi="Angsana New" w:cs="Angsana New"/>
          <w:sz w:val="30"/>
          <w:szCs w:val="30"/>
        </w:rPr>
        <w:t xml:space="preserve">) </w:t>
      </w:r>
      <w:r w:rsidRPr="005236B7">
        <w:rPr>
          <w:rFonts w:ascii="Angsana New" w:hAnsi="Angsana New" w:cs="Angsana New" w:hint="cs"/>
          <w:sz w:val="30"/>
          <w:szCs w:val="30"/>
          <w:cs/>
        </w:rPr>
        <w:t>ในเรื่องดังต่อไปนี้</w:t>
      </w:r>
    </w:p>
    <w:p w14:paraId="119A4AC5" w14:textId="77777777" w:rsidR="00F8324E" w:rsidRDefault="00F8324E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733211C" w14:textId="77777777" w:rsidR="00F8324E" w:rsidRPr="005236B7" w:rsidRDefault="00F8324E" w:rsidP="00242309">
      <w:pPr>
        <w:pStyle w:val="ListParagraph"/>
        <w:numPr>
          <w:ilvl w:val="0"/>
          <w:numId w:val="18"/>
        </w:numPr>
        <w:tabs>
          <w:tab w:val="left" w:pos="1080"/>
        </w:tabs>
        <w:ind w:hanging="1170"/>
        <w:jc w:val="both"/>
        <w:rPr>
          <w:rFonts w:ascii="Angsana New" w:eastAsia="Courier New" w:hAnsi="Angsana New" w:cs="Angsana New"/>
          <w:i/>
          <w:iCs/>
          <w:sz w:val="30"/>
          <w:szCs w:val="30"/>
        </w:rPr>
      </w:pPr>
      <w:r w:rsidRPr="005236B7">
        <w:rPr>
          <w:rFonts w:ascii="Angsana New" w:eastAsia="Courier New" w:hAnsi="Angsana New" w:cs="Angsana New" w:hint="cs"/>
          <w:i/>
          <w:iCs/>
          <w:sz w:val="30"/>
          <w:szCs w:val="30"/>
          <w:cs/>
        </w:rPr>
        <w:t>การด้อยค่าของสินทรัพย์</w:t>
      </w:r>
    </w:p>
    <w:p w14:paraId="2F8A1C32" w14:textId="77777777" w:rsidR="00F8324E" w:rsidRPr="003352E8" w:rsidRDefault="00F8324E" w:rsidP="00F8324E">
      <w:pPr>
        <w:pStyle w:val="ListParagraph"/>
        <w:ind w:left="900"/>
        <w:jc w:val="thaiDistribute"/>
        <w:rPr>
          <w:rFonts w:ascii="Angsana New" w:hAnsi="Angsana New"/>
          <w:b/>
          <w:bCs/>
          <w:color w:val="000000"/>
          <w:sz w:val="28"/>
          <w:highlight w:val="cyan"/>
        </w:rPr>
      </w:pPr>
    </w:p>
    <w:p w14:paraId="606868A7" w14:textId="2D2A9221" w:rsidR="00F8324E" w:rsidRPr="005236B7" w:rsidRDefault="00F8324E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236B7">
        <w:rPr>
          <w:rFonts w:ascii="Angsana New" w:hAnsi="Angsana New" w:cs="Angsana New"/>
          <w:sz w:val="30"/>
          <w:szCs w:val="30"/>
          <w:cs/>
        </w:rPr>
        <w:t>กลุ่ม</w:t>
      </w:r>
      <w:r w:rsidR="00D50F4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5236B7">
        <w:rPr>
          <w:rFonts w:ascii="Angsana New" w:hAnsi="Angsana New" w:cs="Angsana New" w:hint="cs"/>
          <w:sz w:val="30"/>
          <w:szCs w:val="30"/>
          <w:cs/>
        </w:rPr>
        <w:t>พิจารณาการด้อยค่าของลูกหนี้การค้า</w:t>
      </w:r>
      <w:r w:rsidR="00921ECD">
        <w:rPr>
          <w:rFonts w:ascii="Angsana New" w:hAnsi="Angsana New" w:cs="Angsana New" w:hint="cs"/>
          <w:sz w:val="30"/>
          <w:szCs w:val="30"/>
          <w:cs/>
        </w:rPr>
        <w:t>และลูกหนี้อื่น</w:t>
      </w:r>
      <w:r w:rsidRPr="005236B7">
        <w:rPr>
          <w:rFonts w:ascii="Angsana New" w:hAnsi="Angsana New" w:cs="Angsana New" w:hint="cs"/>
          <w:sz w:val="30"/>
          <w:szCs w:val="30"/>
          <w:cs/>
        </w:rPr>
        <w:t>ตามวิธีการอย่างง่าย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236B7">
        <w:rPr>
          <w:rFonts w:ascii="Angsana New" w:hAnsi="Angsana New" w:cs="Angsana New"/>
          <w:sz w:val="30"/>
          <w:szCs w:val="30"/>
        </w:rPr>
        <w:t>Simplified approach)</w:t>
      </w:r>
      <w:r w:rsidRPr="005236B7">
        <w:rPr>
          <w:rFonts w:ascii="Angsana New" w:hAnsi="Angsana New" w:cs="Angsana New" w:hint="cs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(</w:t>
      </w:r>
      <w:r w:rsidR="008045A4">
        <w:rPr>
          <w:rFonts w:ascii="Angsana New" w:hAnsi="Angsana New" w:cs="Angsana New"/>
          <w:sz w:val="30"/>
          <w:szCs w:val="30"/>
        </w:rPr>
        <w:t>L</w:t>
      </w:r>
      <w:r w:rsidRPr="005236B7">
        <w:rPr>
          <w:rFonts w:ascii="Angsana New" w:hAnsi="Angsana New" w:cs="Angsana New"/>
          <w:sz w:val="30"/>
          <w:szCs w:val="30"/>
        </w:rPr>
        <w:t>oss rate)</w:t>
      </w:r>
      <w:r w:rsidRPr="005236B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5236B7">
        <w:rPr>
          <w:rFonts w:ascii="Angsana New" w:hAnsi="Angsana New" w:cs="Angsana New"/>
          <w:sz w:val="30"/>
          <w:szCs w:val="30"/>
          <w:cs/>
        </w:rPr>
        <w:t>ไม่นำ</w:t>
      </w:r>
      <w:r w:rsidR="00EA4445">
        <w:rPr>
          <w:rFonts w:ascii="Angsana New" w:hAnsi="Angsana New" w:cs="Angsana New" w:hint="cs"/>
          <w:sz w:val="30"/>
          <w:szCs w:val="30"/>
          <w:cs/>
        </w:rPr>
        <w:t>ปัจจัย</w:t>
      </w:r>
      <w:r w:rsidRPr="005236B7">
        <w:rPr>
          <w:rFonts w:ascii="Angsana New" w:hAnsi="Angsana New" w:cs="Angsana New"/>
          <w:sz w:val="30"/>
          <w:szCs w:val="30"/>
          <w:cs/>
        </w:rPr>
        <w:t>ที่</w:t>
      </w:r>
      <w:r w:rsidR="00EA4445">
        <w:rPr>
          <w:rFonts w:ascii="Angsana New" w:hAnsi="Angsana New" w:cs="Angsana New" w:hint="cs"/>
          <w:sz w:val="30"/>
          <w:szCs w:val="30"/>
          <w:cs/>
        </w:rPr>
        <w:t>มีความไม่แน่นอนสูง</w:t>
      </w:r>
      <w:r w:rsidRPr="005236B7">
        <w:rPr>
          <w:rFonts w:ascii="Angsana New" w:hAnsi="Angsana New" w:cs="Angsana New"/>
          <w:sz w:val="30"/>
          <w:szCs w:val="30"/>
        </w:rPr>
        <w:t xml:space="preserve"> </w:t>
      </w:r>
      <w:r w:rsidR="00D26ADF">
        <w:rPr>
          <w:rFonts w:ascii="Angsana New" w:hAnsi="Angsana New" w:cs="Angsana New" w:hint="cs"/>
          <w:sz w:val="30"/>
          <w:szCs w:val="30"/>
          <w:cs/>
        </w:rPr>
        <w:t xml:space="preserve">เกี่ยวกับสถานการณ์ </w:t>
      </w:r>
      <w:r w:rsidR="00D26ADF">
        <w:rPr>
          <w:rFonts w:ascii="Angsana New" w:hAnsi="Angsana New" w:cs="Angsana New"/>
          <w:sz w:val="30"/>
          <w:szCs w:val="30"/>
        </w:rPr>
        <w:t>COVID-</w:t>
      </w:r>
      <w:r w:rsidR="002606E5" w:rsidRPr="002606E5">
        <w:rPr>
          <w:rFonts w:ascii="Angsana New" w:hAnsi="Angsana New" w:cs="Angsana New"/>
          <w:sz w:val="30"/>
          <w:szCs w:val="30"/>
        </w:rPr>
        <w:t>19</w:t>
      </w:r>
      <w:r w:rsidR="00D26ADF">
        <w:rPr>
          <w:rFonts w:ascii="Angsana New" w:hAnsi="Angsana New" w:cs="Angsana New"/>
          <w:sz w:val="30"/>
          <w:szCs w:val="30"/>
        </w:rPr>
        <w:t xml:space="preserve"> </w:t>
      </w:r>
      <w:r w:rsidR="00EA4445">
        <w:rPr>
          <w:rFonts w:ascii="Angsana New" w:hAnsi="Angsana New" w:cs="Angsana New" w:hint="cs"/>
          <w:sz w:val="30"/>
          <w:szCs w:val="30"/>
          <w:cs/>
        </w:rPr>
        <w:t>มา</w:t>
      </w:r>
      <w:r w:rsidRPr="005236B7">
        <w:rPr>
          <w:rFonts w:ascii="Angsana New" w:hAnsi="Angsana New" w:cs="Angsana New" w:hint="cs"/>
          <w:sz w:val="30"/>
          <w:szCs w:val="30"/>
          <w:cs/>
        </w:rPr>
        <w:t>พิจารณา</w:t>
      </w:r>
      <w:r w:rsidR="00EA4445">
        <w:rPr>
          <w:rFonts w:ascii="Angsana New" w:hAnsi="Angsana New" w:cs="Angsana New" w:hint="cs"/>
          <w:sz w:val="30"/>
          <w:szCs w:val="30"/>
          <w:cs/>
        </w:rPr>
        <w:t>การด้อยค่า</w:t>
      </w:r>
    </w:p>
    <w:p w14:paraId="2083BB3E" w14:textId="77777777" w:rsidR="00F8324E" w:rsidRPr="005236B7" w:rsidRDefault="00F8324E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78B2F490" w14:textId="6FFD497A" w:rsidR="00F8324E" w:rsidRDefault="00EA4445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236B7">
        <w:rPr>
          <w:rFonts w:ascii="Angsana New" w:hAnsi="Angsana New" w:cs="Angsana New" w:hint="cs"/>
          <w:sz w:val="30"/>
          <w:szCs w:val="30"/>
          <w:cs/>
        </w:rPr>
        <w:t xml:space="preserve">สถานการณ์ </w:t>
      </w:r>
      <w:r w:rsidRPr="005236B7">
        <w:rPr>
          <w:rFonts w:ascii="Angsana New" w:hAnsi="Angsana New" w:cs="Angsana New"/>
          <w:sz w:val="30"/>
          <w:szCs w:val="30"/>
        </w:rPr>
        <w:t>COVID-</w:t>
      </w:r>
      <w:r w:rsidR="002606E5" w:rsidRPr="002606E5">
        <w:rPr>
          <w:rFonts w:ascii="Angsana New" w:hAnsi="Angsana New" w:cs="Angsana New"/>
          <w:sz w:val="30"/>
          <w:szCs w:val="30"/>
        </w:rPr>
        <w:t>19</w:t>
      </w:r>
      <w:r w:rsidRPr="005236B7">
        <w:rPr>
          <w:rFonts w:ascii="Angsana New" w:hAnsi="Angsana New" w:cs="Angsana New"/>
          <w:sz w:val="30"/>
          <w:szCs w:val="30"/>
        </w:rPr>
        <w:t xml:space="preserve"> </w:t>
      </w:r>
      <w:r w:rsidR="00595C13">
        <w:rPr>
          <w:rFonts w:ascii="Angsana New" w:hAnsi="Angsana New" w:cs="Angsana New" w:hint="cs"/>
          <w:sz w:val="30"/>
          <w:szCs w:val="30"/>
          <w:cs/>
        </w:rPr>
        <w:t>มี</w:t>
      </w:r>
      <w:r>
        <w:rPr>
          <w:rFonts w:ascii="Angsana New" w:hAnsi="Angsana New" w:cs="Angsana New" w:hint="cs"/>
          <w:sz w:val="30"/>
          <w:szCs w:val="30"/>
          <w:cs/>
        </w:rPr>
        <w:t>ความไม่แน่นอนสูง</w:t>
      </w:r>
      <w:r w:rsidRPr="005236B7">
        <w:rPr>
          <w:rFonts w:ascii="Angsana New" w:hAnsi="Angsana New" w:cs="Angsana New"/>
          <w:sz w:val="30"/>
          <w:szCs w:val="30"/>
        </w:rPr>
        <w:t xml:space="preserve"> </w:t>
      </w:r>
      <w:r w:rsidR="00F8324E" w:rsidRPr="005236B7">
        <w:rPr>
          <w:rFonts w:ascii="Angsana New" w:hAnsi="Angsana New" w:cs="Angsana New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จึง</w:t>
      </w:r>
      <w:r w:rsidR="00F8324E" w:rsidRPr="005236B7">
        <w:rPr>
          <w:rFonts w:ascii="Angsana New" w:hAnsi="Angsana New" w:cs="Angsana New" w:hint="cs"/>
          <w:sz w:val="30"/>
          <w:szCs w:val="30"/>
          <w:cs/>
        </w:rPr>
        <w:t>เลือกไม่นำมาถือเป็น</w:t>
      </w:r>
      <w:r w:rsidR="00F8324E" w:rsidRPr="005236B7">
        <w:rPr>
          <w:rFonts w:ascii="Angsana New" w:hAnsi="Angsana New" w:cs="Angsana New"/>
          <w:sz w:val="30"/>
          <w:szCs w:val="30"/>
          <w:cs/>
        </w:rPr>
        <w:t>ข้อบ่งชี้การด้อยค่า</w:t>
      </w:r>
      <w:r w:rsidR="00F8324E" w:rsidRPr="005236B7">
        <w:rPr>
          <w:rFonts w:ascii="Angsana New" w:hAnsi="Angsana New" w:cs="Angsana New" w:hint="cs"/>
          <w:sz w:val="30"/>
          <w:szCs w:val="30"/>
          <w:cs/>
        </w:rPr>
        <w:t>ของ</w:t>
      </w:r>
      <w:r w:rsidR="00F8324E">
        <w:rPr>
          <w:rFonts w:ascii="Angsana New" w:hAnsi="Angsana New" w:cs="Angsana New"/>
          <w:sz w:val="30"/>
          <w:szCs w:val="30"/>
        </w:rPr>
        <w:t xml:space="preserve"> </w:t>
      </w:r>
      <w:r w:rsidR="00F8324E" w:rsidRPr="005236B7">
        <w:rPr>
          <w:rFonts w:ascii="Angsana New" w:hAnsi="Angsana New" w:cs="Angsana New" w:hint="cs"/>
          <w:sz w:val="30"/>
          <w:szCs w:val="30"/>
          <w:cs/>
        </w:rPr>
        <w:t>ที่ดิน อาคาร และอุปกรณ์</w:t>
      </w:r>
      <w:r w:rsidR="00595C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324E" w:rsidRPr="005236B7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="00F8324E">
        <w:rPr>
          <w:rFonts w:ascii="Angsana New" w:hAnsi="Angsana New" w:cs="Angsana New"/>
          <w:sz w:val="30"/>
          <w:szCs w:val="30"/>
        </w:rPr>
        <w:t xml:space="preserve"> </w:t>
      </w:r>
      <w:r w:rsidR="00F8324E" w:rsidRPr="005236B7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F8324E"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F8324E" w:rsidRPr="005236B7">
        <w:rPr>
          <w:rFonts w:ascii="Angsana New" w:hAnsi="Angsana New" w:cs="Angsana New" w:hint="cs"/>
          <w:sz w:val="30"/>
          <w:szCs w:val="30"/>
          <w:cs/>
        </w:rPr>
        <w:t>และ</w:t>
      </w:r>
      <w:r w:rsidR="00F8324E" w:rsidRPr="005236B7">
        <w:rPr>
          <w:rFonts w:ascii="Angsana New" w:hAnsi="Angsana New" w:cs="Angsana New"/>
          <w:sz w:val="30"/>
          <w:szCs w:val="30"/>
          <w:cs/>
        </w:rPr>
        <w:t>ไม่นำข้อมูล</w:t>
      </w:r>
      <w:r w:rsidR="00F8324E" w:rsidRPr="005236B7">
        <w:rPr>
          <w:rFonts w:ascii="Angsana New" w:hAnsi="Angsana New" w:cs="Angsana New" w:hint="cs"/>
          <w:sz w:val="30"/>
          <w:szCs w:val="30"/>
          <w:cs/>
        </w:rPr>
        <w:t xml:space="preserve">สถานการณ์ </w:t>
      </w:r>
      <w:r w:rsidR="00F8324E" w:rsidRPr="005236B7">
        <w:rPr>
          <w:rFonts w:ascii="Angsana New" w:hAnsi="Angsana New" w:cs="Angsana New"/>
          <w:sz w:val="30"/>
          <w:szCs w:val="30"/>
        </w:rPr>
        <w:t>COVID-</w:t>
      </w:r>
      <w:r w:rsidR="002606E5" w:rsidRPr="002606E5">
        <w:rPr>
          <w:rFonts w:ascii="Angsana New" w:hAnsi="Angsana New" w:cs="Angsana New"/>
          <w:sz w:val="30"/>
          <w:szCs w:val="30"/>
        </w:rPr>
        <w:t>19</w:t>
      </w:r>
      <w:r w:rsidR="00F8324E" w:rsidRPr="005236B7">
        <w:rPr>
          <w:rFonts w:ascii="Angsana New" w:hAnsi="Angsana New" w:cs="Angsana New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</w:t>
      </w:r>
      <w:r w:rsidR="00F8324E" w:rsidRPr="005236B7">
        <w:rPr>
          <w:rFonts w:ascii="Angsana New" w:hAnsi="Angsana New" w:cs="Angsana New" w:hint="cs"/>
          <w:sz w:val="30"/>
          <w:szCs w:val="30"/>
          <w:cs/>
        </w:rPr>
        <w:t>ของ</w:t>
      </w:r>
      <w:r w:rsidR="00F8324E" w:rsidRPr="005236B7">
        <w:rPr>
          <w:rFonts w:ascii="Angsana New" w:hAnsi="Angsana New" w:cs="Angsana New"/>
          <w:sz w:val="30"/>
          <w:szCs w:val="30"/>
          <w:cs/>
        </w:rPr>
        <w:t>ค่าความนิยม</w:t>
      </w:r>
      <w:r w:rsidR="00921E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324E" w:rsidRPr="005236B7">
        <w:rPr>
          <w:rFonts w:ascii="Angsana New" w:hAnsi="Angsana New" w:cs="Angsana New"/>
          <w:sz w:val="30"/>
          <w:szCs w:val="30"/>
          <w:cs/>
        </w:rPr>
        <w:t>สินทรัพย์ไม่มีตัวตนที่มีอายุการใช้ประโยชน์ไม่ทราบแน่นอน</w:t>
      </w:r>
      <w:r w:rsidR="00F8324E">
        <w:rPr>
          <w:rFonts w:ascii="Angsana New" w:hAnsi="Angsana New" w:cs="Angsana New"/>
          <w:sz w:val="30"/>
          <w:szCs w:val="30"/>
        </w:rPr>
        <w:t xml:space="preserve"> </w:t>
      </w:r>
      <w:r w:rsidR="00F8324E">
        <w:rPr>
          <w:rFonts w:ascii="Angsana New" w:hAnsi="Angsana New" w:cs="Angsana New" w:hint="cs"/>
          <w:sz w:val="30"/>
          <w:szCs w:val="30"/>
          <w:cs/>
        </w:rPr>
        <w:t>และ</w:t>
      </w:r>
      <w:r w:rsidR="00F8324E" w:rsidRPr="005236B7">
        <w:rPr>
          <w:rFonts w:ascii="Angsana New" w:hAnsi="Angsana New" w:cs="Angsana New"/>
          <w:sz w:val="30"/>
          <w:szCs w:val="30"/>
          <w:cs/>
        </w:rPr>
        <w:t>สินทรัพย์ไม่มีตัวตนที่ยังไม่พร้อมใช้งาน</w:t>
      </w:r>
    </w:p>
    <w:p w14:paraId="1F39D84E" w14:textId="79394F5F" w:rsidR="00C278B9" w:rsidRDefault="00C27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45D3D9D" w14:textId="550D801D" w:rsidR="00F8324E" w:rsidRDefault="00EA4445" w:rsidP="00EA4445">
      <w:pPr>
        <w:pStyle w:val="ListParagraph"/>
        <w:numPr>
          <w:ilvl w:val="0"/>
          <w:numId w:val="18"/>
        </w:numPr>
        <w:tabs>
          <w:tab w:val="left" w:pos="1080"/>
        </w:tabs>
        <w:ind w:hanging="1170"/>
        <w:jc w:val="both"/>
        <w:rPr>
          <w:rFonts w:ascii="Angsana New" w:eastAsia="Courier New" w:hAnsi="Angsana New" w:cs="Angsana New"/>
          <w:i/>
          <w:iCs/>
          <w:sz w:val="30"/>
          <w:szCs w:val="30"/>
        </w:rPr>
      </w:pPr>
      <w:r w:rsidRPr="00EA4445">
        <w:rPr>
          <w:rFonts w:ascii="Angsana New" w:eastAsia="Courier New" w:hAnsi="Angsana New" w:cs="Angsana New" w:hint="cs"/>
          <w:i/>
          <w:iCs/>
          <w:sz w:val="30"/>
          <w:szCs w:val="30"/>
          <w:cs/>
        </w:rPr>
        <w:lastRenderedPageBreak/>
        <w:t>การเปลี่ยนแปลงสัญญาเช่า</w:t>
      </w:r>
    </w:p>
    <w:p w14:paraId="01F8B141" w14:textId="77777777" w:rsidR="00EA4445" w:rsidRDefault="00EA4445" w:rsidP="00EA4445">
      <w:pPr>
        <w:pStyle w:val="ListParagraph"/>
        <w:tabs>
          <w:tab w:val="left" w:pos="1080"/>
        </w:tabs>
        <w:ind w:left="1800"/>
        <w:jc w:val="both"/>
        <w:rPr>
          <w:rFonts w:ascii="Angsana New" w:eastAsia="Courier New" w:hAnsi="Angsana New" w:cs="Angsana New"/>
          <w:i/>
          <w:iCs/>
          <w:sz w:val="30"/>
          <w:szCs w:val="30"/>
        </w:rPr>
      </w:pPr>
    </w:p>
    <w:p w14:paraId="6CE49217" w14:textId="6DA17C87" w:rsidR="00EA4445" w:rsidRPr="00EA4445" w:rsidRDefault="00EA4445" w:rsidP="00EA4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EA4445">
        <w:rPr>
          <w:rFonts w:ascii="Angsana New" w:hAnsi="Angsana New" w:cs="Angsana New" w:hint="cs"/>
          <w:sz w:val="30"/>
          <w:szCs w:val="30"/>
          <w:cs/>
        </w:rPr>
        <w:t>กลุ่มบริษัทได้รับการลดค่าเช่าจ่ายเนื่องจากสถานการณ์</w:t>
      </w:r>
      <w:r w:rsidRPr="00EA444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4445">
        <w:rPr>
          <w:rFonts w:ascii="Angsana New" w:hAnsi="Angsana New" w:cs="Angsana New"/>
          <w:sz w:val="30"/>
          <w:szCs w:val="30"/>
        </w:rPr>
        <w:t>COVID</w:t>
      </w:r>
      <w:r w:rsidR="007B1A6C">
        <w:rPr>
          <w:rFonts w:ascii="Angsana New" w:hAnsi="Angsana New" w:cs="Angsana New"/>
          <w:sz w:val="30"/>
          <w:szCs w:val="30"/>
        </w:rPr>
        <w:t>-</w:t>
      </w:r>
      <w:r w:rsidR="002606E5" w:rsidRPr="002606E5">
        <w:rPr>
          <w:rFonts w:ascii="Angsana New" w:hAnsi="Angsana New" w:cs="Angsana New"/>
          <w:sz w:val="30"/>
          <w:szCs w:val="30"/>
        </w:rPr>
        <w:t>19</w:t>
      </w:r>
      <w:r w:rsidRPr="00EA444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4445">
        <w:rPr>
          <w:rFonts w:ascii="Angsana New" w:hAnsi="Angsana New" w:cs="Angsana New" w:hint="cs"/>
          <w:sz w:val="30"/>
          <w:szCs w:val="30"/>
          <w:cs/>
        </w:rPr>
        <w:t>กลุ่มบริษัทได้ทยอยปรับลดหนี้สินตามสัญญาเช่า</w:t>
      </w:r>
      <w:r w:rsidRPr="00EA444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4445">
        <w:rPr>
          <w:rFonts w:ascii="Angsana New" w:hAnsi="Angsana New" w:cs="Angsana New" w:hint="cs"/>
          <w:sz w:val="30"/>
          <w:szCs w:val="30"/>
          <w:cs/>
        </w:rPr>
        <w:t>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</w:t>
      </w:r>
      <w:r w:rsidRPr="00EA444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4445">
        <w:rPr>
          <w:rFonts w:ascii="Angsana New" w:hAnsi="Angsana New" w:cs="Angsana New" w:hint="cs"/>
          <w:sz w:val="30"/>
          <w:szCs w:val="30"/>
          <w:cs/>
        </w:rPr>
        <w:t>และบันทึกผลต่างจากการได้รับการลดค่าเช่าในกำไรหรือขาดทุน</w:t>
      </w:r>
    </w:p>
    <w:p w14:paraId="3E5EA048" w14:textId="77777777" w:rsidR="00EA4445" w:rsidRDefault="00EA4445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81168E9" w14:textId="77777777" w:rsidR="00F8324E" w:rsidRDefault="00F8324E" w:rsidP="00242309">
      <w:pPr>
        <w:pStyle w:val="ListParagraph"/>
        <w:numPr>
          <w:ilvl w:val="0"/>
          <w:numId w:val="18"/>
        </w:numPr>
        <w:tabs>
          <w:tab w:val="left" w:pos="1080"/>
        </w:tabs>
        <w:ind w:hanging="1170"/>
        <w:jc w:val="both"/>
        <w:rPr>
          <w:rFonts w:ascii="Angsana New" w:hAnsi="Angsana New" w:cs="Angsana New"/>
          <w:sz w:val="30"/>
          <w:szCs w:val="30"/>
        </w:rPr>
      </w:pPr>
      <w:r w:rsidRPr="005236B7">
        <w:rPr>
          <w:rFonts w:ascii="Angsana New" w:eastAsia="Courier New" w:hAnsi="Angsana New" w:cs="Angsana New" w:hint="cs"/>
          <w:i/>
          <w:iCs/>
          <w:sz w:val="30"/>
          <w:szCs w:val="30"/>
          <w:cs/>
        </w:rPr>
        <w:t>การวัดมูลค่ายุติธรรม</w:t>
      </w:r>
      <w:r>
        <w:rPr>
          <w:rFonts w:ascii="Angsana New" w:hAnsi="Angsana New" w:cs="Angsana New"/>
          <w:sz w:val="30"/>
          <w:szCs w:val="30"/>
          <w:cs/>
        </w:rPr>
        <w:tab/>
      </w:r>
    </w:p>
    <w:p w14:paraId="1EF260F4" w14:textId="77777777" w:rsidR="00F8324E" w:rsidRDefault="00F8324E" w:rsidP="00F8324E">
      <w:pPr>
        <w:tabs>
          <w:tab w:val="left" w:pos="1080"/>
        </w:tabs>
        <w:jc w:val="both"/>
        <w:rPr>
          <w:rFonts w:ascii="Angsana New" w:hAnsi="Angsana New" w:cs="Angsana New"/>
          <w:sz w:val="30"/>
          <w:szCs w:val="30"/>
        </w:rPr>
      </w:pPr>
    </w:p>
    <w:p w14:paraId="537E2DDB" w14:textId="2C82FFA0" w:rsidR="00F8324E" w:rsidRDefault="00F8324E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236B7">
        <w:rPr>
          <w:rFonts w:ascii="Angsana New" w:hAnsi="Angsana New" w:cs="Angsana New" w:hint="cs"/>
          <w:sz w:val="30"/>
          <w:szCs w:val="30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ณ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3</w:t>
      </w:r>
      <w:r w:rsidR="00B46F27">
        <w:rPr>
          <w:rFonts w:ascii="Angsana New" w:hAnsi="Angsana New" w:cs="Angsana New"/>
          <w:sz w:val="30"/>
          <w:szCs w:val="30"/>
        </w:rPr>
        <w:t>0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B46F27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ด้วยมูลค่ายุติธรรม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ณ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1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36B7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5236B7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</w:p>
    <w:p w14:paraId="23AF6896" w14:textId="77777777" w:rsidR="006013B3" w:rsidRPr="005236B7" w:rsidRDefault="006013B3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5D561A8B" w14:textId="5C723221" w:rsidR="00F8324E" w:rsidRPr="000F5B7D" w:rsidRDefault="002D772D" w:rsidP="00840E7B">
      <w:pPr>
        <w:pStyle w:val="ListParagraph"/>
        <w:numPr>
          <w:ilvl w:val="0"/>
          <w:numId w:val="18"/>
        </w:numPr>
        <w:tabs>
          <w:tab w:val="left" w:pos="1080"/>
        </w:tabs>
        <w:ind w:hanging="1170"/>
        <w:jc w:val="both"/>
        <w:rPr>
          <w:rFonts w:ascii="Angsana New" w:eastAsia="Courier New" w:hAnsi="Angsana New" w:cs="Angsana New"/>
          <w:i/>
          <w:iCs/>
          <w:sz w:val="30"/>
          <w:szCs w:val="30"/>
        </w:rPr>
      </w:pPr>
      <w:r>
        <w:rPr>
          <w:rFonts w:ascii="Angsana New" w:eastAsia="Courier New" w:hAnsi="Angsana New" w:cs="Angsana New" w:hint="cs"/>
          <w:i/>
          <w:iCs/>
          <w:sz w:val="30"/>
          <w:szCs w:val="30"/>
          <w:cs/>
        </w:rPr>
        <w:t>สินทรัพย์</w:t>
      </w:r>
      <w:r w:rsidR="00F8324E" w:rsidRPr="000F5B7D">
        <w:rPr>
          <w:rFonts w:ascii="Angsana New" w:eastAsia="Courier New" w:hAnsi="Angsana New" w:cs="Angsana New" w:hint="cs"/>
          <w:i/>
          <w:iCs/>
          <w:sz w:val="30"/>
          <w:szCs w:val="30"/>
          <w:cs/>
        </w:rPr>
        <w:t>ภาษีเงินได้รอการตัดบัญชี</w:t>
      </w:r>
    </w:p>
    <w:p w14:paraId="4B453B29" w14:textId="77777777" w:rsidR="00F8324E" w:rsidRPr="000F5B7D" w:rsidRDefault="00F8324E" w:rsidP="00F8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sz w:val="24"/>
          <w:szCs w:val="24"/>
        </w:rPr>
      </w:pPr>
    </w:p>
    <w:p w14:paraId="0E71763A" w14:textId="6F794260" w:rsidR="00EA4445" w:rsidRPr="000F5B7D" w:rsidRDefault="00F8324E" w:rsidP="00EA4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0F5B7D">
        <w:rPr>
          <w:rFonts w:ascii="Angsana New" w:hAnsi="Angsana New" w:cs="Angsana New" w:hint="cs"/>
          <w:sz w:val="30"/>
          <w:szCs w:val="30"/>
          <w:cs/>
        </w:rPr>
        <w:t>กลุ่มบริษัทเลือกไม่นำข้อมูลสถานการณ์</w:t>
      </w:r>
      <w:r w:rsidRPr="000F5B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5B7D">
        <w:rPr>
          <w:rFonts w:ascii="Angsana New" w:hAnsi="Angsana New" w:cs="Angsana New"/>
          <w:sz w:val="30"/>
          <w:szCs w:val="30"/>
        </w:rPr>
        <w:t>COVID-</w:t>
      </w:r>
      <w:r w:rsidR="002606E5" w:rsidRPr="002606E5">
        <w:rPr>
          <w:rFonts w:ascii="Angsana New" w:hAnsi="Angsana New" w:cs="Angsana New"/>
          <w:sz w:val="30"/>
          <w:szCs w:val="30"/>
        </w:rPr>
        <w:t>19</w:t>
      </w:r>
      <w:r w:rsidRPr="000F5B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5B7D">
        <w:rPr>
          <w:rFonts w:ascii="Angsana New" w:hAnsi="Angsana New" w:cs="Angsana New" w:hint="cs"/>
          <w:sz w:val="30"/>
          <w:szCs w:val="30"/>
          <w:cs/>
        </w:rPr>
        <w:t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</w:t>
      </w:r>
      <w:r w:rsidRPr="000F5B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5B7D">
        <w:rPr>
          <w:rFonts w:ascii="Angsana New" w:hAnsi="Angsana New" w:cs="Angsana New" w:hint="cs"/>
          <w:sz w:val="30"/>
          <w:szCs w:val="30"/>
          <w:cs/>
        </w:rPr>
        <w:t>ณ</w:t>
      </w:r>
      <w:r w:rsidRPr="000F5B7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5B7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0F5B7D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30</w:t>
      </w:r>
      <w:r w:rsidRPr="000F5B7D">
        <w:rPr>
          <w:rFonts w:ascii="Angsana New" w:hAnsi="Angsana New" w:cs="Angsana New"/>
          <w:sz w:val="30"/>
          <w:szCs w:val="30"/>
          <w:cs/>
        </w:rPr>
        <w:t xml:space="preserve"> </w:t>
      </w:r>
      <w:r w:rsidR="00631544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</w:p>
    <w:p w14:paraId="425737FC" w14:textId="03017E38" w:rsidR="00C627B4" w:rsidRDefault="00C62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269008B1" w14:textId="64BA9474" w:rsidR="00C255E9" w:rsidRPr="00DD7CDF" w:rsidRDefault="002606E5" w:rsidP="00242309">
      <w:pPr>
        <w:pStyle w:val="Heading8"/>
        <w:tabs>
          <w:tab w:val="left" w:pos="0"/>
          <w:tab w:val="left" w:pos="540"/>
          <w:tab w:val="left" w:pos="630"/>
        </w:tabs>
        <w:jc w:val="thaiDistribute"/>
        <w:rPr>
          <w:rFonts w:ascii="Angsana New" w:hAnsi="Angsana New" w:cs="Angsana New"/>
          <w:sz w:val="30"/>
          <w:szCs w:val="30"/>
        </w:rPr>
      </w:pPr>
      <w:r w:rsidRPr="002606E5">
        <w:rPr>
          <w:rFonts w:ascii="Angsana New" w:hAnsi="Angsana New" w:cs="Angsana New"/>
          <w:sz w:val="30"/>
          <w:szCs w:val="30"/>
        </w:rPr>
        <w:t>5</w:t>
      </w:r>
      <w:r w:rsidR="007F1862" w:rsidRPr="00DD7CDF">
        <w:rPr>
          <w:rFonts w:ascii="Angsana New" w:hAnsi="Angsana New" w:cs="Angsana New"/>
          <w:sz w:val="30"/>
          <w:szCs w:val="30"/>
        </w:rPr>
        <w:tab/>
      </w:r>
      <w:r w:rsidR="0080549B" w:rsidRPr="00DD7CDF">
        <w:rPr>
          <w:rFonts w:ascii="Angsana New" w:hAnsi="Angsana New" w:cs="Angsana New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EAA2E10" w14:textId="77777777" w:rsidR="00C255E9" w:rsidRPr="00DD7CDF" w:rsidRDefault="00C255E9" w:rsidP="000429AC">
      <w:pPr>
        <w:spacing w:line="20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1B60BC1" w14:textId="45426161" w:rsidR="00DB54E2" w:rsidRPr="00DD7CDF" w:rsidRDefault="0080549B" w:rsidP="000429A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</w:t>
      </w:r>
      <w:r w:rsidRPr="00DD7CDF">
        <w:rPr>
          <w:rFonts w:ascii="Angsana New" w:hAnsi="Angsana New" w:cs="Angsana New"/>
          <w:sz w:val="30"/>
          <w:szCs w:val="30"/>
          <w:cs/>
        </w:rPr>
        <w:br/>
        <w:t>และทางอ้อมเท่ากับร้อยละ</w:t>
      </w:r>
      <w:r w:rsidR="002B2781" w:rsidRPr="00DD7CDF">
        <w:rPr>
          <w:rFonts w:ascii="Angsana New" w:hAnsi="Angsana New" w:cs="Angsana New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48</w:t>
      </w:r>
      <w:r w:rsidR="00BD4FB8" w:rsidRPr="00DD7CDF">
        <w:rPr>
          <w:rFonts w:ascii="Angsana New" w:hAnsi="Angsana New" w:cs="Angsana New"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sz w:val="30"/>
          <w:szCs w:val="30"/>
        </w:rPr>
        <w:t>42</w:t>
      </w:r>
      <w:r w:rsidR="00BD4FB8"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>ของสิทธิออกเสียงทั้งหมดของบริษัท ณ วันปิดสมุดทะเบียนผู้ถือหุ้นล่าสุดเมื่อ</w:t>
      </w:r>
      <w:r w:rsidRPr="00DD7CDF">
        <w:rPr>
          <w:rFonts w:ascii="Angsana New" w:hAnsi="Angsana New" w:cs="Angsana New"/>
          <w:sz w:val="30"/>
          <w:szCs w:val="30"/>
        </w:rPr>
        <w:br/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606E5" w:rsidRPr="002606E5">
        <w:rPr>
          <w:rFonts w:ascii="Angsana New" w:hAnsi="Angsana New" w:cs="Angsana New"/>
          <w:sz w:val="30"/>
          <w:szCs w:val="30"/>
        </w:rPr>
        <w:t>2</w:t>
      </w:r>
      <w:r w:rsidR="00BD4FB8" w:rsidRPr="00DD7CDF">
        <w:rPr>
          <w:rFonts w:ascii="Angsana New" w:hAnsi="Angsana New" w:cs="Angsana New"/>
          <w:sz w:val="30"/>
          <w:szCs w:val="30"/>
        </w:rPr>
        <w:t xml:space="preserve"> </w:t>
      </w:r>
      <w:r w:rsidR="007A6C47" w:rsidRPr="00DD7CDF">
        <w:rPr>
          <w:rFonts w:ascii="Angsana New" w:hAnsi="Angsana New" w:cs="Angsana New" w:hint="cs"/>
          <w:sz w:val="30"/>
          <w:szCs w:val="30"/>
          <w:cs/>
        </w:rPr>
        <w:t>ม</w:t>
      </w:r>
      <w:r w:rsidR="00415C1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E05AC5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</w:p>
    <w:p w14:paraId="1FEDD357" w14:textId="77777777" w:rsidR="00E50957" w:rsidRPr="00DD7CDF" w:rsidRDefault="00E50957" w:rsidP="000429A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1D17D7C" w14:textId="4BB83BA3" w:rsidR="00434731" w:rsidRPr="00E20556" w:rsidRDefault="00E50957" w:rsidP="000429AC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20556">
        <w:rPr>
          <w:rFonts w:ascii="Angsana New" w:hAnsi="Angsana New" w:cs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631544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Pr="00E20556">
        <w:rPr>
          <w:rFonts w:ascii="Angsana New" w:hAnsi="Angsana New" w:cs="Angsana New" w:hint="cs"/>
          <w:spacing w:val="-4"/>
          <w:sz w:val="30"/>
          <w:szCs w:val="30"/>
          <w:cs/>
        </w:rPr>
        <w:t>เดือนสิ้นสุดวันที่</w:t>
      </w:r>
      <w:r w:rsidRPr="00E2055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30</w:t>
      </w:r>
      <w:r w:rsidR="0063154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มิถุนายน</w:t>
      </w:r>
      <w:r w:rsidR="00A55D6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2563</w:t>
      </w:r>
    </w:p>
    <w:p w14:paraId="5CC7BF75" w14:textId="77777777" w:rsidR="006414FF" w:rsidRPr="00DD7CDF" w:rsidRDefault="006414FF" w:rsidP="000429AC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0A54FFC5" w14:textId="77777777" w:rsidR="00C627B4" w:rsidRDefault="00C62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CD1E3C0" w14:textId="7CEBA229" w:rsidR="00B711E9" w:rsidRDefault="002606E5" w:rsidP="000429AC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240" w:lineRule="auto"/>
        <w:ind w:left="540" w:right="-2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B711E9" w:rsidRPr="00DD7CDF">
        <w:rPr>
          <w:rFonts w:ascii="Angsana New" w:hAnsi="Angsana New" w:cs="Angsana New" w:hint="cs"/>
          <w:b/>
          <w:bCs/>
          <w:sz w:val="30"/>
          <w:szCs w:val="30"/>
        </w:rPr>
        <w:t>.</w:t>
      </w:r>
      <w:r w:rsidRPr="002606E5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="00B711E9" w:rsidRPr="00DD7CDF">
        <w:rPr>
          <w:rFonts w:ascii="Angsana New" w:hAnsi="Angsana New" w:cs="Angsana New" w:hint="cs"/>
          <w:b/>
          <w:bCs/>
          <w:sz w:val="30"/>
          <w:szCs w:val="30"/>
        </w:rPr>
        <w:tab/>
      </w:r>
      <w:r w:rsidR="00D36E45" w:rsidRPr="007B685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รายการที่สำคัญกับกิจการที่เกี่ยวข้องกันสำหรับแต่ละงวดสามเดือนและหกเดือนสิ้นสุดวันที่ </w:t>
      </w:r>
      <w:r w:rsidRPr="002606E5">
        <w:rPr>
          <w:rFonts w:ascii="Angsana New" w:hAnsi="Angsana New" w:cs="Angsana New" w:hint="cs"/>
          <w:b/>
          <w:bCs/>
          <w:sz w:val="30"/>
          <w:szCs w:val="30"/>
        </w:rPr>
        <w:t>30</w:t>
      </w:r>
      <w:r w:rsidR="00D36E45" w:rsidRPr="007B685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มิถุนายน</w:t>
      </w:r>
    </w:p>
    <w:p w14:paraId="4ADC5DE7" w14:textId="77777777" w:rsidR="00B711E9" w:rsidRPr="00BB642B" w:rsidRDefault="00B711E9" w:rsidP="000429A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44"/>
        <w:gridCol w:w="936"/>
        <w:gridCol w:w="236"/>
        <w:gridCol w:w="6"/>
        <w:gridCol w:w="982"/>
        <w:gridCol w:w="240"/>
        <w:gridCol w:w="948"/>
        <w:gridCol w:w="270"/>
        <w:gridCol w:w="990"/>
      </w:tblGrid>
      <w:tr w:rsidR="00BB642B" w:rsidRPr="007B685F" w14:paraId="36FD57CF" w14:textId="77777777" w:rsidTr="005346D6">
        <w:tc>
          <w:tcPr>
            <w:tcW w:w="6804" w:type="dxa"/>
            <w:gridSpan w:val="5"/>
          </w:tcPr>
          <w:p w14:paraId="18AB823B" w14:textId="3E8719EC" w:rsidR="00BB642B" w:rsidRPr="007B685F" w:rsidRDefault="00BB642B" w:rsidP="00BB642B">
            <w:pPr>
              <w:ind w:left="-181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สำหรับแต่ละงวดสามเดือนสิ้นสุดวันที่ </w:t>
            </w:r>
            <w:r w:rsidRPr="002606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</w:tcPr>
          <w:p w14:paraId="06AFD76C" w14:textId="77777777" w:rsidR="00BB642B" w:rsidRPr="007B685F" w:rsidRDefault="00BB642B" w:rsidP="0051475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08" w:type="dxa"/>
            <w:gridSpan w:val="3"/>
          </w:tcPr>
          <w:p w14:paraId="22E7F060" w14:textId="77777777" w:rsidR="00BB642B" w:rsidRPr="007B685F" w:rsidRDefault="00BB642B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36E45" w:rsidRPr="007B685F" w14:paraId="1B99C4D1" w14:textId="77777777" w:rsidTr="008E1F86">
        <w:tc>
          <w:tcPr>
            <w:tcW w:w="4644" w:type="dxa"/>
          </w:tcPr>
          <w:p w14:paraId="4C193877" w14:textId="77777777" w:rsidR="00D36E45" w:rsidRPr="007B685F" w:rsidRDefault="00D36E45" w:rsidP="0051475B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7E980352" w14:textId="77777777" w:rsidR="00D36E45" w:rsidRPr="007B685F" w:rsidRDefault="00D36E45" w:rsidP="0051475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8C455AE" w14:textId="77777777" w:rsidR="00D36E45" w:rsidRPr="007B685F" w:rsidRDefault="00D36E45" w:rsidP="0051475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08" w:type="dxa"/>
            <w:gridSpan w:val="3"/>
            <w:hideMark/>
          </w:tcPr>
          <w:p w14:paraId="0F17B57A" w14:textId="77777777" w:rsidR="00D36E45" w:rsidRPr="007B685F" w:rsidRDefault="00D36E4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36E45" w:rsidRPr="007B685F" w14:paraId="32BE64BA" w14:textId="77777777" w:rsidTr="008E1F86">
        <w:tc>
          <w:tcPr>
            <w:tcW w:w="4644" w:type="dxa"/>
          </w:tcPr>
          <w:p w14:paraId="752041F1" w14:textId="77777777" w:rsidR="00D36E45" w:rsidRPr="007B685F" w:rsidRDefault="00D36E45" w:rsidP="0051475B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8EA758" w14:textId="77777777" w:rsidR="00D36E45" w:rsidRPr="007B685F" w:rsidRDefault="00D36E45" w:rsidP="0051475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08B6D149" w14:textId="77777777" w:rsidR="00D36E45" w:rsidRPr="007B685F" w:rsidRDefault="00D36E45" w:rsidP="0051475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8789CD" w14:textId="77777777" w:rsidR="00D36E45" w:rsidRPr="007B685F" w:rsidRDefault="00D36E45" w:rsidP="0051475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E45" w:rsidRPr="007B685F" w14:paraId="18094FB6" w14:textId="77777777" w:rsidTr="008E1F86">
        <w:tc>
          <w:tcPr>
            <w:tcW w:w="4644" w:type="dxa"/>
          </w:tcPr>
          <w:p w14:paraId="4D2AF296" w14:textId="77777777" w:rsidR="00D36E45" w:rsidRPr="007B685F" w:rsidRDefault="00D36E45" w:rsidP="0051475B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A9351E" w14:textId="21DC12F7" w:rsidR="00D36E45" w:rsidRPr="007B685F" w:rsidRDefault="002606E5" w:rsidP="0051475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78476" w14:textId="77777777" w:rsidR="00D36E45" w:rsidRPr="007B685F" w:rsidRDefault="00D36E45" w:rsidP="0051475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515E0F" w14:textId="5BBB5068" w:rsidR="00D36E45" w:rsidRPr="007B685F" w:rsidRDefault="002606E5" w:rsidP="0051475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40" w:type="dxa"/>
          </w:tcPr>
          <w:p w14:paraId="67925251" w14:textId="77777777" w:rsidR="00D36E45" w:rsidRPr="007B685F" w:rsidRDefault="00D36E45" w:rsidP="0051475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6CEAB4" w14:textId="2DA481F8" w:rsidR="00D36E45" w:rsidRPr="007B685F" w:rsidRDefault="002606E5" w:rsidP="0051475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4F034" w14:textId="77777777" w:rsidR="00D36E45" w:rsidRPr="007B685F" w:rsidRDefault="00D36E45" w:rsidP="0051475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2FDBA1" w14:textId="6F009BD7" w:rsidR="00D36E45" w:rsidRPr="007B685F" w:rsidRDefault="002606E5" w:rsidP="0051475B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36E45" w:rsidRPr="007B685F" w14:paraId="03ECB7D8" w14:textId="77777777" w:rsidTr="008E1F86">
        <w:tc>
          <w:tcPr>
            <w:tcW w:w="4644" w:type="dxa"/>
            <w:hideMark/>
          </w:tcPr>
          <w:p w14:paraId="3843B0A4" w14:textId="77777777" w:rsidR="00D36E45" w:rsidRPr="007B685F" w:rsidRDefault="00D36E45" w:rsidP="0002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left" w:pos="1062"/>
              </w:tabs>
              <w:ind w:left="-18" w:right="-108" w:firstLine="43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ก) 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36" w:type="dxa"/>
          </w:tcPr>
          <w:p w14:paraId="17DC4DE9" w14:textId="77777777" w:rsidR="00D36E45" w:rsidRPr="007B685F" w:rsidRDefault="00D36E45" w:rsidP="0051475B">
            <w:pPr>
              <w:tabs>
                <w:tab w:val="decimal" w:pos="6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</w:tcPr>
          <w:p w14:paraId="79A59E4F" w14:textId="77777777" w:rsidR="00D36E45" w:rsidRPr="007B685F" w:rsidRDefault="00D36E45" w:rsidP="0051475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61B74584" w14:textId="77777777" w:rsidR="00D36E45" w:rsidRPr="007B685F" w:rsidRDefault="00D36E45" w:rsidP="0051475B">
            <w:pPr>
              <w:tabs>
                <w:tab w:val="decimal" w:pos="792"/>
              </w:tabs>
              <w:ind w:left="-19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40" w:type="dxa"/>
          </w:tcPr>
          <w:p w14:paraId="4EF2CCDE" w14:textId="77777777" w:rsidR="00D36E45" w:rsidRPr="007B685F" w:rsidRDefault="00D36E45" w:rsidP="0051475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53AA3A69" w14:textId="77777777" w:rsidR="00D36E45" w:rsidRPr="007B685F" w:rsidRDefault="00D36E45" w:rsidP="0051475B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48FBF36" w14:textId="77777777" w:rsidR="00D36E45" w:rsidRPr="007B685F" w:rsidRDefault="00D36E45" w:rsidP="0051475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59A75820" w14:textId="77777777" w:rsidR="00D36E45" w:rsidRPr="007B685F" w:rsidRDefault="00D36E45" w:rsidP="0051475B">
            <w:pPr>
              <w:tabs>
                <w:tab w:val="decimal" w:pos="76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</w:tr>
      <w:tr w:rsidR="00D36E45" w:rsidRPr="007B685F" w14:paraId="40BC0720" w14:textId="77777777" w:rsidTr="008E1F86">
        <w:tc>
          <w:tcPr>
            <w:tcW w:w="4644" w:type="dxa"/>
            <w:hideMark/>
          </w:tcPr>
          <w:p w14:paraId="2B558262" w14:textId="77777777" w:rsidR="00D36E45" w:rsidRPr="007B685F" w:rsidRDefault="00D36E45" w:rsidP="0051475B">
            <w:pPr>
              <w:ind w:right="-108" w:firstLine="10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936" w:type="dxa"/>
          </w:tcPr>
          <w:p w14:paraId="0A77A3D3" w14:textId="77777777" w:rsidR="00D36E45" w:rsidRPr="007B685F" w:rsidRDefault="00D36E4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D48E4D" w14:textId="77777777" w:rsidR="00D36E45" w:rsidRPr="007B685F" w:rsidRDefault="00D36E4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3763DFBD" w14:textId="77777777" w:rsidR="00D36E45" w:rsidRPr="007B685F" w:rsidRDefault="00D36E4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D8B1F3E" w14:textId="77777777" w:rsidR="00D36E45" w:rsidRPr="007B685F" w:rsidRDefault="00D36E4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2D3A4F3D" w14:textId="77777777" w:rsidR="00D36E45" w:rsidRPr="007B685F" w:rsidRDefault="00D36E4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FE961A" w14:textId="77777777" w:rsidR="00D36E45" w:rsidRPr="007B685F" w:rsidRDefault="00D36E4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31D12D1A" w14:textId="77777777" w:rsidR="00D36E45" w:rsidRPr="007B685F" w:rsidRDefault="00D36E4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6E45" w:rsidRPr="007B685F" w14:paraId="300CE25C" w14:textId="77777777" w:rsidTr="008E1F86">
        <w:tc>
          <w:tcPr>
            <w:tcW w:w="4644" w:type="dxa"/>
          </w:tcPr>
          <w:p w14:paraId="086A37D0" w14:textId="77777777" w:rsidR="00D36E45" w:rsidRPr="007B685F" w:rsidRDefault="00D36E45" w:rsidP="00D36E45">
            <w:pPr>
              <w:ind w:right="-108" w:firstLine="10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36" w:type="dxa"/>
          </w:tcPr>
          <w:p w14:paraId="6DEBCA3A" w14:textId="5D558E38" w:rsidR="00D36E45" w:rsidRPr="007B685F" w:rsidRDefault="00176A4D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B9FE99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3F68D9DF" w14:textId="1586145C" w:rsidR="00D36E45" w:rsidRPr="007B685F" w:rsidRDefault="002606E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347B12E2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70903DE4" w14:textId="558BEECD" w:rsidR="00D36E45" w:rsidRPr="007B685F" w:rsidRDefault="00BD7683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A35334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5CBBEA00" w14:textId="2384C5CE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6E45" w:rsidRPr="007B685F" w14:paraId="291CD205" w14:textId="77777777" w:rsidTr="008E1F86">
        <w:tc>
          <w:tcPr>
            <w:tcW w:w="4644" w:type="dxa"/>
            <w:hideMark/>
          </w:tcPr>
          <w:p w14:paraId="7954AD86" w14:textId="77777777" w:rsidR="00D36E45" w:rsidRPr="007B685F" w:rsidRDefault="00D36E45" w:rsidP="00D36E45">
            <w:pPr>
              <w:ind w:right="-108" w:firstLine="1044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4091E02C" w14:textId="31F24136" w:rsidR="00D36E45" w:rsidRPr="007B685F" w:rsidRDefault="002606E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751C071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hideMark/>
          </w:tcPr>
          <w:p w14:paraId="56507B54" w14:textId="19D51CAB" w:rsidR="00D36E45" w:rsidRPr="007B685F" w:rsidRDefault="002606E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68981BE8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2E737DAE" w14:textId="74551832" w:rsidR="00D36E45" w:rsidRPr="007B685F" w:rsidRDefault="00BD7683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A9535B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DEF870D" w14:textId="59EE9031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6E45" w:rsidRPr="007B685F" w14:paraId="02D7FAD0" w14:textId="77777777" w:rsidTr="008E1F86">
        <w:tc>
          <w:tcPr>
            <w:tcW w:w="4644" w:type="dxa"/>
          </w:tcPr>
          <w:p w14:paraId="51B1CA8E" w14:textId="77777777" w:rsidR="00D36E45" w:rsidRPr="007B685F" w:rsidRDefault="00D36E45" w:rsidP="00D36E45">
            <w:pPr>
              <w:ind w:right="-108" w:firstLine="10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2CB48107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C6C269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1B1CF9F5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1ADEE3E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489989E1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B4FE9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754568F2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6E45" w:rsidRPr="007B685F" w14:paraId="4F6B66D0" w14:textId="77777777" w:rsidTr="008E1F86">
        <w:tc>
          <w:tcPr>
            <w:tcW w:w="4644" w:type="dxa"/>
            <w:hideMark/>
          </w:tcPr>
          <w:p w14:paraId="32BDAA72" w14:textId="77777777" w:rsidR="00D36E45" w:rsidRPr="007B685F" w:rsidRDefault="00D36E45" w:rsidP="00D36E45">
            <w:pPr>
              <w:ind w:right="-108" w:firstLine="10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3140A9B0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BAA05A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4AA66740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CD3D1D2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152561BF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3AAFC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31637424" w14:textId="77777777" w:rsidR="00D36E45" w:rsidRPr="007B685F" w:rsidRDefault="00D36E45" w:rsidP="00D3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64CD" w:rsidRPr="007B685F" w14:paraId="742D97D3" w14:textId="77777777" w:rsidTr="008E1F86">
        <w:tc>
          <w:tcPr>
            <w:tcW w:w="4644" w:type="dxa"/>
          </w:tcPr>
          <w:p w14:paraId="67B5D549" w14:textId="4D4624B6" w:rsidR="008264CD" w:rsidRPr="007B685F" w:rsidRDefault="008264CD" w:rsidP="008264CD">
            <w:pPr>
              <w:ind w:right="-108" w:firstLine="10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36" w:type="dxa"/>
          </w:tcPr>
          <w:p w14:paraId="45C43613" w14:textId="16FB49D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5B479A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2FD6AA79" w14:textId="414C69EA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956C164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70460692" w14:textId="5273B628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826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497708CC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76995A64" w14:textId="443C8A49" w:rsidR="008264CD" w:rsidRPr="007B685F" w:rsidRDefault="002606E5" w:rsidP="0061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264CD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181</w:t>
            </w:r>
          </w:p>
        </w:tc>
      </w:tr>
      <w:tr w:rsidR="008264CD" w:rsidRPr="007B685F" w14:paraId="43938031" w14:textId="77777777" w:rsidTr="008E1F86">
        <w:tc>
          <w:tcPr>
            <w:tcW w:w="4644" w:type="dxa"/>
          </w:tcPr>
          <w:p w14:paraId="49490971" w14:textId="08665ABA" w:rsidR="008264CD" w:rsidRPr="007B685F" w:rsidRDefault="008264CD" w:rsidP="008264CD">
            <w:pPr>
              <w:ind w:right="-108" w:firstLine="10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36" w:type="dxa"/>
          </w:tcPr>
          <w:p w14:paraId="11FC1D67" w14:textId="59B33BAE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00BABC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07086843" w14:textId="4C055F32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8947B06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23408739" w14:textId="18280F6C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26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7D905AB6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25F5037C" w14:textId="43DAE67F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653</w:t>
            </w:r>
          </w:p>
        </w:tc>
      </w:tr>
      <w:tr w:rsidR="008264CD" w:rsidRPr="007B685F" w14:paraId="4AE88983" w14:textId="77777777" w:rsidTr="008E1F86">
        <w:tc>
          <w:tcPr>
            <w:tcW w:w="4644" w:type="dxa"/>
          </w:tcPr>
          <w:p w14:paraId="66541C51" w14:textId="785ABD05" w:rsidR="008264CD" w:rsidRPr="007B685F" w:rsidRDefault="008264CD" w:rsidP="008264CD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36" w:type="dxa"/>
          </w:tcPr>
          <w:p w14:paraId="43CF38B3" w14:textId="4C125B88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BF0CBB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5F585CBD" w14:textId="774E4DD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BEAB3C6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55FF8919" w14:textId="0C907308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14:paraId="473B5993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4AE83FE8" w14:textId="2406F10A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264CD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141</w:t>
            </w:r>
          </w:p>
        </w:tc>
      </w:tr>
      <w:tr w:rsidR="008264CD" w:rsidRPr="007B685F" w14:paraId="490E3E0F" w14:textId="77777777" w:rsidTr="008E1F86">
        <w:tc>
          <w:tcPr>
            <w:tcW w:w="4644" w:type="dxa"/>
          </w:tcPr>
          <w:p w14:paraId="55F04573" w14:textId="00024C19" w:rsidR="008264CD" w:rsidRPr="007B685F" w:rsidRDefault="008264CD" w:rsidP="008264CD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936" w:type="dxa"/>
          </w:tcPr>
          <w:p w14:paraId="7DA524F7" w14:textId="732DFC0C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880FEA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55D76B55" w14:textId="462B5591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43D883A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079FE593" w14:textId="5D242486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C36FD57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04A1AA48" w14:textId="0995697F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8264CD" w:rsidRPr="007B685F" w14:paraId="5B82AA7F" w14:textId="77777777" w:rsidTr="008E1F86">
        <w:tc>
          <w:tcPr>
            <w:tcW w:w="4644" w:type="dxa"/>
            <w:hideMark/>
          </w:tcPr>
          <w:p w14:paraId="2722470C" w14:textId="605C2573" w:rsidR="008264CD" w:rsidRPr="007B685F" w:rsidRDefault="008264CD" w:rsidP="008264CD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936" w:type="dxa"/>
          </w:tcPr>
          <w:p w14:paraId="690C504D" w14:textId="3D00675F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719BFA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hideMark/>
          </w:tcPr>
          <w:p w14:paraId="59797EEA" w14:textId="3B693891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506C095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0F16EB59" w14:textId="2B5657D8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4F794A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hideMark/>
          </w:tcPr>
          <w:p w14:paraId="6CED026B" w14:textId="558FAC3C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8264CD" w:rsidRPr="007B685F" w14:paraId="129DA6B1" w14:textId="77777777" w:rsidTr="008E1F86">
        <w:tc>
          <w:tcPr>
            <w:tcW w:w="4644" w:type="dxa"/>
          </w:tcPr>
          <w:p w14:paraId="3ED3AC12" w14:textId="47ECC985" w:rsidR="008264CD" w:rsidRPr="007B685F" w:rsidRDefault="008264CD" w:rsidP="008264CD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936" w:type="dxa"/>
          </w:tcPr>
          <w:p w14:paraId="597CF186" w14:textId="538A7224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4A8A5B" w14:textId="77777777" w:rsidR="008264CD" w:rsidRPr="007B685F" w:rsidRDefault="008264CD" w:rsidP="008264CD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2BAA9562" w14:textId="512A2F20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A319FA7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6CC69558" w14:textId="34044C1D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804</w:t>
            </w:r>
          </w:p>
        </w:tc>
        <w:tc>
          <w:tcPr>
            <w:tcW w:w="270" w:type="dxa"/>
          </w:tcPr>
          <w:p w14:paraId="195C3C58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0283BAB0" w14:textId="7C3AD24C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264CD" w:rsidRPr="007B685F" w14:paraId="7FA3C95E" w14:textId="77777777" w:rsidTr="008E1F86">
        <w:tc>
          <w:tcPr>
            <w:tcW w:w="4644" w:type="dxa"/>
          </w:tcPr>
          <w:p w14:paraId="7F6D9493" w14:textId="77777777" w:rsidR="008264CD" w:rsidRPr="007B685F" w:rsidRDefault="008264CD" w:rsidP="008264CD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29E9B80D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468CE3" w14:textId="77777777" w:rsidR="008264CD" w:rsidRPr="007B685F" w:rsidRDefault="008264CD" w:rsidP="008264CD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5B97A2DA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4F5C7C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769BF256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CBFA8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194177F6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64CD" w:rsidRPr="007B685F" w14:paraId="534C96DF" w14:textId="77777777" w:rsidTr="008E1F86">
        <w:tc>
          <w:tcPr>
            <w:tcW w:w="4644" w:type="dxa"/>
          </w:tcPr>
          <w:p w14:paraId="4B2365F9" w14:textId="77777777" w:rsidR="008264CD" w:rsidRPr="007B685F" w:rsidRDefault="008264CD" w:rsidP="008264CD">
            <w:pPr>
              <w:ind w:left="-18" w:right="-108" w:firstLine="1082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936" w:type="dxa"/>
          </w:tcPr>
          <w:p w14:paraId="280BDD65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3940A8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31726C7C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DB8A9C4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00557A15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391BBE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2BEA36FF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64CD" w:rsidRPr="007B685F" w14:paraId="47715C7E" w14:textId="77777777" w:rsidTr="008E1F86">
        <w:tc>
          <w:tcPr>
            <w:tcW w:w="4644" w:type="dxa"/>
          </w:tcPr>
          <w:p w14:paraId="3C44D8BB" w14:textId="77777777" w:rsidR="008264CD" w:rsidRPr="007B685F" w:rsidRDefault="008264CD" w:rsidP="008264CD">
            <w:pPr>
              <w:tabs>
                <w:tab w:val="clear" w:pos="227"/>
                <w:tab w:val="left" w:pos="252"/>
              </w:tabs>
              <w:ind w:left="-1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936" w:type="dxa"/>
          </w:tcPr>
          <w:p w14:paraId="383B511B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A3441C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5078D511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692C06C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06ECC182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85CA3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7896ACD5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64CD" w:rsidRPr="007B685F" w14:paraId="16C21FE4" w14:textId="77777777" w:rsidTr="008E1F86">
        <w:tc>
          <w:tcPr>
            <w:tcW w:w="4644" w:type="dxa"/>
            <w:hideMark/>
          </w:tcPr>
          <w:p w14:paraId="62F62404" w14:textId="77777777" w:rsidR="008264CD" w:rsidRPr="007B685F" w:rsidRDefault="008264CD" w:rsidP="008264CD">
            <w:pPr>
              <w:tabs>
                <w:tab w:val="clear" w:pos="227"/>
                <w:tab w:val="left" w:pos="25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36" w:type="dxa"/>
          </w:tcPr>
          <w:p w14:paraId="17D089EB" w14:textId="36839FC1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826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020</w:t>
            </w:r>
          </w:p>
        </w:tc>
        <w:tc>
          <w:tcPr>
            <w:tcW w:w="236" w:type="dxa"/>
          </w:tcPr>
          <w:p w14:paraId="3647B564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hideMark/>
          </w:tcPr>
          <w:p w14:paraId="78069FEE" w14:textId="505EAE94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8264CD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967</w:t>
            </w:r>
          </w:p>
        </w:tc>
        <w:tc>
          <w:tcPr>
            <w:tcW w:w="240" w:type="dxa"/>
          </w:tcPr>
          <w:p w14:paraId="31326F2A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76DF61EA" w14:textId="27119DDC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854</w:t>
            </w:r>
          </w:p>
        </w:tc>
        <w:tc>
          <w:tcPr>
            <w:tcW w:w="270" w:type="dxa"/>
          </w:tcPr>
          <w:p w14:paraId="72BC4F08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hideMark/>
          </w:tcPr>
          <w:p w14:paraId="3D30DE04" w14:textId="5A9C357C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273</w:t>
            </w:r>
          </w:p>
        </w:tc>
      </w:tr>
      <w:tr w:rsidR="008264CD" w:rsidRPr="007B685F" w14:paraId="28DDA7B5" w14:textId="77777777" w:rsidTr="008E1F86">
        <w:tc>
          <w:tcPr>
            <w:tcW w:w="4644" w:type="dxa"/>
          </w:tcPr>
          <w:p w14:paraId="304E188A" w14:textId="77777777" w:rsidR="008264CD" w:rsidRPr="007B685F" w:rsidRDefault="008264CD" w:rsidP="008264CD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รายได้ค่าเช่า ค่าบริการและอื่นๆ </w:t>
            </w:r>
          </w:p>
        </w:tc>
        <w:tc>
          <w:tcPr>
            <w:tcW w:w="936" w:type="dxa"/>
          </w:tcPr>
          <w:p w14:paraId="3F102E24" w14:textId="1659161F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</w:tcPr>
          <w:p w14:paraId="6AC6E3E8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6B222A66" w14:textId="224E097E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240" w:type="dxa"/>
          </w:tcPr>
          <w:p w14:paraId="18C17348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50705E1B" w14:textId="364D65DB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D7208F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3508ACE5" w14:textId="61E9580E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264CD" w:rsidRPr="007B685F" w14:paraId="1237E604" w14:textId="77777777" w:rsidTr="008E1F86">
        <w:tc>
          <w:tcPr>
            <w:tcW w:w="4644" w:type="dxa"/>
            <w:hideMark/>
          </w:tcPr>
          <w:p w14:paraId="5A77A56A" w14:textId="77777777" w:rsidR="008264CD" w:rsidRPr="007B685F" w:rsidRDefault="008264CD" w:rsidP="008264CD">
            <w:pPr>
              <w:tabs>
                <w:tab w:val="clear" w:pos="227"/>
                <w:tab w:val="left" w:pos="25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36" w:type="dxa"/>
          </w:tcPr>
          <w:p w14:paraId="3B11CB78" w14:textId="24400DE6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34B78D04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hideMark/>
          </w:tcPr>
          <w:p w14:paraId="00A9A4CE" w14:textId="7E1E64AF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40" w:type="dxa"/>
          </w:tcPr>
          <w:p w14:paraId="072417DB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0EB3D5B3" w14:textId="70D17D6B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2419E84B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hideMark/>
          </w:tcPr>
          <w:p w14:paraId="10F1402E" w14:textId="596C0140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264CD" w:rsidRPr="007B685F" w14:paraId="6E67D637" w14:textId="77777777" w:rsidTr="008E1F86">
        <w:tc>
          <w:tcPr>
            <w:tcW w:w="4644" w:type="dxa"/>
          </w:tcPr>
          <w:p w14:paraId="057FD341" w14:textId="77777777" w:rsidR="008264CD" w:rsidRPr="007B685F" w:rsidRDefault="008264CD" w:rsidP="008264CD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13D80B64" w14:textId="2599B8E8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6239C1F2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5CD25577" w14:textId="233B830F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40" w:type="dxa"/>
          </w:tcPr>
          <w:p w14:paraId="0C2591A5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1851317F" w14:textId="7DD9B469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E4A4B5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478FB036" w14:textId="640BDF03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264CD" w:rsidRPr="007B685F" w14:paraId="16B21392" w14:textId="77777777" w:rsidTr="008E1F86">
        <w:tc>
          <w:tcPr>
            <w:tcW w:w="4644" w:type="dxa"/>
            <w:hideMark/>
          </w:tcPr>
          <w:p w14:paraId="2091EA94" w14:textId="77777777" w:rsidR="008264CD" w:rsidRPr="007B685F" w:rsidRDefault="008264CD" w:rsidP="008264CD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36" w:type="dxa"/>
          </w:tcPr>
          <w:p w14:paraId="18E0E724" w14:textId="407C21FE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7100C79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hideMark/>
          </w:tcPr>
          <w:p w14:paraId="0DBB40DF" w14:textId="196F7B69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63B4665A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1AC78581" w14:textId="23EB1A0E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597489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hideMark/>
          </w:tcPr>
          <w:p w14:paraId="49D8A155" w14:textId="1DC5E6A8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264CD" w:rsidRPr="007B685F" w14:paraId="51FD5C4F" w14:textId="77777777" w:rsidTr="008E1F86">
        <w:tc>
          <w:tcPr>
            <w:tcW w:w="4644" w:type="dxa"/>
            <w:hideMark/>
          </w:tcPr>
          <w:p w14:paraId="48A58BC6" w14:textId="77777777" w:rsidR="008264CD" w:rsidRPr="007B685F" w:rsidRDefault="008264CD" w:rsidP="008264CD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936" w:type="dxa"/>
          </w:tcPr>
          <w:p w14:paraId="11F00C90" w14:textId="5181BE9D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11EBDCA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hideMark/>
          </w:tcPr>
          <w:p w14:paraId="5363C12D" w14:textId="416EBA6A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34F6D089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7BAAF4E7" w14:textId="0D5352F2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8239A7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hideMark/>
          </w:tcPr>
          <w:p w14:paraId="66EA9FB2" w14:textId="2E6BCAB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264CD" w:rsidRPr="007B685F" w14:paraId="1B97FF28" w14:textId="77777777" w:rsidTr="008E1F86">
        <w:tc>
          <w:tcPr>
            <w:tcW w:w="4644" w:type="dxa"/>
            <w:hideMark/>
          </w:tcPr>
          <w:p w14:paraId="7FCB2B12" w14:textId="77777777" w:rsidR="008264CD" w:rsidRPr="007B685F" w:rsidRDefault="008264CD" w:rsidP="008264CD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936" w:type="dxa"/>
          </w:tcPr>
          <w:p w14:paraId="304052B7" w14:textId="7F01ED3C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B21604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hideMark/>
          </w:tcPr>
          <w:p w14:paraId="010361A3" w14:textId="67003A19" w:rsidR="008264CD" w:rsidRPr="007B685F" w:rsidRDefault="002606E5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79C556F2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22A56C9E" w14:textId="50A1C8CF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449B3A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hideMark/>
          </w:tcPr>
          <w:p w14:paraId="4603D1E4" w14:textId="2F4F8A0F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264CD" w:rsidRPr="007B685F" w14:paraId="4AF1A2BF" w14:textId="77777777" w:rsidTr="008E1F86">
        <w:tc>
          <w:tcPr>
            <w:tcW w:w="4644" w:type="dxa"/>
          </w:tcPr>
          <w:p w14:paraId="31246784" w14:textId="77777777" w:rsidR="008264CD" w:rsidRPr="007B685F" w:rsidRDefault="008264CD" w:rsidP="008264CD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5CA3FF74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A8BF071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0593D6BA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A14F7A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2E72ADC0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05B99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57469C93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64CD" w:rsidRPr="007B685F" w14:paraId="0AC4FD65" w14:textId="77777777" w:rsidTr="008E1F86">
        <w:tc>
          <w:tcPr>
            <w:tcW w:w="4644" w:type="dxa"/>
          </w:tcPr>
          <w:p w14:paraId="2648BF13" w14:textId="77777777" w:rsidR="008264CD" w:rsidRPr="007B685F" w:rsidRDefault="008264CD" w:rsidP="008264CD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4FD6FDD7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D4F4F4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55C5F1EE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5DF27A1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7D00221A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93EC1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0E59169B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64CD" w:rsidRPr="007B685F" w14:paraId="0C93C409" w14:textId="77777777" w:rsidTr="008E1F86">
        <w:tc>
          <w:tcPr>
            <w:tcW w:w="4644" w:type="dxa"/>
          </w:tcPr>
          <w:p w14:paraId="7DA489FF" w14:textId="77777777" w:rsidR="008264CD" w:rsidRPr="007B685F" w:rsidRDefault="008264CD" w:rsidP="008264CD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2C4EF9BE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CCFBC79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787E4E9D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09AC32A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6C3DEBE9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038B1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1DDB9946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64CD" w:rsidRPr="007B685F" w14:paraId="3B858622" w14:textId="77777777" w:rsidTr="008E1F86">
        <w:tc>
          <w:tcPr>
            <w:tcW w:w="4644" w:type="dxa"/>
          </w:tcPr>
          <w:p w14:paraId="78FFB326" w14:textId="77777777" w:rsidR="008264CD" w:rsidRPr="007B685F" w:rsidRDefault="008264CD" w:rsidP="008264CD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488B590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BAA196D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179E2259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8986934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7A08C48E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98588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14347552" w14:textId="77777777" w:rsidR="008264CD" w:rsidRPr="007B685F" w:rsidRDefault="008264CD" w:rsidP="0082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1F86" w:rsidRPr="007B685F" w14:paraId="2E1BF77B" w14:textId="77777777" w:rsidTr="008E1F86">
        <w:tc>
          <w:tcPr>
            <w:tcW w:w="5580" w:type="dxa"/>
            <w:gridSpan w:val="2"/>
          </w:tcPr>
          <w:p w14:paraId="673782FB" w14:textId="0CB63AA2" w:rsidR="008E1F86" w:rsidRPr="007B685F" w:rsidRDefault="008E1F86" w:rsidP="008E1F86">
            <w:pPr>
              <w:tabs>
                <w:tab w:val="clear" w:pos="680"/>
                <w:tab w:val="decimal" w:pos="683"/>
              </w:tabs>
              <w:ind w:left="417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สำหรับแต่ละงวดสามเดือนสิ้นสุดวันที่ </w:t>
            </w:r>
            <w:r w:rsidRPr="002606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236" w:type="dxa"/>
          </w:tcPr>
          <w:p w14:paraId="57A8D48A" w14:textId="77777777" w:rsidR="008E1F86" w:rsidRPr="007B685F" w:rsidRDefault="008E1F86" w:rsidP="008264CD">
            <w:pPr>
              <w:tabs>
                <w:tab w:val="clear" w:pos="680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02EE878E" w14:textId="77777777" w:rsidR="008E1F86" w:rsidRPr="007B685F" w:rsidRDefault="008E1F86" w:rsidP="008264CD">
            <w:pPr>
              <w:tabs>
                <w:tab w:val="clear" w:pos="680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D308C3" w14:textId="77777777" w:rsidR="008E1F86" w:rsidRPr="007B685F" w:rsidRDefault="008E1F86" w:rsidP="008264CD">
            <w:pPr>
              <w:tabs>
                <w:tab w:val="clear" w:pos="680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2203E0D5" w14:textId="77777777" w:rsidR="008E1F86" w:rsidRPr="007B685F" w:rsidRDefault="008E1F86" w:rsidP="008264CD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51A82" w14:textId="77777777" w:rsidR="008E1F86" w:rsidRPr="007B685F" w:rsidRDefault="008E1F86" w:rsidP="008264CD">
            <w:pPr>
              <w:tabs>
                <w:tab w:val="clear" w:pos="680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4F669982" w14:textId="77777777" w:rsidR="008E1F86" w:rsidRPr="007B685F" w:rsidRDefault="008E1F86" w:rsidP="008264CD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6C70" w:rsidRPr="007B685F" w14:paraId="1EF9A734" w14:textId="77777777" w:rsidTr="003A6C70">
        <w:tc>
          <w:tcPr>
            <w:tcW w:w="4644" w:type="dxa"/>
          </w:tcPr>
          <w:p w14:paraId="0BF9F783" w14:textId="77777777" w:rsidR="003A6C70" w:rsidRPr="007B685F" w:rsidRDefault="003A6C70" w:rsidP="003A6C70">
            <w:pPr>
              <w:tabs>
                <w:tab w:val="clear" w:pos="227"/>
                <w:tab w:val="left" w:pos="252"/>
              </w:tabs>
              <w:ind w:left="-18" w:right="-108" w:firstLine="4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F9906DA" w14:textId="77777777" w:rsidR="003A6C70" w:rsidRPr="007B685F" w:rsidRDefault="003A6C70" w:rsidP="003A6C70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A89DC0" w14:textId="77777777" w:rsidR="003A6C70" w:rsidRPr="007B685F" w:rsidRDefault="003A6C70" w:rsidP="003A6C70">
            <w:pPr>
              <w:tabs>
                <w:tab w:val="clear" w:pos="680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6BB8D6AB" w14:textId="2E02458C" w:rsidR="003A6C70" w:rsidRPr="007B685F" w:rsidRDefault="003A6C70" w:rsidP="003A6C70">
            <w:pPr>
              <w:tabs>
                <w:tab w:val="clear" w:pos="680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D104B25" w14:textId="77777777" w:rsidR="003A6C70" w:rsidRPr="007B685F" w:rsidRDefault="003A6C70" w:rsidP="003A6C70">
            <w:pPr>
              <w:tabs>
                <w:tab w:val="clear" w:pos="680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8" w:type="dxa"/>
            <w:gridSpan w:val="3"/>
          </w:tcPr>
          <w:p w14:paraId="458F2134" w14:textId="16BB2348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A6C70" w:rsidRPr="007B685F" w14:paraId="773A9BAE" w14:textId="77777777" w:rsidTr="003A6C70">
        <w:tc>
          <w:tcPr>
            <w:tcW w:w="4644" w:type="dxa"/>
          </w:tcPr>
          <w:p w14:paraId="648F1107" w14:textId="77777777" w:rsidR="003A6C70" w:rsidRPr="007B685F" w:rsidRDefault="003A6C70" w:rsidP="003A6C70">
            <w:pPr>
              <w:tabs>
                <w:tab w:val="clear" w:pos="227"/>
                <w:tab w:val="left" w:pos="252"/>
              </w:tabs>
              <w:ind w:left="-18" w:right="-108" w:firstLine="4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4"/>
            <w:tcBorders>
              <w:bottom w:val="single" w:sz="4" w:space="0" w:color="auto"/>
            </w:tcBorders>
          </w:tcPr>
          <w:p w14:paraId="17B66CB9" w14:textId="0DE2F3CD" w:rsidR="003A6C70" w:rsidRPr="003A6C70" w:rsidRDefault="003A6C70" w:rsidP="003A6C7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C75B0A0" w14:textId="77777777" w:rsidR="003A6C70" w:rsidRPr="003A6C70" w:rsidRDefault="003A6C70" w:rsidP="003A6C7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</w:tcPr>
          <w:p w14:paraId="5A187483" w14:textId="5C0731CC" w:rsidR="003A6C70" w:rsidRPr="003A6C70" w:rsidRDefault="003A6C70" w:rsidP="003A6C7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C70" w:rsidRPr="007B685F" w14:paraId="3DDEA1B5" w14:textId="77777777" w:rsidTr="003A6C70">
        <w:tc>
          <w:tcPr>
            <w:tcW w:w="4644" w:type="dxa"/>
          </w:tcPr>
          <w:p w14:paraId="6D4370C7" w14:textId="77777777" w:rsidR="003A6C70" w:rsidRPr="008E1F86" w:rsidRDefault="003A6C70" w:rsidP="003A6C70">
            <w:pPr>
              <w:tabs>
                <w:tab w:val="clear" w:pos="227"/>
                <w:tab w:val="left" w:pos="252"/>
              </w:tabs>
              <w:ind w:left="-18" w:right="-108" w:firstLine="4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F4A6739" w14:textId="4AEE23B5" w:rsidR="003A6C70" w:rsidRPr="007B685F" w:rsidRDefault="003A6C70" w:rsidP="003A6C70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66C2F5" w14:textId="77777777" w:rsidR="003A6C70" w:rsidRPr="007B685F" w:rsidRDefault="003A6C70" w:rsidP="003A6C70">
            <w:pPr>
              <w:ind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21543" w14:textId="2CDCA761" w:rsidR="003A6C70" w:rsidRPr="007B685F" w:rsidRDefault="003A6C70" w:rsidP="003A6C70">
            <w:pPr>
              <w:ind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40" w:type="dxa"/>
          </w:tcPr>
          <w:p w14:paraId="59066050" w14:textId="77777777" w:rsidR="003A6C70" w:rsidRPr="007B685F" w:rsidRDefault="003A6C70" w:rsidP="003A6C70">
            <w:pPr>
              <w:ind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64A9C702" w14:textId="280DF8CD" w:rsidR="003A6C70" w:rsidRPr="007B685F" w:rsidRDefault="003A6C70" w:rsidP="003A6C70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04491C8" w14:textId="77777777" w:rsidR="003A6C70" w:rsidRPr="003A6C70" w:rsidRDefault="003A6C70" w:rsidP="003A6C70">
            <w:pPr>
              <w:ind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99A1BD" w14:textId="3B0E8BAB" w:rsidR="003A6C70" w:rsidRPr="007B685F" w:rsidRDefault="003A6C70" w:rsidP="003A6C70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A6C70" w:rsidRPr="007B685F" w14:paraId="4EABA33F" w14:textId="77777777" w:rsidTr="008E1F86">
        <w:tc>
          <w:tcPr>
            <w:tcW w:w="4644" w:type="dxa"/>
            <w:hideMark/>
          </w:tcPr>
          <w:p w14:paraId="32FD5B8B" w14:textId="7407FA6E" w:rsidR="003A6C70" w:rsidRPr="007B685F" w:rsidRDefault="003A6C70" w:rsidP="003A6C70">
            <w:pPr>
              <w:tabs>
                <w:tab w:val="clear" w:pos="227"/>
                <w:tab w:val="left" w:pos="252"/>
              </w:tabs>
              <w:ind w:left="-18" w:right="-108" w:firstLine="452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ข)      ค่าใช้จ่ายและอื่นๆ</w:t>
            </w:r>
          </w:p>
        </w:tc>
        <w:tc>
          <w:tcPr>
            <w:tcW w:w="936" w:type="dxa"/>
          </w:tcPr>
          <w:p w14:paraId="3CADBB63" w14:textId="77777777" w:rsidR="003A6C70" w:rsidRPr="007B685F" w:rsidRDefault="003A6C70" w:rsidP="003A6C70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FFAA146" w14:textId="77777777" w:rsidR="003A6C70" w:rsidRPr="007B685F" w:rsidRDefault="003A6C70" w:rsidP="003A6C70">
            <w:pPr>
              <w:tabs>
                <w:tab w:val="clear" w:pos="680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7D09F23D" w14:textId="77777777" w:rsidR="003A6C70" w:rsidRPr="007B685F" w:rsidRDefault="003A6C70" w:rsidP="003A6C70">
            <w:pPr>
              <w:tabs>
                <w:tab w:val="clear" w:pos="680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19EF916" w14:textId="77777777" w:rsidR="003A6C70" w:rsidRPr="007B685F" w:rsidRDefault="003A6C70" w:rsidP="003A6C70">
            <w:pPr>
              <w:tabs>
                <w:tab w:val="clear" w:pos="680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4AC67C43" w14:textId="77777777" w:rsidR="003A6C70" w:rsidRPr="007B685F" w:rsidRDefault="003A6C70" w:rsidP="003A6C70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9E3D1" w14:textId="77777777" w:rsidR="003A6C70" w:rsidRPr="007B685F" w:rsidRDefault="003A6C70" w:rsidP="003A6C70">
            <w:pPr>
              <w:tabs>
                <w:tab w:val="clear" w:pos="680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19C5A730" w14:textId="77777777" w:rsidR="003A6C70" w:rsidRPr="007B685F" w:rsidRDefault="003A6C70" w:rsidP="003A6C70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6C70" w:rsidRPr="007B685F" w14:paraId="51689C97" w14:textId="77777777" w:rsidTr="008E1F86">
        <w:tc>
          <w:tcPr>
            <w:tcW w:w="4644" w:type="dxa"/>
            <w:hideMark/>
          </w:tcPr>
          <w:p w14:paraId="29A27451" w14:textId="77777777" w:rsidR="003A6C70" w:rsidRPr="007B685F" w:rsidRDefault="003A6C70" w:rsidP="003A6C70">
            <w:pPr>
              <w:ind w:left="1045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936" w:type="dxa"/>
          </w:tcPr>
          <w:p w14:paraId="58550564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BCAF7C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71A4FFEF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1FB767F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06FDDDF3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877C3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574E6E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6C70" w:rsidRPr="007B685F" w14:paraId="08F24391" w14:textId="77777777" w:rsidTr="008E1F86">
        <w:tc>
          <w:tcPr>
            <w:tcW w:w="4644" w:type="dxa"/>
            <w:hideMark/>
          </w:tcPr>
          <w:p w14:paraId="354C2366" w14:textId="77777777" w:rsidR="003A6C70" w:rsidRPr="007B685F" w:rsidRDefault="003A6C70" w:rsidP="003A6C7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36" w:type="dxa"/>
          </w:tcPr>
          <w:p w14:paraId="44F6D207" w14:textId="4031D143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583</w:t>
            </w:r>
          </w:p>
        </w:tc>
        <w:tc>
          <w:tcPr>
            <w:tcW w:w="236" w:type="dxa"/>
          </w:tcPr>
          <w:p w14:paraId="4BE42571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hideMark/>
          </w:tcPr>
          <w:p w14:paraId="0A7D4429" w14:textId="22F8001F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332</w:t>
            </w:r>
          </w:p>
        </w:tc>
        <w:tc>
          <w:tcPr>
            <w:tcW w:w="240" w:type="dxa"/>
          </w:tcPr>
          <w:p w14:paraId="02AC7FC9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2EAEFFE9" w14:textId="43463921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0A9C68D7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D6EA665" w14:textId="04FBEDD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</w:tr>
      <w:tr w:rsidR="003A6C70" w:rsidRPr="007B685F" w14:paraId="7A58DDAA" w14:textId="77777777" w:rsidTr="008E1F86">
        <w:tc>
          <w:tcPr>
            <w:tcW w:w="4644" w:type="dxa"/>
            <w:hideMark/>
          </w:tcPr>
          <w:p w14:paraId="5116C11B" w14:textId="77777777" w:rsidR="003A6C70" w:rsidRPr="007B685F" w:rsidRDefault="003A6C70" w:rsidP="003A6C7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ค่าสิทธิในการใช้เครื่องหมายการค้า</w:t>
            </w:r>
          </w:p>
        </w:tc>
        <w:tc>
          <w:tcPr>
            <w:tcW w:w="936" w:type="dxa"/>
          </w:tcPr>
          <w:p w14:paraId="70FB01D2" w14:textId="79F70978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982</w:t>
            </w:r>
          </w:p>
        </w:tc>
        <w:tc>
          <w:tcPr>
            <w:tcW w:w="236" w:type="dxa"/>
          </w:tcPr>
          <w:p w14:paraId="6881CD66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hideMark/>
          </w:tcPr>
          <w:p w14:paraId="56B1A27D" w14:textId="0361BC91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741</w:t>
            </w:r>
          </w:p>
        </w:tc>
        <w:tc>
          <w:tcPr>
            <w:tcW w:w="240" w:type="dxa"/>
          </w:tcPr>
          <w:p w14:paraId="77B3667B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386F6B0E" w14:textId="50F22E1B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256AC0FE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B7AA000" w14:textId="6BA85413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3A6C70" w:rsidRPr="007B685F" w14:paraId="27B001C0" w14:textId="77777777" w:rsidTr="008E1F86">
        <w:tc>
          <w:tcPr>
            <w:tcW w:w="4644" w:type="dxa"/>
            <w:hideMark/>
          </w:tcPr>
          <w:p w14:paraId="3E3CAF67" w14:textId="77777777" w:rsidR="003A6C70" w:rsidRPr="007B685F" w:rsidRDefault="003A6C70" w:rsidP="003A6C7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936" w:type="dxa"/>
          </w:tcPr>
          <w:p w14:paraId="3921EAF2" w14:textId="60A6939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53F084C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  <w:hideMark/>
          </w:tcPr>
          <w:p w14:paraId="3E2E4944" w14:textId="5A1A5142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240" w:type="dxa"/>
          </w:tcPr>
          <w:p w14:paraId="10BD80A2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50FC92E7" w14:textId="57C75D5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9C8FC6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54448F8" w14:textId="5998BCDA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6C70" w:rsidRPr="007B685F" w14:paraId="334B5801" w14:textId="77777777" w:rsidTr="008E1F86">
        <w:trPr>
          <w:trHeight w:hRule="exact" w:val="344"/>
        </w:trPr>
        <w:tc>
          <w:tcPr>
            <w:tcW w:w="4644" w:type="dxa"/>
          </w:tcPr>
          <w:p w14:paraId="11A92E90" w14:textId="77777777" w:rsidR="003A6C70" w:rsidRPr="007B685F" w:rsidRDefault="003A6C70" w:rsidP="003A6C7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</w:tcPr>
          <w:p w14:paraId="226C1132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DC7E90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73F01428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C422510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7094AB41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AD1A8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C9C305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6C70" w:rsidRPr="007B685F" w14:paraId="69DB9B7F" w14:textId="77777777" w:rsidTr="008E1F86">
        <w:tc>
          <w:tcPr>
            <w:tcW w:w="4644" w:type="dxa"/>
            <w:hideMark/>
          </w:tcPr>
          <w:p w14:paraId="6C7BF940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6B15F2C0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440E9C2C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7F8A1787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FB5842F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219CFFE1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11782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BF959D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6C70" w:rsidRPr="007B685F" w14:paraId="1009CF71" w14:textId="77777777" w:rsidTr="008E1F86">
        <w:tc>
          <w:tcPr>
            <w:tcW w:w="4644" w:type="dxa"/>
            <w:hideMark/>
          </w:tcPr>
          <w:p w14:paraId="28E953E5" w14:textId="77777777" w:rsidR="003A6C70" w:rsidRPr="007B685F" w:rsidRDefault="003A6C70" w:rsidP="003A6C7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36" w:type="dxa"/>
          </w:tcPr>
          <w:p w14:paraId="1A443C3B" w14:textId="1CD45CB6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46C75436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hideMark/>
          </w:tcPr>
          <w:p w14:paraId="67F67EF8" w14:textId="463F1A8E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671EAC0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0B47AEDB" w14:textId="5ECC8095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554</w:t>
            </w:r>
          </w:p>
        </w:tc>
        <w:tc>
          <w:tcPr>
            <w:tcW w:w="270" w:type="dxa"/>
          </w:tcPr>
          <w:p w14:paraId="580BB8A3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4B71E14" w14:textId="45451EF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750</w:t>
            </w:r>
          </w:p>
        </w:tc>
      </w:tr>
      <w:tr w:rsidR="003A6C70" w:rsidRPr="007B685F" w14:paraId="02248BDB" w14:textId="77777777" w:rsidTr="008E1F86">
        <w:tc>
          <w:tcPr>
            <w:tcW w:w="4644" w:type="dxa"/>
          </w:tcPr>
          <w:p w14:paraId="3CA82885" w14:textId="5648ED7D" w:rsidR="003A6C70" w:rsidRPr="007B685F" w:rsidRDefault="003A6C70" w:rsidP="003A6C7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36" w:type="dxa"/>
          </w:tcPr>
          <w:p w14:paraId="1A274FC9" w14:textId="19F56FC9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712C80D9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5357F2D3" w14:textId="46CBBE22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00B7B5D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0388A283" w14:textId="43958236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2BCF3BA8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305B1F" w14:textId="114A0382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6C70" w:rsidRPr="007B685F" w14:paraId="62EDCC92" w14:textId="77777777" w:rsidTr="008E1F86">
        <w:tc>
          <w:tcPr>
            <w:tcW w:w="4644" w:type="dxa"/>
            <w:hideMark/>
          </w:tcPr>
          <w:p w14:paraId="6367E449" w14:textId="77777777" w:rsidR="003A6C70" w:rsidRPr="007B685F" w:rsidRDefault="003A6C70" w:rsidP="003A6C7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36" w:type="dxa"/>
          </w:tcPr>
          <w:p w14:paraId="23ADB43D" w14:textId="77CE384D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59E85B54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hideMark/>
          </w:tcPr>
          <w:p w14:paraId="4204972F" w14:textId="2A2F5965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528AE9B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44BF438E" w14:textId="0D0A88DD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788F70DB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1E96C55" w14:textId="33954140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  <w:tr w:rsidR="003A6C70" w:rsidRPr="007B685F" w14:paraId="44DBF989" w14:textId="77777777" w:rsidTr="008E1F86">
        <w:tc>
          <w:tcPr>
            <w:tcW w:w="4644" w:type="dxa"/>
            <w:hideMark/>
          </w:tcPr>
          <w:p w14:paraId="57CDF91F" w14:textId="77777777" w:rsidR="003A6C70" w:rsidRPr="007B685F" w:rsidRDefault="003A6C70" w:rsidP="003A6C7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ค่าเช่าและค่าบริการ</w:t>
            </w:r>
          </w:p>
        </w:tc>
        <w:tc>
          <w:tcPr>
            <w:tcW w:w="936" w:type="dxa"/>
          </w:tcPr>
          <w:p w14:paraId="13DAEC50" w14:textId="3D52CA59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50A86891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hideMark/>
          </w:tcPr>
          <w:p w14:paraId="67C062A8" w14:textId="1223534B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A95BB05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3D348F8D" w14:textId="6E8EB59D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473DACF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B9DEEBA" w14:textId="743C1BC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3A6C70" w:rsidRPr="007B685F" w14:paraId="4CB78920" w14:textId="77777777" w:rsidTr="008E1F86">
        <w:tc>
          <w:tcPr>
            <w:tcW w:w="4644" w:type="dxa"/>
            <w:hideMark/>
          </w:tcPr>
          <w:p w14:paraId="4600DDCD" w14:textId="77777777" w:rsidR="003A6C70" w:rsidRPr="007B685F" w:rsidRDefault="003A6C70" w:rsidP="003A6C7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936" w:type="dxa"/>
          </w:tcPr>
          <w:p w14:paraId="2A49E3EE" w14:textId="2C299339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6FB9EEDC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hideMark/>
          </w:tcPr>
          <w:p w14:paraId="4B0D601D" w14:textId="428BC2B4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B2D0B7B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6A1E4A71" w14:textId="4A3FC43E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71ACC4F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A1CC4D2" w14:textId="75240908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A6C70" w:rsidRPr="007B685F" w14:paraId="5DC3AF96" w14:textId="77777777" w:rsidTr="008E1F86">
        <w:tc>
          <w:tcPr>
            <w:tcW w:w="4644" w:type="dxa"/>
            <w:hideMark/>
          </w:tcPr>
          <w:p w14:paraId="38146C7D" w14:textId="77777777" w:rsidR="003A6C70" w:rsidRPr="007B685F" w:rsidRDefault="003A6C70" w:rsidP="003A6C7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ค่าใช้จ่ายอื่นๆ</w:t>
            </w:r>
          </w:p>
        </w:tc>
        <w:tc>
          <w:tcPr>
            <w:tcW w:w="936" w:type="dxa"/>
          </w:tcPr>
          <w:p w14:paraId="0292C56A" w14:textId="5201B1D8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53AC2A5B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hideMark/>
          </w:tcPr>
          <w:p w14:paraId="0EE1BD68" w14:textId="0C87311C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52BE8D2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008F6FF3" w14:textId="17CA4138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9C65E79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A230D57" w14:textId="5644C168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3A6C70" w:rsidRPr="007B685F" w14:paraId="21F86EB5" w14:textId="77777777" w:rsidTr="008E1F86">
        <w:trPr>
          <w:trHeight w:hRule="exact" w:val="398"/>
        </w:trPr>
        <w:tc>
          <w:tcPr>
            <w:tcW w:w="4644" w:type="dxa"/>
          </w:tcPr>
          <w:p w14:paraId="37340215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5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140AB61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8FB9A95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376600A6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F33B4D2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5DACD84B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2A6B0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F187ED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6C70" w:rsidRPr="007B685F" w14:paraId="5A71FE76" w14:textId="77777777" w:rsidTr="008E1F86">
        <w:tc>
          <w:tcPr>
            <w:tcW w:w="4644" w:type="dxa"/>
          </w:tcPr>
          <w:p w14:paraId="2F1268DF" w14:textId="77777777" w:rsidR="003A6C70" w:rsidRPr="007B685F" w:rsidRDefault="003A6C70" w:rsidP="003A6C70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936" w:type="dxa"/>
          </w:tcPr>
          <w:p w14:paraId="704DF193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3987F0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2F2105FD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0EF81DF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1F55FC04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B1DB2D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02323042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6C70" w:rsidRPr="007B685F" w14:paraId="7DF95EA8" w14:textId="77777777" w:rsidTr="008E1F86">
        <w:tc>
          <w:tcPr>
            <w:tcW w:w="4644" w:type="dxa"/>
          </w:tcPr>
          <w:p w14:paraId="623BCE55" w14:textId="77777777" w:rsidR="003A6C70" w:rsidRPr="007B685F" w:rsidRDefault="003A6C70" w:rsidP="003A6C70">
            <w:pPr>
              <w:tabs>
                <w:tab w:val="clear" w:pos="227"/>
                <w:tab w:val="left" w:pos="252"/>
              </w:tabs>
              <w:ind w:left="-1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 </w:t>
            </w:r>
          </w:p>
        </w:tc>
        <w:tc>
          <w:tcPr>
            <w:tcW w:w="936" w:type="dxa"/>
          </w:tcPr>
          <w:p w14:paraId="2B677F14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82E0D5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03F8188F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FD2DCDF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37703652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0C36D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57B60C0E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6C70" w:rsidRPr="007B685F" w14:paraId="0394299C" w14:textId="77777777" w:rsidTr="008E1F86">
        <w:tc>
          <w:tcPr>
            <w:tcW w:w="4644" w:type="dxa"/>
            <w:hideMark/>
          </w:tcPr>
          <w:p w14:paraId="62B1509C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ซื้อวัตถุดิบและสินค้า</w:t>
            </w:r>
          </w:p>
        </w:tc>
        <w:tc>
          <w:tcPr>
            <w:tcW w:w="936" w:type="dxa"/>
          </w:tcPr>
          <w:p w14:paraId="476E5AFF" w14:textId="725C4DF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="001C796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2" w:type="dxa"/>
            <w:gridSpan w:val="2"/>
          </w:tcPr>
          <w:p w14:paraId="6FA5B8CF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hideMark/>
          </w:tcPr>
          <w:p w14:paraId="43AFC4AD" w14:textId="134B602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888</w:t>
            </w:r>
          </w:p>
        </w:tc>
        <w:tc>
          <w:tcPr>
            <w:tcW w:w="240" w:type="dxa"/>
          </w:tcPr>
          <w:p w14:paraId="4918F4D8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5D75CDB2" w14:textId="04BF933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0B610D98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5533139" w14:textId="402BD672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</w:tr>
      <w:tr w:rsidR="003A6C70" w:rsidRPr="007B685F" w14:paraId="07E6FBB8" w14:textId="77777777" w:rsidTr="008E1F86">
        <w:tc>
          <w:tcPr>
            <w:tcW w:w="4644" w:type="dxa"/>
            <w:hideMark/>
          </w:tcPr>
          <w:p w14:paraId="660CE73D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ต้นทุนงานก่อสร้างอาคาร </w:t>
            </w:r>
          </w:p>
        </w:tc>
        <w:tc>
          <w:tcPr>
            <w:tcW w:w="936" w:type="dxa"/>
          </w:tcPr>
          <w:p w14:paraId="180FF763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37925DD8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0526E8E3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0C0EF88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44B20E8C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4D80A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40E6E7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6C70" w:rsidRPr="007B685F" w14:paraId="43ECD296" w14:textId="77777777" w:rsidTr="008E1F86">
        <w:tc>
          <w:tcPr>
            <w:tcW w:w="4644" w:type="dxa"/>
            <w:hideMark/>
          </w:tcPr>
          <w:p w14:paraId="4353867A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สิ่งปลูกสร้างและอื่นๆ</w:t>
            </w:r>
          </w:p>
        </w:tc>
        <w:tc>
          <w:tcPr>
            <w:tcW w:w="936" w:type="dxa"/>
          </w:tcPr>
          <w:p w14:paraId="765ADED8" w14:textId="1AC566CB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773</w:t>
            </w:r>
          </w:p>
        </w:tc>
        <w:tc>
          <w:tcPr>
            <w:tcW w:w="242" w:type="dxa"/>
            <w:gridSpan w:val="2"/>
          </w:tcPr>
          <w:p w14:paraId="1723ED39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hideMark/>
          </w:tcPr>
          <w:p w14:paraId="585054C9" w14:textId="3AC19F99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733</w:t>
            </w:r>
          </w:p>
        </w:tc>
        <w:tc>
          <w:tcPr>
            <w:tcW w:w="240" w:type="dxa"/>
          </w:tcPr>
          <w:p w14:paraId="1CD17BE3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2B8A7747" w14:textId="3A1FC9C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7A0EA107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E447943" w14:textId="1D229513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  <w:tr w:rsidR="003A6C70" w:rsidRPr="007B685F" w14:paraId="16BB0654" w14:textId="77777777" w:rsidTr="008E1F86">
        <w:tc>
          <w:tcPr>
            <w:tcW w:w="4644" w:type="dxa"/>
            <w:hideMark/>
          </w:tcPr>
          <w:p w14:paraId="6F5796C3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936" w:type="dxa"/>
          </w:tcPr>
          <w:p w14:paraId="0E3FA19E" w14:textId="06D0CFAB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307</w:t>
            </w:r>
          </w:p>
        </w:tc>
        <w:tc>
          <w:tcPr>
            <w:tcW w:w="242" w:type="dxa"/>
            <w:gridSpan w:val="2"/>
          </w:tcPr>
          <w:p w14:paraId="3A27D7BB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hideMark/>
          </w:tcPr>
          <w:p w14:paraId="258BF6A7" w14:textId="432AF4F0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466</w:t>
            </w:r>
          </w:p>
        </w:tc>
        <w:tc>
          <w:tcPr>
            <w:tcW w:w="240" w:type="dxa"/>
          </w:tcPr>
          <w:p w14:paraId="058236B8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6F79E059" w14:textId="44D3D829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31A09651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8B36F20" w14:textId="39966040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  <w:tr w:rsidR="003A6C70" w:rsidRPr="007B685F" w14:paraId="170C35B3" w14:textId="77777777" w:rsidTr="008E1F86">
        <w:tc>
          <w:tcPr>
            <w:tcW w:w="4644" w:type="dxa"/>
          </w:tcPr>
          <w:p w14:paraId="3A4CEE69" w14:textId="69CC2F7C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28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ซื้อสินทรัพย์สิทธิการใช้</w:t>
            </w:r>
          </w:p>
        </w:tc>
        <w:tc>
          <w:tcPr>
            <w:tcW w:w="936" w:type="dxa"/>
          </w:tcPr>
          <w:p w14:paraId="3463113B" w14:textId="5A146D0A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132</w:t>
            </w:r>
          </w:p>
        </w:tc>
        <w:tc>
          <w:tcPr>
            <w:tcW w:w="242" w:type="dxa"/>
            <w:gridSpan w:val="2"/>
          </w:tcPr>
          <w:p w14:paraId="5798CB2A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1BB6F615" w14:textId="59469A9C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50B45B7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2C7E5F43" w14:textId="33051282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071968C2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D47EAA" w14:textId="1179AE2B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6C70" w:rsidRPr="007B685F" w14:paraId="3A2412BC" w14:textId="77777777" w:rsidTr="008E1F86">
        <w:tc>
          <w:tcPr>
            <w:tcW w:w="4644" w:type="dxa"/>
          </w:tcPr>
          <w:p w14:paraId="1FEE86FB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ซื้ออุปกรณ์และอื่นๆ</w:t>
            </w:r>
          </w:p>
        </w:tc>
        <w:tc>
          <w:tcPr>
            <w:tcW w:w="936" w:type="dxa"/>
          </w:tcPr>
          <w:p w14:paraId="1CBD0315" w14:textId="215DFEE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42" w:type="dxa"/>
            <w:gridSpan w:val="2"/>
          </w:tcPr>
          <w:p w14:paraId="1A2C0370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258CAC1E" w14:textId="7F697BD1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240" w:type="dxa"/>
          </w:tcPr>
          <w:p w14:paraId="20B3B8DE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29C7D871" w14:textId="7C417166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2C73EF0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C67FDC" w14:textId="220E7B1E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3A6C70" w:rsidRPr="007B685F" w14:paraId="74111E0D" w14:textId="77777777" w:rsidTr="008E1F86">
        <w:tc>
          <w:tcPr>
            <w:tcW w:w="4644" w:type="dxa"/>
          </w:tcPr>
          <w:p w14:paraId="14EF7AC9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ค่าฝึกอบรมและสัม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นา</w:t>
            </w:r>
          </w:p>
        </w:tc>
        <w:tc>
          <w:tcPr>
            <w:tcW w:w="936" w:type="dxa"/>
          </w:tcPr>
          <w:p w14:paraId="4246253F" w14:textId="3310593C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42" w:type="dxa"/>
            <w:gridSpan w:val="2"/>
          </w:tcPr>
          <w:p w14:paraId="180FAC85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2C5A1A7F" w14:textId="7AEF3BA2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240" w:type="dxa"/>
          </w:tcPr>
          <w:p w14:paraId="17B74C1C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6DEF9D12" w14:textId="7144B452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C699FA5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1E4A32" w14:textId="2B70B2D9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A6C70" w:rsidRPr="007B685F" w14:paraId="503813F4" w14:textId="77777777" w:rsidTr="008E1F86">
        <w:tc>
          <w:tcPr>
            <w:tcW w:w="4644" w:type="dxa"/>
          </w:tcPr>
          <w:p w14:paraId="3476E47C" w14:textId="2A369602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ค่าตอบแทนการใช้ระบบงาน</w:t>
            </w:r>
          </w:p>
        </w:tc>
        <w:tc>
          <w:tcPr>
            <w:tcW w:w="936" w:type="dxa"/>
          </w:tcPr>
          <w:p w14:paraId="502848CE" w14:textId="5F22BC3C" w:rsidR="003A6C70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42" w:type="dxa"/>
            <w:gridSpan w:val="2"/>
          </w:tcPr>
          <w:p w14:paraId="347DE5EC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5CEA5577" w14:textId="17FB5954" w:rsidR="003A6C70" w:rsidRPr="007B685F" w:rsidRDefault="00791FEF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40" w:type="dxa"/>
          </w:tcPr>
          <w:p w14:paraId="24DDA20E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659EB52C" w14:textId="161AA38F" w:rsidR="003A6C70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93AC5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704C9D" w14:textId="17016E3B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6C70" w:rsidRPr="007B685F" w14:paraId="5F2A9F2A" w14:textId="77777777" w:rsidTr="008E1F86">
        <w:tc>
          <w:tcPr>
            <w:tcW w:w="4644" w:type="dxa"/>
          </w:tcPr>
          <w:p w14:paraId="4FBADA46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สิทธิในการใช้เครื่องหมายการค้า</w:t>
            </w:r>
          </w:p>
        </w:tc>
        <w:tc>
          <w:tcPr>
            <w:tcW w:w="936" w:type="dxa"/>
          </w:tcPr>
          <w:p w14:paraId="4E548B84" w14:textId="5480C50D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42" w:type="dxa"/>
            <w:gridSpan w:val="2"/>
          </w:tcPr>
          <w:p w14:paraId="1C7929DC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6F47ADC4" w14:textId="3F588898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40" w:type="dxa"/>
          </w:tcPr>
          <w:p w14:paraId="2BE23808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208C6040" w14:textId="098CD5B3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554CD1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0D867" w14:textId="038D8D88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6C70" w:rsidRPr="007B685F" w14:paraId="77C04759" w14:textId="77777777" w:rsidTr="008E1F86">
        <w:tc>
          <w:tcPr>
            <w:tcW w:w="4644" w:type="dxa"/>
          </w:tcPr>
          <w:p w14:paraId="5FDBF872" w14:textId="48EB149E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936" w:type="dxa"/>
          </w:tcPr>
          <w:p w14:paraId="14D70AB4" w14:textId="52F4663C" w:rsidR="003A6C70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2" w:type="dxa"/>
            <w:gridSpan w:val="2"/>
          </w:tcPr>
          <w:p w14:paraId="18C25457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722A42E0" w14:textId="0A97C97C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5A549132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795314E2" w14:textId="2D68AC54" w:rsidR="003A6C70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552D9F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C3E8A0" w14:textId="23A7F054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6C70" w:rsidRPr="007B685F" w14:paraId="1FD0C364" w14:textId="77777777" w:rsidTr="008E1F86">
        <w:tc>
          <w:tcPr>
            <w:tcW w:w="4644" w:type="dxa"/>
            <w:shd w:val="clear" w:color="auto" w:fill="FFFFFF"/>
            <w:hideMark/>
          </w:tcPr>
          <w:p w14:paraId="06165CAE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ค่าใช้จ่ายอื่นๆ</w:t>
            </w:r>
          </w:p>
        </w:tc>
        <w:tc>
          <w:tcPr>
            <w:tcW w:w="936" w:type="dxa"/>
            <w:shd w:val="clear" w:color="auto" w:fill="FFFFFF"/>
          </w:tcPr>
          <w:p w14:paraId="22EE44AC" w14:textId="0305579E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  <w:tc>
          <w:tcPr>
            <w:tcW w:w="242" w:type="dxa"/>
            <w:gridSpan w:val="2"/>
            <w:shd w:val="clear" w:color="auto" w:fill="FFFFFF"/>
          </w:tcPr>
          <w:p w14:paraId="29CD3C93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FFFFFF"/>
            <w:hideMark/>
          </w:tcPr>
          <w:p w14:paraId="41998ED2" w14:textId="3AB09AEA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393</w:t>
            </w:r>
          </w:p>
        </w:tc>
        <w:tc>
          <w:tcPr>
            <w:tcW w:w="240" w:type="dxa"/>
            <w:shd w:val="clear" w:color="auto" w:fill="FFFFFF"/>
          </w:tcPr>
          <w:p w14:paraId="3B08E9B4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  <w:shd w:val="clear" w:color="auto" w:fill="FFFFFF"/>
          </w:tcPr>
          <w:p w14:paraId="5FFA68F1" w14:textId="401C383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shd w:val="clear" w:color="auto" w:fill="FFFFFF"/>
          </w:tcPr>
          <w:p w14:paraId="2498DB7D" w14:textId="77777777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hideMark/>
          </w:tcPr>
          <w:p w14:paraId="17292081" w14:textId="0638830B" w:rsidR="003A6C70" w:rsidRPr="007B685F" w:rsidRDefault="003A6C70" w:rsidP="003A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</w:tbl>
    <w:p w14:paraId="26E49498" w14:textId="5577A3DC" w:rsidR="00D36E45" w:rsidRDefault="00D36E45" w:rsidP="00D36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 w:cs="Angsana New"/>
          <w:b/>
          <w:bCs/>
          <w:i/>
          <w:iCs/>
          <w:sz w:val="2"/>
          <w:szCs w:val="2"/>
        </w:rPr>
      </w:pPr>
    </w:p>
    <w:p w14:paraId="69D60683" w14:textId="77777777" w:rsidR="00791FEF" w:rsidRPr="007B685F" w:rsidRDefault="00791FEF" w:rsidP="00D36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 w:cs="Angsana New"/>
          <w:b/>
          <w:bCs/>
          <w:i/>
          <w:iCs/>
          <w:sz w:val="2"/>
          <w:szCs w:val="2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14"/>
        <w:gridCol w:w="894"/>
        <w:gridCol w:w="270"/>
        <w:gridCol w:w="984"/>
        <w:gridCol w:w="270"/>
        <w:gridCol w:w="984"/>
        <w:gridCol w:w="270"/>
        <w:gridCol w:w="894"/>
      </w:tblGrid>
      <w:tr w:rsidR="00BB642B" w:rsidRPr="007B685F" w14:paraId="3E66C327" w14:textId="77777777" w:rsidTr="005346D6">
        <w:trPr>
          <w:trHeight w:val="302"/>
        </w:trPr>
        <w:tc>
          <w:tcPr>
            <w:tcW w:w="6762" w:type="dxa"/>
            <w:gridSpan w:val="4"/>
          </w:tcPr>
          <w:p w14:paraId="78555F2F" w14:textId="4B7561CB" w:rsidR="00BB642B" w:rsidRPr="00BB642B" w:rsidRDefault="00BB642B" w:rsidP="00BB642B">
            <w:pPr>
              <w:tabs>
                <w:tab w:val="decimal" w:pos="1170"/>
              </w:tabs>
              <w:ind w:left="1170" w:hanging="75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สำหรับแต่ละงวดหกเดือนสิ้นสุดวันที่ </w:t>
            </w:r>
            <w:r w:rsidRPr="002606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70" w:type="dxa"/>
          </w:tcPr>
          <w:p w14:paraId="7E317CBD" w14:textId="77777777" w:rsidR="00BB642B" w:rsidRPr="007B685F" w:rsidRDefault="00BB642B" w:rsidP="0051475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</w:tcPr>
          <w:p w14:paraId="4B8B69CD" w14:textId="77777777" w:rsidR="00BB642B" w:rsidRPr="007B685F" w:rsidRDefault="00BB642B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36E45" w:rsidRPr="007B685F" w14:paraId="4D9BAEC8" w14:textId="77777777" w:rsidTr="00BB642B">
        <w:trPr>
          <w:trHeight w:val="302"/>
        </w:trPr>
        <w:tc>
          <w:tcPr>
            <w:tcW w:w="4614" w:type="dxa"/>
            <w:vAlign w:val="center"/>
          </w:tcPr>
          <w:p w14:paraId="7316967F" w14:textId="77777777" w:rsidR="00D36E45" w:rsidRPr="007B685F" w:rsidRDefault="00D36E45" w:rsidP="0051475B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449872EF" w14:textId="77777777" w:rsidR="00D36E45" w:rsidRPr="007B685F" w:rsidRDefault="00D36E45" w:rsidP="0051475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77E0AC6" w14:textId="77777777" w:rsidR="00D36E45" w:rsidRPr="007B685F" w:rsidRDefault="00D36E45" w:rsidP="0051475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29702081" w14:textId="77777777" w:rsidR="00D36E45" w:rsidRPr="007B685F" w:rsidRDefault="00D36E4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36E45" w:rsidRPr="007B685F" w14:paraId="5A932B80" w14:textId="77777777" w:rsidTr="00DD1F91">
        <w:tc>
          <w:tcPr>
            <w:tcW w:w="4614" w:type="dxa"/>
          </w:tcPr>
          <w:p w14:paraId="688D1827" w14:textId="77777777" w:rsidR="00D36E45" w:rsidRPr="007B685F" w:rsidRDefault="00D36E45" w:rsidP="0051475B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E486C8" w14:textId="77777777" w:rsidR="00D36E45" w:rsidRPr="007B685F" w:rsidRDefault="00D36E45" w:rsidP="0051475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136EBC" w14:textId="77777777" w:rsidR="00D36E45" w:rsidRPr="007B685F" w:rsidRDefault="00D36E45" w:rsidP="0051475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8C1876" w14:textId="77777777" w:rsidR="00D36E45" w:rsidRPr="007B685F" w:rsidRDefault="00D36E45" w:rsidP="0051475B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C97" w:rsidRPr="007B685F" w14:paraId="4EFF3A62" w14:textId="77777777" w:rsidTr="00DD1F91">
        <w:tc>
          <w:tcPr>
            <w:tcW w:w="4614" w:type="dxa"/>
          </w:tcPr>
          <w:p w14:paraId="5AF8B606" w14:textId="77777777" w:rsidR="00782C97" w:rsidRPr="007B685F" w:rsidRDefault="00782C97" w:rsidP="00782C9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6BECEF" w14:textId="53F93D4A" w:rsidR="00782C97" w:rsidRPr="007B685F" w:rsidRDefault="002606E5" w:rsidP="00782C9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D3DC0" w14:textId="77777777" w:rsidR="00782C97" w:rsidRPr="007B685F" w:rsidRDefault="00782C97" w:rsidP="00782C9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E6E00A" w14:textId="764B47D2" w:rsidR="00782C97" w:rsidRPr="007B685F" w:rsidRDefault="002606E5" w:rsidP="00782C9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22DD20C" w14:textId="77777777" w:rsidR="00782C97" w:rsidRPr="007B685F" w:rsidRDefault="00782C97" w:rsidP="00782C9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DFFE35" w14:textId="01A88A02" w:rsidR="00782C97" w:rsidRPr="007B685F" w:rsidRDefault="002606E5" w:rsidP="00782C9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82E05" w14:textId="77777777" w:rsidR="00782C97" w:rsidRPr="007B685F" w:rsidRDefault="00782C97" w:rsidP="00782C9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7A258C" w14:textId="0C85A7C4" w:rsidR="00782C97" w:rsidRPr="007B685F" w:rsidRDefault="002606E5" w:rsidP="00782C9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36E45" w:rsidRPr="007B685F" w14:paraId="4B71094A" w14:textId="77777777" w:rsidTr="00DD1F91">
        <w:tc>
          <w:tcPr>
            <w:tcW w:w="4614" w:type="dxa"/>
            <w:hideMark/>
          </w:tcPr>
          <w:p w14:paraId="306FA93B" w14:textId="77777777" w:rsidR="00D36E45" w:rsidRPr="007B685F" w:rsidRDefault="00D36E45" w:rsidP="00027E44">
            <w:pPr>
              <w:tabs>
                <w:tab w:val="clear" w:pos="227"/>
                <w:tab w:val="clear" w:pos="907"/>
                <w:tab w:val="left" w:pos="252"/>
                <w:tab w:val="left" w:pos="884"/>
              </w:tabs>
              <w:ind w:left="-18" w:right="-108" w:firstLine="43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ก) 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894" w:type="dxa"/>
          </w:tcPr>
          <w:p w14:paraId="46BBF7ED" w14:textId="77777777" w:rsidR="00D36E45" w:rsidRPr="007B685F" w:rsidRDefault="00D36E45" w:rsidP="0051475B">
            <w:pPr>
              <w:tabs>
                <w:tab w:val="decimal" w:pos="6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423217B" w14:textId="77777777" w:rsidR="00D36E45" w:rsidRPr="007B685F" w:rsidRDefault="00D36E45" w:rsidP="0051475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2C8321E" w14:textId="77777777" w:rsidR="00D36E45" w:rsidRPr="007B685F" w:rsidRDefault="00D36E45" w:rsidP="0051475B">
            <w:pPr>
              <w:tabs>
                <w:tab w:val="decimal" w:pos="792"/>
              </w:tabs>
              <w:ind w:left="-19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153778DA" w14:textId="77777777" w:rsidR="00D36E45" w:rsidRPr="007B685F" w:rsidRDefault="00D36E45" w:rsidP="0051475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C23EF68" w14:textId="77777777" w:rsidR="00D36E45" w:rsidRPr="007B685F" w:rsidRDefault="00D36E45" w:rsidP="0051475B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59A422B3" w14:textId="77777777" w:rsidR="00D36E45" w:rsidRPr="007B685F" w:rsidRDefault="00D36E45" w:rsidP="0051475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8D41688" w14:textId="77777777" w:rsidR="00D36E45" w:rsidRPr="007B685F" w:rsidRDefault="00D36E45" w:rsidP="0051475B">
            <w:pPr>
              <w:tabs>
                <w:tab w:val="decimal" w:pos="76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</w:tr>
      <w:tr w:rsidR="00D36E45" w:rsidRPr="007B685F" w14:paraId="04DA802E" w14:textId="77777777" w:rsidTr="00DD1F91">
        <w:tc>
          <w:tcPr>
            <w:tcW w:w="4614" w:type="dxa"/>
            <w:hideMark/>
          </w:tcPr>
          <w:p w14:paraId="4A7E4A54" w14:textId="77777777" w:rsidR="00D36E45" w:rsidRPr="007B685F" w:rsidRDefault="00D36E45" w:rsidP="0051475B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4" w:type="dxa"/>
          </w:tcPr>
          <w:p w14:paraId="69F64850" w14:textId="77777777" w:rsidR="00D36E45" w:rsidRPr="007B685F" w:rsidRDefault="00D36E4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411010" w14:textId="77777777" w:rsidR="00D36E45" w:rsidRPr="007B685F" w:rsidRDefault="00D36E4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311F7F9" w14:textId="77777777" w:rsidR="00D36E45" w:rsidRPr="007B685F" w:rsidRDefault="00D36E4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2F435" w14:textId="77777777" w:rsidR="00D36E45" w:rsidRPr="007B685F" w:rsidRDefault="00D36E4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63F6C8C" w14:textId="77777777" w:rsidR="00D36E45" w:rsidRPr="007B685F" w:rsidRDefault="00D36E4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401CB" w14:textId="77777777" w:rsidR="00D36E45" w:rsidRPr="007B685F" w:rsidRDefault="00D36E4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8356E70" w14:textId="77777777" w:rsidR="00D36E45" w:rsidRPr="007B685F" w:rsidRDefault="00D36E4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2C97" w:rsidRPr="007B685F" w14:paraId="0A1A0CE3" w14:textId="77777777" w:rsidTr="00DD1F91">
        <w:tc>
          <w:tcPr>
            <w:tcW w:w="4614" w:type="dxa"/>
          </w:tcPr>
          <w:p w14:paraId="4D740EBF" w14:textId="77777777" w:rsidR="00782C97" w:rsidRPr="007B685F" w:rsidRDefault="00782C97" w:rsidP="00782C97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</w:tcPr>
          <w:p w14:paraId="78668B67" w14:textId="347CBADF" w:rsidR="00782C97" w:rsidRPr="007B685F" w:rsidRDefault="00E559D2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FEDC57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C57BB11" w14:textId="58CE5474" w:rsidR="00782C97" w:rsidRPr="007B685F" w:rsidRDefault="002606E5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B03D43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02B151F" w14:textId="69787EE0" w:rsidR="00782C97" w:rsidRPr="007B685F" w:rsidRDefault="008166A4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D621C0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64D99445" w14:textId="41AF0E5E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2C97" w:rsidRPr="007B685F" w14:paraId="3B84E27F" w14:textId="77777777" w:rsidTr="00DD1F91">
        <w:tc>
          <w:tcPr>
            <w:tcW w:w="4614" w:type="dxa"/>
            <w:hideMark/>
          </w:tcPr>
          <w:p w14:paraId="246D1092" w14:textId="77777777" w:rsidR="00782C97" w:rsidRPr="007B685F" w:rsidRDefault="00782C97" w:rsidP="00976837">
            <w:pPr>
              <w:pStyle w:val="a1"/>
              <w:tabs>
                <w:tab w:val="left" w:pos="3901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4" w:type="dxa"/>
          </w:tcPr>
          <w:p w14:paraId="07217C0C" w14:textId="2E8EB3DA" w:rsidR="00782C97" w:rsidRPr="007B685F" w:rsidRDefault="002606E5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A08505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6B1BCE2E" w14:textId="31EE8249" w:rsidR="00782C97" w:rsidRPr="007B685F" w:rsidRDefault="002606E5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4C1B1D9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5D0A47B" w14:textId="4EA8345C" w:rsidR="00782C97" w:rsidRPr="007B685F" w:rsidRDefault="008166A4" w:rsidP="0078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42C393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3C559D6B" w14:textId="37C16F9D" w:rsidR="00782C97" w:rsidRPr="007B685F" w:rsidRDefault="00782C97" w:rsidP="00782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2C97" w:rsidRPr="007B685F" w14:paraId="54D9BE60" w14:textId="77777777" w:rsidTr="00DD1F91">
        <w:trPr>
          <w:trHeight w:hRule="exact" w:val="281"/>
        </w:trPr>
        <w:tc>
          <w:tcPr>
            <w:tcW w:w="4614" w:type="dxa"/>
          </w:tcPr>
          <w:p w14:paraId="73F1E6B1" w14:textId="77777777" w:rsidR="00782C97" w:rsidRPr="007B685F" w:rsidRDefault="00782C97" w:rsidP="00782C97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</w:tcPr>
          <w:p w14:paraId="222C1C39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437D5E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52D3DA3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A282CA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C803A6D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4E4688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BF4AE90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2C97" w:rsidRPr="007B685F" w14:paraId="364EF1EE" w14:textId="77777777" w:rsidTr="00DD1F91">
        <w:tc>
          <w:tcPr>
            <w:tcW w:w="4614" w:type="dxa"/>
            <w:hideMark/>
          </w:tcPr>
          <w:p w14:paraId="40695093" w14:textId="77777777" w:rsidR="00782C97" w:rsidRPr="007B685F" w:rsidRDefault="00782C97" w:rsidP="00782C97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2345003B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268F55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75576B0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B70A5E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D15761D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118B0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6FD1658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2C97" w:rsidRPr="007B685F" w14:paraId="75A6DC39" w14:textId="77777777" w:rsidTr="00DD1F91">
        <w:tc>
          <w:tcPr>
            <w:tcW w:w="4614" w:type="dxa"/>
            <w:hideMark/>
          </w:tcPr>
          <w:p w14:paraId="0DA407A3" w14:textId="77777777" w:rsidR="00782C97" w:rsidRPr="007B685F" w:rsidRDefault="00782C97" w:rsidP="00782C97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4" w:type="dxa"/>
          </w:tcPr>
          <w:p w14:paraId="68C5B953" w14:textId="681554BB" w:rsidR="00782C97" w:rsidRPr="007B685F" w:rsidRDefault="00E559D2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639F70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7CE84FF2" w14:textId="17B44495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4FE2F5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EC2CE82" w14:textId="63E58C0B" w:rsidR="00782C97" w:rsidRPr="007B685F" w:rsidRDefault="002606E5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13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8166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227934A9" w14:textId="77777777" w:rsidR="00782C97" w:rsidRPr="007B685F" w:rsidRDefault="00782C97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1EE5EC4C" w14:textId="02794497" w:rsidR="00782C97" w:rsidRPr="007B685F" w:rsidRDefault="002606E5" w:rsidP="00782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13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82C97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</w:tr>
      <w:tr w:rsidR="00E559D2" w:rsidRPr="007B685F" w14:paraId="45F0452E" w14:textId="77777777" w:rsidTr="00DD1F91">
        <w:tc>
          <w:tcPr>
            <w:tcW w:w="4614" w:type="dxa"/>
          </w:tcPr>
          <w:p w14:paraId="03FFA08A" w14:textId="0F661135" w:rsidR="00E559D2" w:rsidRPr="007B685F" w:rsidRDefault="00E559D2" w:rsidP="00E559D2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</w:tcPr>
          <w:p w14:paraId="00BE8C8D" w14:textId="59AEC67D" w:rsidR="00E559D2" w:rsidRDefault="00E559D2" w:rsidP="00E5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22BC77" w14:textId="77777777" w:rsidR="00E559D2" w:rsidRPr="007B685F" w:rsidRDefault="00E559D2" w:rsidP="00E5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4A4E066" w14:textId="21019802" w:rsidR="00E559D2" w:rsidRPr="007B685F" w:rsidRDefault="00E559D2" w:rsidP="00E5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416CC1" w14:textId="77777777" w:rsidR="00E559D2" w:rsidRPr="007B685F" w:rsidRDefault="00E559D2" w:rsidP="00E5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CF5F314" w14:textId="737E7015" w:rsidR="00E559D2" w:rsidRDefault="002606E5" w:rsidP="00E5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13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55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127B28FD" w14:textId="77777777" w:rsidR="00E559D2" w:rsidRPr="007B685F" w:rsidRDefault="00E559D2" w:rsidP="00E5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9E01E1F" w14:textId="729B1F22" w:rsidR="00E559D2" w:rsidRPr="007B685F" w:rsidRDefault="002606E5" w:rsidP="00E5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13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559D2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</w:tr>
      <w:tr w:rsidR="00E559D2" w:rsidRPr="007B685F" w14:paraId="0D19E86C" w14:textId="77777777" w:rsidTr="00DD1F91">
        <w:tc>
          <w:tcPr>
            <w:tcW w:w="4614" w:type="dxa"/>
            <w:hideMark/>
          </w:tcPr>
          <w:p w14:paraId="1D5B74E4" w14:textId="77777777" w:rsidR="00E559D2" w:rsidRPr="007B685F" w:rsidRDefault="00E559D2" w:rsidP="00E559D2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94" w:type="dxa"/>
          </w:tcPr>
          <w:p w14:paraId="589FFDCF" w14:textId="156075E8" w:rsidR="00E559D2" w:rsidRPr="007B685F" w:rsidRDefault="00E559D2" w:rsidP="00E5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D8C3C5" w14:textId="77777777" w:rsidR="00E559D2" w:rsidRPr="007B685F" w:rsidRDefault="00E559D2" w:rsidP="00E5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72DB20AC" w14:textId="19C46E0D" w:rsidR="00E559D2" w:rsidRPr="007B685F" w:rsidRDefault="00E559D2" w:rsidP="00E5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816AF5" w14:textId="77777777" w:rsidR="00E559D2" w:rsidRPr="007B685F" w:rsidRDefault="00E559D2" w:rsidP="00E5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EF1183E" w14:textId="68482E8C" w:rsidR="00E559D2" w:rsidRPr="007B685F" w:rsidRDefault="002606E5" w:rsidP="00E5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13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975</w:t>
            </w:r>
          </w:p>
        </w:tc>
        <w:tc>
          <w:tcPr>
            <w:tcW w:w="270" w:type="dxa"/>
          </w:tcPr>
          <w:p w14:paraId="523BB0D4" w14:textId="77777777" w:rsidR="00E559D2" w:rsidRPr="007B685F" w:rsidRDefault="00E559D2" w:rsidP="00E5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56FB9898" w14:textId="6B8F0281" w:rsidR="00E559D2" w:rsidRPr="007B685F" w:rsidRDefault="002606E5" w:rsidP="00E55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13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559D2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316</w:t>
            </w:r>
          </w:p>
        </w:tc>
      </w:tr>
      <w:tr w:rsidR="0027171D" w:rsidRPr="007B685F" w14:paraId="1985F676" w14:textId="77777777" w:rsidTr="00DD1F91">
        <w:tc>
          <w:tcPr>
            <w:tcW w:w="4614" w:type="dxa"/>
          </w:tcPr>
          <w:p w14:paraId="35F62B9C" w14:textId="5E4C233E" w:rsidR="0027171D" w:rsidRPr="007B685F" w:rsidRDefault="0027171D" w:rsidP="0027171D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94" w:type="dxa"/>
          </w:tcPr>
          <w:p w14:paraId="3FF3D83D" w14:textId="29F0E734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BB6A77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8F00397" w14:textId="19E27C0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C67FB6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C1E4A60" w14:textId="75CA4568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13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804</w:t>
            </w:r>
          </w:p>
        </w:tc>
        <w:tc>
          <w:tcPr>
            <w:tcW w:w="270" w:type="dxa"/>
          </w:tcPr>
          <w:p w14:paraId="711815DF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40BF36A" w14:textId="0602AC75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171D" w:rsidRPr="007B685F" w14:paraId="332E591F" w14:textId="77777777" w:rsidTr="00DD1F91">
        <w:tc>
          <w:tcPr>
            <w:tcW w:w="4614" w:type="dxa"/>
          </w:tcPr>
          <w:p w14:paraId="09D38351" w14:textId="77777777" w:rsidR="0027171D" w:rsidRPr="007B685F" w:rsidRDefault="0027171D" w:rsidP="0027171D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ค่าบริการ และอื่นๆ</w:t>
            </w:r>
          </w:p>
        </w:tc>
        <w:tc>
          <w:tcPr>
            <w:tcW w:w="894" w:type="dxa"/>
          </w:tcPr>
          <w:p w14:paraId="12616177" w14:textId="55762AE0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E4DE0F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327B865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D9D775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12B5208" w14:textId="52BD481E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13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5F6F564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E30DA29" w14:textId="6F9F2C17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13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27171D" w:rsidRPr="007B685F" w14:paraId="17706D5D" w14:textId="77777777" w:rsidTr="00DD1F91">
        <w:tc>
          <w:tcPr>
            <w:tcW w:w="4614" w:type="dxa"/>
          </w:tcPr>
          <w:p w14:paraId="434CD53F" w14:textId="1093D263" w:rsidR="0027171D" w:rsidRPr="007B685F" w:rsidRDefault="0027171D" w:rsidP="0027171D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894" w:type="dxa"/>
          </w:tcPr>
          <w:p w14:paraId="759DBD8E" w14:textId="3157AF8A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7DF177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DA525E4" w14:textId="621D9EB9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AB767E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3ED9160" w14:textId="4CE5F515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EEBBEF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0AC922C" w14:textId="54A3BEBC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13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7171D" w:rsidRPr="007B685F" w14:paraId="7839DE91" w14:textId="77777777" w:rsidTr="00DD1F91">
        <w:trPr>
          <w:trHeight w:hRule="exact" w:val="227"/>
        </w:trPr>
        <w:tc>
          <w:tcPr>
            <w:tcW w:w="4614" w:type="dxa"/>
          </w:tcPr>
          <w:p w14:paraId="7C27FCCD" w14:textId="77777777" w:rsidR="0027171D" w:rsidRPr="007B685F" w:rsidRDefault="0027171D" w:rsidP="0027171D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251A4E7E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201B9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849211F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89979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B74906D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5546E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014C798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5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171D" w:rsidRPr="007B685F" w14:paraId="16459394" w14:textId="77777777" w:rsidTr="00DD1F91">
        <w:tc>
          <w:tcPr>
            <w:tcW w:w="4614" w:type="dxa"/>
          </w:tcPr>
          <w:p w14:paraId="3ADFCD64" w14:textId="77777777" w:rsidR="0027171D" w:rsidRPr="007B685F" w:rsidRDefault="0027171D" w:rsidP="0027171D">
            <w:pPr>
              <w:tabs>
                <w:tab w:val="clear" w:pos="227"/>
                <w:tab w:val="left" w:pos="252"/>
              </w:tabs>
              <w:ind w:left="-18" w:firstLine="10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36D73C96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3C165D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E32DFC0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BEAD3B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E087A3E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464CC7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1FC473C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171D" w:rsidRPr="007B685F" w14:paraId="015CFAB6" w14:textId="77777777" w:rsidTr="00DD1F91">
        <w:tc>
          <w:tcPr>
            <w:tcW w:w="4614" w:type="dxa"/>
            <w:hideMark/>
          </w:tcPr>
          <w:p w14:paraId="063B52E3" w14:textId="77777777" w:rsidR="0027171D" w:rsidRPr="007B685F" w:rsidRDefault="0027171D" w:rsidP="0027171D">
            <w:pPr>
              <w:tabs>
                <w:tab w:val="clear" w:pos="227"/>
                <w:tab w:val="left" w:pos="25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894" w:type="dxa"/>
          </w:tcPr>
          <w:p w14:paraId="2CE771D5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06C807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D34919B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C2B1B7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C287B1F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80C3C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7CA2792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171D" w:rsidRPr="007B685F" w14:paraId="637A0F55" w14:textId="77777777" w:rsidTr="00DD1F91">
        <w:tc>
          <w:tcPr>
            <w:tcW w:w="4614" w:type="dxa"/>
            <w:hideMark/>
          </w:tcPr>
          <w:p w14:paraId="670AD675" w14:textId="77777777" w:rsidR="0027171D" w:rsidRPr="007B685F" w:rsidRDefault="0027171D" w:rsidP="0027171D">
            <w:pPr>
              <w:tabs>
                <w:tab w:val="clear" w:pos="227"/>
                <w:tab w:val="left" w:pos="252"/>
              </w:tabs>
              <w:ind w:left="-18" w:firstLine="1062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  <w:shd w:val="clear" w:color="auto" w:fill="FFFFFF"/>
          </w:tcPr>
          <w:p w14:paraId="25D22524" w14:textId="5454864E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2717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09E7A4D5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16AB2F30" w14:textId="7A1B54B8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7171D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403DF391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3B5E52F" w14:textId="1E723ED3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717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14:paraId="1425F7F2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0FA5B76A" w14:textId="2F3DA297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463</w:t>
            </w:r>
          </w:p>
        </w:tc>
      </w:tr>
      <w:tr w:rsidR="0027171D" w:rsidRPr="007B685F" w14:paraId="39BEAD44" w14:textId="77777777" w:rsidTr="00DD1F91">
        <w:tc>
          <w:tcPr>
            <w:tcW w:w="4614" w:type="dxa"/>
            <w:hideMark/>
          </w:tcPr>
          <w:p w14:paraId="5CAB2810" w14:textId="77777777" w:rsidR="0027171D" w:rsidRPr="007B685F" w:rsidRDefault="0027171D" w:rsidP="0027171D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รายได้ค่าเช่า ค่าบริการและอื่นๆ </w:t>
            </w:r>
          </w:p>
        </w:tc>
        <w:tc>
          <w:tcPr>
            <w:tcW w:w="894" w:type="dxa"/>
          </w:tcPr>
          <w:p w14:paraId="2D2CD524" w14:textId="11B605CF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2BF98C10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1F7F0E51" w14:textId="7C34FD28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6854FE5C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FAEED76" w14:textId="2B00DD63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4D879C6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4FC4535B" w14:textId="575327CE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7171D" w:rsidRPr="007B685F" w14:paraId="1DC69731" w14:textId="77777777" w:rsidTr="00DD1F91">
        <w:tc>
          <w:tcPr>
            <w:tcW w:w="4614" w:type="dxa"/>
            <w:hideMark/>
          </w:tcPr>
          <w:p w14:paraId="6309D00F" w14:textId="77777777" w:rsidR="0027171D" w:rsidRPr="007B685F" w:rsidRDefault="0027171D" w:rsidP="0027171D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4" w:type="dxa"/>
          </w:tcPr>
          <w:p w14:paraId="0A7FBECC" w14:textId="7AFF2E82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61C74870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3532D099" w14:textId="122C72BF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7979443C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C3BBD04" w14:textId="0456368F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5ACF08CF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5391DC8B" w14:textId="376A5548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27171D" w:rsidRPr="007B685F" w14:paraId="545F02D7" w14:textId="77777777" w:rsidTr="00DD1F91">
        <w:tc>
          <w:tcPr>
            <w:tcW w:w="4614" w:type="dxa"/>
          </w:tcPr>
          <w:p w14:paraId="10A7338B" w14:textId="569687D3" w:rsidR="0027171D" w:rsidRPr="007B685F" w:rsidRDefault="0027171D" w:rsidP="0027171D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4" w:type="dxa"/>
          </w:tcPr>
          <w:p w14:paraId="79711EEE" w14:textId="4F5C38AA" w:rsidR="0027171D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03BC7C96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1043E29" w14:textId="6FFD4FD6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4AD1A986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861529E" w14:textId="407482CC" w:rsidR="0027171D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AB6889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2D65A9C" w14:textId="50CA922B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171D" w:rsidRPr="007B685F" w14:paraId="2AE56CD5" w14:textId="77777777" w:rsidTr="00DD1F91">
        <w:tc>
          <w:tcPr>
            <w:tcW w:w="4614" w:type="dxa"/>
          </w:tcPr>
          <w:p w14:paraId="4F723302" w14:textId="295D1E60" w:rsidR="0027171D" w:rsidRPr="007B685F" w:rsidRDefault="0027171D" w:rsidP="0027171D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94" w:type="dxa"/>
          </w:tcPr>
          <w:p w14:paraId="6B1BC16B" w14:textId="380AFCBC" w:rsidR="0027171D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D82314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8C67DD2" w14:textId="40ED3F1E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D5CD09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227B3C1" w14:textId="7C03DBD1" w:rsidR="0027171D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27B2A8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5FD8BB5" w14:textId="3B14E1A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171D" w:rsidRPr="007B685F" w14:paraId="1EB65FBB" w14:textId="77777777" w:rsidTr="00DD1F91">
        <w:tc>
          <w:tcPr>
            <w:tcW w:w="4614" w:type="dxa"/>
          </w:tcPr>
          <w:p w14:paraId="24DBEDC1" w14:textId="2B219FE8" w:rsidR="0027171D" w:rsidRPr="007B685F" w:rsidRDefault="0027171D" w:rsidP="0027171D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894" w:type="dxa"/>
          </w:tcPr>
          <w:p w14:paraId="243CD8CF" w14:textId="29A7B0EA" w:rsidR="0027171D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D5652EB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3B7D36C" w14:textId="09AEB34F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3685BD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CB583A5" w14:textId="4492E5A1" w:rsidR="0027171D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881E91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309816A" w14:textId="52801FA3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171D" w:rsidRPr="007B685F" w14:paraId="49E2F471" w14:textId="77777777" w:rsidTr="00DD1F91">
        <w:tc>
          <w:tcPr>
            <w:tcW w:w="4614" w:type="dxa"/>
          </w:tcPr>
          <w:p w14:paraId="66A2EC58" w14:textId="77777777" w:rsidR="0027171D" w:rsidRPr="007B685F" w:rsidRDefault="0027171D" w:rsidP="0027171D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894" w:type="dxa"/>
          </w:tcPr>
          <w:p w14:paraId="1351D8FE" w14:textId="7BE31A88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FE46C3" w14:textId="7A50769B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6ED9369" w14:textId="7935D030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233D048E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6E47427" w14:textId="00371FC5" w:rsidR="0027171D" w:rsidRPr="007B685F" w:rsidRDefault="0027171D" w:rsidP="00271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901B1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CD2B127" w14:textId="5FF71069" w:rsidR="0027171D" w:rsidRPr="007B685F" w:rsidRDefault="0027171D" w:rsidP="00271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171D" w:rsidRPr="007B685F" w14:paraId="2891166B" w14:textId="77777777" w:rsidTr="00DD1F91">
        <w:trPr>
          <w:trHeight w:hRule="exact" w:val="202"/>
        </w:trPr>
        <w:tc>
          <w:tcPr>
            <w:tcW w:w="4614" w:type="dxa"/>
          </w:tcPr>
          <w:p w14:paraId="22C873A3" w14:textId="08C48F0C" w:rsidR="0027171D" w:rsidRPr="007B685F" w:rsidRDefault="0027171D" w:rsidP="0027171D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7F08ECDB" w14:textId="52C91F5A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39A0D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1E9AE61" w14:textId="2E3F706F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387EB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A12238F" w14:textId="2ADAFD98" w:rsidR="0027171D" w:rsidRPr="007B685F" w:rsidRDefault="0027171D" w:rsidP="00271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EAC8B0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E21FA6D" w14:textId="139A8B34" w:rsidR="0027171D" w:rsidRPr="007B685F" w:rsidRDefault="0027171D" w:rsidP="00271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171D" w:rsidRPr="007B685F" w14:paraId="6D6C8FAF" w14:textId="77777777" w:rsidTr="00DD1F91">
        <w:tc>
          <w:tcPr>
            <w:tcW w:w="4614" w:type="dxa"/>
            <w:hideMark/>
          </w:tcPr>
          <w:p w14:paraId="10A18536" w14:textId="77777777" w:rsidR="0027171D" w:rsidRPr="007B685F" w:rsidRDefault="0027171D" w:rsidP="00027E44">
            <w:pPr>
              <w:tabs>
                <w:tab w:val="left" w:pos="522"/>
                <w:tab w:val="left" w:pos="1062"/>
              </w:tabs>
              <w:ind w:left="522" w:right="-108" w:hanging="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ข)      ค่าใช้จ่ายและอื่นๆ</w:t>
            </w:r>
          </w:p>
        </w:tc>
        <w:tc>
          <w:tcPr>
            <w:tcW w:w="894" w:type="dxa"/>
          </w:tcPr>
          <w:p w14:paraId="1F80277C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782BC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DDF331A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826E4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1B8C662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F5101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22F35E12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171D" w:rsidRPr="007B685F" w14:paraId="2AE551BE" w14:textId="77777777" w:rsidTr="00DD1F91">
        <w:tc>
          <w:tcPr>
            <w:tcW w:w="4614" w:type="dxa"/>
            <w:hideMark/>
          </w:tcPr>
          <w:p w14:paraId="78D120C9" w14:textId="77777777" w:rsidR="0027171D" w:rsidRPr="007B685F" w:rsidRDefault="0027171D" w:rsidP="0027171D">
            <w:pPr>
              <w:pStyle w:val="a1"/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4" w:type="dxa"/>
          </w:tcPr>
          <w:p w14:paraId="09E3B4BC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9518E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7DABCCE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A0D5D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42FA385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A0ED07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72B1D27F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171D" w:rsidRPr="007B685F" w14:paraId="0B816171" w14:textId="77777777" w:rsidTr="00DD1F91">
        <w:tc>
          <w:tcPr>
            <w:tcW w:w="4614" w:type="dxa"/>
            <w:hideMark/>
          </w:tcPr>
          <w:p w14:paraId="3A7DBD51" w14:textId="77777777" w:rsidR="0027171D" w:rsidRPr="007B685F" w:rsidRDefault="0027171D" w:rsidP="0027171D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04D4975C" w14:textId="282CFFCF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717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6ABF4A1C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478AFC06" w14:textId="79042F86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7171D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657</w:t>
            </w:r>
          </w:p>
        </w:tc>
        <w:tc>
          <w:tcPr>
            <w:tcW w:w="270" w:type="dxa"/>
          </w:tcPr>
          <w:p w14:paraId="39F34294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44DFDC9" w14:textId="38E61E36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717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7F0DCF93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4FE12626" w14:textId="7C5FE879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7171D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208</w:t>
            </w:r>
          </w:p>
        </w:tc>
      </w:tr>
      <w:tr w:rsidR="0027171D" w:rsidRPr="007B685F" w14:paraId="78BAC3C8" w14:textId="77777777" w:rsidTr="00DD1F91">
        <w:tc>
          <w:tcPr>
            <w:tcW w:w="4614" w:type="dxa"/>
            <w:hideMark/>
          </w:tcPr>
          <w:p w14:paraId="7D83D329" w14:textId="77777777" w:rsidR="0027171D" w:rsidRPr="007B685F" w:rsidRDefault="0027171D" w:rsidP="0027171D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ค่าสิทธิในการใช้เครื่องหมายการค้า</w:t>
            </w:r>
          </w:p>
        </w:tc>
        <w:tc>
          <w:tcPr>
            <w:tcW w:w="894" w:type="dxa"/>
          </w:tcPr>
          <w:p w14:paraId="4548C50E" w14:textId="627E24B7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717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954</w:t>
            </w:r>
          </w:p>
        </w:tc>
        <w:tc>
          <w:tcPr>
            <w:tcW w:w="270" w:type="dxa"/>
          </w:tcPr>
          <w:p w14:paraId="13BC78FD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407A3FA7" w14:textId="20DB65E4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7171D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075</w:t>
            </w:r>
          </w:p>
        </w:tc>
        <w:tc>
          <w:tcPr>
            <w:tcW w:w="270" w:type="dxa"/>
          </w:tcPr>
          <w:p w14:paraId="2CE8B6EC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6BE399F" w14:textId="1431030D" w:rsidR="0027171D" w:rsidRPr="007B685F" w:rsidRDefault="002606E5" w:rsidP="00271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7AB58A4F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2187FB27" w14:textId="78B961BC" w:rsidR="0027171D" w:rsidRPr="007B685F" w:rsidRDefault="002606E5" w:rsidP="00271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27171D" w:rsidRPr="007B685F" w14:paraId="54B3E13E" w14:textId="77777777" w:rsidTr="00DD1F91">
        <w:tc>
          <w:tcPr>
            <w:tcW w:w="4614" w:type="dxa"/>
            <w:hideMark/>
          </w:tcPr>
          <w:p w14:paraId="2FF5CDD6" w14:textId="77777777" w:rsidR="0027171D" w:rsidRPr="007B685F" w:rsidRDefault="0027171D" w:rsidP="0027171D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894" w:type="dxa"/>
          </w:tcPr>
          <w:p w14:paraId="03E66017" w14:textId="013E3E4F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8010190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19A5B56D" w14:textId="1B318064" w:rsidR="0027171D" w:rsidRPr="007B685F" w:rsidRDefault="002606E5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285</w:t>
            </w:r>
          </w:p>
        </w:tc>
        <w:tc>
          <w:tcPr>
            <w:tcW w:w="270" w:type="dxa"/>
          </w:tcPr>
          <w:p w14:paraId="052DCE59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951E534" w14:textId="2551881B" w:rsidR="0027171D" w:rsidRPr="007B685F" w:rsidRDefault="0027171D" w:rsidP="00271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D2D08F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6397E187" w14:textId="4491AF67" w:rsidR="0027171D" w:rsidRPr="007B685F" w:rsidRDefault="002606E5" w:rsidP="00271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27171D" w:rsidRPr="007B685F" w14:paraId="45C2BD7D" w14:textId="77777777" w:rsidTr="000521A6">
        <w:tc>
          <w:tcPr>
            <w:tcW w:w="4614" w:type="dxa"/>
          </w:tcPr>
          <w:p w14:paraId="13D4E244" w14:textId="6EF64C1A" w:rsidR="0027171D" w:rsidRPr="007B685F" w:rsidRDefault="0027171D" w:rsidP="0027171D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68F8FCE7" w14:textId="3DD6A7F6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0B1E95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CA10CD9" w14:textId="2BD8F909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76CF0D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DF206FB" w14:textId="7A97C7CD" w:rsidR="0027171D" w:rsidRPr="007B685F" w:rsidRDefault="0027171D" w:rsidP="00271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29C2F" w14:textId="77777777" w:rsidR="0027171D" w:rsidRPr="007B685F" w:rsidRDefault="0027171D" w:rsidP="00271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42E781D" w14:textId="1212E996" w:rsidR="0027171D" w:rsidRPr="007B685F" w:rsidRDefault="0027171D" w:rsidP="00271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F91" w:rsidRPr="007B685F" w14:paraId="098F03DC" w14:textId="77777777" w:rsidTr="001663E4">
        <w:tc>
          <w:tcPr>
            <w:tcW w:w="5508" w:type="dxa"/>
            <w:gridSpan w:val="2"/>
          </w:tcPr>
          <w:p w14:paraId="579C9C08" w14:textId="298C7BD8" w:rsidR="00DD1F91" w:rsidRPr="00DD1F91" w:rsidRDefault="00DD1F91" w:rsidP="00DD1F91">
            <w:pPr>
              <w:tabs>
                <w:tab w:val="decimal" w:pos="1170"/>
              </w:tabs>
              <w:ind w:left="1170" w:hanging="75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สำหรับแต่ละงวดหกเดือนสิ้นสุดวันที่ </w:t>
            </w:r>
            <w:r w:rsidRPr="002606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270" w:type="dxa"/>
          </w:tcPr>
          <w:p w14:paraId="2E1ABA9F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7625D3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5F51C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8" w:type="dxa"/>
            <w:gridSpan w:val="3"/>
          </w:tcPr>
          <w:p w14:paraId="28E8E467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D1F91" w:rsidRPr="007B685F" w14:paraId="78E11CDD" w14:textId="77777777" w:rsidTr="00DD1F91">
        <w:tc>
          <w:tcPr>
            <w:tcW w:w="4614" w:type="dxa"/>
          </w:tcPr>
          <w:p w14:paraId="7EB709AE" w14:textId="77777777" w:rsidR="00DD1F91" w:rsidRPr="007B685F" w:rsidRDefault="00DD1F91" w:rsidP="00DD1F91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4EFB4C20" w14:textId="77777777" w:rsidR="00DD1F91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A44177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D7043E7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9CE4E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8" w:type="dxa"/>
            <w:gridSpan w:val="3"/>
          </w:tcPr>
          <w:p w14:paraId="7061F42C" w14:textId="11BC9173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D1F91" w:rsidRPr="007B685F" w14:paraId="4E5190A7" w14:textId="77777777" w:rsidTr="00DD1F91">
        <w:tc>
          <w:tcPr>
            <w:tcW w:w="4614" w:type="dxa"/>
          </w:tcPr>
          <w:p w14:paraId="3A416018" w14:textId="77777777" w:rsidR="00DD1F91" w:rsidRPr="007B685F" w:rsidRDefault="00DD1F91" w:rsidP="00DD1F91">
            <w:pPr>
              <w:tabs>
                <w:tab w:val="clear" w:pos="227"/>
                <w:tab w:val="left" w:pos="252"/>
              </w:tabs>
              <w:ind w:left="-18" w:right="-108" w:firstLine="43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bottom w:val="single" w:sz="4" w:space="0" w:color="auto"/>
            </w:tcBorders>
          </w:tcPr>
          <w:p w14:paraId="1B8DA1FD" w14:textId="0F7B603E" w:rsidR="00DD1F91" w:rsidRPr="0002751D" w:rsidRDefault="00DD1F91" w:rsidP="00DD1F91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8C17EB" w14:textId="77777777" w:rsidR="00DD1F91" w:rsidRPr="0002751D" w:rsidRDefault="00DD1F91" w:rsidP="00DD1F91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bottom w:val="single" w:sz="4" w:space="0" w:color="auto"/>
            </w:tcBorders>
          </w:tcPr>
          <w:p w14:paraId="35E5DCBA" w14:textId="63C3DF8C" w:rsidR="00DD1F91" w:rsidRPr="0002751D" w:rsidRDefault="00DD1F91" w:rsidP="00DD1F91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F91" w:rsidRPr="007B685F" w14:paraId="67C70B9C" w14:textId="77777777" w:rsidTr="00DD1F91">
        <w:tc>
          <w:tcPr>
            <w:tcW w:w="4614" w:type="dxa"/>
          </w:tcPr>
          <w:p w14:paraId="19B9B9DB" w14:textId="77777777" w:rsidR="00DD1F91" w:rsidRPr="007B685F" w:rsidRDefault="00DD1F91" w:rsidP="00DD1F91">
            <w:pPr>
              <w:tabs>
                <w:tab w:val="clear" w:pos="227"/>
                <w:tab w:val="left" w:pos="252"/>
              </w:tabs>
              <w:ind w:left="-18" w:right="-108" w:firstLine="43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051BD217" w14:textId="66469676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57736E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10F409D9" w14:textId="52767578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D2A76DC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11EDC7E" w14:textId="05B0E4C1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7FDB04D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A6174B4" w14:textId="5092365E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D1F91" w:rsidRPr="007B685F" w14:paraId="4DA13019" w14:textId="77777777" w:rsidTr="00DD1F91">
        <w:tc>
          <w:tcPr>
            <w:tcW w:w="4614" w:type="dxa"/>
          </w:tcPr>
          <w:p w14:paraId="198A6DEA" w14:textId="1422CE21" w:rsidR="00DD1F91" w:rsidRPr="007B685F" w:rsidRDefault="00DD1F91" w:rsidP="00DD1F91">
            <w:pPr>
              <w:tabs>
                <w:tab w:val="clear" w:pos="227"/>
                <w:tab w:val="left" w:pos="252"/>
              </w:tabs>
              <w:ind w:left="-18" w:right="-108" w:firstLine="43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ข)      ค่าใช้จ่ายและอื่นๆ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6EA75BE8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7DD270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6FECF9A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F3AA2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E294413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563F8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578FD7B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F91" w:rsidRPr="007B685F" w14:paraId="34DE159D" w14:textId="77777777" w:rsidTr="00DD1F91">
        <w:tc>
          <w:tcPr>
            <w:tcW w:w="4614" w:type="dxa"/>
          </w:tcPr>
          <w:p w14:paraId="11DA8C05" w14:textId="5310FF6C" w:rsidR="00DD1F91" w:rsidRPr="007B685F" w:rsidRDefault="00DD1F91" w:rsidP="00DD1F91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083A5A29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A18F2A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DFE27E7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4DCD77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5D03482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B36BE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4EFF6DB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F91" w:rsidRPr="007B685F" w14:paraId="47DF9031" w14:textId="77777777" w:rsidTr="00DD1F91">
        <w:tc>
          <w:tcPr>
            <w:tcW w:w="4614" w:type="dxa"/>
            <w:hideMark/>
          </w:tcPr>
          <w:p w14:paraId="40AFA830" w14:textId="77777777" w:rsidR="00DD1F91" w:rsidRPr="007B685F" w:rsidRDefault="00DD1F91" w:rsidP="00DD1F91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2DD400B2" w14:textId="5D625705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2B7C8A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545585BC" w14:textId="49B7AD04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F861B3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6C8F927" w14:textId="11341185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059</w:t>
            </w:r>
          </w:p>
        </w:tc>
        <w:tc>
          <w:tcPr>
            <w:tcW w:w="270" w:type="dxa"/>
          </w:tcPr>
          <w:p w14:paraId="070B2104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50FE53BE" w14:textId="0FDD8543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</w:tr>
      <w:tr w:rsidR="00DD1F91" w:rsidRPr="007B685F" w14:paraId="772310F5" w14:textId="77777777" w:rsidTr="00DD1F91">
        <w:tc>
          <w:tcPr>
            <w:tcW w:w="4614" w:type="dxa"/>
          </w:tcPr>
          <w:p w14:paraId="2EE6472D" w14:textId="64F2EE4F" w:rsidR="00DD1F91" w:rsidRPr="007B685F" w:rsidRDefault="00DD1F91" w:rsidP="00DD1F91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94" w:type="dxa"/>
          </w:tcPr>
          <w:p w14:paraId="53456582" w14:textId="20B146F1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4161A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CE0B02C" w14:textId="56AD32C0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D361D4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5CAD53" w14:textId="6FDB6D98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4872228B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DA3FCB8" w14:textId="4D80D8B9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1F91" w:rsidRPr="007B685F" w14:paraId="1256CA80" w14:textId="77777777" w:rsidTr="00DD1F91">
        <w:tc>
          <w:tcPr>
            <w:tcW w:w="4614" w:type="dxa"/>
            <w:hideMark/>
          </w:tcPr>
          <w:p w14:paraId="66AB7E6A" w14:textId="77777777" w:rsidR="00DD1F91" w:rsidRPr="007B685F" w:rsidRDefault="00DD1F91" w:rsidP="00DD1F91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4" w:type="dxa"/>
          </w:tcPr>
          <w:p w14:paraId="5C1DA7CF" w14:textId="4BFB4326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BBA156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51296B15" w14:textId="7E2D5D35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FDF4CC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5A50CB9" w14:textId="01AE5E48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57E61482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30ADB072" w14:textId="75A8C278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DD1F91" w:rsidRPr="007B685F" w14:paraId="1C773AF2" w14:textId="77777777" w:rsidTr="00DD1F91">
        <w:tc>
          <w:tcPr>
            <w:tcW w:w="4614" w:type="dxa"/>
            <w:hideMark/>
          </w:tcPr>
          <w:p w14:paraId="26A3561C" w14:textId="77777777" w:rsidR="00DD1F91" w:rsidRPr="007B685F" w:rsidRDefault="00DD1F91" w:rsidP="00DD1F91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ค่าเช่าและค่าบริการ</w:t>
            </w:r>
          </w:p>
        </w:tc>
        <w:tc>
          <w:tcPr>
            <w:tcW w:w="894" w:type="dxa"/>
          </w:tcPr>
          <w:p w14:paraId="632B4032" w14:textId="014BDA1B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4A97B5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01AAB08E" w14:textId="7D7C86A1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3FB1A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704BAD0" w14:textId="46BC1AFB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7F8807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66927AA0" w14:textId="46269C52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DD1F91" w:rsidRPr="007B685F" w14:paraId="1D519CBB" w14:textId="77777777" w:rsidTr="00DD1F91">
        <w:tc>
          <w:tcPr>
            <w:tcW w:w="4614" w:type="dxa"/>
            <w:hideMark/>
          </w:tcPr>
          <w:p w14:paraId="251D2231" w14:textId="77777777" w:rsidR="00DD1F91" w:rsidRPr="007B685F" w:rsidRDefault="00DD1F91" w:rsidP="00DD1F91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894" w:type="dxa"/>
          </w:tcPr>
          <w:p w14:paraId="69B58831" w14:textId="55FAF45B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36AA32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702C3DAB" w14:textId="6A92C88F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46AC8C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E56788F" w14:textId="286AFFDC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5BEFFA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1011FE33" w14:textId="4498DF52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DD1F91" w:rsidRPr="007B685F" w14:paraId="16FB7F16" w14:textId="77777777" w:rsidTr="00DD1F91">
        <w:tc>
          <w:tcPr>
            <w:tcW w:w="4614" w:type="dxa"/>
            <w:hideMark/>
          </w:tcPr>
          <w:p w14:paraId="5EF6803B" w14:textId="77777777" w:rsidR="00DD1F91" w:rsidRPr="007B685F" w:rsidRDefault="00DD1F91" w:rsidP="00DD1F91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ค่าใช้จ่ายอื่นๆ</w:t>
            </w:r>
          </w:p>
        </w:tc>
        <w:tc>
          <w:tcPr>
            <w:tcW w:w="894" w:type="dxa"/>
          </w:tcPr>
          <w:p w14:paraId="31A25085" w14:textId="177D29E5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F7C62C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4E7A673E" w14:textId="5445D98E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D78685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F5083B9" w14:textId="4ABAC249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ED9F6CC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2ADDB87E" w14:textId="40B5EA0F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  <w:tr w:rsidR="00DD1F91" w:rsidRPr="007B685F" w14:paraId="67D8C625" w14:textId="77777777" w:rsidTr="00DD1F91">
        <w:tc>
          <w:tcPr>
            <w:tcW w:w="4614" w:type="dxa"/>
          </w:tcPr>
          <w:p w14:paraId="49472324" w14:textId="77777777" w:rsidR="00DD1F91" w:rsidRPr="007B685F" w:rsidRDefault="00DD1F91" w:rsidP="00DD1F91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94" w:type="dxa"/>
          </w:tcPr>
          <w:p w14:paraId="491C061A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22EE1C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E1579C4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D4CFE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2AF5841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9A75A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7F61D8E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F91" w:rsidRPr="007B685F" w14:paraId="4DD1B660" w14:textId="77777777" w:rsidTr="00DD1F91">
        <w:tc>
          <w:tcPr>
            <w:tcW w:w="4614" w:type="dxa"/>
          </w:tcPr>
          <w:p w14:paraId="22F747B7" w14:textId="77777777" w:rsidR="00DD1F91" w:rsidRPr="007B685F" w:rsidRDefault="00DD1F91" w:rsidP="00DD1F91">
            <w:pPr>
              <w:pStyle w:val="a1"/>
              <w:ind w:left="-18" w:firstLine="98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0386EBEF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15E8FE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59848D0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E4D06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14DA383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6CB9B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03DCC41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F91" w:rsidRPr="007B685F" w14:paraId="79B5E40C" w14:textId="77777777" w:rsidTr="00DD1F91">
        <w:tc>
          <w:tcPr>
            <w:tcW w:w="4614" w:type="dxa"/>
            <w:hideMark/>
          </w:tcPr>
          <w:p w14:paraId="014E55C6" w14:textId="77777777" w:rsidR="00DD1F91" w:rsidRPr="007B685F" w:rsidRDefault="00DD1F91" w:rsidP="00DD1F91">
            <w:pPr>
              <w:pStyle w:val="a1"/>
              <w:tabs>
                <w:tab w:val="left" w:pos="1225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894" w:type="dxa"/>
          </w:tcPr>
          <w:p w14:paraId="353D38B0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B494C7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2BC574C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DB4E5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1C192D1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A2102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D4135B2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F91" w:rsidRPr="007B685F" w14:paraId="1FCF54B9" w14:textId="77777777" w:rsidTr="00DD1F91">
        <w:tc>
          <w:tcPr>
            <w:tcW w:w="4614" w:type="dxa"/>
            <w:hideMark/>
          </w:tcPr>
          <w:p w14:paraId="51FAA043" w14:textId="77777777" w:rsidR="00DD1F91" w:rsidRPr="007B685F" w:rsidRDefault="00DD1F91" w:rsidP="00DD1F91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16E30694" w14:textId="6D4AF6D6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068</w:t>
            </w:r>
          </w:p>
        </w:tc>
        <w:tc>
          <w:tcPr>
            <w:tcW w:w="270" w:type="dxa"/>
          </w:tcPr>
          <w:p w14:paraId="1E80263F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3548077E" w14:textId="19A13351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953</w:t>
            </w:r>
          </w:p>
        </w:tc>
        <w:tc>
          <w:tcPr>
            <w:tcW w:w="270" w:type="dxa"/>
          </w:tcPr>
          <w:p w14:paraId="275446FD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734260F" w14:textId="1CF06745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56A4F898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11E1D5AF" w14:textId="543C610D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259</w:t>
            </w:r>
          </w:p>
        </w:tc>
      </w:tr>
      <w:tr w:rsidR="00DD1F91" w:rsidRPr="007B685F" w14:paraId="6A76F86D" w14:textId="77777777" w:rsidTr="00DD1F91">
        <w:tc>
          <w:tcPr>
            <w:tcW w:w="4614" w:type="dxa"/>
            <w:hideMark/>
          </w:tcPr>
          <w:p w14:paraId="6FF1EEE2" w14:textId="77777777" w:rsidR="00DD1F91" w:rsidRPr="007B685F" w:rsidRDefault="00DD1F91" w:rsidP="00DD1F91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ต้นทุนงานก่อสร้างอาคาร </w:t>
            </w:r>
          </w:p>
        </w:tc>
        <w:tc>
          <w:tcPr>
            <w:tcW w:w="894" w:type="dxa"/>
          </w:tcPr>
          <w:p w14:paraId="2F663E5A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72CC0E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F0AE1E4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88D97E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00CB121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430A8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FFB65A2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F91" w:rsidRPr="007B685F" w14:paraId="480C4233" w14:textId="77777777" w:rsidTr="00DD1F91">
        <w:tc>
          <w:tcPr>
            <w:tcW w:w="4614" w:type="dxa"/>
            <w:hideMark/>
          </w:tcPr>
          <w:p w14:paraId="7125621C" w14:textId="77777777" w:rsidR="00DD1F91" w:rsidRPr="007B685F" w:rsidRDefault="00DD1F91" w:rsidP="00DD1F91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สิ่งปลูกสร้างและอื่นๆ</w:t>
            </w:r>
          </w:p>
        </w:tc>
        <w:tc>
          <w:tcPr>
            <w:tcW w:w="894" w:type="dxa"/>
          </w:tcPr>
          <w:p w14:paraId="4231B752" w14:textId="3A538E04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392</w:t>
            </w:r>
          </w:p>
        </w:tc>
        <w:tc>
          <w:tcPr>
            <w:tcW w:w="270" w:type="dxa"/>
          </w:tcPr>
          <w:p w14:paraId="0852950A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632C68B6" w14:textId="61E99675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14:paraId="39BA0448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04302CB" w14:textId="1177E3F1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15CEE7E9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3DA39808" w14:textId="53BE4CBD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DD1F91" w:rsidRPr="007B685F" w14:paraId="7AEBEF5F" w14:textId="77777777" w:rsidTr="00DD1F91">
        <w:tc>
          <w:tcPr>
            <w:tcW w:w="4614" w:type="dxa"/>
          </w:tcPr>
          <w:p w14:paraId="42DEC370" w14:textId="798DBC8E" w:rsidR="00DD1F91" w:rsidRPr="007B685F" w:rsidRDefault="00DD1F91" w:rsidP="00DD1F91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ซื้อเครื่องหมายการค้า</w:t>
            </w:r>
          </w:p>
        </w:tc>
        <w:tc>
          <w:tcPr>
            <w:tcW w:w="894" w:type="dxa"/>
          </w:tcPr>
          <w:p w14:paraId="76FC8A02" w14:textId="5B1018D5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349</w:t>
            </w:r>
          </w:p>
        </w:tc>
        <w:tc>
          <w:tcPr>
            <w:tcW w:w="270" w:type="dxa"/>
          </w:tcPr>
          <w:p w14:paraId="51476543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B04A2F7" w14:textId="05257964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ECBF96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47EBFE1" w14:textId="1343A182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3BAD0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7726725" w14:textId="09AEAC73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1F91" w:rsidRPr="007B685F" w14:paraId="64CD14CB" w14:textId="77777777" w:rsidTr="00DD1F91">
        <w:tc>
          <w:tcPr>
            <w:tcW w:w="4614" w:type="dxa"/>
            <w:hideMark/>
          </w:tcPr>
          <w:p w14:paraId="19546975" w14:textId="77777777" w:rsidR="00DD1F91" w:rsidRPr="007B685F" w:rsidRDefault="00DD1F91" w:rsidP="00DD1F91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ค่าเช่าและค่าบริการ</w:t>
            </w:r>
          </w:p>
        </w:tc>
        <w:tc>
          <w:tcPr>
            <w:tcW w:w="894" w:type="dxa"/>
          </w:tcPr>
          <w:p w14:paraId="565E798E" w14:textId="7FA7440D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636</w:t>
            </w:r>
          </w:p>
        </w:tc>
        <w:tc>
          <w:tcPr>
            <w:tcW w:w="270" w:type="dxa"/>
          </w:tcPr>
          <w:p w14:paraId="016A2471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6004AD15" w14:textId="4DCFB4FE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919</w:t>
            </w:r>
          </w:p>
        </w:tc>
        <w:tc>
          <w:tcPr>
            <w:tcW w:w="270" w:type="dxa"/>
          </w:tcPr>
          <w:p w14:paraId="2E70FB03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F5A751C" w14:textId="19F050FC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0C4B96E8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4AE8ECB1" w14:textId="73F3D58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</w:tr>
      <w:tr w:rsidR="00DD1F91" w:rsidRPr="007B685F" w14:paraId="5EDA0685" w14:textId="77777777" w:rsidTr="00DD1F91">
        <w:tc>
          <w:tcPr>
            <w:tcW w:w="4614" w:type="dxa"/>
          </w:tcPr>
          <w:p w14:paraId="712C95C0" w14:textId="0A224D28" w:rsidR="00DD1F91" w:rsidRPr="007B685F" w:rsidRDefault="00DD1F91" w:rsidP="00DD1F91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ซื้อสินทรัพย์สิทธิการใช้</w:t>
            </w:r>
          </w:p>
        </w:tc>
        <w:tc>
          <w:tcPr>
            <w:tcW w:w="894" w:type="dxa"/>
          </w:tcPr>
          <w:p w14:paraId="5679E3F4" w14:textId="5BC911A8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14:paraId="1D2AF590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41B5AB3" w14:textId="70C963D0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734025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870B157" w14:textId="52B490FD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16505802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34D12E1" w14:textId="79070996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1F91" w:rsidRPr="007B685F" w14:paraId="24507506" w14:textId="77777777" w:rsidTr="00DD1F91">
        <w:tc>
          <w:tcPr>
            <w:tcW w:w="4614" w:type="dxa"/>
          </w:tcPr>
          <w:p w14:paraId="352B2C98" w14:textId="46077B80" w:rsidR="00DD1F91" w:rsidRPr="007B685F" w:rsidRDefault="00DD1F91" w:rsidP="00DD1F91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ค่าฝึกอบรมและสัมมนา</w:t>
            </w:r>
          </w:p>
        </w:tc>
        <w:tc>
          <w:tcPr>
            <w:tcW w:w="894" w:type="dxa"/>
          </w:tcPr>
          <w:p w14:paraId="545A8036" w14:textId="1D1C3FF4" w:rsidR="00DD1F91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</w:tcPr>
          <w:p w14:paraId="2EF56BEA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839B0C0" w14:textId="32EF4671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783E66D3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CFBABE2" w14:textId="023001D7" w:rsidR="00DD1F91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FDC110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AE452FC" w14:textId="5E31DBA0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</w:tr>
      <w:tr w:rsidR="00DD1F91" w:rsidRPr="007B685F" w14:paraId="14EB63DB" w14:textId="77777777" w:rsidTr="00DD1F91">
        <w:tc>
          <w:tcPr>
            <w:tcW w:w="4614" w:type="dxa"/>
            <w:shd w:val="clear" w:color="auto" w:fill="FFFFFF"/>
          </w:tcPr>
          <w:p w14:paraId="5631EF00" w14:textId="01168007" w:rsidR="00DD1F91" w:rsidRPr="007B685F" w:rsidRDefault="00DD1F91" w:rsidP="00DD1F91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894" w:type="dxa"/>
            <w:shd w:val="clear" w:color="auto" w:fill="FFFFFF"/>
          </w:tcPr>
          <w:p w14:paraId="54AAAF76" w14:textId="2F7A098F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FFFFFF"/>
          </w:tcPr>
          <w:p w14:paraId="331A2141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FFFFFF"/>
          </w:tcPr>
          <w:p w14:paraId="0C7A76DC" w14:textId="0FF4731D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  <w:shd w:val="clear" w:color="auto" w:fill="FFFFFF"/>
          </w:tcPr>
          <w:p w14:paraId="512E8AE5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FFFFFF"/>
          </w:tcPr>
          <w:p w14:paraId="01935D25" w14:textId="22054ED5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FFFFFF"/>
          </w:tcPr>
          <w:p w14:paraId="0D6901C7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FFFFFF"/>
          </w:tcPr>
          <w:p w14:paraId="1075DEA7" w14:textId="1A6490A0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</w:tr>
      <w:tr w:rsidR="00DD1F91" w:rsidRPr="007B685F" w14:paraId="2B4906B2" w14:textId="77777777" w:rsidTr="005346D6">
        <w:tc>
          <w:tcPr>
            <w:tcW w:w="4614" w:type="dxa"/>
            <w:shd w:val="clear" w:color="auto" w:fill="auto"/>
            <w:hideMark/>
          </w:tcPr>
          <w:p w14:paraId="256286B7" w14:textId="73BEABA5" w:rsidR="00DD1F91" w:rsidRPr="007B685F" w:rsidRDefault="00DD1F91" w:rsidP="00DD1F91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4" w:type="dxa"/>
            <w:shd w:val="clear" w:color="auto" w:fill="auto"/>
          </w:tcPr>
          <w:p w14:paraId="4FD6D483" w14:textId="49276A7B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7FA3865B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14:paraId="3F6654A2" w14:textId="032478CD" w:rsidR="00DD1F91" w:rsidRPr="007B685F" w:rsidRDefault="005346D6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53C9A331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9866E8E" w14:textId="4187FBB1" w:rsidR="00DD1F91" w:rsidRPr="007B685F" w:rsidRDefault="00DD1F91" w:rsidP="00DD1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4C4309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  <w:hideMark/>
          </w:tcPr>
          <w:p w14:paraId="49B47714" w14:textId="6EC71D55" w:rsidR="00DD1F91" w:rsidRPr="007B685F" w:rsidRDefault="00DD1F91" w:rsidP="00DD1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1F91" w:rsidRPr="007B685F" w14:paraId="182F70E0" w14:textId="77777777" w:rsidTr="00DD1F91">
        <w:tc>
          <w:tcPr>
            <w:tcW w:w="4614" w:type="dxa"/>
          </w:tcPr>
          <w:p w14:paraId="2B9298A2" w14:textId="3A37A973" w:rsidR="00DD1F91" w:rsidRPr="007B685F" w:rsidRDefault="00DD1F91" w:rsidP="00DD1F91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สิทธิในการใช้เครื่องหมายการค้า</w:t>
            </w:r>
          </w:p>
        </w:tc>
        <w:tc>
          <w:tcPr>
            <w:tcW w:w="894" w:type="dxa"/>
          </w:tcPr>
          <w:p w14:paraId="31F63AA5" w14:textId="1DE02B68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4E34A3D5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47DFEB1" w14:textId="0858EE4B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00A09DC1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CD0933C" w14:textId="01C53373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AD3F63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9658F19" w14:textId="6E344A0D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1F91" w:rsidRPr="007B685F" w14:paraId="7000B244" w14:textId="77777777" w:rsidTr="00DD1F91">
        <w:tc>
          <w:tcPr>
            <w:tcW w:w="4614" w:type="dxa"/>
            <w:hideMark/>
          </w:tcPr>
          <w:p w14:paraId="6F09FD17" w14:textId="76C09FFB" w:rsidR="00DD1F91" w:rsidRPr="007B685F" w:rsidRDefault="00DD1F91" w:rsidP="00DD1F91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94" w:type="dxa"/>
          </w:tcPr>
          <w:p w14:paraId="6D3F52A4" w14:textId="0412AC50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1523E03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3B21CA3D" w14:textId="5E2DD39A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A585523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9C6E46C" w14:textId="6C375921" w:rsidR="00DD1F91" w:rsidRPr="007B685F" w:rsidRDefault="00DD1F91" w:rsidP="00DD1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35F2BA" w14:textId="77777777" w:rsidR="00DD1F91" w:rsidRPr="007B685F" w:rsidRDefault="00DD1F91" w:rsidP="00DD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26ADAE33" w14:textId="177FDEC7" w:rsidR="00DD1F91" w:rsidRPr="007B685F" w:rsidRDefault="00DD1F91" w:rsidP="00DD1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1F91" w:rsidRPr="007B685F" w14:paraId="30FB5C81" w14:textId="77777777" w:rsidTr="00DD1F91">
        <w:tc>
          <w:tcPr>
            <w:tcW w:w="4614" w:type="dxa"/>
            <w:shd w:val="clear" w:color="auto" w:fill="FFFFFF"/>
            <w:hideMark/>
          </w:tcPr>
          <w:p w14:paraId="290E8ED1" w14:textId="77777777" w:rsidR="00DD1F91" w:rsidRPr="007B685F" w:rsidRDefault="00DD1F91" w:rsidP="00DD1F91">
            <w:pPr>
              <w:pStyle w:val="a1"/>
              <w:shd w:val="clear" w:color="auto" w:fill="FFFFFF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ค่าใช้จ่ายอื่นๆ</w:t>
            </w:r>
          </w:p>
        </w:tc>
        <w:tc>
          <w:tcPr>
            <w:tcW w:w="894" w:type="dxa"/>
            <w:shd w:val="clear" w:color="auto" w:fill="FFFFFF"/>
          </w:tcPr>
          <w:p w14:paraId="2E89B301" w14:textId="70CA56DC" w:rsidR="00DD1F91" w:rsidRPr="007B685F" w:rsidRDefault="00DD1F91" w:rsidP="00DD1F9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14:paraId="73A50759" w14:textId="77777777" w:rsidR="00DD1F91" w:rsidRPr="007B685F" w:rsidRDefault="00DD1F91" w:rsidP="00DD1F9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1D17E74E" w14:textId="390C0C3B" w:rsidR="00DD1F91" w:rsidRPr="007B685F" w:rsidRDefault="00DD1F91" w:rsidP="00DD1F9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795</w:t>
            </w:r>
          </w:p>
        </w:tc>
        <w:tc>
          <w:tcPr>
            <w:tcW w:w="270" w:type="dxa"/>
          </w:tcPr>
          <w:p w14:paraId="39116C7C" w14:textId="77777777" w:rsidR="00DD1F91" w:rsidRPr="007B685F" w:rsidRDefault="00DD1F91" w:rsidP="00DD1F9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FFFF00"/>
          </w:tcPr>
          <w:p w14:paraId="6C7BA005" w14:textId="13423EE0" w:rsidR="00DD1F91" w:rsidRPr="007B685F" w:rsidRDefault="00DD1F91" w:rsidP="00DD1F9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5DB6CAE3" w14:textId="77777777" w:rsidR="00DD1F91" w:rsidRPr="007B685F" w:rsidRDefault="00DD1F91" w:rsidP="00DD1F9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48925608" w14:textId="21A64154" w:rsidR="00DD1F91" w:rsidRPr="007B685F" w:rsidRDefault="00DD1F91" w:rsidP="00DD1F9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</w:tbl>
    <w:p w14:paraId="47EA3FBB" w14:textId="1EC52AED" w:rsidR="0080549B" w:rsidRPr="00DD7CDF" w:rsidRDefault="00C627B4" w:rsidP="00581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pacing w:val="-2"/>
          <w:sz w:val="30"/>
          <w:szCs w:val="30"/>
        </w:rPr>
        <w:br w:type="page"/>
      </w:r>
      <w:r w:rsidR="002606E5" w:rsidRPr="002606E5">
        <w:rPr>
          <w:rFonts w:ascii="Angsana New" w:hAnsi="Angsana New" w:cs="Angsana New"/>
          <w:b/>
          <w:bCs/>
          <w:spacing w:val="-2"/>
          <w:sz w:val="30"/>
          <w:szCs w:val="30"/>
        </w:rPr>
        <w:lastRenderedPageBreak/>
        <w:t>5</w:t>
      </w:r>
      <w:r w:rsidR="00EB7616" w:rsidRPr="00DD7CDF">
        <w:rPr>
          <w:rFonts w:ascii="Angsana New" w:hAnsi="Angsana New" w:cs="Angsana New"/>
          <w:b/>
          <w:bCs/>
          <w:spacing w:val="-2"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b/>
          <w:bCs/>
          <w:spacing w:val="-2"/>
          <w:sz w:val="30"/>
          <w:szCs w:val="30"/>
        </w:rPr>
        <w:t>2</w:t>
      </w:r>
      <w:r w:rsidR="0080549B" w:rsidRPr="00DD7CDF">
        <w:rPr>
          <w:rFonts w:ascii="Angsana New" w:hAnsi="Angsana New" w:cs="Angsana New"/>
          <w:b/>
          <w:bCs/>
          <w:spacing w:val="-2"/>
          <w:sz w:val="30"/>
          <w:szCs w:val="30"/>
        </w:rPr>
        <w:tab/>
      </w:r>
      <w:r w:rsidR="0080549B" w:rsidRPr="00FD1FB9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  <w:r w:rsidR="0080549B" w:rsidRPr="00FD1FB9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8197A" w:rsidRPr="00FD1FB9">
        <w:rPr>
          <w:rFonts w:ascii="Angsana New" w:hAnsi="Angsana New" w:cs="Angsana New"/>
          <w:b/>
          <w:bCs/>
          <w:sz w:val="30"/>
          <w:szCs w:val="30"/>
          <w:cs/>
        </w:rPr>
        <w:t xml:space="preserve">ณ วันที่ </w:t>
      </w:r>
      <w:r w:rsidR="002606E5" w:rsidRPr="002606E5">
        <w:rPr>
          <w:rFonts w:ascii="Angsana New" w:hAnsi="Angsana New" w:cs="Angsana New"/>
          <w:b/>
          <w:bCs/>
          <w:sz w:val="30"/>
          <w:szCs w:val="30"/>
        </w:rPr>
        <w:t>30</w:t>
      </w:r>
      <w:r w:rsidR="00F0786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F0786C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="002E08E3" w:rsidRPr="00FD1FB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b/>
          <w:bCs/>
          <w:sz w:val="30"/>
          <w:szCs w:val="30"/>
        </w:rPr>
        <w:t>2563</w:t>
      </w:r>
      <w:r w:rsidR="0080549B" w:rsidRPr="00FD1FB9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0549B" w:rsidRPr="00FD1FB9">
        <w:rPr>
          <w:rFonts w:ascii="Angsana New" w:hAnsi="Angsana New" w:cs="Angsana New"/>
          <w:b/>
          <w:bCs/>
          <w:sz w:val="30"/>
          <w:szCs w:val="30"/>
          <w:cs/>
        </w:rPr>
        <w:t xml:space="preserve">และ </w:t>
      </w:r>
      <w:r w:rsidR="004A4952" w:rsidRPr="00FD1FB9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="002606E5" w:rsidRPr="002606E5">
        <w:rPr>
          <w:rFonts w:ascii="Angsana New" w:hAnsi="Angsana New" w:cs="Angsana New"/>
          <w:b/>
          <w:bCs/>
          <w:sz w:val="30"/>
          <w:szCs w:val="30"/>
        </w:rPr>
        <w:t>31</w:t>
      </w:r>
      <w:r w:rsidR="004A4952" w:rsidRPr="00FD1FB9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4A4952" w:rsidRPr="00FD1FB9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2606E5" w:rsidRPr="002606E5">
        <w:rPr>
          <w:rFonts w:ascii="Angsana New" w:hAnsi="Angsana New" w:cs="Angsana New"/>
          <w:b/>
          <w:bCs/>
          <w:sz w:val="30"/>
          <w:szCs w:val="30"/>
        </w:rPr>
        <w:t>2562</w:t>
      </w:r>
      <w:r w:rsidR="0080549B" w:rsidRPr="00FD1FB9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0549B" w:rsidRPr="00FD1FB9">
        <w:rPr>
          <w:rFonts w:ascii="Angsana New" w:hAnsi="Angsana New" w:cs="Angsana New"/>
          <w:b/>
          <w:bCs/>
          <w:sz w:val="30"/>
          <w:szCs w:val="30"/>
          <w:cs/>
        </w:rPr>
        <w:t>มีดังนี้</w:t>
      </w:r>
    </w:p>
    <w:p w14:paraId="009BC181" w14:textId="77777777" w:rsidR="0080549B" w:rsidRPr="00DD7CDF" w:rsidRDefault="0080549B" w:rsidP="000429AC">
      <w:pPr>
        <w:pStyle w:val="BodyText2"/>
        <w:spacing w:line="18" w:lineRule="atLeast"/>
        <w:ind w:left="547"/>
        <w:jc w:val="thaiDistribute"/>
        <w:rPr>
          <w:rFonts w:ascii="Angsana New" w:hAnsi="Angsana New" w:cs="Angsana New"/>
          <w:sz w:val="18"/>
          <w:szCs w:val="18"/>
        </w:rPr>
      </w:pPr>
    </w:p>
    <w:p w14:paraId="725B19CC" w14:textId="3E68E77F" w:rsidR="00F022AE" w:rsidRPr="00DD7CDF" w:rsidRDefault="002606E5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="00B0091F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BF9A032" w14:textId="77777777" w:rsidR="00E62EBA" w:rsidRPr="00B37A62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67"/>
        <w:gridCol w:w="1090"/>
        <w:gridCol w:w="279"/>
        <w:gridCol w:w="1062"/>
        <w:gridCol w:w="13"/>
        <w:gridCol w:w="254"/>
        <w:gridCol w:w="1071"/>
      </w:tblGrid>
      <w:tr w:rsidR="00255BF1" w:rsidRPr="00DD7CDF" w14:paraId="118954C9" w14:textId="77777777" w:rsidTr="00963EB6">
        <w:trPr>
          <w:trHeight w:hRule="exact" w:val="374"/>
        </w:trPr>
        <w:tc>
          <w:tcPr>
            <w:tcW w:w="2263" w:type="pct"/>
          </w:tcPr>
          <w:p w14:paraId="22837190" w14:textId="77777777" w:rsidR="00255BF1" w:rsidRPr="00DD7CDF" w:rsidRDefault="00255BF1" w:rsidP="000429A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27A85B29" w14:textId="77777777" w:rsidR="00255BF1" w:rsidRPr="00DD7CDF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0BDF011" w14:textId="77777777" w:rsidR="00255BF1" w:rsidRPr="00DD7CDF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4"/>
            <w:vAlign w:val="center"/>
          </w:tcPr>
          <w:p w14:paraId="11AF6A2F" w14:textId="77777777" w:rsidR="00255BF1" w:rsidRPr="00DD7CDF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>: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F022AE" w:rsidRPr="00DD7CDF" w14:paraId="1E192C5E" w14:textId="77777777" w:rsidTr="009F3B2A">
        <w:trPr>
          <w:trHeight w:hRule="exact" w:val="374"/>
        </w:trPr>
        <w:tc>
          <w:tcPr>
            <w:tcW w:w="2263" w:type="pct"/>
          </w:tcPr>
          <w:p w14:paraId="5C865B7A" w14:textId="77777777" w:rsidR="00F022AE" w:rsidRPr="00DD7CDF" w:rsidRDefault="00F022AE" w:rsidP="000429A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4" w:type="pct"/>
            <w:gridSpan w:val="3"/>
            <w:tcBorders>
              <w:bottom w:val="single" w:sz="4" w:space="0" w:color="auto"/>
            </w:tcBorders>
          </w:tcPr>
          <w:p w14:paraId="29703F36" w14:textId="77777777" w:rsidR="00F022AE" w:rsidRPr="00DD7CDF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235BB5B" w14:textId="77777777" w:rsidR="00F022AE" w:rsidRPr="00DD7CDF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4"/>
            <w:tcBorders>
              <w:bottom w:val="single" w:sz="4" w:space="0" w:color="auto"/>
            </w:tcBorders>
          </w:tcPr>
          <w:p w14:paraId="7261697F" w14:textId="77777777" w:rsidR="00F022AE" w:rsidRPr="00DD7CDF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86C" w:rsidRPr="00DD7CDF" w14:paraId="038A4732" w14:textId="77777777" w:rsidTr="009F3B2A">
        <w:trPr>
          <w:trHeight w:hRule="exact" w:val="374"/>
        </w:trPr>
        <w:tc>
          <w:tcPr>
            <w:tcW w:w="2263" w:type="pct"/>
          </w:tcPr>
          <w:p w14:paraId="46C7D61C" w14:textId="77777777" w:rsidR="00F0786C" w:rsidRPr="00DD7CDF" w:rsidRDefault="00F0786C" w:rsidP="00F0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7B6DC058" w14:textId="34EB33B1" w:rsidR="00F0786C" w:rsidRPr="00DD7CDF" w:rsidRDefault="002606E5" w:rsidP="00F0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723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0786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3C78D772" w14:textId="77777777" w:rsidR="00F0786C" w:rsidRPr="00DD7CDF" w:rsidRDefault="00F0786C" w:rsidP="00F0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EE046A" w14:textId="3110099B" w:rsidR="00F0786C" w:rsidRPr="00DD7CDF" w:rsidRDefault="002606E5" w:rsidP="00F0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0786C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002BFB60" w14:textId="77777777" w:rsidR="00F0786C" w:rsidRPr="00DD7CDF" w:rsidRDefault="00F0786C" w:rsidP="00F0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</w:tcBorders>
          </w:tcPr>
          <w:p w14:paraId="32575371" w14:textId="0F5F5CD7" w:rsidR="00F0786C" w:rsidRPr="00DD7CDF" w:rsidRDefault="002606E5" w:rsidP="00F0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0786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5B28DE0D" w14:textId="77777777" w:rsidR="00F0786C" w:rsidRPr="00DD7CDF" w:rsidRDefault="00F0786C" w:rsidP="00F0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9DB77A8" w14:textId="1D580A86" w:rsidR="00F0786C" w:rsidRPr="00DD7CDF" w:rsidRDefault="002606E5" w:rsidP="00F0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0786C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0786C" w:rsidRPr="00DD7CDF" w14:paraId="54879C51" w14:textId="77777777" w:rsidTr="00881AF9">
        <w:trPr>
          <w:trHeight w:hRule="exact" w:val="374"/>
        </w:trPr>
        <w:tc>
          <w:tcPr>
            <w:tcW w:w="2263" w:type="pct"/>
          </w:tcPr>
          <w:p w14:paraId="6AD9F080" w14:textId="77777777" w:rsidR="00F0786C" w:rsidRPr="00DD7CDF" w:rsidRDefault="00F0786C" w:rsidP="00F07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5EC4633" w14:textId="1B3F96AB" w:rsidR="00F0786C" w:rsidRPr="00DD7CDF" w:rsidRDefault="002606E5" w:rsidP="00F0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44DFB5B" w14:textId="77777777" w:rsidR="00F0786C" w:rsidRPr="00DD7CDF" w:rsidRDefault="00F0786C" w:rsidP="00F0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EB089F5" w14:textId="6AA4D9E3" w:rsidR="00F0786C" w:rsidRPr="00DD7CDF" w:rsidRDefault="002606E5" w:rsidP="00F0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25A942D0" w14:textId="77777777" w:rsidR="00F0786C" w:rsidRPr="00DD7CDF" w:rsidRDefault="00F0786C" w:rsidP="00F0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</w:tcPr>
          <w:p w14:paraId="6974F1FD" w14:textId="4AEF5862" w:rsidR="00F0786C" w:rsidRPr="00DD7CDF" w:rsidRDefault="002606E5" w:rsidP="00F0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36" w:type="pct"/>
          </w:tcPr>
          <w:p w14:paraId="46745B3D" w14:textId="77777777" w:rsidR="00F0786C" w:rsidRPr="00DD7CDF" w:rsidRDefault="00F0786C" w:rsidP="00F0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8DD1550" w14:textId="3A08785D" w:rsidR="00F0786C" w:rsidRPr="00DD7CDF" w:rsidRDefault="002606E5" w:rsidP="00F0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271B16" w:rsidRPr="00DD7CDF" w14:paraId="12451D52" w14:textId="77777777" w:rsidTr="00ED7A5E">
        <w:trPr>
          <w:trHeight w:hRule="exact" w:val="374"/>
        </w:trPr>
        <w:tc>
          <w:tcPr>
            <w:tcW w:w="2263" w:type="pct"/>
          </w:tcPr>
          <w:p w14:paraId="7184ABCF" w14:textId="77777777" w:rsidR="00271B16" w:rsidRPr="00DD7CDF" w:rsidRDefault="00271B16" w:rsidP="00F8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58" w:right="-2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9C022FB" w14:textId="24D992B4" w:rsidR="00271B16" w:rsidRPr="00DD7CDF" w:rsidRDefault="002606E5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2B0AB78C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553050D2" w14:textId="5D8C743F" w:rsidR="00271B16" w:rsidRPr="00DD7CDF" w:rsidRDefault="002606E5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399975C3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2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4F477BC7" w14:textId="2534DC20" w:rsidR="00271B16" w:rsidRPr="00DD7CDF" w:rsidRDefault="00DB39E7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18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4645524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823035F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1B16" w:rsidRPr="00DD7CDF" w14:paraId="53E84EF7" w14:textId="77777777" w:rsidTr="002F5AAA">
        <w:trPr>
          <w:trHeight w:hRule="exact" w:val="374"/>
        </w:trPr>
        <w:tc>
          <w:tcPr>
            <w:tcW w:w="2263" w:type="pct"/>
          </w:tcPr>
          <w:p w14:paraId="0082830C" w14:textId="77777777" w:rsidR="00271B16" w:rsidRPr="00DD7CDF" w:rsidRDefault="00271B16" w:rsidP="00F8324E">
            <w:pPr>
              <w:spacing w:line="240" w:lineRule="auto"/>
              <w:ind w:firstLine="95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29EA15F0" w14:textId="7CFC9F61" w:rsidR="00271B16" w:rsidRPr="00DD7CDF" w:rsidRDefault="001E17DF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45862F8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D98DB7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E1E577F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2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</w:tcPr>
          <w:p w14:paraId="2D0F7333" w14:textId="4EC67A22" w:rsidR="00271B16" w:rsidRPr="00DD7CDF" w:rsidRDefault="002606E5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529</w:t>
            </w:r>
          </w:p>
        </w:tc>
        <w:tc>
          <w:tcPr>
            <w:tcW w:w="143" w:type="pct"/>
            <w:gridSpan w:val="2"/>
          </w:tcPr>
          <w:p w14:paraId="44C33568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0FE4B45F" w14:textId="04A603DF" w:rsidR="00271B16" w:rsidRPr="00DD7CDF" w:rsidRDefault="002606E5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659</w:t>
            </w:r>
          </w:p>
        </w:tc>
      </w:tr>
      <w:tr w:rsidR="00271B16" w:rsidRPr="00DD7CDF" w14:paraId="6CEC4E43" w14:textId="77777777" w:rsidTr="002F5AAA">
        <w:trPr>
          <w:trHeight w:hRule="exact" w:val="374"/>
        </w:trPr>
        <w:tc>
          <w:tcPr>
            <w:tcW w:w="2263" w:type="pct"/>
          </w:tcPr>
          <w:p w14:paraId="122A4B40" w14:textId="77777777" w:rsidR="00271B16" w:rsidRPr="00DD7CDF" w:rsidRDefault="00271B16" w:rsidP="00F8324E">
            <w:pPr>
              <w:spacing w:line="240" w:lineRule="auto"/>
              <w:ind w:firstLine="95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บริษัทร่วมและ</w:t>
            </w:r>
            <w:r w:rsidRPr="00DD7CD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8" w:type="pct"/>
          </w:tcPr>
          <w:p w14:paraId="7B9590D7" w14:textId="4197C702" w:rsidR="00271B16" w:rsidRPr="00DD7CDF" w:rsidRDefault="002606E5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E17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  <w:tc>
          <w:tcPr>
            <w:tcW w:w="143" w:type="pct"/>
          </w:tcPr>
          <w:p w14:paraId="33E289F5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D34D9B" w14:textId="66DC47C9" w:rsidR="00271B16" w:rsidRPr="00DD7CDF" w:rsidRDefault="002606E5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5</w:t>
            </w:r>
            <w:r w:rsidR="00271B16" w:rsidRPr="00DD7CDF">
              <w:rPr>
                <w:rFonts w:ascii="Angsana New" w:hAnsi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149" w:type="pct"/>
          </w:tcPr>
          <w:p w14:paraId="0954DF5F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</w:tcPr>
          <w:p w14:paraId="1809EB7F" w14:textId="64F24A48" w:rsidR="00271B16" w:rsidRPr="00DD7CDF" w:rsidRDefault="002606E5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43" w:type="pct"/>
            <w:gridSpan w:val="2"/>
          </w:tcPr>
          <w:p w14:paraId="4F9C3284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364AC174" w14:textId="4545E0B4" w:rsidR="00271B16" w:rsidRPr="00DD7CDF" w:rsidRDefault="002606E5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271B16" w:rsidRPr="00DD7CDF" w14:paraId="67AC442C" w14:textId="77777777" w:rsidTr="002F5AAA">
        <w:trPr>
          <w:trHeight w:hRule="exact" w:val="374"/>
        </w:trPr>
        <w:tc>
          <w:tcPr>
            <w:tcW w:w="2263" w:type="pct"/>
          </w:tcPr>
          <w:p w14:paraId="40835959" w14:textId="77777777" w:rsidR="00271B16" w:rsidRPr="00DD7CDF" w:rsidRDefault="00271B16" w:rsidP="00F8324E">
            <w:pPr>
              <w:spacing w:line="240" w:lineRule="auto"/>
              <w:ind w:firstLine="95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A0792A9" w14:textId="39BEA0A7" w:rsidR="00271B16" w:rsidRPr="00DD7CDF" w:rsidRDefault="002606E5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1E17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566</w:t>
            </w:r>
          </w:p>
        </w:tc>
        <w:tc>
          <w:tcPr>
            <w:tcW w:w="143" w:type="pct"/>
          </w:tcPr>
          <w:p w14:paraId="5F922360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4640CBE" w14:textId="5065DCC3" w:rsidR="00271B16" w:rsidRPr="00DD7CDF" w:rsidRDefault="002606E5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7</w:t>
            </w:r>
            <w:r w:rsidR="00271B16" w:rsidRPr="00DD7CDF">
              <w:rPr>
                <w:rFonts w:ascii="Angsana New" w:hAnsi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49" w:type="pct"/>
          </w:tcPr>
          <w:p w14:paraId="0D4999F6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BA42A0A" w14:textId="5305FCE0" w:rsidR="00271B16" w:rsidRPr="00DD7CDF" w:rsidRDefault="002606E5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B39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316</w:t>
            </w:r>
          </w:p>
        </w:tc>
        <w:tc>
          <w:tcPr>
            <w:tcW w:w="143" w:type="pct"/>
            <w:gridSpan w:val="2"/>
          </w:tcPr>
          <w:p w14:paraId="43ED99E6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D35E559" w14:textId="6A784FC6" w:rsidR="00271B16" w:rsidRPr="00DD7CDF" w:rsidRDefault="002606E5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530</w:t>
            </w:r>
          </w:p>
        </w:tc>
      </w:tr>
      <w:tr w:rsidR="00271B16" w:rsidRPr="00DD7CDF" w14:paraId="4EE61B61" w14:textId="77777777" w:rsidTr="002F5AAA">
        <w:trPr>
          <w:trHeight w:hRule="exact" w:val="374"/>
        </w:trPr>
        <w:tc>
          <w:tcPr>
            <w:tcW w:w="2263" w:type="pct"/>
          </w:tcPr>
          <w:p w14:paraId="56C038B4" w14:textId="77777777" w:rsidR="00271B16" w:rsidRPr="00DD7CDF" w:rsidRDefault="00271B16" w:rsidP="00F8324E">
            <w:pPr>
              <w:spacing w:line="240" w:lineRule="auto"/>
              <w:ind w:firstLine="95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74C40BC" w14:textId="06CC50FC" w:rsidR="00271B16" w:rsidRPr="00DD7CDF" w:rsidRDefault="002606E5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1E17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837</w:t>
            </w:r>
          </w:p>
        </w:tc>
        <w:tc>
          <w:tcPr>
            <w:tcW w:w="143" w:type="pct"/>
          </w:tcPr>
          <w:p w14:paraId="335C42FD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582C3D1" w14:textId="7D4BBB6A" w:rsidR="00271B16" w:rsidRPr="00DD7CDF" w:rsidRDefault="002606E5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271B16" w:rsidRPr="00DD7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149" w:type="pct"/>
          </w:tcPr>
          <w:p w14:paraId="349F15F3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619C9D7" w14:textId="2B1CEA70" w:rsidR="00271B16" w:rsidRPr="00DD7CDF" w:rsidRDefault="002606E5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DB39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143" w:type="pct"/>
            <w:gridSpan w:val="2"/>
          </w:tcPr>
          <w:p w14:paraId="366130A5" w14:textId="77777777" w:rsidR="00271B16" w:rsidRPr="00DD7CDF" w:rsidRDefault="00271B16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994073A" w14:textId="28D2FA76" w:rsidR="00271B16" w:rsidRPr="00DD7CDF" w:rsidRDefault="002606E5" w:rsidP="00271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71B16" w:rsidRPr="00DD7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</w:p>
        </w:tc>
      </w:tr>
    </w:tbl>
    <w:p w14:paraId="1B38291D" w14:textId="638C3B76" w:rsidR="00C627B4" w:rsidRPr="00B37A62" w:rsidRDefault="00C627B4" w:rsidP="00C62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7E93F7D5" w14:textId="0BC86F87" w:rsidR="0080549B" w:rsidRPr="00DD7CDF" w:rsidRDefault="002606E5" w:rsidP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B0659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  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292FB7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0D97901B" w14:textId="77777777" w:rsidR="00D00B4F" w:rsidRPr="00B37A62" w:rsidRDefault="00D00B4F" w:rsidP="000429AC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152"/>
      </w:tblGrid>
      <w:tr w:rsidR="00B1217F" w:rsidRPr="00DD7CDF" w14:paraId="6DEF5192" w14:textId="77777777" w:rsidTr="00963EB6">
        <w:trPr>
          <w:trHeight w:val="173"/>
        </w:trPr>
        <w:tc>
          <w:tcPr>
            <w:tcW w:w="5418" w:type="dxa"/>
          </w:tcPr>
          <w:p w14:paraId="0A801AAD" w14:textId="77777777" w:rsidR="00B1217F" w:rsidRPr="00DD7CDF" w:rsidRDefault="00B1217F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vAlign w:val="center"/>
          </w:tcPr>
          <w:p w14:paraId="6F8C2188" w14:textId="77777777" w:rsidR="00B1217F" w:rsidRPr="00DD7CDF" w:rsidRDefault="00B1217F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1217F" w:rsidRPr="00DD7CDF" w14:paraId="78C2BB20" w14:textId="77777777" w:rsidTr="00C4785D">
        <w:tc>
          <w:tcPr>
            <w:tcW w:w="5418" w:type="dxa"/>
          </w:tcPr>
          <w:p w14:paraId="11192EED" w14:textId="77777777" w:rsidR="00B1217F" w:rsidRPr="00DD7CDF" w:rsidRDefault="00B1217F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14:paraId="0E29E855" w14:textId="77777777" w:rsidR="00B1217F" w:rsidRPr="00DD7CDF" w:rsidRDefault="00B1217F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1217F" w:rsidRPr="00DD7CDF" w14:paraId="0BF170FF" w14:textId="77777777" w:rsidTr="00C4785D">
        <w:tc>
          <w:tcPr>
            <w:tcW w:w="5418" w:type="dxa"/>
          </w:tcPr>
          <w:p w14:paraId="6191A7F2" w14:textId="77777777" w:rsidR="00B1217F" w:rsidRPr="00DD7CDF" w:rsidRDefault="00B1217F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E4C95B" w14:textId="77777777" w:rsidR="00B1217F" w:rsidRPr="00DD7CDF" w:rsidRDefault="00B1217F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0D64C1" w14:textId="77777777" w:rsidR="00B1217F" w:rsidRPr="00DD7CDF" w:rsidRDefault="00B1217F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DEF889" w14:textId="77777777" w:rsidR="00B1217F" w:rsidRPr="00DD7CDF" w:rsidRDefault="00B1217F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7E4A" w:rsidRPr="00DD7CDF" w14:paraId="051E0C8B" w14:textId="77777777" w:rsidTr="00881AF9">
        <w:tc>
          <w:tcPr>
            <w:tcW w:w="5418" w:type="dxa"/>
          </w:tcPr>
          <w:p w14:paraId="4888AD38" w14:textId="77777777" w:rsidR="00677E4A" w:rsidRPr="00DD7CDF" w:rsidRDefault="00677E4A" w:rsidP="00677E4A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A1B3B" w14:textId="227AEB52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677E4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A370C4" w14:textId="77777777" w:rsidR="00677E4A" w:rsidRPr="00DD7CDF" w:rsidRDefault="00677E4A" w:rsidP="00677E4A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29C9E0" w14:textId="35B9B39C" w:rsidR="00677E4A" w:rsidRPr="00DD7CDF" w:rsidRDefault="002606E5" w:rsidP="00677E4A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77E4A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77E4A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2325277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9292FF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7E4A" w:rsidRPr="00DD7CDF" w14:paraId="53D13316" w14:textId="77777777" w:rsidTr="00C4785D">
        <w:tc>
          <w:tcPr>
            <w:tcW w:w="5418" w:type="dxa"/>
          </w:tcPr>
          <w:p w14:paraId="6CD3E40B" w14:textId="77777777" w:rsidR="00677E4A" w:rsidRPr="00DD7CDF" w:rsidRDefault="00677E4A" w:rsidP="00677E4A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E07901" w14:textId="00392C23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98ECA59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5678A" w14:textId="4ECDF787" w:rsidR="00677E4A" w:rsidRPr="00DD7CDF" w:rsidRDefault="002606E5" w:rsidP="00677E4A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291DD3F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E171A2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ยอดเฉลี่ย</w:t>
            </w:r>
          </w:p>
        </w:tc>
      </w:tr>
      <w:tr w:rsidR="00677E4A" w:rsidRPr="00DD7CDF" w14:paraId="2EFD9DCF" w14:textId="77777777" w:rsidTr="00282B7B">
        <w:trPr>
          <w:trHeight w:hRule="exact" w:val="432"/>
        </w:trPr>
        <w:tc>
          <w:tcPr>
            <w:tcW w:w="5418" w:type="dxa"/>
          </w:tcPr>
          <w:p w14:paraId="1BA1BEAB" w14:textId="7EEF99F7" w:rsidR="00677E4A" w:rsidRPr="00DD7CDF" w:rsidRDefault="00677E4A" w:rsidP="00677E4A">
            <w:pPr>
              <w:spacing w:line="18" w:lineRule="atLeast"/>
              <w:ind w:firstLine="9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71C5A46" w14:textId="0F7C37F2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05BFF318" w14:textId="77777777" w:rsidR="00677E4A" w:rsidRPr="00DD7CDF" w:rsidRDefault="00677E4A" w:rsidP="00677E4A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DD9405" w14:textId="30F4E7F3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62845569" w14:textId="77777777" w:rsidR="00677E4A" w:rsidRPr="00DD7CDF" w:rsidRDefault="00677E4A" w:rsidP="00677E4A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9CD95EF" w14:textId="7EC29195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139</w:t>
            </w:r>
          </w:p>
        </w:tc>
      </w:tr>
      <w:tr w:rsidR="00677E4A" w:rsidRPr="00DD7CDF" w14:paraId="126B3D2D" w14:textId="77777777" w:rsidTr="00282B7B">
        <w:trPr>
          <w:trHeight w:hRule="exact" w:val="432"/>
        </w:trPr>
        <w:tc>
          <w:tcPr>
            <w:tcW w:w="5418" w:type="dxa"/>
          </w:tcPr>
          <w:p w14:paraId="529BD994" w14:textId="77777777" w:rsidR="00677E4A" w:rsidRPr="00DD7CDF" w:rsidRDefault="00677E4A" w:rsidP="00677E4A">
            <w:pPr>
              <w:ind w:firstLine="9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F6D244" w14:textId="24B7E5C4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7AED49D3" w14:textId="77777777" w:rsidR="00677E4A" w:rsidRPr="00DD7CDF" w:rsidRDefault="00677E4A" w:rsidP="00677E4A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361CA8" w14:textId="18748D62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70" w:type="dxa"/>
            <w:vAlign w:val="bottom"/>
          </w:tcPr>
          <w:p w14:paraId="42F666B9" w14:textId="77777777" w:rsidR="00677E4A" w:rsidRPr="00DD7CDF" w:rsidRDefault="00677E4A" w:rsidP="00677E4A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CF8D45" w14:textId="0E2143AF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</w:t>
            </w:r>
          </w:p>
        </w:tc>
      </w:tr>
      <w:tr w:rsidR="00677E4A" w:rsidRPr="00DD7CDF" w14:paraId="19B6FC61" w14:textId="77777777" w:rsidTr="00C4785D">
        <w:tc>
          <w:tcPr>
            <w:tcW w:w="5418" w:type="dxa"/>
          </w:tcPr>
          <w:p w14:paraId="3716A82A" w14:textId="77777777" w:rsidR="00677E4A" w:rsidRPr="00DD7CDF" w:rsidRDefault="00677E4A" w:rsidP="00677E4A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7B3E224E" w14:textId="77777777" w:rsidR="00677E4A" w:rsidRPr="00DD7CDF" w:rsidRDefault="00677E4A" w:rsidP="00677E4A">
            <w:pPr>
              <w:tabs>
                <w:tab w:val="left" w:pos="540"/>
              </w:tabs>
              <w:ind w:left="-108" w:right="7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77E4A" w:rsidRPr="00DD7CDF" w14:paraId="6BEFDDC0" w14:textId="77777777" w:rsidTr="00963EB6">
        <w:tc>
          <w:tcPr>
            <w:tcW w:w="5418" w:type="dxa"/>
          </w:tcPr>
          <w:p w14:paraId="1BFCDA66" w14:textId="77777777" w:rsidR="00677E4A" w:rsidRPr="00DD7CDF" w:rsidRDefault="00677E4A" w:rsidP="00677E4A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vAlign w:val="center"/>
          </w:tcPr>
          <w:p w14:paraId="4E5347A1" w14:textId="77777777" w:rsidR="00677E4A" w:rsidRPr="00DD7CDF" w:rsidRDefault="00677E4A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77E4A" w:rsidRPr="00DD7CDF" w14:paraId="0B6FD86C" w14:textId="77777777" w:rsidTr="00C4785D">
        <w:tc>
          <w:tcPr>
            <w:tcW w:w="5418" w:type="dxa"/>
          </w:tcPr>
          <w:p w14:paraId="6C1B0F06" w14:textId="77777777" w:rsidR="00677E4A" w:rsidRPr="00DD7CDF" w:rsidRDefault="00677E4A" w:rsidP="00677E4A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14:paraId="651C582E" w14:textId="77777777" w:rsidR="00677E4A" w:rsidRPr="00DD7CDF" w:rsidRDefault="00677E4A" w:rsidP="00677E4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E4A" w:rsidRPr="00DD7CDF" w14:paraId="333BA341" w14:textId="77777777" w:rsidTr="00C4785D">
        <w:tc>
          <w:tcPr>
            <w:tcW w:w="5418" w:type="dxa"/>
          </w:tcPr>
          <w:p w14:paraId="5CCE5670" w14:textId="77777777" w:rsidR="00677E4A" w:rsidRPr="00DD7CDF" w:rsidRDefault="00677E4A" w:rsidP="00677E4A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D6F128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EE9001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175598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7E4A" w:rsidRPr="00DD7CDF" w14:paraId="33BE36E2" w14:textId="77777777" w:rsidTr="00881AF9">
        <w:tc>
          <w:tcPr>
            <w:tcW w:w="5418" w:type="dxa"/>
          </w:tcPr>
          <w:p w14:paraId="11F2B1FC" w14:textId="77777777" w:rsidR="00677E4A" w:rsidRPr="00DD7CDF" w:rsidRDefault="00677E4A" w:rsidP="00677E4A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A2BAF5" w14:textId="544F399C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677E4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EB1B80" w14:textId="77777777" w:rsidR="00677E4A" w:rsidRPr="00DD7CDF" w:rsidRDefault="00677E4A" w:rsidP="00677E4A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8AD6D1" w14:textId="07360834" w:rsidR="00677E4A" w:rsidRPr="00DD7CDF" w:rsidRDefault="002606E5" w:rsidP="00677E4A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77E4A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77E4A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A5FD730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CEF5F3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7E4A" w:rsidRPr="00DD7CDF" w14:paraId="65842D5E" w14:textId="77777777" w:rsidTr="00C4785D">
        <w:tc>
          <w:tcPr>
            <w:tcW w:w="5418" w:type="dxa"/>
          </w:tcPr>
          <w:p w14:paraId="234C3A25" w14:textId="77777777" w:rsidR="00677E4A" w:rsidRPr="00DD7CDF" w:rsidRDefault="00677E4A" w:rsidP="00677E4A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F6034" w14:textId="1936CC04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BFA7EA8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9F616" w14:textId="5D67FEB3" w:rsidR="00677E4A" w:rsidRPr="00DD7CDF" w:rsidRDefault="002606E5" w:rsidP="00677E4A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BC251A1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8C26AB3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ยอดเฉลี่ย</w:t>
            </w:r>
          </w:p>
        </w:tc>
      </w:tr>
      <w:tr w:rsidR="00677E4A" w:rsidRPr="00DD7CDF" w14:paraId="1805053B" w14:textId="77777777" w:rsidTr="00C4785D">
        <w:trPr>
          <w:trHeight w:hRule="exact" w:val="432"/>
        </w:trPr>
        <w:tc>
          <w:tcPr>
            <w:tcW w:w="5418" w:type="dxa"/>
          </w:tcPr>
          <w:p w14:paraId="1ACD4EE9" w14:textId="77777777" w:rsidR="00677E4A" w:rsidRPr="00DD7CDF" w:rsidRDefault="00677E4A" w:rsidP="00677E4A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58F95D" w14:textId="63D2CE6F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15</w:t>
            </w:r>
            <w:r w:rsidR="00901025">
              <w:rPr>
                <w:rFonts w:ascii="Angsana New" w:hAnsi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270" w:type="dxa"/>
          </w:tcPr>
          <w:p w14:paraId="5D6351E1" w14:textId="77777777" w:rsidR="00677E4A" w:rsidRPr="00DD7CDF" w:rsidRDefault="00677E4A" w:rsidP="00677E4A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9108F" w14:textId="0F19FBA9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 w:hint="cs"/>
                <w:sz w:val="30"/>
                <w:szCs w:val="30"/>
              </w:rPr>
              <w:t>43</w:t>
            </w:r>
            <w:r w:rsidR="00677E4A" w:rsidRPr="00DD7CD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606E5">
              <w:rPr>
                <w:rFonts w:ascii="Angsana New" w:hAnsi="Angsana New" w:hint="cs"/>
                <w:sz w:val="30"/>
                <w:szCs w:val="30"/>
              </w:rPr>
              <w:t>075</w:t>
            </w:r>
          </w:p>
        </w:tc>
        <w:tc>
          <w:tcPr>
            <w:tcW w:w="270" w:type="dxa"/>
            <w:vAlign w:val="bottom"/>
          </w:tcPr>
          <w:p w14:paraId="7C0D2665" w14:textId="77777777" w:rsidR="00677E4A" w:rsidRPr="00DD7CDF" w:rsidRDefault="00677E4A" w:rsidP="00677E4A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86F8D7" w14:textId="38BC1255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27</w:t>
            </w:r>
            <w:r w:rsidR="00901025">
              <w:rPr>
                <w:rFonts w:ascii="Angsana New" w:hAnsi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sz w:val="30"/>
                <w:szCs w:val="30"/>
              </w:rPr>
              <w:t>311</w:t>
            </w:r>
          </w:p>
        </w:tc>
      </w:tr>
      <w:tr w:rsidR="00677E4A" w:rsidRPr="00DD7CDF" w14:paraId="6E2C5A3B" w14:textId="77777777" w:rsidTr="00C4785D">
        <w:trPr>
          <w:trHeight w:hRule="exact" w:val="432"/>
        </w:trPr>
        <w:tc>
          <w:tcPr>
            <w:tcW w:w="5418" w:type="dxa"/>
          </w:tcPr>
          <w:p w14:paraId="13A679F5" w14:textId="77777777" w:rsidR="00677E4A" w:rsidRPr="00DD7CDF" w:rsidRDefault="00677E4A" w:rsidP="00677E4A">
            <w:pPr>
              <w:ind w:firstLine="9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A17774" w14:textId="0DE9D778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90102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270" w:type="dxa"/>
          </w:tcPr>
          <w:p w14:paraId="717099F8" w14:textId="77777777" w:rsidR="00677E4A" w:rsidRPr="00DD7CDF" w:rsidRDefault="00677E4A" w:rsidP="00677E4A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CFB09D" w14:textId="6C9FF1C8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hint="cs"/>
                <w:b/>
                <w:bCs/>
                <w:sz w:val="30"/>
                <w:szCs w:val="30"/>
              </w:rPr>
              <w:t>43</w:t>
            </w:r>
            <w:r w:rsidR="00677E4A" w:rsidRPr="00DD7CD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hint="cs"/>
                <w:b/>
                <w:bCs/>
                <w:sz w:val="30"/>
                <w:szCs w:val="30"/>
              </w:rPr>
              <w:t>075</w:t>
            </w:r>
          </w:p>
        </w:tc>
        <w:tc>
          <w:tcPr>
            <w:tcW w:w="270" w:type="dxa"/>
            <w:vAlign w:val="bottom"/>
          </w:tcPr>
          <w:p w14:paraId="45B731B4" w14:textId="77777777" w:rsidR="00677E4A" w:rsidRPr="00DD7CDF" w:rsidRDefault="00677E4A" w:rsidP="00677E4A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FFAA8D9" w14:textId="72A90FC3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90102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b/>
                <w:bCs/>
                <w:sz w:val="30"/>
                <w:szCs w:val="30"/>
              </w:rPr>
              <w:t>311</w:t>
            </w:r>
          </w:p>
        </w:tc>
      </w:tr>
    </w:tbl>
    <w:p w14:paraId="368E7BA0" w14:textId="77777777" w:rsidR="00B1217F" w:rsidRPr="00B37A62" w:rsidRDefault="00B1217F" w:rsidP="000429AC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="Angsana New" w:hAnsi="Angsana New" w:cs="Cordia New"/>
          <w:sz w:val="28"/>
          <w:szCs w:val="28"/>
        </w:rPr>
      </w:pPr>
    </w:p>
    <w:p w14:paraId="5BAF4013" w14:textId="701C01B0" w:rsidR="007060F5" w:rsidRPr="00DD7CDF" w:rsidRDefault="00D54CF4" w:rsidP="000429AC">
      <w:pPr>
        <w:spacing w:line="18" w:lineRule="atLeast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กลุ่มบริษัทและบริษัทคำนวณยอดเฉลี่ยจากยอดคงค้างของเงินให้กู้ยืมระยะสั้น ณ วันสิ้นเดือนโดย</w:t>
      </w:r>
      <w:r w:rsidR="00A92A2C" w:rsidRPr="00DD7CDF">
        <w:rPr>
          <w:rFonts w:ascii="Angsana New" w:hAnsi="Angsana New" w:cs="Angsana New"/>
          <w:sz w:val="30"/>
          <w:szCs w:val="30"/>
        </w:rPr>
        <w:br/>
      </w:r>
      <w:r w:rsidRPr="00DD7CDF">
        <w:rPr>
          <w:rFonts w:ascii="Angsana New" w:hAnsi="Angsana New" w:cs="Angsana New" w:hint="cs"/>
          <w:sz w:val="30"/>
          <w:szCs w:val="30"/>
          <w:cs/>
        </w:rPr>
        <w:t>ไม่รวมดอกเบี้ยค้างรับ</w:t>
      </w:r>
    </w:p>
    <w:p w14:paraId="39899B4D" w14:textId="6D5C1167" w:rsidR="005A6EB0" w:rsidRPr="00DD7CDF" w:rsidRDefault="002606E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5</w:t>
      </w:r>
      <w:r w:rsidR="005A6EB0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5A6EB0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 w:rsidR="005A6EB0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090F05" w:rsidRPr="00DD7CD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เงินจ่าย</w:t>
      </w:r>
      <w:r w:rsidR="005A6EB0" w:rsidRPr="00DD7CD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ล่วงหน้าค่าสินค้า</w:t>
      </w:r>
    </w:p>
    <w:p w14:paraId="6F17ADDD" w14:textId="77777777" w:rsidR="00090F05" w:rsidRPr="00DD7CDF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5A6EB0" w:rsidRPr="00DD7CDF" w14:paraId="3AE669A2" w14:textId="77777777" w:rsidTr="00963EB6">
        <w:trPr>
          <w:tblHeader/>
        </w:trPr>
        <w:tc>
          <w:tcPr>
            <w:tcW w:w="2211" w:type="pct"/>
          </w:tcPr>
          <w:p w14:paraId="7A75EFC4" w14:textId="77777777" w:rsidR="005A6EB0" w:rsidRPr="00DD7CDF" w:rsidRDefault="005A6EB0" w:rsidP="000429A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197C3568" w14:textId="77777777" w:rsidR="005A6EB0" w:rsidRPr="00DD7CDF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D198C5B" w14:textId="77777777" w:rsidR="005A6EB0" w:rsidRPr="00DD7CDF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vAlign w:val="center"/>
          </w:tcPr>
          <w:p w14:paraId="682A5406" w14:textId="77777777" w:rsidR="005A6EB0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6EB0" w:rsidRPr="00DD7CDF" w14:paraId="7769CCAA" w14:textId="77777777" w:rsidTr="00090F05">
        <w:trPr>
          <w:tblHeader/>
        </w:trPr>
        <w:tc>
          <w:tcPr>
            <w:tcW w:w="2211" w:type="pct"/>
          </w:tcPr>
          <w:p w14:paraId="346F4491" w14:textId="77777777" w:rsidR="005A6EB0" w:rsidRPr="00DD7CDF" w:rsidRDefault="005A6EB0" w:rsidP="000429A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2BA64AEA" w14:textId="77777777" w:rsidR="005A6EB0" w:rsidRPr="00DD7CDF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594BD7D" w14:textId="77777777" w:rsidR="005A6EB0" w:rsidRPr="00DD7CDF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56362D04" w14:textId="77777777" w:rsidR="005A6EB0" w:rsidRPr="00DD7CDF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E4A" w:rsidRPr="00DD7CDF" w14:paraId="6D2DB27C" w14:textId="77777777" w:rsidTr="00881AF9">
        <w:trPr>
          <w:tblHeader/>
        </w:trPr>
        <w:tc>
          <w:tcPr>
            <w:tcW w:w="2211" w:type="pct"/>
          </w:tcPr>
          <w:p w14:paraId="30DD8A46" w14:textId="77777777" w:rsidR="00677E4A" w:rsidRPr="00DD7CDF" w:rsidRDefault="00677E4A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E0E644A" w14:textId="08BC136E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677E4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492A41F3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7530E3A9" w14:textId="0EDA3FC1" w:rsidR="00677E4A" w:rsidRPr="00DD7CDF" w:rsidRDefault="002606E5" w:rsidP="00677E4A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E4A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6F9AC92C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02483B7" w14:textId="2D46AE25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677E4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33DDB828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BEEA49B" w14:textId="32C35F5F" w:rsidR="00677E4A" w:rsidRPr="00DD7CDF" w:rsidRDefault="002606E5" w:rsidP="00677E4A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E4A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77E4A" w:rsidRPr="00DD7CDF" w14:paraId="2827829A" w14:textId="77777777" w:rsidTr="00090F05">
        <w:trPr>
          <w:tblHeader/>
        </w:trPr>
        <w:tc>
          <w:tcPr>
            <w:tcW w:w="2211" w:type="pct"/>
          </w:tcPr>
          <w:p w14:paraId="0D2539A2" w14:textId="77777777" w:rsidR="00677E4A" w:rsidRPr="00DD7CDF" w:rsidRDefault="00677E4A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820B59F" w14:textId="7E0960C3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49E47053" w14:textId="77777777" w:rsidR="00677E4A" w:rsidRPr="00DD7CDF" w:rsidRDefault="00677E4A" w:rsidP="00677E4A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BB5F8A4" w14:textId="3DD59B3A" w:rsidR="00677E4A" w:rsidRPr="00DD7CDF" w:rsidRDefault="002606E5" w:rsidP="00677E4A">
            <w:pPr>
              <w:spacing w:line="18" w:lineRule="atLeast"/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6F109945" w14:textId="77777777" w:rsidR="00677E4A" w:rsidRPr="00DD7CDF" w:rsidRDefault="00677E4A" w:rsidP="00677E4A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AD4E945" w14:textId="0ACCA400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0505E9FD" w14:textId="77777777" w:rsidR="00677E4A" w:rsidRPr="00DD7CDF" w:rsidRDefault="00677E4A" w:rsidP="00677E4A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EEE545E" w14:textId="3C9ECA09" w:rsidR="00677E4A" w:rsidRPr="00DD7CDF" w:rsidRDefault="002606E5" w:rsidP="00677E4A">
            <w:pPr>
              <w:spacing w:line="18" w:lineRule="atLeast"/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77E4A" w:rsidRPr="00DD7CDF" w14:paraId="7E7BB727" w14:textId="77777777" w:rsidTr="00B1217F">
        <w:trPr>
          <w:trHeight w:hRule="exact" w:val="374"/>
        </w:trPr>
        <w:tc>
          <w:tcPr>
            <w:tcW w:w="2211" w:type="pct"/>
          </w:tcPr>
          <w:p w14:paraId="585490F5" w14:textId="77777777" w:rsidR="00677E4A" w:rsidRPr="00DD7CDF" w:rsidRDefault="00677E4A" w:rsidP="00677E4A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  <w:shd w:val="clear" w:color="auto" w:fill="auto"/>
          </w:tcPr>
          <w:p w14:paraId="3F49EBB5" w14:textId="48DFB788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53</w:t>
            </w:r>
          </w:p>
        </w:tc>
        <w:tc>
          <w:tcPr>
            <w:tcW w:w="151" w:type="pct"/>
          </w:tcPr>
          <w:p w14:paraId="11E45D64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00DF889E" w14:textId="0CDFD32B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1A88CD39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0D35C38D" w14:textId="3CB73948" w:rsidR="00677E4A" w:rsidRPr="00DD7CDF" w:rsidRDefault="0090102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29BADE8" w14:textId="77777777" w:rsidR="00677E4A" w:rsidRPr="00DD7CDF" w:rsidRDefault="00677E4A" w:rsidP="00677E4A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6B8FE3" w14:textId="77777777" w:rsidR="00677E4A" w:rsidRPr="00DD7CDF" w:rsidRDefault="00677E4A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677E4A" w:rsidRPr="00DD7CDF" w14:paraId="2F3282EC" w14:textId="77777777" w:rsidTr="00B1217F">
        <w:trPr>
          <w:trHeight w:hRule="exact" w:val="374"/>
        </w:trPr>
        <w:tc>
          <w:tcPr>
            <w:tcW w:w="2211" w:type="pct"/>
          </w:tcPr>
          <w:p w14:paraId="6B2E3C24" w14:textId="77777777" w:rsidR="00677E4A" w:rsidRPr="00DD7CDF" w:rsidRDefault="00677E4A" w:rsidP="00677E4A">
            <w:pPr>
              <w:tabs>
                <w:tab w:val="left" w:pos="342"/>
              </w:tabs>
              <w:ind w:firstLine="9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0" w:type="pct"/>
            <w:shd w:val="clear" w:color="auto" w:fill="auto"/>
          </w:tcPr>
          <w:p w14:paraId="67C61D59" w14:textId="7FC2A0D5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2</w:t>
            </w:r>
            <w:r w:rsidR="003A7DF6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329</w:t>
            </w:r>
          </w:p>
        </w:tc>
        <w:tc>
          <w:tcPr>
            <w:tcW w:w="151" w:type="pct"/>
          </w:tcPr>
          <w:p w14:paraId="3660CB4E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3A643F5C" w14:textId="12203493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3</w:t>
            </w:r>
            <w:r w:rsidR="00677E4A" w:rsidRPr="00DD7CDF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685</w:t>
            </w:r>
          </w:p>
        </w:tc>
        <w:tc>
          <w:tcPr>
            <w:tcW w:w="129" w:type="pct"/>
          </w:tcPr>
          <w:p w14:paraId="32DF85F6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44230A87" w14:textId="5C1D50FA" w:rsidR="00677E4A" w:rsidRPr="00DD7CDF" w:rsidRDefault="0090102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F57C6EC" w14:textId="77777777" w:rsidR="00677E4A" w:rsidRPr="00DD7CDF" w:rsidRDefault="00677E4A" w:rsidP="00677E4A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3576F219" w14:textId="77777777" w:rsidR="00677E4A" w:rsidRPr="00DD7CDF" w:rsidRDefault="00677E4A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677E4A" w:rsidRPr="00DD7CDF" w14:paraId="1B410251" w14:textId="77777777" w:rsidTr="00B1217F">
        <w:trPr>
          <w:trHeight w:hRule="exact" w:val="374"/>
        </w:trPr>
        <w:tc>
          <w:tcPr>
            <w:tcW w:w="2211" w:type="pct"/>
          </w:tcPr>
          <w:p w14:paraId="3FD56968" w14:textId="77777777" w:rsidR="00677E4A" w:rsidRPr="00182D1B" w:rsidRDefault="00677E4A" w:rsidP="00677E4A">
            <w:pPr>
              <w:tabs>
                <w:tab w:val="left" w:pos="176"/>
              </w:tabs>
              <w:ind w:right="-102" w:firstLine="97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2D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9942B" w14:textId="6B826D02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2</w:t>
            </w:r>
            <w:r w:rsidR="003A7DF6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382</w:t>
            </w:r>
          </w:p>
        </w:tc>
        <w:tc>
          <w:tcPr>
            <w:tcW w:w="151" w:type="pct"/>
          </w:tcPr>
          <w:p w14:paraId="30F62A36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EBE255E" w14:textId="04F2C8B4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3</w:t>
            </w:r>
            <w:r w:rsidR="00677E4A" w:rsidRPr="00DD7CDF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693</w:t>
            </w:r>
          </w:p>
        </w:tc>
        <w:tc>
          <w:tcPr>
            <w:tcW w:w="129" w:type="pct"/>
          </w:tcPr>
          <w:p w14:paraId="0FAC797E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6BD9171" w14:textId="6BB86E25" w:rsidR="00677E4A" w:rsidRPr="00DD7CDF" w:rsidRDefault="0090102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1817E82" w14:textId="77777777" w:rsidR="00677E4A" w:rsidRPr="00DD7CDF" w:rsidRDefault="00677E4A" w:rsidP="00677E4A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FDF0EA1" w14:textId="77777777" w:rsidR="00677E4A" w:rsidRPr="00DD7CDF" w:rsidRDefault="00677E4A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646D4B51" w14:textId="77777777" w:rsidR="000448DD" w:rsidRDefault="000448DD" w:rsidP="006C2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A350947" w14:textId="4B06773A" w:rsidR="000E6837" w:rsidRDefault="002606E5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firstLine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0E6837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0E6837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="000E6837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0E6837" w:rsidRPr="00DD7CD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เงินปันผลค้างรับ</w:t>
      </w:r>
    </w:p>
    <w:p w14:paraId="33619B5A" w14:textId="77777777" w:rsidR="00F8324E" w:rsidRPr="00F8324E" w:rsidRDefault="00F8324E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firstLine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0E6837" w:rsidRPr="00DD7CDF" w14:paraId="051ACCCE" w14:textId="77777777" w:rsidTr="00963EB6">
        <w:trPr>
          <w:tblHeader/>
        </w:trPr>
        <w:tc>
          <w:tcPr>
            <w:tcW w:w="2211" w:type="pct"/>
          </w:tcPr>
          <w:p w14:paraId="4B071D46" w14:textId="77777777" w:rsidR="000E6837" w:rsidRPr="00DD7CDF" w:rsidRDefault="000E6837" w:rsidP="000429A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AFAE343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5ED8391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vAlign w:val="center"/>
          </w:tcPr>
          <w:p w14:paraId="73DD1FD3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E6837" w:rsidRPr="00DD7CDF" w14:paraId="6487D26E" w14:textId="77777777" w:rsidTr="00090F05">
        <w:trPr>
          <w:tblHeader/>
        </w:trPr>
        <w:tc>
          <w:tcPr>
            <w:tcW w:w="2211" w:type="pct"/>
          </w:tcPr>
          <w:p w14:paraId="702FA4B8" w14:textId="77777777" w:rsidR="000E6837" w:rsidRPr="00DD7CDF" w:rsidRDefault="000E6837" w:rsidP="000429A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6ECF1549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97087D6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0D17C907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E4A" w:rsidRPr="00DD7CDF" w14:paraId="4C0B7937" w14:textId="77777777" w:rsidTr="00090F05">
        <w:trPr>
          <w:tblHeader/>
        </w:trPr>
        <w:tc>
          <w:tcPr>
            <w:tcW w:w="2211" w:type="pct"/>
          </w:tcPr>
          <w:p w14:paraId="49A0AB57" w14:textId="77777777" w:rsidR="00677E4A" w:rsidRPr="00DD7CDF" w:rsidRDefault="00677E4A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3D9F93B" w14:textId="35DBEBCF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677E4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4C3B10FE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1107C1D5" w14:textId="712164E1" w:rsidR="00677E4A" w:rsidRPr="00DD7CDF" w:rsidRDefault="002606E5" w:rsidP="00677E4A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E4A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71A3CEE2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3444B162" w14:textId="74B3A04C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677E4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4A55CB0D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85B9261" w14:textId="5BB7278A" w:rsidR="00677E4A" w:rsidRPr="00DD7CDF" w:rsidRDefault="002606E5" w:rsidP="00677E4A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E4A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77E4A" w:rsidRPr="00DD7CDF" w14:paraId="377E9C9D" w14:textId="77777777" w:rsidTr="00090F05">
        <w:trPr>
          <w:tblHeader/>
        </w:trPr>
        <w:tc>
          <w:tcPr>
            <w:tcW w:w="2211" w:type="pct"/>
          </w:tcPr>
          <w:p w14:paraId="6F3614FC" w14:textId="77777777" w:rsidR="00677E4A" w:rsidRPr="00DD7CDF" w:rsidRDefault="00677E4A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8CFF7DE" w14:textId="4E0D5869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2D64BDEA" w14:textId="77777777" w:rsidR="00677E4A" w:rsidRPr="00DD7CDF" w:rsidRDefault="00677E4A" w:rsidP="00677E4A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CD691AD" w14:textId="00BF84B6" w:rsidR="00677E4A" w:rsidRPr="00DD7CDF" w:rsidRDefault="002606E5" w:rsidP="00677E4A">
            <w:pPr>
              <w:spacing w:line="18" w:lineRule="atLeast"/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1E9F6142" w14:textId="77777777" w:rsidR="00677E4A" w:rsidRPr="00DD7CDF" w:rsidRDefault="00677E4A" w:rsidP="00677E4A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362D86C" w14:textId="5B9D527B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621590F5" w14:textId="77777777" w:rsidR="00677E4A" w:rsidRPr="00DD7CDF" w:rsidRDefault="00677E4A" w:rsidP="00677E4A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066EC28" w14:textId="5E4B78AF" w:rsidR="00677E4A" w:rsidRPr="00DD7CDF" w:rsidRDefault="002606E5" w:rsidP="00677E4A">
            <w:pPr>
              <w:spacing w:line="18" w:lineRule="atLeast"/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77E4A" w:rsidRPr="00DD7CDF" w14:paraId="094E0531" w14:textId="77777777" w:rsidTr="00EA0EAB">
        <w:trPr>
          <w:trHeight w:hRule="exact" w:val="374"/>
        </w:trPr>
        <w:tc>
          <w:tcPr>
            <w:tcW w:w="2211" w:type="pct"/>
          </w:tcPr>
          <w:p w14:paraId="43B85E07" w14:textId="77777777" w:rsidR="00677E4A" w:rsidRPr="00DD7CDF" w:rsidRDefault="00677E4A" w:rsidP="00677E4A">
            <w:pPr>
              <w:tabs>
                <w:tab w:val="left" w:pos="1062"/>
              </w:tabs>
              <w:ind w:right="-102" w:firstLine="95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12FC0BDC" w14:textId="576DC295" w:rsidR="00677E4A" w:rsidRPr="00DD7CDF" w:rsidRDefault="003A7DF6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A5FBE2D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760FBA95" w14:textId="77777777" w:rsidR="00677E4A" w:rsidRPr="00DD7CDF" w:rsidRDefault="00677E4A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475D818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47EFF533" w14:textId="1D666DCA" w:rsidR="00677E4A" w:rsidRPr="00DD7CDF" w:rsidRDefault="0090102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 w:cs="Browallia New"/>
                <w:position w:val="6"/>
                <w:sz w:val="30"/>
                <w:szCs w:val="38"/>
              </w:rPr>
            </w:pPr>
            <w:r>
              <w:rPr>
                <w:rFonts w:ascii="Angsana New" w:hAnsi="Angsana New" w:cs="Browallia New"/>
                <w:position w:val="6"/>
                <w:sz w:val="30"/>
                <w:szCs w:val="38"/>
              </w:rPr>
              <w:t>-</w:t>
            </w:r>
          </w:p>
        </w:tc>
        <w:tc>
          <w:tcPr>
            <w:tcW w:w="151" w:type="pct"/>
          </w:tcPr>
          <w:p w14:paraId="5B9E6F41" w14:textId="77777777" w:rsidR="00677E4A" w:rsidRPr="00DD7CDF" w:rsidRDefault="00677E4A" w:rsidP="00677E4A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681F06A0" w14:textId="301EF185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2</w:t>
            </w:r>
            <w:r w:rsidR="00677E4A" w:rsidRPr="00DD7CDF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690</w:t>
            </w:r>
          </w:p>
        </w:tc>
      </w:tr>
      <w:tr w:rsidR="00677E4A" w:rsidRPr="00DD7CDF" w14:paraId="1E2B2A99" w14:textId="77777777" w:rsidTr="00EA0EAB">
        <w:trPr>
          <w:trHeight w:hRule="exact" w:val="374"/>
        </w:trPr>
        <w:tc>
          <w:tcPr>
            <w:tcW w:w="2211" w:type="pct"/>
          </w:tcPr>
          <w:p w14:paraId="1129CCD8" w14:textId="77777777" w:rsidR="00677E4A" w:rsidRPr="00DD7CDF" w:rsidRDefault="00677E4A" w:rsidP="00677E4A">
            <w:pPr>
              <w:tabs>
                <w:tab w:val="left" w:pos="1062"/>
              </w:tabs>
              <w:ind w:right="-102" w:firstLine="95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0BA43C1C" w14:textId="6E1990A2" w:rsidR="00677E4A" w:rsidRPr="0086554E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 w:cstheme="minorBidi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 w:cstheme="minorBidi"/>
                <w:position w:val="6"/>
                <w:sz w:val="30"/>
                <w:szCs w:val="30"/>
              </w:rPr>
              <w:t>13</w:t>
            </w:r>
            <w:r w:rsidR="00EE598D">
              <w:rPr>
                <w:rFonts w:ascii="Angsana New" w:hAnsi="Angsana New" w:cstheme="minorBidi"/>
                <w:position w:val="6"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14:paraId="36A2B625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1B327738" w14:textId="6AC6DFE7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128</w:t>
            </w:r>
          </w:p>
        </w:tc>
        <w:tc>
          <w:tcPr>
            <w:tcW w:w="129" w:type="pct"/>
          </w:tcPr>
          <w:p w14:paraId="7A1467A5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7BD93001" w14:textId="7D8EAB08" w:rsidR="00677E4A" w:rsidRPr="00DD7CDF" w:rsidRDefault="0090102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6139B5C" w14:textId="77777777" w:rsidR="00677E4A" w:rsidRPr="00DD7CDF" w:rsidRDefault="00677E4A" w:rsidP="00677E4A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493C0225" w14:textId="77777777" w:rsidR="00677E4A" w:rsidRPr="00DD7CDF" w:rsidRDefault="00677E4A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677E4A" w:rsidRPr="00DD7CDF" w14:paraId="007CF6A0" w14:textId="77777777" w:rsidTr="00EA0EAB">
        <w:trPr>
          <w:trHeight w:hRule="exact" w:val="374"/>
        </w:trPr>
        <w:tc>
          <w:tcPr>
            <w:tcW w:w="2211" w:type="pct"/>
          </w:tcPr>
          <w:p w14:paraId="790DEB4C" w14:textId="77777777" w:rsidR="00677E4A" w:rsidRPr="00DD7CDF" w:rsidRDefault="00677E4A" w:rsidP="00677E4A">
            <w:pPr>
              <w:tabs>
                <w:tab w:val="left" w:pos="1062"/>
              </w:tabs>
              <w:ind w:right="-102" w:firstLine="958"/>
              <w:jc w:val="thaiDistribute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บริษัท</w:t>
            </w:r>
            <w:r w:rsidRPr="00DD7CDF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ที่</w:t>
            </w:r>
            <w:r w:rsidRPr="00DD7CDF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590" w:type="pct"/>
          </w:tcPr>
          <w:p w14:paraId="2608B9E6" w14:textId="56704EC3" w:rsidR="00677E4A" w:rsidRPr="00DD7CDF" w:rsidRDefault="003A7DF6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7D066A0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50FDD932" w14:textId="44DEDCDA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37</w:t>
            </w:r>
          </w:p>
        </w:tc>
        <w:tc>
          <w:tcPr>
            <w:tcW w:w="129" w:type="pct"/>
          </w:tcPr>
          <w:p w14:paraId="35824189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6118ED99" w14:textId="65444B23" w:rsidR="00677E4A" w:rsidRPr="00DD7CDF" w:rsidRDefault="0090102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 w:cs="Browallia New"/>
                <w:position w:val="6"/>
                <w:sz w:val="30"/>
                <w:szCs w:val="38"/>
              </w:rPr>
            </w:pPr>
            <w:r>
              <w:rPr>
                <w:rFonts w:ascii="Angsana New" w:hAnsi="Angsana New" w:cs="Browallia New"/>
                <w:position w:val="6"/>
                <w:sz w:val="30"/>
                <w:szCs w:val="38"/>
              </w:rPr>
              <w:t>-</w:t>
            </w:r>
          </w:p>
        </w:tc>
        <w:tc>
          <w:tcPr>
            <w:tcW w:w="151" w:type="pct"/>
          </w:tcPr>
          <w:p w14:paraId="145FF5B4" w14:textId="77777777" w:rsidR="00677E4A" w:rsidRPr="00DD7CDF" w:rsidRDefault="00677E4A" w:rsidP="00677E4A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4061BC2E" w14:textId="77777777" w:rsidR="00677E4A" w:rsidRPr="00DD7CDF" w:rsidRDefault="00677E4A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677E4A" w:rsidRPr="00DD7CDF" w14:paraId="394394B2" w14:textId="77777777" w:rsidTr="00EA0EAB">
        <w:trPr>
          <w:trHeight w:hRule="exact" w:val="374"/>
        </w:trPr>
        <w:tc>
          <w:tcPr>
            <w:tcW w:w="2211" w:type="pct"/>
          </w:tcPr>
          <w:p w14:paraId="550DF74B" w14:textId="77777777" w:rsidR="00677E4A" w:rsidRPr="00182D1B" w:rsidRDefault="00677E4A" w:rsidP="00677E4A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2D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3D4E7AB" w14:textId="41F020F9" w:rsidR="00677E4A" w:rsidRPr="008D2252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 w:cstheme="minorBidi"/>
                <w:b/>
                <w:bCs/>
                <w:position w:val="6"/>
                <w:sz w:val="30"/>
                <w:szCs w:val="30"/>
                <w:cs/>
              </w:rPr>
            </w:pPr>
            <w:r w:rsidRPr="002606E5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13</w:t>
            </w:r>
            <w:r w:rsidR="00EE598D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14:paraId="69C84DE1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460AADF" w14:textId="63BF56F0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165</w:t>
            </w:r>
          </w:p>
        </w:tc>
        <w:tc>
          <w:tcPr>
            <w:tcW w:w="129" w:type="pct"/>
          </w:tcPr>
          <w:p w14:paraId="4B8809B3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CE8E5F4" w14:textId="08037A06" w:rsidR="00677E4A" w:rsidRPr="00DD7CDF" w:rsidRDefault="0090102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DCA97E2" w14:textId="77777777" w:rsidR="00677E4A" w:rsidRPr="00DD7CDF" w:rsidRDefault="00677E4A" w:rsidP="00677E4A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031958F" w14:textId="4159E2EC" w:rsidR="00677E4A" w:rsidRPr="00DD7CDF" w:rsidRDefault="002606E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2</w:t>
            </w:r>
            <w:r w:rsidR="00677E4A" w:rsidRPr="00DD7CDF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690</w:t>
            </w:r>
          </w:p>
        </w:tc>
      </w:tr>
    </w:tbl>
    <w:p w14:paraId="70AC5358" w14:textId="77777777" w:rsidR="000E6837" w:rsidRPr="00DD7CDF" w:rsidRDefault="000E6837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E063947" w14:textId="31DFBDD6" w:rsidR="0080549B" w:rsidRPr="00DD7CDF" w:rsidRDefault="002606E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6B04F0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ดอกเบี้ยค้างรับ</w:t>
      </w:r>
    </w:p>
    <w:p w14:paraId="6FD01841" w14:textId="77777777" w:rsidR="00090F05" w:rsidRPr="00DD7CDF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0E6837" w:rsidRPr="00DD7CDF" w14:paraId="4C626E65" w14:textId="77777777" w:rsidTr="00C371CA">
        <w:trPr>
          <w:trHeight w:hRule="exact" w:val="374"/>
          <w:tblHeader/>
        </w:trPr>
        <w:tc>
          <w:tcPr>
            <w:tcW w:w="2211" w:type="pct"/>
          </w:tcPr>
          <w:p w14:paraId="1D3F700C" w14:textId="77777777" w:rsidR="000E6837" w:rsidRPr="00DD7CDF" w:rsidRDefault="000E6837" w:rsidP="000429A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25BA4EB5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76A4121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425184DA" w14:textId="77777777" w:rsidR="000E6837" w:rsidRPr="00DD7CDF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0549B" w:rsidRPr="00DD7CDF" w14:paraId="3813EB83" w14:textId="77777777" w:rsidTr="000E6837">
        <w:trPr>
          <w:trHeight w:hRule="exact" w:val="374"/>
          <w:tblHeader/>
        </w:trPr>
        <w:tc>
          <w:tcPr>
            <w:tcW w:w="2211" w:type="pct"/>
          </w:tcPr>
          <w:p w14:paraId="7731F24D" w14:textId="77777777" w:rsidR="0080549B" w:rsidRPr="00DD7CDF" w:rsidRDefault="0080549B" w:rsidP="000429A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52297D77" w14:textId="77777777" w:rsidR="0080549B" w:rsidRPr="00DD7CDF" w:rsidRDefault="0080549B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CBF240F" w14:textId="77777777" w:rsidR="0080549B" w:rsidRPr="00DD7CDF" w:rsidRDefault="0080549B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6BD72784" w14:textId="77777777" w:rsidR="0080549B" w:rsidRPr="00DD7CDF" w:rsidRDefault="0080549B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E4A" w:rsidRPr="00DD7CDF" w14:paraId="7CFEEB3F" w14:textId="77777777" w:rsidTr="00C371CA">
        <w:trPr>
          <w:trHeight w:hRule="exact" w:val="374"/>
          <w:tblHeader/>
        </w:trPr>
        <w:tc>
          <w:tcPr>
            <w:tcW w:w="2211" w:type="pct"/>
          </w:tcPr>
          <w:p w14:paraId="6F3EE477" w14:textId="77777777" w:rsidR="00677E4A" w:rsidRPr="00DD7CDF" w:rsidRDefault="00677E4A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ACFAE4D" w14:textId="6B8B399A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677E4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6C5EB096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7A96AEC" w14:textId="10EA3C6F" w:rsidR="00677E4A" w:rsidRPr="00DD7CDF" w:rsidRDefault="002606E5" w:rsidP="00677E4A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E4A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0977A01A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4D45BA0B" w14:textId="0DFE5D02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677E4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06FF2578" w14:textId="77777777" w:rsidR="00677E4A" w:rsidRPr="00DD7CDF" w:rsidRDefault="00677E4A" w:rsidP="00677E4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054D2E89" w14:textId="2746BBA6" w:rsidR="00677E4A" w:rsidRPr="00DD7CDF" w:rsidRDefault="002606E5" w:rsidP="00677E4A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7E4A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77E4A" w:rsidRPr="00DD7CDF" w14:paraId="5C089911" w14:textId="77777777" w:rsidTr="000E6837">
        <w:trPr>
          <w:trHeight w:hRule="exact" w:val="374"/>
          <w:tblHeader/>
        </w:trPr>
        <w:tc>
          <w:tcPr>
            <w:tcW w:w="2211" w:type="pct"/>
          </w:tcPr>
          <w:p w14:paraId="5A93D9E7" w14:textId="77777777" w:rsidR="00677E4A" w:rsidRPr="00DD7CDF" w:rsidRDefault="00677E4A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51B633C" w14:textId="12321B42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36BAD95A" w14:textId="77777777" w:rsidR="00677E4A" w:rsidRPr="00DD7CDF" w:rsidRDefault="00677E4A" w:rsidP="00677E4A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931228B" w14:textId="3B4AC78F" w:rsidR="00677E4A" w:rsidRPr="00DD7CDF" w:rsidRDefault="002606E5" w:rsidP="00677E4A">
            <w:pPr>
              <w:spacing w:line="18" w:lineRule="atLeast"/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2D0707F6" w14:textId="77777777" w:rsidR="00677E4A" w:rsidRPr="00DD7CDF" w:rsidRDefault="00677E4A" w:rsidP="00677E4A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1C93D91" w14:textId="49D57507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204B84F2" w14:textId="77777777" w:rsidR="00677E4A" w:rsidRPr="00DD7CDF" w:rsidRDefault="00677E4A" w:rsidP="00677E4A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C380446" w14:textId="5A430C67" w:rsidR="00677E4A" w:rsidRPr="00DD7CDF" w:rsidRDefault="002606E5" w:rsidP="00677E4A">
            <w:pPr>
              <w:spacing w:line="18" w:lineRule="atLeast"/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77E4A" w:rsidRPr="00DD7CDF" w14:paraId="21F58D10" w14:textId="77777777" w:rsidTr="000E6837">
        <w:trPr>
          <w:trHeight w:hRule="exact" w:val="374"/>
        </w:trPr>
        <w:tc>
          <w:tcPr>
            <w:tcW w:w="2211" w:type="pct"/>
          </w:tcPr>
          <w:p w14:paraId="50E4FE63" w14:textId="11B006E1" w:rsidR="00677E4A" w:rsidRPr="00DD7CDF" w:rsidRDefault="00677E4A" w:rsidP="00677E4A">
            <w:pPr>
              <w:tabs>
                <w:tab w:val="left" w:pos="176"/>
              </w:tabs>
              <w:ind w:right="-102" w:firstLine="95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7BFFF44D" w14:textId="7A447E6C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1" w:type="pct"/>
          </w:tcPr>
          <w:p w14:paraId="254C3419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77775BF3" w14:textId="58CA061C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390F744F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20EDDE6E" w14:textId="086CF8C6" w:rsidR="00677E4A" w:rsidRPr="00DD7CDF" w:rsidRDefault="0090102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07AF2BB" w14:textId="77777777" w:rsidR="00677E4A" w:rsidRPr="00DD7CDF" w:rsidRDefault="00677E4A" w:rsidP="00677E4A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67BEE8CA" w14:textId="77777777" w:rsidR="00677E4A" w:rsidRPr="00DD7CDF" w:rsidRDefault="00677E4A" w:rsidP="00337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677E4A" w:rsidRPr="00DD7CDF" w14:paraId="1C91C360" w14:textId="77777777" w:rsidTr="00562238">
        <w:trPr>
          <w:trHeight w:hRule="exact" w:val="374"/>
        </w:trPr>
        <w:tc>
          <w:tcPr>
            <w:tcW w:w="2211" w:type="pct"/>
          </w:tcPr>
          <w:p w14:paraId="64316611" w14:textId="77777777" w:rsidR="00677E4A" w:rsidRPr="00DD7CDF" w:rsidRDefault="00677E4A" w:rsidP="00677E4A">
            <w:pPr>
              <w:tabs>
                <w:tab w:val="left" w:pos="176"/>
              </w:tabs>
              <w:ind w:right="-102" w:firstLine="95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6259069" w14:textId="52A28DC4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1" w:type="pct"/>
          </w:tcPr>
          <w:p w14:paraId="7A21FE1B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51E5C94" w14:textId="543605EF" w:rsidR="00677E4A" w:rsidRPr="00DD7CDF" w:rsidRDefault="002606E5" w:rsidP="00677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78D25C86" w14:textId="77777777" w:rsidR="00677E4A" w:rsidRPr="00DD7CDF" w:rsidRDefault="00677E4A" w:rsidP="00677E4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9347AD0" w14:textId="57906712" w:rsidR="00677E4A" w:rsidRPr="00DD7CDF" w:rsidRDefault="00901025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D585A66" w14:textId="77777777" w:rsidR="00677E4A" w:rsidRPr="00DD7CDF" w:rsidRDefault="00677E4A" w:rsidP="00677E4A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190D6EB" w14:textId="77777777" w:rsidR="00677E4A" w:rsidRPr="00DD7CDF" w:rsidRDefault="00677E4A" w:rsidP="00677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1750F79F" w14:textId="7D79A9A8" w:rsidR="00FB5E4B" w:rsidRDefault="00FB5E4B" w:rsidP="000429AC">
      <w:pPr>
        <w:tabs>
          <w:tab w:val="clear" w:pos="454"/>
          <w:tab w:val="left" w:pos="540"/>
          <w:tab w:val="left" w:pos="108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F6E8173" w14:textId="77777777" w:rsidR="008F489A" w:rsidRDefault="008F489A" w:rsidP="000429AC">
      <w:pPr>
        <w:tabs>
          <w:tab w:val="clear" w:pos="454"/>
          <w:tab w:val="left" w:pos="540"/>
          <w:tab w:val="left" w:pos="108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9C21490" w14:textId="77777777" w:rsidR="00B516A7" w:rsidRPr="00DD7CDF" w:rsidRDefault="00B516A7" w:rsidP="000429AC">
      <w:pPr>
        <w:tabs>
          <w:tab w:val="clear" w:pos="454"/>
          <w:tab w:val="left" w:pos="540"/>
          <w:tab w:val="left" w:pos="108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838477D" w14:textId="7A40804F" w:rsidR="002F5AAA" w:rsidRPr="00DD7CDF" w:rsidRDefault="002606E5" w:rsidP="000429AC">
      <w:pPr>
        <w:tabs>
          <w:tab w:val="clear" w:pos="454"/>
          <w:tab w:val="left" w:pos="540"/>
          <w:tab w:val="left" w:pos="1080"/>
        </w:tabs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5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เงินให้กู้ยืมระยะยาว</w:t>
      </w:r>
    </w:p>
    <w:p w14:paraId="421B3DC8" w14:textId="77777777" w:rsidR="00F6614E" w:rsidRPr="00DD7CDF" w:rsidRDefault="00F6614E" w:rsidP="000429AC">
      <w:pPr>
        <w:tabs>
          <w:tab w:val="clear" w:pos="454"/>
          <w:tab w:val="left" w:pos="540"/>
          <w:tab w:val="left" w:pos="1080"/>
        </w:tabs>
        <w:ind w:left="108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52"/>
        <w:gridCol w:w="1098"/>
        <w:gridCol w:w="252"/>
        <w:gridCol w:w="1098"/>
      </w:tblGrid>
      <w:tr w:rsidR="00881AF9" w:rsidRPr="00DD7CDF" w14:paraId="6B87FF93" w14:textId="77777777" w:rsidTr="00881AF9">
        <w:trPr>
          <w:trHeight w:val="173"/>
        </w:trPr>
        <w:tc>
          <w:tcPr>
            <w:tcW w:w="5418" w:type="dxa"/>
          </w:tcPr>
          <w:p w14:paraId="2A1E046A" w14:textId="77777777" w:rsidR="00881AF9" w:rsidRPr="00DD7CDF" w:rsidRDefault="00881AF9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</w:tcPr>
          <w:p w14:paraId="5C9C196B" w14:textId="77777777" w:rsidR="00881AF9" w:rsidRPr="00DD7CDF" w:rsidRDefault="00881AF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DD7CDF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81AF9" w:rsidRPr="00DD7CDF" w14:paraId="36AD0751" w14:textId="77777777" w:rsidTr="00881AF9">
        <w:tc>
          <w:tcPr>
            <w:tcW w:w="5418" w:type="dxa"/>
          </w:tcPr>
          <w:p w14:paraId="5B64A535" w14:textId="77777777" w:rsidR="00881AF9" w:rsidRPr="00DD7CDF" w:rsidRDefault="00881AF9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14:paraId="3F22D75E" w14:textId="77777777" w:rsidR="00881AF9" w:rsidRPr="00DD7CDF" w:rsidRDefault="00881AF9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81AF9" w:rsidRPr="00DD7CDF" w14:paraId="69041ECF" w14:textId="77777777" w:rsidTr="00126259">
        <w:tc>
          <w:tcPr>
            <w:tcW w:w="5418" w:type="dxa"/>
          </w:tcPr>
          <w:p w14:paraId="26FE83EC" w14:textId="77777777" w:rsidR="00881AF9" w:rsidRPr="00DD7CDF" w:rsidRDefault="00881AF9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17B1E1" w14:textId="77777777" w:rsidR="00881AF9" w:rsidRPr="00DD7CDF" w:rsidRDefault="00881AF9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10FC09B" w14:textId="77777777" w:rsidR="00881AF9" w:rsidRPr="00DD7CDF" w:rsidRDefault="00881AF9" w:rsidP="00126259">
            <w:pPr>
              <w:ind w:left="-123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45CD92B" w14:textId="77777777" w:rsidR="00881AF9" w:rsidRPr="00DD7CDF" w:rsidRDefault="00881AF9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7A00" w:rsidRPr="00DD7CDF" w14:paraId="6AF264DA" w14:textId="77777777" w:rsidTr="00126259">
        <w:tc>
          <w:tcPr>
            <w:tcW w:w="5418" w:type="dxa"/>
          </w:tcPr>
          <w:p w14:paraId="5E1EE362" w14:textId="77777777" w:rsidR="00047A00" w:rsidRPr="00DD7CDF" w:rsidRDefault="00047A00" w:rsidP="00047A0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060DED" w14:textId="065BCB02" w:rsidR="00047A00" w:rsidRPr="00DD7CDF" w:rsidRDefault="002606E5" w:rsidP="0004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047A0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D512972" w14:textId="77777777" w:rsidR="00047A00" w:rsidRPr="00DD7CDF" w:rsidRDefault="00047A00" w:rsidP="00126259">
            <w:pPr>
              <w:tabs>
                <w:tab w:val="clear" w:pos="227"/>
                <w:tab w:val="left" w:pos="13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DAFC6EA" w14:textId="6B6BCEA9" w:rsidR="00047A00" w:rsidRPr="00DD7CDF" w:rsidRDefault="002606E5" w:rsidP="00047A00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047A00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2" w:type="dxa"/>
          </w:tcPr>
          <w:p w14:paraId="6B6EEA4E" w14:textId="77777777" w:rsidR="00047A00" w:rsidRPr="00DD7CDF" w:rsidRDefault="00047A00" w:rsidP="00047A0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91F9060" w14:textId="77777777" w:rsidR="00047A00" w:rsidRPr="00DD7CDF" w:rsidRDefault="00047A00" w:rsidP="0004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7A00" w:rsidRPr="00DD7CDF" w14:paraId="3E9C3382" w14:textId="77777777" w:rsidTr="00126259">
        <w:tc>
          <w:tcPr>
            <w:tcW w:w="5418" w:type="dxa"/>
          </w:tcPr>
          <w:p w14:paraId="7013DEF3" w14:textId="77777777" w:rsidR="00047A00" w:rsidRPr="00DD7CDF" w:rsidRDefault="00047A00" w:rsidP="00047A0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5D15E0" w14:textId="3C885FFA" w:rsidR="00047A00" w:rsidRPr="00DD7CDF" w:rsidRDefault="002606E5" w:rsidP="0004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1F1D071F" w14:textId="77777777" w:rsidR="00047A00" w:rsidRPr="00DD7CDF" w:rsidRDefault="00047A00" w:rsidP="00047A00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7A6F473" w14:textId="07A00D4F" w:rsidR="00047A00" w:rsidRPr="00DD7CDF" w:rsidRDefault="002606E5" w:rsidP="00047A00">
            <w:pPr>
              <w:spacing w:line="18" w:lineRule="atLeast"/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14:paraId="1AFC9E7F" w14:textId="77777777" w:rsidR="00047A00" w:rsidRPr="00DD7CDF" w:rsidRDefault="00047A00" w:rsidP="00047A00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85922E2" w14:textId="77777777" w:rsidR="00047A00" w:rsidRPr="00DD7CDF" w:rsidRDefault="00047A00" w:rsidP="00A106D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ยอดเฉลี่ย</w:t>
            </w:r>
          </w:p>
        </w:tc>
      </w:tr>
      <w:tr w:rsidR="00047A00" w:rsidRPr="00DD7CDF" w14:paraId="133B6278" w14:textId="77777777" w:rsidTr="00126259">
        <w:trPr>
          <w:trHeight w:hRule="exact" w:val="432"/>
        </w:trPr>
        <w:tc>
          <w:tcPr>
            <w:tcW w:w="5418" w:type="dxa"/>
          </w:tcPr>
          <w:p w14:paraId="0970E24A" w14:textId="77777777" w:rsidR="00047A00" w:rsidRPr="00DD7CDF" w:rsidRDefault="00047A00" w:rsidP="00047A00">
            <w:pPr>
              <w:tabs>
                <w:tab w:val="left" w:pos="342"/>
              </w:tabs>
              <w:ind w:firstLine="97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4AA5DF1D" w14:textId="2516FE07" w:rsidR="00047A00" w:rsidRPr="00DD7CDF" w:rsidRDefault="002606E5" w:rsidP="0012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52" w:type="dxa"/>
            <w:vAlign w:val="bottom"/>
          </w:tcPr>
          <w:p w14:paraId="586D3825" w14:textId="77777777" w:rsidR="00047A00" w:rsidRPr="00DD7CDF" w:rsidRDefault="00047A00" w:rsidP="00047A00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10FD0C2" w14:textId="41E8555F" w:rsidR="00047A00" w:rsidRPr="00DD7CDF" w:rsidRDefault="002606E5" w:rsidP="00126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793"/>
              </w:tabs>
              <w:spacing w:after="0" w:line="240" w:lineRule="auto"/>
              <w:ind w:left="-108" w:right="-111" w:firstLine="45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52" w:type="dxa"/>
            <w:vAlign w:val="bottom"/>
          </w:tcPr>
          <w:p w14:paraId="06C8A335" w14:textId="77777777" w:rsidR="00047A00" w:rsidRPr="00DD7CDF" w:rsidRDefault="00047A00" w:rsidP="00047A00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A29DE20" w14:textId="2E796134" w:rsidR="00047A00" w:rsidRPr="00DD7CDF" w:rsidRDefault="002606E5" w:rsidP="00126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25" w:right="-99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  <w:tr w:rsidR="00047A00" w:rsidRPr="00DD7CDF" w14:paraId="0866566F" w14:textId="77777777" w:rsidTr="00126259">
        <w:trPr>
          <w:trHeight w:hRule="exact" w:val="432"/>
        </w:trPr>
        <w:tc>
          <w:tcPr>
            <w:tcW w:w="5418" w:type="dxa"/>
          </w:tcPr>
          <w:p w14:paraId="683D5E32" w14:textId="77777777" w:rsidR="00047A00" w:rsidRPr="00DD7CDF" w:rsidRDefault="00047A00" w:rsidP="00047A00">
            <w:pPr>
              <w:ind w:firstLine="9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3A4BE" w14:textId="14CC37BB" w:rsidR="00047A00" w:rsidRPr="00DD7CDF" w:rsidRDefault="002606E5" w:rsidP="0012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52" w:type="dxa"/>
            <w:vAlign w:val="bottom"/>
          </w:tcPr>
          <w:p w14:paraId="44E3DB2C" w14:textId="77777777" w:rsidR="00047A00" w:rsidRPr="00DD7CDF" w:rsidRDefault="00047A00" w:rsidP="00047A00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45C1221" w14:textId="29025926" w:rsidR="00047A00" w:rsidRPr="00DD7CDF" w:rsidRDefault="002606E5" w:rsidP="00047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99" w:firstLine="4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52" w:type="dxa"/>
            <w:vAlign w:val="bottom"/>
          </w:tcPr>
          <w:p w14:paraId="0B307274" w14:textId="77777777" w:rsidR="00047A00" w:rsidRPr="00DD7CDF" w:rsidRDefault="00047A00" w:rsidP="00047A00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3865C" w14:textId="0A148228" w:rsidR="00047A00" w:rsidRPr="00DD7CDF" w:rsidRDefault="002606E5" w:rsidP="00CA6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25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</w:t>
            </w:r>
          </w:p>
        </w:tc>
      </w:tr>
    </w:tbl>
    <w:p w14:paraId="6E413518" w14:textId="77777777" w:rsidR="00B0659C" w:rsidRDefault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080"/>
        <w:gridCol w:w="270"/>
        <w:gridCol w:w="1043"/>
        <w:gridCol w:w="264"/>
        <w:gridCol w:w="1133"/>
      </w:tblGrid>
      <w:tr w:rsidR="000E6837" w:rsidRPr="00DD7CDF" w14:paraId="01C8A7DD" w14:textId="77777777" w:rsidTr="00126259">
        <w:trPr>
          <w:trHeight w:val="413"/>
        </w:trPr>
        <w:tc>
          <w:tcPr>
            <w:tcW w:w="5400" w:type="dxa"/>
          </w:tcPr>
          <w:p w14:paraId="21205BF0" w14:textId="77777777" w:rsidR="000E6837" w:rsidRPr="00DD7CDF" w:rsidRDefault="000E6837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90" w:type="dxa"/>
            <w:gridSpan w:val="5"/>
            <w:vAlign w:val="center"/>
          </w:tcPr>
          <w:p w14:paraId="7173C7E6" w14:textId="77777777" w:rsidR="000E6837" w:rsidRPr="00DD7CDF" w:rsidRDefault="000E6837" w:rsidP="00963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E6837" w:rsidRPr="00DD7CDF" w14:paraId="35223797" w14:textId="77777777" w:rsidTr="00126259">
        <w:trPr>
          <w:trHeight w:val="439"/>
        </w:trPr>
        <w:tc>
          <w:tcPr>
            <w:tcW w:w="5400" w:type="dxa"/>
          </w:tcPr>
          <w:p w14:paraId="09DC6C94" w14:textId="77777777" w:rsidR="000E6837" w:rsidRPr="00DD7CDF" w:rsidRDefault="000E6837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90" w:type="dxa"/>
            <w:gridSpan w:val="5"/>
            <w:tcBorders>
              <w:bottom w:val="single" w:sz="4" w:space="0" w:color="auto"/>
            </w:tcBorders>
          </w:tcPr>
          <w:p w14:paraId="683E3272" w14:textId="77777777" w:rsidR="000E6837" w:rsidRPr="00DD7CDF" w:rsidRDefault="000E6837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837" w:rsidRPr="00DD7CDF" w14:paraId="5E72A5F1" w14:textId="77777777" w:rsidTr="00126259">
        <w:trPr>
          <w:trHeight w:val="413"/>
        </w:trPr>
        <w:tc>
          <w:tcPr>
            <w:tcW w:w="5400" w:type="dxa"/>
          </w:tcPr>
          <w:p w14:paraId="7CBB73E5" w14:textId="77777777" w:rsidR="000E6837" w:rsidRPr="00DD7CDF" w:rsidRDefault="000E6837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5A0271" w14:textId="77777777" w:rsidR="000E6837" w:rsidRPr="00DD7CDF" w:rsidRDefault="000E6837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1E1C7268" w14:textId="77777777" w:rsidR="000E6837" w:rsidRPr="00DD7CDF" w:rsidRDefault="000E6837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45DD2F4" w14:textId="77777777" w:rsidR="000E6837" w:rsidRPr="00DD7CDF" w:rsidRDefault="000E6837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7A00" w:rsidRPr="00DD7CDF" w14:paraId="144ABCC9" w14:textId="77777777" w:rsidTr="00126259">
        <w:trPr>
          <w:trHeight w:val="413"/>
        </w:trPr>
        <w:tc>
          <w:tcPr>
            <w:tcW w:w="5400" w:type="dxa"/>
          </w:tcPr>
          <w:p w14:paraId="6F54FD71" w14:textId="77777777" w:rsidR="00047A00" w:rsidRPr="00DD7CDF" w:rsidRDefault="00047A00" w:rsidP="00047A0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8BD1A9" w14:textId="13C7CAB0" w:rsidR="00047A00" w:rsidRPr="00DD7CDF" w:rsidRDefault="002606E5" w:rsidP="0004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047A0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F712BD" w14:textId="77777777" w:rsidR="00047A00" w:rsidRPr="00DD7CDF" w:rsidRDefault="00047A00" w:rsidP="00047A0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3196CE67" w14:textId="06F62EFA" w:rsidR="00047A00" w:rsidRPr="00DD7CDF" w:rsidRDefault="002606E5" w:rsidP="0012625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047A00"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4" w:type="dxa"/>
          </w:tcPr>
          <w:p w14:paraId="017914EC" w14:textId="77777777" w:rsidR="00047A00" w:rsidRPr="00DD7CDF" w:rsidRDefault="00047A00" w:rsidP="00047A0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1D244A7F" w14:textId="77777777" w:rsidR="00047A00" w:rsidRPr="00DD7CDF" w:rsidRDefault="00047A00" w:rsidP="00047A0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7A00" w:rsidRPr="00DD7CDF" w14:paraId="02F97DC7" w14:textId="77777777" w:rsidTr="00126259">
        <w:trPr>
          <w:trHeight w:val="413"/>
        </w:trPr>
        <w:tc>
          <w:tcPr>
            <w:tcW w:w="5400" w:type="dxa"/>
          </w:tcPr>
          <w:p w14:paraId="12393769" w14:textId="77777777" w:rsidR="00047A00" w:rsidRPr="00DD7CDF" w:rsidRDefault="00047A00" w:rsidP="00047A00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0F84CF" w14:textId="6E69E1CA" w:rsidR="00047A00" w:rsidRPr="00DD7CDF" w:rsidRDefault="002606E5" w:rsidP="0012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666CA3C" w14:textId="77777777" w:rsidR="00047A00" w:rsidRPr="00DD7CDF" w:rsidRDefault="00047A00" w:rsidP="00047A00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70693776" w14:textId="1CE2D9A9" w:rsidR="00047A00" w:rsidRPr="00DD7CDF" w:rsidRDefault="002606E5" w:rsidP="00126259">
            <w:pPr>
              <w:spacing w:line="18" w:lineRule="atLeast"/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4" w:type="dxa"/>
          </w:tcPr>
          <w:p w14:paraId="0F8197A4" w14:textId="77777777" w:rsidR="00047A00" w:rsidRPr="00DD7CDF" w:rsidRDefault="00047A00" w:rsidP="00047A0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9A32619" w14:textId="77777777" w:rsidR="00047A00" w:rsidRPr="00DD7CDF" w:rsidRDefault="00047A00" w:rsidP="00047A0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ยอดเฉลี่ย</w:t>
            </w:r>
          </w:p>
        </w:tc>
      </w:tr>
      <w:tr w:rsidR="00047A00" w:rsidRPr="00DD7CDF" w14:paraId="31B7BE98" w14:textId="77777777" w:rsidTr="00126259">
        <w:trPr>
          <w:trHeight w:hRule="exact" w:val="445"/>
        </w:trPr>
        <w:tc>
          <w:tcPr>
            <w:tcW w:w="5400" w:type="dxa"/>
          </w:tcPr>
          <w:p w14:paraId="385AF5F6" w14:textId="77777777" w:rsidR="00047A00" w:rsidRPr="00DD7CDF" w:rsidRDefault="00047A00" w:rsidP="00047A00">
            <w:pPr>
              <w:tabs>
                <w:tab w:val="left" w:pos="342"/>
              </w:tabs>
              <w:ind w:firstLine="97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49AC0D4" w14:textId="046DA62F" w:rsidR="00047A00" w:rsidRPr="00DD7CDF" w:rsidRDefault="002606E5" w:rsidP="0004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570</w:t>
            </w:r>
          </w:p>
        </w:tc>
        <w:tc>
          <w:tcPr>
            <w:tcW w:w="270" w:type="dxa"/>
            <w:vAlign w:val="bottom"/>
          </w:tcPr>
          <w:p w14:paraId="0FE4430F" w14:textId="77777777" w:rsidR="00047A00" w:rsidRPr="00DD7CDF" w:rsidRDefault="00047A00" w:rsidP="00047A00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2ED5936" w14:textId="586E316E" w:rsidR="00047A00" w:rsidRPr="00DD7CDF" w:rsidRDefault="002606E5" w:rsidP="00047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600</w:t>
            </w:r>
          </w:p>
        </w:tc>
        <w:tc>
          <w:tcPr>
            <w:tcW w:w="264" w:type="dxa"/>
            <w:vAlign w:val="bottom"/>
          </w:tcPr>
          <w:p w14:paraId="26844064" w14:textId="77777777" w:rsidR="00047A00" w:rsidRPr="00DD7CDF" w:rsidRDefault="00047A00" w:rsidP="00047A00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AA6F2A7" w14:textId="29B80667" w:rsidR="00047A00" w:rsidRPr="00DD7CDF" w:rsidRDefault="002606E5" w:rsidP="00CA6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580</w:t>
            </w:r>
          </w:p>
        </w:tc>
      </w:tr>
      <w:tr w:rsidR="00047A00" w:rsidRPr="00DD7CDF" w14:paraId="27073009" w14:textId="77777777" w:rsidTr="00126259">
        <w:trPr>
          <w:trHeight w:hRule="exact" w:val="445"/>
        </w:trPr>
        <w:tc>
          <w:tcPr>
            <w:tcW w:w="5400" w:type="dxa"/>
          </w:tcPr>
          <w:p w14:paraId="7117A375" w14:textId="77777777" w:rsidR="00047A00" w:rsidRPr="00DD7CDF" w:rsidRDefault="00047A00" w:rsidP="00047A00">
            <w:pPr>
              <w:ind w:firstLine="9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6C254" w14:textId="3AFC203E" w:rsidR="00047A00" w:rsidRPr="00DD7CDF" w:rsidRDefault="002606E5" w:rsidP="0004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70" w:type="dxa"/>
            <w:vAlign w:val="bottom"/>
          </w:tcPr>
          <w:p w14:paraId="59B9F00C" w14:textId="77777777" w:rsidR="00047A00" w:rsidRPr="00DD7CDF" w:rsidRDefault="00047A00" w:rsidP="00047A00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4D3AECE7" w14:textId="6C0CA789" w:rsidR="00047A00" w:rsidRPr="00DD7CDF" w:rsidRDefault="002606E5" w:rsidP="00047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64" w:type="dxa"/>
            <w:vAlign w:val="bottom"/>
          </w:tcPr>
          <w:p w14:paraId="689F2D03" w14:textId="77777777" w:rsidR="00047A00" w:rsidRPr="00DD7CDF" w:rsidRDefault="00047A00" w:rsidP="00047A00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EB6CA" w14:textId="32267FEF" w:rsidR="00047A00" w:rsidRPr="00CA629B" w:rsidRDefault="002606E5" w:rsidP="00CA6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580</w:t>
            </w:r>
          </w:p>
        </w:tc>
      </w:tr>
    </w:tbl>
    <w:p w14:paraId="59CA9C24" w14:textId="77777777" w:rsidR="00A1783B" w:rsidRPr="00DD7CDF" w:rsidRDefault="00A1783B" w:rsidP="000429AC">
      <w:pPr>
        <w:tabs>
          <w:tab w:val="clear" w:pos="1644"/>
          <w:tab w:val="clear" w:pos="1871"/>
          <w:tab w:val="left" w:pos="1620"/>
          <w:tab w:val="left" w:pos="1890"/>
        </w:tabs>
        <w:jc w:val="thaiDistribute"/>
        <w:rPr>
          <w:rFonts w:ascii="Angsana New" w:hAnsi="Angsana New" w:cs="Angsana New"/>
          <w:spacing w:val="4"/>
          <w:sz w:val="8"/>
          <w:szCs w:val="8"/>
        </w:rPr>
      </w:pPr>
    </w:p>
    <w:p w14:paraId="4CD4E6DF" w14:textId="57CF863C" w:rsidR="009A741C" w:rsidRPr="00DD7CDF" w:rsidRDefault="00FD354F" w:rsidP="00BE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80549B" w:rsidRPr="00DD7CDF">
        <w:rPr>
          <w:rFonts w:ascii="Angsana New" w:hAnsi="Angsana New" w:cs="Angsana New"/>
          <w:sz w:val="30"/>
          <w:szCs w:val="30"/>
          <w:cs/>
        </w:rPr>
        <w:t>บริษัทคำนวณยอดเฉลี่ยจากยอดคงค้างของเงินให้กู้ยืมระยะยาว ณ วันสิ้นเดือนโดยไม่รวมดอกเบี้ยค้างรับ</w:t>
      </w:r>
    </w:p>
    <w:p w14:paraId="1EA9D207" w14:textId="77777777" w:rsidR="00E62EBA" w:rsidRPr="00DD7CDF" w:rsidRDefault="00E62EB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/>
        <w:jc w:val="thaiDistribute"/>
        <w:rPr>
          <w:rFonts w:ascii="Angsana New" w:hAnsi="Angsana New" w:cs="Angsana New"/>
          <w:b/>
          <w:bCs/>
          <w:i/>
          <w:iCs/>
          <w:spacing w:val="-4"/>
          <w:sz w:val="20"/>
          <w:szCs w:val="20"/>
        </w:rPr>
      </w:pPr>
    </w:p>
    <w:p w14:paraId="73EB2849" w14:textId="0B22B9C5" w:rsidR="0080549B" w:rsidRPr="00DD7CDF" w:rsidRDefault="006A249B" w:rsidP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  <w:tab w:val="left" w:pos="162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</w:rPr>
        <w:tab/>
      </w:r>
      <w:r w:rsidR="002606E5"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6B04F0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7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1F757F3E" w14:textId="77777777" w:rsidR="00A1783B" w:rsidRPr="00DD7CDF" w:rsidRDefault="00A1783B" w:rsidP="000429AC">
      <w:pPr>
        <w:tabs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rPr>
          <w:rFonts w:ascii="Angsana New" w:hAnsi="Angsana New" w:cs="Angsana New"/>
          <w:b/>
          <w:bCs/>
          <w:i/>
          <w:iCs/>
          <w:sz w:val="8"/>
          <w:szCs w:val="8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5704E9" w:rsidRPr="00DD7CDF" w14:paraId="4D14B386" w14:textId="77777777" w:rsidTr="008860C7">
        <w:trPr>
          <w:trHeight w:hRule="exact" w:val="361"/>
          <w:tblHeader/>
        </w:trPr>
        <w:tc>
          <w:tcPr>
            <w:tcW w:w="2322" w:type="pct"/>
          </w:tcPr>
          <w:p w14:paraId="799F37C6" w14:textId="77777777" w:rsidR="005704E9" w:rsidRPr="00DD7CDF" w:rsidRDefault="005704E9" w:rsidP="000429A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6C2BA75B" w14:textId="77777777" w:rsidR="005704E9" w:rsidRPr="00DD7CDF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1C034C9" w14:textId="77777777" w:rsidR="005704E9" w:rsidRPr="00DD7CDF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25B5DE0F" w14:textId="77777777" w:rsidR="005704E9" w:rsidRPr="00DD7CDF" w:rsidRDefault="005704E9" w:rsidP="00963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DD7CDF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704E9" w:rsidRPr="00DD7CDF" w14:paraId="5DA05C33" w14:textId="77777777" w:rsidTr="008860C7">
        <w:trPr>
          <w:trHeight w:hRule="exact" w:val="361"/>
          <w:tblHeader/>
        </w:trPr>
        <w:tc>
          <w:tcPr>
            <w:tcW w:w="2322" w:type="pct"/>
          </w:tcPr>
          <w:p w14:paraId="2E37FFDC" w14:textId="77777777" w:rsidR="005704E9" w:rsidRPr="00DD7CDF" w:rsidRDefault="005704E9" w:rsidP="000429A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355F6F24" w14:textId="77777777" w:rsidR="005704E9" w:rsidRPr="00DD7CDF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9379836" w14:textId="77777777" w:rsidR="005704E9" w:rsidRPr="00DD7CDF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54D72B2E" w14:textId="77777777" w:rsidR="005704E9" w:rsidRPr="00DD7CDF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60C7" w:rsidRPr="00DD7CDF" w14:paraId="33ABA8CE" w14:textId="77777777" w:rsidTr="008860C7">
        <w:trPr>
          <w:trHeight w:hRule="exact" w:val="361"/>
          <w:tblHeader/>
        </w:trPr>
        <w:tc>
          <w:tcPr>
            <w:tcW w:w="2322" w:type="pct"/>
          </w:tcPr>
          <w:p w14:paraId="6BFDFE38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0A0EA78D" w14:textId="42D8DB3F" w:rsidR="008860C7" w:rsidRPr="00DD7CDF" w:rsidRDefault="002606E5" w:rsidP="008860C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8860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6F3E93C7" w14:textId="77777777" w:rsidR="008860C7" w:rsidRPr="00DD7CDF" w:rsidRDefault="008860C7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EB8250A" w14:textId="1B4BF9B9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860C7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60C7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0971D245" w14:textId="77777777" w:rsidR="008860C7" w:rsidRPr="00DD7CDF" w:rsidRDefault="008860C7" w:rsidP="008860C7">
            <w:pPr>
              <w:spacing w:line="18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E9C482D" w14:textId="3E444E51" w:rsidR="008860C7" w:rsidRPr="00DD7CDF" w:rsidRDefault="002606E5" w:rsidP="008860C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8860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7C89DF81" w14:textId="77777777" w:rsidR="008860C7" w:rsidRPr="00DD7CDF" w:rsidRDefault="008860C7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50504D20" w14:textId="7F96AF89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860C7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60C7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8860C7" w:rsidRPr="00DD7CDF" w14:paraId="4ADA9663" w14:textId="77777777" w:rsidTr="008860C7">
        <w:trPr>
          <w:trHeight w:hRule="exact" w:val="361"/>
          <w:tblHeader/>
        </w:trPr>
        <w:tc>
          <w:tcPr>
            <w:tcW w:w="2322" w:type="pct"/>
          </w:tcPr>
          <w:p w14:paraId="5B77BB0E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B4FE839" w14:textId="16A54675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638C87E7" w14:textId="77777777" w:rsidR="008860C7" w:rsidRPr="00DD7CDF" w:rsidRDefault="008860C7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146A7C6" w14:textId="797007B2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2E9F1E43" w14:textId="77777777" w:rsidR="008860C7" w:rsidRPr="00DD7CDF" w:rsidRDefault="008860C7" w:rsidP="008860C7">
            <w:pPr>
              <w:spacing w:line="18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958C72F" w14:textId="229F18A4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4DDE1D8E" w14:textId="77777777" w:rsidR="008860C7" w:rsidRPr="00DD7CDF" w:rsidRDefault="008860C7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D20B55D" w14:textId="0CD6A17A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8860C7" w:rsidRPr="00DD7CDF" w14:paraId="07CF6B72" w14:textId="77777777" w:rsidTr="008860C7">
        <w:trPr>
          <w:trHeight w:hRule="exact" w:val="361"/>
        </w:trPr>
        <w:tc>
          <w:tcPr>
            <w:tcW w:w="2322" w:type="pct"/>
          </w:tcPr>
          <w:p w14:paraId="3EC8397E" w14:textId="77777777" w:rsidR="008860C7" w:rsidRPr="00DD7CDF" w:rsidRDefault="008860C7" w:rsidP="008860C7">
            <w:pPr>
              <w:ind w:firstLine="958"/>
              <w:jc w:val="thaiDistribute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33" w:type="pct"/>
          </w:tcPr>
          <w:p w14:paraId="22527556" w14:textId="681920F7" w:rsidR="008860C7" w:rsidRPr="00DD7CDF" w:rsidRDefault="002606E5" w:rsidP="003D6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position w:val="6"/>
                <w:sz w:val="30"/>
                <w:szCs w:val="30"/>
              </w:rPr>
              <w:t>568</w:t>
            </w:r>
          </w:p>
        </w:tc>
        <w:tc>
          <w:tcPr>
            <w:tcW w:w="145" w:type="pct"/>
          </w:tcPr>
          <w:p w14:paraId="506C208F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F29F041" w14:textId="01DB27A0" w:rsidR="008860C7" w:rsidRPr="00DD7CDF" w:rsidRDefault="002606E5" w:rsidP="003D6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429</w:t>
            </w:r>
          </w:p>
        </w:tc>
        <w:tc>
          <w:tcPr>
            <w:tcW w:w="145" w:type="pct"/>
          </w:tcPr>
          <w:p w14:paraId="66F2D370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0CA66A20" w14:textId="2C99C1BF" w:rsidR="008860C7" w:rsidRPr="00DD7CDF" w:rsidRDefault="002606E5" w:rsidP="003D6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position w:val="6"/>
                <w:sz w:val="30"/>
                <w:szCs w:val="30"/>
              </w:rPr>
              <w:t>130</w:t>
            </w:r>
          </w:p>
        </w:tc>
        <w:tc>
          <w:tcPr>
            <w:tcW w:w="143" w:type="pct"/>
          </w:tcPr>
          <w:p w14:paraId="6741F975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690BE14E" w14:textId="338D3114" w:rsidR="008860C7" w:rsidRPr="00DD7CDF" w:rsidRDefault="002606E5" w:rsidP="003D6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63</w:t>
            </w:r>
          </w:p>
        </w:tc>
      </w:tr>
      <w:tr w:rsidR="008860C7" w:rsidRPr="00DD7CDF" w14:paraId="35020EE6" w14:textId="77777777" w:rsidTr="008860C7">
        <w:trPr>
          <w:trHeight w:hRule="exact" w:val="361"/>
        </w:trPr>
        <w:tc>
          <w:tcPr>
            <w:tcW w:w="2322" w:type="pct"/>
          </w:tcPr>
          <w:p w14:paraId="3B599C6D" w14:textId="77777777" w:rsidR="008860C7" w:rsidRPr="00DD7CDF" w:rsidRDefault="008860C7" w:rsidP="008860C7">
            <w:pPr>
              <w:ind w:right="-102" w:firstLine="958"/>
              <w:jc w:val="thaiDistribute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14:paraId="77D2DB49" w14:textId="013CD119" w:rsidR="008860C7" w:rsidRPr="00DD7CDF" w:rsidRDefault="003A7DF6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33699E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67B408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726474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6284B644" w14:textId="28F5082A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position w:val="6"/>
                <w:sz w:val="30"/>
                <w:szCs w:val="30"/>
              </w:rPr>
              <w:t>75</w:t>
            </w:r>
          </w:p>
        </w:tc>
        <w:tc>
          <w:tcPr>
            <w:tcW w:w="143" w:type="pct"/>
          </w:tcPr>
          <w:p w14:paraId="18513FEC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000E05D3" w14:textId="420A28BE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97</w:t>
            </w:r>
          </w:p>
        </w:tc>
      </w:tr>
      <w:tr w:rsidR="008860C7" w:rsidRPr="00DD7CDF" w14:paraId="14835B70" w14:textId="77777777" w:rsidTr="008860C7">
        <w:trPr>
          <w:trHeight w:hRule="exact" w:val="361"/>
        </w:trPr>
        <w:tc>
          <w:tcPr>
            <w:tcW w:w="2322" w:type="pct"/>
          </w:tcPr>
          <w:p w14:paraId="2B025D95" w14:textId="77777777" w:rsidR="008860C7" w:rsidRPr="00DD7CDF" w:rsidRDefault="008860C7" w:rsidP="008860C7">
            <w:pPr>
              <w:tabs>
                <w:tab w:val="left" w:pos="176"/>
              </w:tabs>
              <w:ind w:right="-102" w:firstLine="95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บริษัทร่วมและ</w:t>
            </w:r>
            <w:r w:rsidRPr="00DD7CD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3" w:type="pct"/>
          </w:tcPr>
          <w:p w14:paraId="14CCDDF2" w14:textId="4BDE4D77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position w:val="6"/>
                <w:sz w:val="30"/>
                <w:szCs w:val="30"/>
              </w:rPr>
              <w:t>498</w:t>
            </w:r>
          </w:p>
        </w:tc>
        <w:tc>
          <w:tcPr>
            <w:tcW w:w="145" w:type="pct"/>
          </w:tcPr>
          <w:p w14:paraId="126B44F7" w14:textId="77777777" w:rsidR="008860C7" w:rsidRPr="00DD7CDF" w:rsidRDefault="008860C7" w:rsidP="008860C7">
            <w:pPr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3841661D" w14:textId="29BA47DF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497</w:t>
            </w:r>
          </w:p>
        </w:tc>
        <w:tc>
          <w:tcPr>
            <w:tcW w:w="145" w:type="pct"/>
          </w:tcPr>
          <w:p w14:paraId="3FF72AB8" w14:textId="77777777" w:rsidR="008860C7" w:rsidRPr="00DD7CDF" w:rsidRDefault="008860C7" w:rsidP="008860C7">
            <w:pPr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082EB9ED" w14:textId="014C7F5D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position w:val="6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39F6DDA" w14:textId="77777777" w:rsidR="008860C7" w:rsidRPr="00DD7CDF" w:rsidRDefault="008860C7" w:rsidP="008860C7">
            <w:pPr>
              <w:tabs>
                <w:tab w:val="clear" w:pos="680"/>
                <w:tab w:val="decimal" w:pos="685"/>
              </w:tabs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1645F2E1" w14:textId="0F0B9741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6</w:t>
            </w:r>
          </w:p>
        </w:tc>
      </w:tr>
      <w:tr w:rsidR="008860C7" w:rsidRPr="00DD7CDF" w14:paraId="1EB7E3FE" w14:textId="77777777" w:rsidTr="008860C7">
        <w:trPr>
          <w:trHeight w:hRule="exact" w:val="361"/>
        </w:trPr>
        <w:tc>
          <w:tcPr>
            <w:tcW w:w="2322" w:type="pct"/>
          </w:tcPr>
          <w:p w14:paraId="0E5785EC" w14:textId="77777777" w:rsidR="008860C7" w:rsidRPr="00DD7CDF" w:rsidRDefault="008860C7" w:rsidP="008860C7">
            <w:pPr>
              <w:tabs>
                <w:tab w:val="left" w:pos="176"/>
              </w:tabs>
              <w:ind w:right="-102" w:firstLine="95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4EB964FB" w14:textId="264F77E5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position w:val="6"/>
                <w:sz w:val="30"/>
                <w:szCs w:val="30"/>
              </w:rPr>
              <w:t>4</w:t>
            </w:r>
            <w:r w:rsidR="003A7DF6">
              <w:rPr>
                <w:rFonts w:ascii="Angsana New" w:hAnsi="Angsana New" w:cs="Angsana New"/>
                <w:position w:val="6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position w:val="6"/>
                <w:sz w:val="30"/>
                <w:szCs w:val="30"/>
              </w:rPr>
              <w:t>403</w:t>
            </w:r>
          </w:p>
        </w:tc>
        <w:tc>
          <w:tcPr>
            <w:tcW w:w="145" w:type="pct"/>
          </w:tcPr>
          <w:p w14:paraId="3963DE81" w14:textId="77777777" w:rsidR="008860C7" w:rsidRPr="00DD7CDF" w:rsidRDefault="008860C7" w:rsidP="008860C7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75BD53A" w14:textId="7311C783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4</w:t>
            </w:r>
            <w:r w:rsidR="008860C7" w:rsidRPr="00DD7CDF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664</w:t>
            </w:r>
          </w:p>
        </w:tc>
        <w:tc>
          <w:tcPr>
            <w:tcW w:w="145" w:type="pct"/>
          </w:tcPr>
          <w:p w14:paraId="290FEE29" w14:textId="77777777" w:rsidR="008860C7" w:rsidRPr="00DD7CDF" w:rsidRDefault="008860C7" w:rsidP="008860C7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330576F" w14:textId="7F51666F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position w:val="6"/>
                <w:sz w:val="30"/>
                <w:szCs w:val="30"/>
              </w:rPr>
              <w:t>50</w:t>
            </w:r>
          </w:p>
        </w:tc>
        <w:tc>
          <w:tcPr>
            <w:tcW w:w="143" w:type="pct"/>
          </w:tcPr>
          <w:p w14:paraId="50973489" w14:textId="77777777" w:rsidR="008860C7" w:rsidRPr="00DD7CDF" w:rsidRDefault="008860C7" w:rsidP="008860C7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3C7453C" w14:textId="7DFC78FA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position w:val="6"/>
                <w:sz w:val="30"/>
                <w:szCs w:val="30"/>
              </w:rPr>
              <w:t>84</w:t>
            </w:r>
          </w:p>
        </w:tc>
      </w:tr>
      <w:tr w:rsidR="008860C7" w:rsidRPr="00DD7CDF" w14:paraId="75112ECA" w14:textId="77777777" w:rsidTr="008860C7">
        <w:trPr>
          <w:trHeight w:hRule="exact" w:val="361"/>
        </w:trPr>
        <w:tc>
          <w:tcPr>
            <w:tcW w:w="2322" w:type="pct"/>
          </w:tcPr>
          <w:p w14:paraId="0FB24EE8" w14:textId="77777777" w:rsidR="008860C7" w:rsidRPr="00DD7CDF" w:rsidRDefault="008860C7" w:rsidP="008860C7">
            <w:pPr>
              <w:tabs>
                <w:tab w:val="left" w:pos="176"/>
              </w:tabs>
              <w:ind w:right="-102" w:firstLine="95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4689E6A2" w14:textId="1A9E9CEF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5</w:t>
            </w:r>
            <w:r w:rsidR="003A7DF6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469</w:t>
            </w:r>
          </w:p>
        </w:tc>
        <w:tc>
          <w:tcPr>
            <w:tcW w:w="145" w:type="pct"/>
          </w:tcPr>
          <w:p w14:paraId="3361B237" w14:textId="77777777" w:rsidR="008860C7" w:rsidRPr="00DD7CDF" w:rsidRDefault="008860C7" w:rsidP="008860C7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5FEA7E5" w14:textId="0486D873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5</w:t>
            </w:r>
            <w:r w:rsidR="008860C7" w:rsidRPr="00DD7CDF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590</w:t>
            </w:r>
          </w:p>
        </w:tc>
        <w:tc>
          <w:tcPr>
            <w:tcW w:w="145" w:type="pct"/>
          </w:tcPr>
          <w:p w14:paraId="557BD3B5" w14:textId="77777777" w:rsidR="008860C7" w:rsidRPr="00DD7CDF" w:rsidRDefault="008860C7" w:rsidP="008860C7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A75A697" w14:textId="67765446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259</w:t>
            </w:r>
          </w:p>
        </w:tc>
        <w:tc>
          <w:tcPr>
            <w:tcW w:w="143" w:type="pct"/>
          </w:tcPr>
          <w:p w14:paraId="5E84AE8B" w14:textId="77777777" w:rsidR="008860C7" w:rsidRPr="00DD7CDF" w:rsidRDefault="008860C7" w:rsidP="008860C7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328F379" w14:textId="2C575CCD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250</w:t>
            </w:r>
          </w:p>
        </w:tc>
      </w:tr>
    </w:tbl>
    <w:p w14:paraId="7AF4EC02" w14:textId="77777777" w:rsidR="0061091B" w:rsidRDefault="0061091B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582E37D" w14:textId="77777777" w:rsidR="00C627B4" w:rsidRDefault="00C627B4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9422351" w14:textId="53B695B7" w:rsidR="00F94C6E" w:rsidRPr="00DD7CDF" w:rsidRDefault="002606E5" w:rsidP="0061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5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6B04F0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8</w:t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80549B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เงินกู้ยืมระยะสั้น</w:t>
      </w:r>
    </w:p>
    <w:p w14:paraId="0951B59E" w14:textId="77777777" w:rsidR="00F94C6E" w:rsidRPr="00DD7CDF" w:rsidRDefault="00F94C6E" w:rsidP="000429AC">
      <w:pPr>
        <w:tabs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990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152"/>
      </w:tblGrid>
      <w:tr w:rsidR="005704E9" w:rsidRPr="00DD7CDF" w14:paraId="59048494" w14:textId="77777777" w:rsidTr="00EA0EAB">
        <w:tc>
          <w:tcPr>
            <w:tcW w:w="5418" w:type="dxa"/>
          </w:tcPr>
          <w:p w14:paraId="1EB1240D" w14:textId="77777777" w:rsidR="005704E9" w:rsidRPr="00DD7CDF" w:rsidRDefault="005704E9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0CC0BC4D" w14:textId="77777777" w:rsidR="005704E9" w:rsidRPr="00DD7CDF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704E9" w:rsidRPr="00DD7CDF" w14:paraId="760E65AA" w14:textId="77777777" w:rsidTr="00F94C6E">
        <w:trPr>
          <w:trHeight w:val="182"/>
        </w:trPr>
        <w:tc>
          <w:tcPr>
            <w:tcW w:w="5418" w:type="dxa"/>
          </w:tcPr>
          <w:p w14:paraId="1D5EFADC" w14:textId="77777777" w:rsidR="005704E9" w:rsidRPr="00DD7CDF" w:rsidRDefault="005704E9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14:paraId="5FCA7C46" w14:textId="77777777" w:rsidR="005704E9" w:rsidRPr="00DD7CDF" w:rsidRDefault="005704E9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704E9" w:rsidRPr="00DD7CDF" w14:paraId="4ADB854B" w14:textId="77777777" w:rsidTr="00EA0EAB">
        <w:tc>
          <w:tcPr>
            <w:tcW w:w="5418" w:type="dxa"/>
          </w:tcPr>
          <w:p w14:paraId="215F1B9A" w14:textId="77777777" w:rsidR="005704E9" w:rsidRPr="00DD7CDF" w:rsidRDefault="005704E9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B2ABB3" w14:textId="77777777" w:rsidR="005704E9" w:rsidRPr="00DD7CDF" w:rsidRDefault="005704E9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71DA2D" w14:textId="77777777" w:rsidR="005704E9" w:rsidRPr="00DD7CDF" w:rsidRDefault="005704E9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CBDC9E" w14:textId="77777777" w:rsidR="005704E9" w:rsidRPr="00DD7CDF" w:rsidRDefault="005704E9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0C7" w:rsidRPr="00DD7CDF" w14:paraId="43C23EE1" w14:textId="77777777" w:rsidTr="00EA0EAB">
        <w:tc>
          <w:tcPr>
            <w:tcW w:w="5418" w:type="dxa"/>
          </w:tcPr>
          <w:p w14:paraId="62957DAA" w14:textId="77777777" w:rsidR="008860C7" w:rsidRPr="00DD7CDF" w:rsidRDefault="008860C7" w:rsidP="008860C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02C06C" w14:textId="62367619" w:rsidR="008860C7" w:rsidRPr="00DD7CDF" w:rsidRDefault="002606E5" w:rsidP="008860C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8860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9CA4A9" w14:textId="77777777" w:rsidR="008860C7" w:rsidRPr="00DD7CDF" w:rsidRDefault="008860C7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65AE6E" w14:textId="0FD35246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860C7"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BE16CEE" w14:textId="77777777" w:rsidR="008860C7" w:rsidRPr="00DD7CDF" w:rsidRDefault="008860C7" w:rsidP="008860C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1CBE6E" w14:textId="77777777" w:rsidR="008860C7" w:rsidRPr="00DD7CDF" w:rsidRDefault="008860C7" w:rsidP="008860C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0C7" w:rsidRPr="00DD7CDF" w14:paraId="71133BE7" w14:textId="77777777" w:rsidTr="00EA0EAB">
        <w:tc>
          <w:tcPr>
            <w:tcW w:w="5418" w:type="dxa"/>
          </w:tcPr>
          <w:p w14:paraId="0DF30B11" w14:textId="77777777" w:rsidR="008860C7" w:rsidRPr="00DD7CDF" w:rsidRDefault="008860C7" w:rsidP="008860C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C5009" w14:textId="59039C61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D974056" w14:textId="77777777" w:rsidR="008860C7" w:rsidRPr="00DD7CDF" w:rsidRDefault="008860C7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8BFFA1" w14:textId="75EA2D1E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BDA9BE8" w14:textId="77777777" w:rsidR="008860C7" w:rsidRPr="00DD7CDF" w:rsidRDefault="008860C7" w:rsidP="008860C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9BD3A5" w14:textId="77777777" w:rsidR="008860C7" w:rsidRPr="00DD7CDF" w:rsidRDefault="008860C7" w:rsidP="008860C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ยอดเฉลี่ย</w:t>
            </w:r>
          </w:p>
        </w:tc>
      </w:tr>
      <w:tr w:rsidR="008860C7" w:rsidRPr="00DD7CDF" w14:paraId="29FEDC4F" w14:textId="77777777" w:rsidTr="00ED7A5E">
        <w:trPr>
          <w:trHeight w:hRule="exact" w:val="432"/>
        </w:trPr>
        <w:tc>
          <w:tcPr>
            <w:tcW w:w="5418" w:type="dxa"/>
          </w:tcPr>
          <w:p w14:paraId="09EDFA64" w14:textId="77777777" w:rsidR="008860C7" w:rsidRPr="00DD7CDF" w:rsidRDefault="008860C7" w:rsidP="003D6A3E">
            <w:pPr>
              <w:tabs>
                <w:tab w:val="clear" w:pos="907"/>
                <w:tab w:val="left" w:pos="342"/>
                <w:tab w:val="left" w:pos="967"/>
              </w:tabs>
              <w:ind w:firstLine="97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09AB9058" w14:textId="27A801DD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758</w:t>
            </w:r>
          </w:p>
        </w:tc>
        <w:tc>
          <w:tcPr>
            <w:tcW w:w="270" w:type="dxa"/>
            <w:vAlign w:val="bottom"/>
          </w:tcPr>
          <w:p w14:paraId="15CD346C" w14:textId="77777777" w:rsidR="008860C7" w:rsidRPr="00DD7CDF" w:rsidRDefault="008860C7" w:rsidP="008860C7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60CC67" w14:textId="302A39EB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70" w:type="dxa"/>
            <w:vAlign w:val="bottom"/>
          </w:tcPr>
          <w:p w14:paraId="288E7BF6" w14:textId="77777777" w:rsidR="008860C7" w:rsidRPr="00DD7CDF" w:rsidRDefault="008860C7" w:rsidP="008860C7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365F9C" w14:textId="1E955451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727</w:t>
            </w:r>
          </w:p>
        </w:tc>
      </w:tr>
      <w:tr w:rsidR="008860C7" w:rsidRPr="00DD7CDF" w14:paraId="1D2545DC" w14:textId="77777777" w:rsidTr="00EA0849">
        <w:trPr>
          <w:trHeight w:hRule="exact" w:val="432"/>
        </w:trPr>
        <w:tc>
          <w:tcPr>
            <w:tcW w:w="5418" w:type="dxa"/>
          </w:tcPr>
          <w:p w14:paraId="31568743" w14:textId="77777777" w:rsidR="008860C7" w:rsidRPr="00DD7CDF" w:rsidRDefault="008860C7" w:rsidP="008860C7">
            <w:pPr>
              <w:ind w:firstLine="97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FD088" w14:textId="35DBF996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270" w:type="dxa"/>
            <w:vAlign w:val="bottom"/>
          </w:tcPr>
          <w:p w14:paraId="2B3FDE47" w14:textId="77777777" w:rsidR="008860C7" w:rsidRPr="00DD7CDF" w:rsidRDefault="008860C7" w:rsidP="008860C7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3F20B6" w14:textId="526E1271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270" w:type="dxa"/>
            <w:vAlign w:val="bottom"/>
          </w:tcPr>
          <w:p w14:paraId="2CD6B492" w14:textId="77777777" w:rsidR="008860C7" w:rsidRPr="00DD7CDF" w:rsidRDefault="008860C7" w:rsidP="008860C7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9FF55" w14:textId="4DEDFA20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727</w:t>
            </w:r>
          </w:p>
        </w:tc>
      </w:tr>
      <w:tr w:rsidR="008860C7" w:rsidRPr="00DD7CDF" w14:paraId="017C743B" w14:textId="77777777" w:rsidTr="00BA61B9">
        <w:trPr>
          <w:trHeight w:hRule="exact" w:val="432"/>
        </w:trPr>
        <w:tc>
          <w:tcPr>
            <w:tcW w:w="5418" w:type="dxa"/>
          </w:tcPr>
          <w:p w14:paraId="28708289" w14:textId="77777777" w:rsidR="008860C7" w:rsidRPr="00DD7CDF" w:rsidRDefault="008860C7" w:rsidP="008860C7">
            <w:pPr>
              <w:ind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4C7FF5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D5D111" w14:textId="77777777" w:rsidR="008860C7" w:rsidRPr="00DD7CDF" w:rsidRDefault="008860C7" w:rsidP="008860C7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244C8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D56AB2" w14:textId="77777777" w:rsidR="008860C7" w:rsidRPr="00DD7CDF" w:rsidRDefault="008860C7" w:rsidP="008860C7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6B17CA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860C7" w:rsidRPr="00DD7CDF" w14:paraId="45BC4294" w14:textId="77777777" w:rsidTr="00247823">
        <w:trPr>
          <w:trHeight w:hRule="exact" w:val="432"/>
        </w:trPr>
        <w:tc>
          <w:tcPr>
            <w:tcW w:w="5418" w:type="dxa"/>
          </w:tcPr>
          <w:p w14:paraId="6EEB9C42" w14:textId="77777777" w:rsidR="008860C7" w:rsidRPr="00DD7CDF" w:rsidRDefault="008860C7" w:rsidP="008860C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5FD6926D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860C7" w:rsidRPr="00DD7CDF" w14:paraId="69681386" w14:textId="77777777" w:rsidTr="00247823">
        <w:trPr>
          <w:trHeight w:hRule="exact" w:val="432"/>
        </w:trPr>
        <w:tc>
          <w:tcPr>
            <w:tcW w:w="5418" w:type="dxa"/>
          </w:tcPr>
          <w:p w14:paraId="6252FF94" w14:textId="77777777" w:rsidR="008860C7" w:rsidRPr="00DD7CDF" w:rsidRDefault="008860C7" w:rsidP="008860C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2523CC79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60C7" w:rsidRPr="00DD7CDF" w14:paraId="3E16E733" w14:textId="77777777" w:rsidTr="00EA0849">
        <w:trPr>
          <w:trHeight w:hRule="exact" w:val="432"/>
        </w:trPr>
        <w:tc>
          <w:tcPr>
            <w:tcW w:w="5418" w:type="dxa"/>
          </w:tcPr>
          <w:p w14:paraId="58C1E627" w14:textId="77777777" w:rsidR="008860C7" w:rsidRPr="00DD7CDF" w:rsidRDefault="008860C7" w:rsidP="008860C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21A74448" w14:textId="77777777" w:rsidR="008860C7" w:rsidRPr="00DD7CDF" w:rsidRDefault="008860C7" w:rsidP="008860C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F33707" w14:textId="77777777" w:rsidR="008860C7" w:rsidRPr="00DD7CDF" w:rsidRDefault="008860C7" w:rsidP="008860C7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2DC37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860C7" w:rsidRPr="00DD7CDF" w14:paraId="1C35E36A" w14:textId="77777777" w:rsidTr="00EA0849">
        <w:trPr>
          <w:trHeight w:hRule="exact" w:val="432"/>
        </w:trPr>
        <w:tc>
          <w:tcPr>
            <w:tcW w:w="5418" w:type="dxa"/>
          </w:tcPr>
          <w:p w14:paraId="0FB0525E" w14:textId="77777777" w:rsidR="008860C7" w:rsidRPr="00DD7CDF" w:rsidRDefault="008860C7" w:rsidP="008860C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549485" w14:textId="46B2DED9" w:rsidR="008860C7" w:rsidRPr="00DD7CDF" w:rsidRDefault="002606E5" w:rsidP="008860C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8860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D2B13F" w14:textId="77777777" w:rsidR="008860C7" w:rsidRPr="00DD7CDF" w:rsidRDefault="008860C7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E68C56" w14:textId="58075777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860C7"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1A29FE7" w14:textId="77777777" w:rsidR="008860C7" w:rsidRPr="00DD7CDF" w:rsidRDefault="008860C7" w:rsidP="008860C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6DD2087" w14:textId="77777777" w:rsidR="008860C7" w:rsidRPr="00DD7CDF" w:rsidRDefault="008860C7" w:rsidP="008860C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0C7" w:rsidRPr="00DD7CDF" w14:paraId="25D8C656" w14:textId="77777777" w:rsidTr="00EA0849">
        <w:trPr>
          <w:trHeight w:hRule="exact" w:val="432"/>
        </w:trPr>
        <w:tc>
          <w:tcPr>
            <w:tcW w:w="5418" w:type="dxa"/>
          </w:tcPr>
          <w:p w14:paraId="5A622376" w14:textId="77777777" w:rsidR="008860C7" w:rsidRPr="00DD7CDF" w:rsidRDefault="008860C7" w:rsidP="008860C7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F74A6D" w14:textId="0555BAC9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6EEE1F0" w14:textId="77777777" w:rsidR="008860C7" w:rsidRPr="00DD7CDF" w:rsidRDefault="008860C7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5E595B" w14:textId="15EB48C5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F96C61F" w14:textId="77777777" w:rsidR="008860C7" w:rsidRPr="00DD7CDF" w:rsidRDefault="008860C7" w:rsidP="008860C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3B8E8F" w14:textId="77777777" w:rsidR="008860C7" w:rsidRPr="00DD7CDF" w:rsidRDefault="008860C7" w:rsidP="008860C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ยอดเฉลี่ย</w:t>
            </w:r>
          </w:p>
        </w:tc>
      </w:tr>
      <w:tr w:rsidR="008860C7" w:rsidRPr="00DD7CDF" w14:paraId="5A01480B" w14:textId="77777777" w:rsidTr="00EA0849">
        <w:trPr>
          <w:trHeight w:hRule="exact" w:val="432"/>
        </w:trPr>
        <w:tc>
          <w:tcPr>
            <w:tcW w:w="5418" w:type="dxa"/>
          </w:tcPr>
          <w:p w14:paraId="083DA88A" w14:textId="77777777" w:rsidR="008860C7" w:rsidRPr="00DD7CDF" w:rsidRDefault="008860C7" w:rsidP="003D6A3E">
            <w:pPr>
              <w:tabs>
                <w:tab w:val="clear" w:pos="907"/>
                <w:tab w:val="left" w:pos="342"/>
                <w:tab w:val="left" w:pos="1057"/>
              </w:tabs>
              <w:ind w:firstLine="971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775AB3" w14:textId="2AF8AA50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06B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14:paraId="3DDF5114" w14:textId="77777777" w:rsidR="008860C7" w:rsidRPr="00DD7CDF" w:rsidRDefault="008860C7" w:rsidP="008860C7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36541E" w14:textId="6D6E73CE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 w:hint="cs"/>
                <w:sz w:val="30"/>
                <w:szCs w:val="30"/>
              </w:rPr>
              <w:t>6</w:t>
            </w:r>
            <w:r w:rsidR="008860C7" w:rsidRPr="00DD7CD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606E5">
              <w:rPr>
                <w:rFonts w:ascii="Angsana New" w:hAnsi="Angsana New" w:hint="cs"/>
                <w:sz w:val="30"/>
                <w:szCs w:val="30"/>
              </w:rPr>
              <w:t>500</w:t>
            </w:r>
          </w:p>
        </w:tc>
        <w:tc>
          <w:tcPr>
            <w:tcW w:w="270" w:type="dxa"/>
            <w:vAlign w:val="bottom"/>
          </w:tcPr>
          <w:p w14:paraId="2E45D34C" w14:textId="77777777" w:rsidR="008860C7" w:rsidRPr="00DD7CDF" w:rsidRDefault="008860C7" w:rsidP="008860C7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7E0A0" w14:textId="3F58EF28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06B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</w:tr>
      <w:tr w:rsidR="008860C7" w:rsidRPr="00DD7CDF" w14:paraId="43E8D8A2" w14:textId="77777777" w:rsidTr="00EA0849">
        <w:trPr>
          <w:trHeight w:hRule="exact" w:val="432"/>
        </w:trPr>
        <w:tc>
          <w:tcPr>
            <w:tcW w:w="5418" w:type="dxa"/>
          </w:tcPr>
          <w:p w14:paraId="7E35B9BD" w14:textId="77777777" w:rsidR="008860C7" w:rsidRPr="00DD7CDF" w:rsidRDefault="008860C7" w:rsidP="003D6A3E">
            <w:pPr>
              <w:ind w:firstLine="9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238F81" w14:textId="4B1D6E93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A06B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14:paraId="65452DD7" w14:textId="77777777" w:rsidR="008860C7" w:rsidRPr="00DD7CDF" w:rsidRDefault="008860C7" w:rsidP="008860C7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FC7330" w14:textId="11AEF933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8860C7" w:rsidRPr="00DD7CD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hint="cs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  <w:vAlign w:val="bottom"/>
          </w:tcPr>
          <w:p w14:paraId="54DBC95C" w14:textId="77777777" w:rsidR="008860C7" w:rsidRPr="00DD7CDF" w:rsidRDefault="008860C7" w:rsidP="008860C7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C8AEDC" w14:textId="4E050D8B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A06B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250</w:t>
            </w:r>
          </w:p>
        </w:tc>
      </w:tr>
    </w:tbl>
    <w:p w14:paraId="56CB86DB" w14:textId="77777777" w:rsidR="007105A8" w:rsidRPr="00DD7CDF" w:rsidRDefault="007105A8" w:rsidP="000429AC">
      <w:pPr>
        <w:tabs>
          <w:tab w:val="clear" w:pos="1644"/>
          <w:tab w:val="clear" w:pos="1871"/>
          <w:tab w:val="left" w:pos="540"/>
          <w:tab w:val="left" w:pos="1080"/>
          <w:tab w:val="left" w:pos="1620"/>
          <w:tab w:val="left" w:pos="1710"/>
          <w:tab w:val="left" w:pos="1890"/>
        </w:tabs>
        <w:rPr>
          <w:rFonts w:ascii="Angsana New" w:hAnsi="Angsana New" w:cs="Angsana New"/>
          <w:b/>
          <w:bCs/>
          <w:i/>
          <w:iCs/>
          <w:sz w:val="8"/>
          <w:szCs w:val="8"/>
        </w:rPr>
      </w:pPr>
    </w:p>
    <w:p w14:paraId="59016EC0" w14:textId="42A9ED75" w:rsidR="00BC3669" w:rsidRDefault="00FD354F" w:rsidP="003D6A3E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620"/>
        </w:tabs>
        <w:ind w:left="1620" w:right="-20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="0080549B" w:rsidRPr="00DD7CDF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="00EB202A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="0080549B" w:rsidRPr="00DD7CDF">
        <w:rPr>
          <w:rFonts w:ascii="Angsana New" w:hAnsi="Angsana New" w:cs="Angsana New"/>
          <w:spacing w:val="-4"/>
          <w:sz w:val="30"/>
          <w:szCs w:val="30"/>
          <w:cs/>
        </w:rPr>
        <w:t>คำนวณยอดเฉลี่ยจากยอดคงค้างของเงินกู้ยืมระยะสั้น ณ</w:t>
      </w:r>
      <w:r w:rsidR="0080549B"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0549B" w:rsidRPr="00DD7CDF">
        <w:rPr>
          <w:rFonts w:ascii="Angsana New" w:hAnsi="Angsana New" w:cs="Angsana New"/>
          <w:spacing w:val="-4"/>
          <w:sz w:val="30"/>
          <w:szCs w:val="30"/>
          <w:cs/>
        </w:rPr>
        <w:t>วันสิ้นเดือนโดยไม่รวมดอกเบี้ยค้างจ่าย</w:t>
      </w:r>
    </w:p>
    <w:p w14:paraId="0C07689D" w14:textId="52FE174B" w:rsidR="00182D1B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F3CCD18" w14:textId="2EDD66ED" w:rsidR="00182D1B" w:rsidRPr="00DD7CDF" w:rsidRDefault="002606E5" w:rsidP="00182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182D1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182D1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i/>
          <w:iCs/>
          <w:sz w:val="30"/>
          <w:szCs w:val="30"/>
        </w:rPr>
        <w:t>9</w:t>
      </w:r>
      <w:r w:rsidR="00182D1B"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182D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BA8F44D" w14:textId="77777777" w:rsidR="00182D1B" w:rsidRPr="00DD7CDF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182D1B" w:rsidRPr="00DD7CDF" w14:paraId="61628127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47B3A9C9" w14:textId="77777777" w:rsidR="00182D1B" w:rsidRPr="00DD7CDF" w:rsidRDefault="00182D1B" w:rsidP="00182D1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52856FB1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41AB3D0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F711C95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DD7CDF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2D1B" w:rsidRPr="00DD7CDF" w14:paraId="5437BE67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1B01AD48" w14:textId="77777777" w:rsidR="00182D1B" w:rsidRPr="00DD7CDF" w:rsidRDefault="00182D1B" w:rsidP="00182D1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2A615D27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43F6B45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4003288F" w14:textId="77777777" w:rsidR="00182D1B" w:rsidRPr="00DD7CDF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60C7" w:rsidRPr="00DD7CDF" w14:paraId="2BD02C2B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7990680E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33F4DDD8" w14:textId="263B858F" w:rsidR="008860C7" w:rsidRPr="00DD7CDF" w:rsidRDefault="002606E5" w:rsidP="008860C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8860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53EF6B94" w14:textId="77777777" w:rsidR="008860C7" w:rsidRPr="00DD7CDF" w:rsidRDefault="008860C7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2FEEAE1" w14:textId="1A41EF6F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860C7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60C7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885729C" w14:textId="77777777" w:rsidR="008860C7" w:rsidRPr="00DD7CDF" w:rsidRDefault="008860C7" w:rsidP="008860C7">
            <w:pPr>
              <w:spacing w:line="18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28A9F58" w14:textId="3DC4D2AD" w:rsidR="008860C7" w:rsidRPr="00DD7CDF" w:rsidRDefault="002606E5" w:rsidP="008860C7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8860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3B0FB030" w14:textId="77777777" w:rsidR="008860C7" w:rsidRPr="00DD7CDF" w:rsidRDefault="008860C7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63E6E446" w14:textId="61D5D60E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860C7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60C7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8860C7" w:rsidRPr="00DD7CDF" w14:paraId="05DA136F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6C3B462F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9006DBD" w14:textId="52C45D47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607EBE74" w14:textId="77777777" w:rsidR="008860C7" w:rsidRPr="00DD7CDF" w:rsidRDefault="008860C7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95D5D53" w14:textId="46E94855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0DD23CA8" w14:textId="77777777" w:rsidR="008860C7" w:rsidRPr="00DD7CDF" w:rsidRDefault="008860C7" w:rsidP="008860C7">
            <w:pPr>
              <w:spacing w:line="18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56DA41D" w14:textId="61DDC9EC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6A3DD761" w14:textId="77777777" w:rsidR="008860C7" w:rsidRPr="00DD7CDF" w:rsidRDefault="008860C7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617CA530" w14:textId="34A56809" w:rsidR="008860C7" w:rsidRPr="00DD7CDF" w:rsidRDefault="002606E5" w:rsidP="008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8860C7" w:rsidRPr="00DD7CDF" w14:paraId="653F723B" w14:textId="77777777" w:rsidTr="00182D1B">
        <w:trPr>
          <w:trHeight w:hRule="exact" w:val="361"/>
        </w:trPr>
        <w:tc>
          <w:tcPr>
            <w:tcW w:w="2322" w:type="pct"/>
          </w:tcPr>
          <w:p w14:paraId="10466F3A" w14:textId="77777777" w:rsidR="008860C7" w:rsidRPr="00DD7CDF" w:rsidRDefault="008860C7" w:rsidP="008860C7">
            <w:pPr>
              <w:ind w:right="-102" w:firstLine="958"/>
              <w:jc w:val="thaiDistribute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14:paraId="7925C88D" w14:textId="4E97FC96" w:rsidR="008860C7" w:rsidRPr="00DD7CDF" w:rsidRDefault="00394FE2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8BCA2D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D7EB0D" w14:textId="77777777" w:rsidR="008860C7" w:rsidRPr="00DD7CDF" w:rsidRDefault="008860C7" w:rsidP="00501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DD7CDF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612F3B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5DDEA5" w14:textId="1256222E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position w:val="6"/>
                <w:sz w:val="30"/>
                <w:szCs w:val="30"/>
              </w:rPr>
              <w:t>63</w:t>
            </w:r>
          </w:p>
        </w:tc>
        <w:tc>
          <w:tcPr>
            <w:tcW w:w="143" w:type="pct"/>
          </w:tcPr>
          <w:p w14:paraId="3B3355A8" w14:textId="77777777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3B69CF38" w14:textId="1245691C" w:rsidR="008860C7" w:rsidRPr="00DD7CDF" w:rsidRDefault="008860C7" w:rsidP="00501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9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8860C7" w:rsidRPr="00DD7CDF" w14:paraId="227FE33C" w14:textId="77777777" w:rsidTr="00182D1B">
        <w:trPr>
          <w:trHeight w:hRule="exact" w:val="361"/>
        </w:trPr>
        <w:tc>
          <w:tcPr>
            <w:tcW w:w="2322" w:type="pct"/>
          </w:tcPr>
          <w:p w14:paraId="4C402EA3" w14:textId="77777777" w:rsidR="008860C7" w:rsidRPr="00DD7CDF" w:rsidRDefault="008860C7" w:rsidP="008860C7">
            <w:pPr>
              <w:tabs>
                <w:tab w:val="left" w:pos="176"/>
              </w:tabs>
              <w:ind w:right="-102" w:firstLine="95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5549F3E9" w14:textId="6942C529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position w:val="6"/>
                <w:sz w:val="30"/>
                <w:szCs w:val="30"/>
              </w:rPr>
              <w:t>2</w:t>
            </w:r>
            <w:r w:rsidR="00394FE2">
              <w:rPr>
                <w:rFonts w:ascii="Angsana New" w:hAnsi="Angsana New" w:cs="Angsana New"/>
                <w:position w:val="6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position w:val="6"/>
                <w:sz w:val="30"/>
                <w:szCs w:val="30"/>
              </w:rPr>
              <w:t>816</w:t>
            </w:r>
          </w:p>
        </w:tc>
        <w:tc>
          <w:tcPr>
            <w:tcW w:w="145" w:type="pct"/>
          </w:tcPr>
          <w:p w14:paraId="111F238A" w14:textId="77777777" w:rsidR="008860C7" w:rsidRPr="00DD7CDF" w:rsidRDefault="008860C7" w:rsidP="008860C7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2A31C34" w14:textId="554B3304" w:rsidR="008860C7" w:rsidRPr="00182D1B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 w:cs="Browallia New"/>
                <w:position w:val="6"/>
                <w:sz w:val="30"/>
                <w:szCs w:val="38"/>
              </w:rPr>
            </w:pPr>
            <w:r>
              <w:rPr>
                <w:rFonts w:ascii="Angsana New" w:hAnsi="Angsana New" w:cs="Browallia New"/>
                <w:position w:val="6"/>
                <w:sz w:val="30"/>
                <w:szCs w:val="38"/>
              </w:rPr>
              <w:t>-</w:t>
            </w:r>
          </w:p>
        </w:tc>
        <w:tc>
          <w:tcPr>
            <w:tcW w:w="145" w:type="pct"/>
          </w:tcPr>
          <w:p w14:paraId="767DE422" w14:textId="77777777" w:rsidR="008860C7" w:rsidRPr="00DD7CDF" w:rsidRDefault="008860C7" w:rsidP="008860C7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6A5E642" w14:textId="362E41DE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position w:val="6"/>
                <w:sz w:val="30"/>
                <w:szCs w:val="30"/>
              </w:rPr>
              <w:t>240</w:t>
            </w:r>
          </w:p>
        </w:tc>
        <w:tc>
          <w:tcPr>
            <w:tcW w:w="143" w:type="pct"/>
          </w:tcPr>
          <w:p w14:paraId="357F6032" w14:textId="77777777" w:rsidR="008860C7" w:rsidRPr="00DD7CDF" w:rsidRDefault="008860C7" w:rsidP="008860C7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729A3F6B" w14:textId="643F2674" w:rsidR="008860C7" w:rsidRPr="00DD7CDF" w:rsidRDefault="008860C7" w:rsidP="003D6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8860C7" w:rsidRPr="00DD7CDF" w14:paraId="79DD87A6" w14:textId="77777777" w:rsidTr="00182D1B">
        <w:trPr>
          <w:trHeight w:hRule="exact" w:val="361"/>
        </w:trPr>
        <w:tc>
          <w:tcPr>
            <w:tcW w:w="2322" w:type="pct"/>
          </w:tcPr>
          <w:p w14:paraId="1F3D35E9" w14:textId="77777777" w:rsidR="008860C7" w:rsidRPr="00DD7CDF" w:rsidRDefault="008860C7" w:rsidP="008860C7">
            <w:pPr>
              <w:tabs>
                <w:tab w:val="left" w:pos="176"/>
              </w:tabs>
              <w:ind w:right="-102" w:firstLine="95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0A49FF91" w14:textId="320509EA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2</w:t>
            </w:r>
            <w:r w:rsidR="00394FE2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816</w:t>
            </w:r>
          </w:p>
        </w:tc>
        <w:tc>
          <w:tcPr>
            <w:tcW w:w="145" w:type="pct"/>
          </w:tcPr>
          <w:p w14:paraId="53DE21EF" w14:textId="77777777" w:rsidR="008860C7" w:rsidRPr="00DD7CDF" w:rsidRDefault="008860C7" w:rsidP="008860C7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BC8B9E0" w14:textId="40F10010" w:rsidR="008860C7" w:rsidRPr="00DD7CDF" w:rsidRDefault="008860C7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E8F7701" w14:textId="77777777" w:rsidR="008860C7" w:rsidRPr="00DD7CDF" w:rsidRDefault="008860C7" w:rsidP="008860C7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0D536C8" w14:textId="03CD6EA3" w:rsidR="008860C7" w:rsidRPr="00DD7CDF" w:rsidRDefault="002606E5" w:rsidP="008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  <w:t>303</w:t>
            </w:r>
          </w:p>
        </w:tc>
        <w:tc>
          <w:tcPr>
            <w:tcW w:w="143" w:type="pct"/>
          </w:tcPr>
          <w:p w14:paraId="1EA37332" w14:textId="77777777" w:rsidR="008860C7" w:rsidRPr="00DD7CDF" w:rsidRDefault="008860C7" w:rsidP="008860C7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 w:cs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7F870526" w14:textId="65B310B9" w:rsidR="008860C7" w:rsidRPr="00DD7CDF" w:rsidRDefault="008860C7" w:rsidP="003D6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3D2CF038" w14:textId="77777777" w:rsidR="00B0659C" w:rsidRDefault="00B0659C" w:rsidP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2FE1EFD" w14:textId="77777777" w:rsidR="00C627B4" w:rsidRDefault="00C62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C61EECD" w14:textId="2E0201FB" w:rsidR="000377D1" w:rsidRPr="00DD7CDF" w:rsidRDefault="002606E5" w:rsidP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80549B" w:rsidRPr="00DD7CDF">
        <w:rPr>
          <w:rFonts w:ascii="Angsana New" w:hAnsi="Angsana New" w:cs="Angsana New"/>
          <w:b/>
          <w:b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sz w:val="30"/>
          <w:szCs w:val="30"/>
        </w:rPr>
        <w:t>3</w:t>
      </w:r>
      <w:r w:rsidR="0080549B" w:rsidRPr="00DD7CDF">
        <w:rPr>
          <w:rFonts w:ascii="Angsana New" w:hAnsi="Angsana New" w:cs="Angsana New"/>
          <w:b/>
          <w:bCs/>
          <w:sz w:val="30"/>
          <w:szCs w:val="30"/>
        </w:rPr>
        <w:tab/>
      </w:r>
      <w:r w:rsidR="0080549B" w:rsidRPr="00DD7CDF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ยอดคงเหลือของเงินให้กู้ยืม/เงินกู้ยืมและอัตราดอกเบี้ย</w:t>
      </w:r>
    </w:p>
    <w:p w14:paraId="4412F461" w14:textId="77777777" w:rsidR="000377D1" w:rsidRPr="00DD7CDF" w:rsidRDefault="000377D1" w:rsidP="000429AC">
      <w:pPr>
        <w:tabs>
          <w:tab w:val="clear" w:pos="454"/>
          <w:tab w:val="clear" w:pos="907"/>
          <w:tab w:val="left" w:pos="540"/>
          <w:tab w:val="left" w:pos="1080"/>
        </w:tabs>
        <w:spacing w:line="240" w:lineRule="auto"/>
        <w:ind w:left="540"/>
        <w:rPr>
          <w:rFonts w:ascii="Angsana New" w:hAnsi="Angsana New" w:cs="Angsana New"/>
          <w:b/>
          <w:bCs/>
          <w:sz w:val="30"/>
          <w:szCs w:val="30"/>
        </w:rPr>
      </w:pPr>
    </w:p>
    <w:p w14:paraId="26361923" w14:textId="31D72221" w:rsidR="0080549B" w:rsidRPr="00DD7CDF" w:rsidRDefault="0080549B" w:rsidP="00F51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477"/>
        <w:rPr>
          <w:rFonts w:ascii="Angsana New" w:hAnsi="Angsana New" w:cs="Angsana New"/>
          <w:spacing w:val="-6"/>
          <w:sz w:val="30"/>
          <w:szCs w:val="30"/>
        </w:rPr>
      </w:pPr>
      <w:r w:rsidRPr="00DD7CDF">
        <w:rPr>
          <w:rFonts w:ascii="Angsana New" w:hAnsi="Angsana New" w:cs="Angsana New"/>
          <w:spacing w:val="-6"/>
          <w:sz w:val="30"/>
          <w:szCs w:val="30"/>
          <w:cs/>
        </w:rPr>
        <w:t>ยอดคงเหลือของเงินให้กู้ยืม/เงินกู้ยืมและอัตราดอกเบี้ย</w:t>
      </w:r>
      <w:r w:rsidRPr="00DD7CD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2606E5" w:rsidRPr="002606E5">
        <w:rPr>
          <w:rFonts w:ascii="Angsana New" w:hAnsi="Angsana New" w:cs="Angsana New"/>
          <w:sz w:val="30"/>
          <w:szCs w:val="30"/>
        </w:rPr>
        <w:t>30</w:t>
      </w:r>
      <w:r w:rsidR="00216955">
        <w:rPr>
          <w:rFonts w:ascii="Angsana New" w:hAnsi="Angsana New" w:cs="Angsana New"/>
          <w:sz w:val="30"/>
          <w:szCs w:val="30"/>
        </w:rPr>
        <w:t xml:space="preserve"> </w:t>
      </w:r>
      <w:r w:rsidR="0021695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105ED" w:rsidRPr="00DD7CD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pacing w:val="-6"/>
          <w:sz w:val="30"/>
          <w:szCs w:val="30"/>
        </w:rPr>
        <w:t>2563</w:t>
      </w:r>
      <w:r w:rsidR="002A3DF9" w:rsidRPr="00DD7CD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105ED" w:rsidRPr="00DD7CDF">
        <w:rPr>
          <w:rFonts w:ascii="Angsana New" w:hAnsi="Angsana New" w:cs="Angsana New"/>
          <w:spacing w:val="-6"/>
          <w:sz w:val="30"/>
          <w:szCs w:val="30"/>
          <w:cs/>
        </w:rPr>
        <w:t xml:space="preserve">และ </w:t>
      </w:r>
      <w:r w:rsidR="002606E5" w:rsidRPr="002606E5">
        <w:rPr>
          <w:rFonts w:ascii="Angsana New" w:hAnsi="Angsana New" w:cs="Angsana New"/>
          <w:spacing w:val="-6"/>
          <w:sz w:val="30"/>
          <w:szCs w:val="30"/>
        </w:rPr>
        <w:t>31</w:t>
      </w:r>
      <w:r w:rsidRPr="00DD7CD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="00285A7B" w:rsidRPr="00DD7CD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spacing w:val="-6"/>
          <w:sz w:val="30"/>
          <w:szCs w:val="30"/>
        </w:rPr>
        <w:t>2562</w:t>
      </w:r>
      <w:r w:rsidR="00167814" w:rsidRPr="00DD7CD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6"/>
          <w:sz w:val="30"/>
          <w:szCs w:val="30"/>
          <w:cs/>
        </w:rPr>
        <w:t xml:space="preserve">สรุปได้ดังนี้ </w:t>
      </w:r>
    </w:p>
    <w:p w14:paraId="046F1CC6" w14:textId="77777777" w:rsidR="00F271AD" w:rsidRPr="00DD7CDF" w:rsidRDefault="00F271AD" w:rsidP="00F271AD">
      <w:pPr>
        <w:tabs>
          <w:tab w:val="clear" w:pos="454"/>
          <w:tab w:val="clear" w:pos="907"/>
          <w:tab w:val="left" w:pos="540"/>
        </w:tabs>
        <w:spacing w:line="240" w:lineRule="auto"/>
        <w:ind w:left="540"/>
        <w:rPr>
          <w:rFonts w:ascii="Angsana New" w:hAnsi="Angsana New"/>
          <w:spacing w:val="-6"/>
          <w:sz w:val="20"/>
          <w:szCs w:val="20"/>
        </w:rPr>
      </w:pPr>
    </w:p>
    <w:tbl>
      <w:tblPr>
        <w:tblW w:w="9738" w:type="dxa"/>
        <w:tblInd w:w="738" w:type="dxa"/>
        <w:tblLook w:val="01E0" w:firstRow="1" w:lastRow="1" w:firstColumn="1" w:lastColumn="1" w:noHBand="0" w:noVBand="0"/>
      </w:tblPr>
      <w:tblGrid>
        <w:gridCol w:w="1955"/>
        <w:gridCol w:w="1063"/>
        <w:gridCol w:w="289"/>
        <w:gridCol w:w="1040"/>
        <w:gridCol w:w="289"/>
        <w:gridCol w:w="1052"/>
        <w:gridCol w:w="262"/>
        <w:gridCol w:w="1025"/>
        <w:gridCol w:w="265"/>
        <w:gridCol w:w="1126"/>
        <w:gridCol w:w="264"/>
        <w:gridCol w:w="1108"/>
      </w:tblGrid>
      <w:tr w:rsidR="00F271AD" w:rsidRPr="00DD7CDF" w14:paraId="1933E1F5" w14:textId="77777777" w:rsidTr="00FC09AF">
        <w:trPr>
          <w:trHeight w:hRule="exact" w:val="317"/>
        </w:trPr>
        <w:tc>
          <w:tcPr>
            <w:tcW w:w="1955" w:type="dxa"/>
          </w:tcPr>
          <w:p w14:paraId="35AF8F3A" w14:textId="77777777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3" w:type="dxa"/>
            <w:gridSpan w:val="11"/>
            <w:tcBorders>
              <w:bottom w:val="single" w:sz="4" w:space="0" w:color="auto"/>
            </w:tcBorders>
          </w:tcPr>
          <w:p w14:paraId="2B167FDC" w14:textId="77777777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69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F271AD" w:rsidRPr="00DD7CDF" w14:paraId="1A07FBCD" w14:textId="77777777" w:rsidTr="00FC09AF">
        <w:trPr>
          <w:trHeight w:hRule="exact" w:val="374"/>
        </w:trPr>
        <w:tc>
          <w:tcPr>
            <w:tcW w:w="1955" w:type="dxa"/>
          </w:tcPr>
          <w:p w14:paraId="76702EF8" w14:textId="77777777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20" w:type="dxa"/>
            <w:gridSpan w:val="7"/>
            <w:tcBorders>
              <w:top w:val="single" w:sz="4" w:space="0" w:color="auto"/>
            </w:tcBorders>
          </w:tcPr>
          <w:p w14:paraId="48C6DE6C" w14:textId="77777777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6955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2169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216955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2169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216955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104FB8AB" w14:textId="77777777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</w:tcBorders>
          </w:tcPr>
          <w:p w14:paraId="5D6C2D05" w14:textId="77777777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71AD" w:rsidRPr="00DD7CDF" w14:paraId="73AA91FD" w14:textId="77777777" w:rsidTr="00FC09AF">
        <w:trPr>
          <w:trHeight w:hRule="exact" w:val="346"/>
        </w:trPr>
        <w:tc>
          <w:tcPr>
            <w:tcW w:w="1955" w:type="dxa"/>
          </w:tcPr>
          <w:p w14:paraId="3F5398ED" w14:textId="77777777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</w:tcBorders>
          </w:tcPr>
          <w:p w14:paraId="051E9172" w14:textId="77777777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ยอดคงเหลือที่มี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00BE71A0" w14:textId="77777777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tcBorders>
              <w:top w:val="single" w:sz="4" w:space="0" w:color="auto"/>
            </w:tcBorders>
          </w:tcPr>
          <w:p w14:paraId="2519A4E0" w14:textId="77777777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ยอดคงเหลือที่มี</w:t>
            </w:r>
          </w:p>
        </w:tc>
        <w:tc>
          <w:tcPr>
            <w:tcW w:w="265" w:type="dxa"/>
          </w:tcPr>
          <w:p w14:paraId="63D6DD1F" w14:textId="77777777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8" w:type="dxa"/>
            <w:gridSpan w:val="3"/>
          </w:tcPr>
          <w:p w14:paraId="44EDD8FF" w14:textId="77777777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อัตราดอกเบี้ยเฉลี่ย</w:t>
            </w:r>
          </w:p>
        </w:tc>
      </w:tr>
      <w:tr w:rsidR="00F271AD" w:rsidRPr="00DD7CDF" w14:paraId="4D253920" w14:textId="77777777" w:rsidTr="00FC09AF">
        <w:trPr>
          <w:trHeight w:hRule="exact" w:val="346"/>
        </w:trPr>
        <w:tc>
          <w:tcPr>
            <w:tcW w:w="1955" w:type="dxa"/>
          </w:tcPr>
          <w:p w14:paraId="71AF9191" w14:textId="77777777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77704ED9" w14:textId="77777777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289" w:type="dxa"/>
          </w:tcPr>
          <w:p w14:paraId="2A8DDFAE" w14:textId="77777777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</w:tcPr>
          <w:p w14:paraId="1FCAF200" w14:textId="77777777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65" w:type="dxa"/>
          </w:tcPr>
          <w:p w14:paraId="47B2B108" w14:textId="77777777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8" w:type="dxa"/>
            <w:gridSpan w:val="3"/>
            <w:tcBorders>
              <w:bottom w:val="single" w:sz="4" w:space="0" w:color="auto"/>
            </w:tcBorders>
          </w:tcPr>
          <w:p w14:paraId="2D3E613D" w14:textId="0450BB88" w:rsidR="00F271AD" w:rsidRPr="00216955" w:rsidRDefault="00F271AD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6955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2169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อัตราร้อยล</w:t>
            </w:r>
            <w:r w:rsidR="00F51DF2" w:rsidRPr="002169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ะ</w:t>
            </w:r>
            <w:r w:rsidR="00F51DF2" w:rsidRPr="00216955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16955" w:rsidRPr="00DD7CDF" w14:paraId="0316420E" w14:textId="77777777" w:rsidTr="00216955">
        <w:trPr>
          <w:trHeight w:hRule="exact" w:val="374"/>
        </w:trPr>
        <w:tc>
          <w:tcPr>
            <w:tcW w:w="1955" w:type="dxa"/>
          </w:tcPr>
          <w:p w14:paraId="280D63E8" w14:textId="77777777" w:rsidR="00216955" w:rsidRPr="00216955" w:rsidRDefault="00216955" w:rsidP="00216955">
            <w:pPr>
              <w:tabs>
                <w:tab w:val="left" w:pos="36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4BE889C" w14:textId="694781FF" w:rsidR="00216955" w:rsidRPr="00216955" w:rsidRDefault="002606E5" w:rsidP="00216955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216955"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9" w:type="dxa"/>
          </w:tcPr>
          <w:p w14:paraId="3C8B8D88" w14:textId="77777777" w:rsidR="00216955" w:rsidRPr="00216955" w:rsidRDefault="00216955" w:rsidP="00216955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0C17179" w14:textId="7C046646" w:rsidR="00216955" w:rsidRPr="00216955" w:rsidRDefault="002606E5" w:rsidP="00216955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216955" w:rsidRPr="0021695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16955"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9" w:type="dxa"/>
          </w:tcPr>
          <w:p w14:paraId="282B0B58" w14:textId="77777777" w:rsidR="00216955" w:rsidRPr="00216955" w:rsidRDefault="00216955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165F0763" w14:textId="44EE61AA" w:rsidR="00216955" w:rsidRPr="00216955" w:rsidRDefault="002606E5" w:rsidP="00216955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216955"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2" w:type="dxa"/>
          </w:tcPr>
          <w:p w14:paraId="56AB2154" w14:textId="77777777" w:rsidR="00216955" w:rsidRPr="00216955" w:rsidRDefault="00216955" w:rsidP="00216955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7E2A6E7A" w14:textId="036CEC9B" w:rsidR="00216955" w:rsidRPr="00216955" w:rsidRDefault="002606E5" w:rsidP="00216955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216955" w:rsidRPr="0021695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16955"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5" w:type="dxa"/>
          </w:tcPr>
          <w:p w14:paraId="3CDD2BCB" w14:textId="77777777" w:rsidR="00216955" w:rsidRPr="00216955" w:rsidRDefault="00216955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BE5CCC3" w14:textId="21D32A28" w:rsidR="00216955" w:rsidRPr="00216955" w:rsidRDefault="002606E5" w:rsidP="00216955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216955"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4" w:type="dxa"/>
          </w:tcPr>
          <w:p w14:paraId="09ED094B" w14:textId="77777777" w:rsidR="00216955" w:rsidRPr="00216955" w:rsidRDefault="00216955" w:rsidP="00216955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58A3B6A" w14:textId="3B088075" w:rsidR="00216955" w:rsidRPr="00216955" w:rsidRDefault="002606E5" w:rsidP="00216955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216955" w:rsidRPr="0021695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16955"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16955" w:rsidRPr="00DD7CDF" w14:paraId="49D71F4D" w14:textId="77777777" w:rsidTr="00216955">
        <w:trPr>
          <w:trHeight w:hRule="exact" w:val="374"/>
        </w:trPr>
        <w:tc>
          <w:tcPr>
            <w:tcW w:w="1955" w:type="dxa"/>
          </w:tcPr>
          <w:p w14:paraId="07F0BFD2" w14:textId="77777777" w:rsidR="00216955" w:rsidRPr="00216955" w:rsidRDefault="00216955" w:rsidP="00216955">
            <w:pPr>
              <w:tabs>
                <w:tab w:val="left" w:pos="36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9FB9FA0" w14:textId="3A5FEC6D" w:rsidR="00216955" w:rsidRPr="00216955" w:rsidRDefault="002606E5" w:rsidP="00216955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89" w:type="dxa"/>
          </w:tcPr>
          <w:p w14:paraId="0527A0C6" w14:textId="77777777" w:rsidR="00216955" w:rsidRPr="00216955" w:rsidRDefault="00216955" w:rsidP="0021695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C4F8673" w14:textId="044808F3" w:rsidR="00216955" w:rsidRPr="00216955" w:rsidRDefault="002606E5" w:rsidP="00216955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89" w:type="dxa"/>
          </w:tcPr>
          <w:p w14:paraId="71E5BE4B" w14:textId="77777777" w:rsidR="00216955" w:rsidRPr="00216955" w:rsidRDefault="00216955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15C23F41" w14:textId="4710A271" w:rsidR="00216955" w:rsidRPr="00216955" w:rsidRDefault="002606E5" w:rsidP="00216955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58016BC4" w14:textId="77777777" w:rsidR="00216955" w:rsidRPr="00216955" w:rsidRDefault="00216955" w:rsidP="0021695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9901F29" w14:textId="542B818C" w:rsidR="00216955" w:rsidRPr="00216955" w:rsidRDefault="002606E5" w:rsidP="00216955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14:paraId="39084362" w14:textId="77777777" w:rsidR="00216955" w:rsidRPr="00216955" w:rsidRDefault="00216955" w:rsidP="00216955">
            <w:pPr>
              <w:tabs>
                <w:tab w:val="left" w:pos="360"/>
                <w:tab w:val="left" w:pos="720"/>
              </w:tabs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D0DD821" w14:textId="72AD4AE6" w:rsidR="00216955" w:rsidRPr="00216955" w:rsidRDefault="002606E5" w:rsidP="00216955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14:paraId="67290F13" w14:textId="77777777" w:rsidR="00216955" w:rsidRPr="00216955" w:rsidRDefault="00216955" w:rsidP="0021695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2D3448BC" w14:textId="35648901" w:rsidR="00216955" w:rsidRPr="00216955" w:rsidRDefault="002606E5" w:rsidP="00216955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216955" w:rsidRPr="00DD7CDF" w14:paraId="64B90B5E" w14:textId="77777777" w:rsidTr="00216955">
        <w:trPr>
          <w:trHeight w:hRule="exact" w:val="399"/>
        </w:trPr>
        <w:tc>
          <w:tcPr>
            <w:tcW w:w="1955" w:type="dxa"/>
          </w:tcPr>
          <w:p w14:paraId="5CD89FFE" w14:textId="77777777" w:rsidR="00216955" w:rsidRPr="00216955" w:rsidRDefault="00216955" w:rsidP="00216955">
            <w:pPr>
              <w:tabs>
                <w:tab w:val="left" w:pos="162"/>
                <w:tab w:val="left" w:pos="36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D7EB700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14:paraId="013F7224" w14:textId="77777777" w:rsidR="00216955" w:rsidRPr="00216955" w:rsidRDefault="00216955" w:rsidP="0021695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7A0A7B5C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7F2B5FAC" w14:textId="77777777" w:rsidR="00216955" w:rsidRPr="00216955" w:rsidRDefault="00216955" w:rsidP="0021695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3E023A67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6875110" w14:textId="77777777" w:rsidR="00216955" w:rsidRPr="00216955" w:rsidRDefault="00216955" w:rsidP="00216955">
            <w:pPr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403DD63D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F50ACB7" w14:textId="77777777" w:rsidR="00216955" w:rsidRPr="00216955" w:rsidRDefault="00216955" w:rsidP="00216955">
            <w:pPr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74FEB80D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AE7C72D" w14:textId="77777777" w:rsidR="00216955" w:rsidRPr="00216955" w:rsidRDefault="00216955" w:rsidP="00216955">
            <w:pPr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8D0FE4F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955" w:rsidRPr="00F416FF" w14:paraId="3A3460FF" w14:textId="77777777" w:rsidTr="00216955">
        <w:trPr>
          <w:trHeight w:hRule="exact" w:val="399"/>
        </w:trPr>
        <w:tc>
          <w:tcPr>
            <w:tcW w:w="1955" w:type="dxa"/>
          </w:tcPr>
          <w:p w14:paraId="29F5F9DB" w14:textId="19EF0FD5" w:rsidR="00216955" w:rsidRPr="00216955" w:rsidRDefault="00216955" w:rsidP="00216955">
            <w:pPr>
              <w:tabs>
                <w:tab w:val="left" w:pos="48"/>
                <w:tab w:val="left" w:pos="360"/>
                <w:tab w:val="left" w:pos="720"/>
              </w:tabs>
              <w:spacing w:line="240" w:lineRule="auto"/>
              <w:ind w:right="-108" w:hanging="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16955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>แก่การร่วมค้า</w:t>
            </w:r>
          </w:p>
        </w:tc>
        <w:tc>
          <w:tcPr>
            <w:tcW w:w="1063" w:type="dxa"/>
          </w:tcPr>
          <w:p w14:paraId="5C7EFED4" w14:textId="7A08CF85" w:rsidR="00216955" w:rsidRPr="00216955" w:rsidRDefault="002606E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289" w:type="dxa"/>
          </w:tcPr>
          <w:p w14:paraId="0F02F4AB" w14:textId="77777777" w:rsidR="00216955" w:rsidRPr="00216955" w:rsidRDefault="00216955" w:rsidP="0021695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F70FBF0" w14:textId="0A0403CD" w:rsidR="00216955" w:rsidRPr="00216955" w:rsidRDefault="002606E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188</w:t>
            </w:r>
          </w:p>
        </w:tc>
        <w:tc>
          <w:tcPr>
            <w:tcW w:w="289" w:type="dxa"/>
          </w:tcPr>
          <w:p w14:paraId="2C7E32C1" w14:textId="77777777" w:rsidR="00216955" w:rsidRPr="00216955" w:rsidRDefault="00216955" w:rsidP="0021695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006DE6AA" w14:textId="52F74E59" w:rsidR="00216955" w:rsidRPr="00216955" w:rsidRDefault="00FC09AF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336C55A" w14:textId="77777777" w:rsidR="00216955" w:rsidRPr="00216955" w:rsidRDefault="00216955" w:rsidP="00216955">
            <w:pPr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73DCD03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  <w:r w:rsidRPr="0021695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8EEBDB9" w14:textId="77777777" w:rsidR="00216955" w:rsidRPr="00216955" w:rsidRDefault="00216955" w:rsidP="00216955">
            <w:pPr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9F14B41" w14:textId="7BCEFA9A" w:rsidR="00216955" w:rsidRPr="00F416FF" w:rsidRDefault="002606E5" w:rsidP="00F4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4</w:t>
            </w:r>
            <w:r w:rsidR="00FC09AF" w:rsidRPr="00F416FF">
              <w:rPr>
                <w:rFonts w:ascii="Angsana New" w:hAnsi="Angsana New"/>
                <w:sz w:val="30"/>
                <w:szCs w:val="30"/>
              </w:rPr>
              <w:t>.</w:t>
            </w:r>
            <w:r w:rsidRPr="002606E5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64" w:type="dxa"/>
          </w:tcPr>
          <w:p w14:paraId="18E0EFC8" w14:textId="77777777" w:rsidR="00216955" w:rsidRPr="00F416FF" w:rsidRDefault="00216955" w:rsidP="00F416FF">
            <w:pPr>
              <w:tabs>
                <w:tab w:val="clear" w:pos="454"/>
                <w:tab w:val="decimal" w:pos="470"/>
              </w:tabs>
              <w:ind w:left="-67" w:right="-2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85B861B" w14:textId="1893C63F" w:rsidR="00216955" w:rsidRPr="00F416FF" w:rsidRDefault="002606E5" w:rsidP="00F4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hint="cs"/>
                <w:sz w:val="30"/>
                <w:szCs w:val="30"/>
              </w:rPr>
              <w:t>4</w:t>
            </w:r>
            <w:r w:rsidR="00216955" w:rsidRPr="00F416F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606E5">
              <w:rPr>
                <w:rFonts w:ascii="Angsana New" w:hAnsi="Angsana New" w:hint="cs"/>
                <w:sz w:val="30"/>
                <w:szCs w:val="30"/>
              </w:rPr>
              <w:t>74</w:t>
            </w:r>
          </w:p>
        </w:tc>
      </w:tr>
      <w:tr w:rsidR="00216955" w:rsidRPr="00DD7CDF" w14:paraId="20CDD5F3" w14:textId="77777777" w:rsidTr="00216955">
        <w:trPr>
          <w:trHeight w:hRule="exact" w:val="399"/>
        </w:trPr>
        <w:tc>
          <w:tcPr>
            <w:tcW w:w="1955" w:type="dxa"/>
          </w:tcPr>
          <w:p w14:paraId="0679F068" w14:textId="77777777" w:rsidR="00216955" w:rsidRPr="00216955" w:rsidRDefault="00216955" w:rsidP="00216955">
            <w:pPr>
              <w:tabs>
                <w:tab w:val="left" w:pos="162"/>
                <w:tab w:val="left" w:pos="36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63" w:type="dxa"/>
          </w:tcPr>
          <w:p w14:paraId="0F086A20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0DC04C6" w14:textId="77777777" w:rsidR="00216955" w:rsidRPr="00216955" w:rsidRDefault="00216955" w:rsidP="0021695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3AFEDC8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2F41E0EF" w14:textId="77777777" w:rsidR="00216955" w:rsidRPr="00216955" w:rsidRDefault="00216955" w:rsidP="0021695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0D5EEB0C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D6BE402" w14:textId="77777777" w:rsidR="00216955" w:rsidRPr="00216955" w:rsidRDefault="00216955" w:rsidP="00216955">
            <w:pPr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7F16E07D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2BAF0B5B" w14:textId="77777777" w:rsidR="00216955" w:rsidRPr="00216955" w:rsidRDefault="00216955" w:rsidP="00216955">
            <w:pPr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5363EB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B2D219D" w14:textId="77777777" w:rsidR="00216955" w:rsidRPr="00216955" w:rsidRDefault="00216955" w:rsidP="00216955">
            <w:pPr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D6F4599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16955" w:rsidRPr="00F416FF" w14:paraId="3976716B" w14:textId="77777777" w:rsidTr="00216955">
        <w:trPr>
          <w:trHeight w:hRule="exact" w:val="399"/>
        </w:trPr>
        <w:tc>
          <w:tcPr>
            <w:tcW w:w="1955" w:type="dxa"/>
          </w:tcPr>
          <w:p w14:paraId="13959D2D" w14:textId="033F1827" w:rsidR="00216955" w:rsidRPr="00216955" w:rsidRDefault="00216955" w:rsidP="00216955">
            <w:pPr>
              <w:tabs>
                <w:tab w:val="left" w:pos="162"/>
                <w:tab w:val="left" w:pos="360"/>
                <w:tab w:val="left" w:pos="720"/>
              </w:tabs>
              <w:spacing w:line="240" w:lineRule="auto"/>
              <w:ind w:right="-108" w:hanging="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16955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>แก่บริษัทร่วม</w:t>
            </w:r>
          </w:p>
        </w:tc>
        <w:tc>
          <w:tcPr>
            <w:tcW w:w="1063" w:type="dxa"/>
          </w:tcPr>
          <w:p w14:paraId="6DBB8F47" w14:textId="1FFA0FBC" w:rsidR="00216955" w:rsidRPr="00216955" w:rsidRDefault="002606E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89" w:type="dxa"/>
          </w:tcPr>
          <w:p w14:paraId="4F747F05" w14:textId="77777777" w:rsidR="00216955" w:rsidRPr="00216955" w:rsidRDefault="00216955" w:rsidP="0021695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339AFC5" w14:textId="03D62650" w:rsidR="00216955" w:rsidRPr="00216955" w:rsidRDefault="002606E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29</w:t>
            </w:r>
          </w:p>
        </w:tc>
        <w:tc>
          <w:tcPr>
            <w:tcW w:w="289" w:type="dxa"/>
          </w:tcPr>
          <w:p w14:paraId="1718E0F3" w14:textId="77777777" w:rsidR="00216955" w:rsidRPr="00216955" w:rsidRDefault="00216955" w:rsidP="0021695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307A8F96" w14:textId="7485856B" w:rsidR="00216955" w:rsidRPr="00216955" w:rsidRDefault="00FC09AF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8E34801" w14:textId="77777777" w:rsidR="00216955" w:rsidRPr="00216955" w:rsidRDefault="00216955" w:rsidP="00216955">
            <w:pPr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724E3862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  <w:r w:rsidRPr="0021695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DD608A1" w14:textId="77777777" w:rsidR="00216955" w:rsidRPr="00216955" w:rsidRDefault="00216955" w:rsidP="00216955">
            <w:pPr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715DA3C" w14:textId="5B655B1F" w:rsidR="00216955" w:rsidRPr="00F416FF" w:rsidRDefault="002606E5" w:rsidP="00F4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2</w:t>
            </w:r>
            <w:r w:rsidR="00FC09AF" w:rsidRPr="00F416FF">
              <w:rPr>
                <w:rFonts w:ascii="Angsana New" w:hAnsi="Angsana New"/>
                <w:sz w:val="30"/>
                <w:szCs w:val="30"/>
              </w:rPr>
              <w:t>.</w:t>
            </w:r>
            <w:r w:rsidRPr="002606E5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64" w:type="dxa"/>
          </w:tcPr>
          <w:p w14:paraId="7C621027" w14:textId="77777777" w:rsidR="00216955" w:rsidRPr="00F416FF" w:rsidRDefault="00216955" w:rsidP="00F416FF">
            <w:pPr>
              <w:tabs>
                <w:tab w:val="clear" w:pos="454"/>
                <w:tab w:val="decimal" w:pos="470"/>
              </w:tabs>
              <w:ind w:left="-67" w:right="-2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91298A2" w14:textId="755DB264" w:rsidR="00216955" w:rsidRPr="00F416FF" w:rsidRDefault="002606E5" w:rsidP="00F4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hint="cs"/>
                <w:sz w:val="30"/>
                <w:szCs w:val="30"/>
              </w:rPr>
              <w:t>3</w:t>
            </w:r>
            <w:r w:rsidR="00216955" w:rsidRPr="00F416F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606E5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</w:tr>
      <w:tr w:rsidR="00216955" w:rsidRPr="00DD7CDF" w14:paraId="03D975DD" w14:textId="77777777" w:rsidTr="00216955">
        <w:trPr>
          <w:trHeight w:hRule="exact" w:val="399"/>
        </w:trPr>
        <w:tc>
          <w:tcPr>
            <w:tcW w:w="1955" w:type="dxa"/>
          </w:tcPr>
          <w:p w14:paraId="0FE9E54C" w14:textId="77777777" w:rsidR="00216955" w:rsidRPr="00216955" w:rsidRDefault="00216955" w:rsidP="00216955">
            <w:pPr>
              <w:tabs>
                <w:tab w:val="left" w:pos="162"/>
                <w:tab w:val="left" w:pos="36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1063" w:type="dxa"/>
          </w:tcPr>
          <w:p w14:paraId="1B0E5CC5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1109A1F9" w14:textId="77777777" w:rsidR="00216955" w:rsidRPr="00216955" w:rsidRDefault="00216955" w:rsidP="0021695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9978DF9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062E4BFF" w14:textId="77777777" w:rsidR="00216955" w:rsidRPr="00216955" w:rsidRDefault="00216955" w:rsidP="0021695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39263481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9B8FB8E" w14:textId="77777777" w:rsidR="00216955" w:rsidRPr="00216955" w:rsidRDefault="00216955" w:rsidP="00216955">
            <w:pPr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8971D07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8414FFC" w14:textId="77777777" w:rsidR="00216955" w:rsidRPr="00216955" w:rsidRDefault="00216955" w:rsidP="00216955">
            <w:pPr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CA66A75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74F0AB6" w14:textId="77777777" w:rsidR="00216955" w:rsidRPr="00216955" w:rsidRDefault="00216955" w:rsidP="00216955">
            <w:pPr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E5A9380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16955" w:rsidRPr="00F416FF" w14:paraId="7B426FC0" w14:textId="77777777" w:rsidTr="00216955">
        <w:trPr>
          <w:trHeight w:hRule="exact" w:val="399"/>
        </w:trPr>
        <w:tc>
          <w:tcPr>
            <w:tcW w:w="1955" w:type="dxa"/>
          </w:tcPr>
          <w:p w14:paraId="488B4307" w14:textId="3B07FFA4" w:rsidR="00216955" w:rsidRPr="00216955" w:rsidRDefault="00216955" w:rsidP="00216955">
            <w:pPr>
              <w:tabs>
                <w:tab w:val="left" w:pos="162"/>
                <w:tab w:val="left" w:pos="360"/>
                <w:tab w:val="left" w:pos="720"/>
              </w:tabs>
              <w:spacing w:line="240" w:lineRule="auto"/>
              <w:ind w:right="-108" w:hanging="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6955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21695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3" w:type="dxa"/>
          </w:tcPr>
          <w:p w14:paraId="21972FAC" w14:textId="05B8A53B" w:rsidR="00216955" w:rsidRPr="00216955" w:rsidRDefault="002606E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758</w:t>
            </w:r>
          </w:p>
        </w:tc>
        <w:tc>
          <w:tcPr>
            <w:tcW w:w="289" w:type="dxa"/>
          </w:tcPr>
          <w:p w14:paraId="400CA1F1" w14:textId="77777777" w:rsidR="00216955" w:rsidRPr="00216955" w:rsidRDefault="00216955" w:rsidP="0021695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FAD66D4" w14:textId="740A29D9" w:rsidR="00216955" w:rsidRPr="00216955" w:rsidRDefault="002606E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657</w:t>
            </w:r>
          </w:p>
        </w:tc>
        <w:tc>
          <w:tcPr>
            <w:tcW w:w="289" w:type="dxa"/>
          </w:tcPr>
          <w:p w14:paraId="7A4EA968" w14:textId="77777777" w:rsidR="00216955" w:rsidRPr="00216955" w:rsidRDefault="00216955" w:rsidP="00216955">
            <w:pPr>
              <w:tabs>
                <w:tab w:val="left" w:pos="360"/>
                <w:tab w:val="decimal" w:pos="725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36C5E52E" w14:textId="415C58F3" w:rsidR="00216955" w:rsidRPr="00216955" w:rsidRDefault="00FC09AF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0F5ECDA" w14:textId="77777777" w:rsidR="00216955" w:rsidRPr="00216955" w:rsidRDefault="00216955" w:rsidP="00216955">
            <w:pPr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58C4A8D" w14:textId="77777777" w:rsidR="00216955" w:rsidRPr="00216955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  <w:r w:rsidRPr="0021695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214D785" w14:textId="77777777" w:rsidR="00216955" w:rsidRPr="00216955" w:rsidRDefault="00216955" w:rsidP="00216955">
            <w:pPr>
              <w:spacing w:line="240" w:lineRule="auto"/>
              <w:ind w:left="-6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49CCA0D" w14:textId="4C3AD21C" w:rsidR="00216955" w:rsidRPr="00F416FF" w:rsidRDefault="002606E5" w:rsidP="00F4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2</w:t>
            </w:r>
            <w:r w:rsidR="00FC09AF" w:rsidRPr="00F416FF">
              <w:rPr>
                <w:rFonts w:ascii="Angsana New" w:hAnsi="Angsana New"/>
                <w:sz w:val="30"/>
                <w:szCs w:val="30"/>
              </w:rPr>
              <w:t>.</w:t>
            </w:r>
            <w:r w:rsidRPr="002606E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4" w:type="dxa"/>
          </w:tcPr>
          <w:p w14:paraId="3E005288" w14:textId="77777777" w:rsidR="00216955" w:rsidRPr="00F416FF" w:rsidRDefault="00216955" w:rsidP="00216955">
            <w:pPr>
              <w:spacing w:line="240" w:lineRule="auto"/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D6AF4EA" w14:textId="0E0DA493" w:rsidR="00216955" w:rsidRPr="00F416FF" w:rsidRDefault="002606E5" w:rsidP="00F4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hint="cs"/>
                <w:sz w:val="30"/>
                <w:szCs w:val="30"/>
              </w:rPr>
              <w:t>2</w:t>
            </w:r>
            <w:r w:rsidR="00216955" w:rsidRPr="00F416F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606E5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</w:tr>
    </w:tbl>
    <w:p w14:paraId="4829BD3E" w14:textId="19F7B238" w:rsidR="00B0659C" w:rsidRPr="00C627B4" w:rsidRDefault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8"/>
          <w:szCs w:val="28"/>
          <w:cs/>
        </w:rPr>
      </w:pPr>
    </w:p>
    <w:tbl>
      <w:tblPr>
        <w:tblW w:w="9704" w:type="dxa"/>
        <w:tblInd w:w="738" w:type="dxa"/>
        <w:tblLook w:val="01E0" w:firstRow="1" w:lastRow="1" w:firstColumn="1" w:lastColumn="1" w:noHBand="0" w:noVBand="0"/>
      </w:tblPr>
      <w:tblGrid>
        <w:gridCol w:w="1980"/>
        <w:gridCol w:w="1033"/>
        <w:gridCol w:w="290"/>
        <w:gridCol w:w="1042"/>
        <w:gridCol w:w="289"/>
        <w:gridCol w:w="1004"/>
        <w:gridCol w:w="262"/>
        <w:gridCol w:w="1111"/>
        <w:gridCol w:w="266"/>
        <w:gridCol w:w="1099"/>
        <w:gridCol w:w="265"/>
        <w:gridCol w:w="1063"/>
      </w:tblGrid>
      <w:tr w:rsidR="00F271AD" w:rsidRPr="00DD7CDF" w14:paraId="584D849D" w14:textId="77777777" w:rsidTr="00216955">
        <w:trPr>
          <w:trHeight w:hRule="exact" w:val="317"/>
        </w:trPr>
        <w:tc>
          <w:tcPr>
            <w:tcW w:w="1980" w:type="dxa"/>
          </w:tcPr>
          <w:p w14:paraId="4D4E41B4" w14:textId="77777777" w:rsidR="00F271AD" w:rsidRPr="00DD7CDF" w:rsidRDefault="00F271AD" w:rsidP="00CA09E7">
            <w:pPr>
              <w:tabs>
                <w:tab w:val="left" w:pos="180"/>
                <w:tab w:val="left" w:pos="36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</w:rPr>
              <w:tab/>
            </w:r>
            <w:r w:rsidRPr="00DD7CDF">
              <w:rPr>
                <w:rFonts w:ascii="Angsana New" w:hAnsi="Angsana New"/>
                <w:sz w:val="30"/>
                <w:szCs w:val="30"/>
              </w:rPr>
              <w:tab/>
            </w:r>
            <w:r w:rsidRPr="00DD7CDF">
              <w:rPr>
                <w:rFonts w:ascii="Angsana New" w:hAnsi="Angsana New"/>
                <w:sz w:val="30"/>
                <w:szCs w:val="30"/>
              </w:rPr>
              <w:tab/>
            </w:r>
            <w:r w:rsidRPr="00DD7CDF">
              <w:rPr>
                <w:rFonts w:ascii="Angsana New" w:hAnsi="Angsana New"/>
                <w:sz w:val="30"/>
                <w:szCs w:val="30"/>
              </w:rPr>
              <w:tab/>
            </w:r>
            <w:r w:rsidRPr="00DD7CDF">
              <w:rPr>
                <w:rFonts w:ascii="Angsana New" w:hAnsi="Angsana New"/>
                <w:sz w:val="30"/>
                <w:szCs w:val="30"/>
              </w:rPr>
              <w:tab/>
            </w:r>
            <w:r w:rsidRPr="00DD7CDF">
              <w:rPr>
                <w:rFonts w:ascii="Angsana New" w:hAnsi="Angsana New"/>
                <w:sz w:val="30"/>
                <w:szCs w:val="30"/>
              </w:rPr>
              <w:tab/>
            </w:r>
            <w:r w:rsidRPr="00DD7CD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7724" w:type="dxa"/>
            <w:gridSpan w:val="11"/>
            <w:tcBorders>
              <w:bottom w:val="single" w:sz="4" w:space="0" w:color="auto"/>
            </w:tcBorders>
          </w:tcPr>
          <w:p w14:paraId="4E3B698F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1AD" w:rsidRPr="00DD7CDF" w14:paraId="2346E001" w14:textId="77777777" w:rsidTr="00216955">
        <w:trPr>
          <w:trHeight w:hRule="exact" w:val="374"/>
        </w:trPr>
        <w:tc>
          <w:tcPr>
            <w:tcW w:w="1980" w:type="dxa"/>
          </w:tcPr>
          <w:p w14:paraId="30E569EE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7"/>
            <w:tcBorders>
              <w:top w:val="single" w:sz="4" w:space="0" w:color="auto"/>
            </w:tcBorders>
          </w:tcPr>
          <w:p w14:paraId="6C1DA2B4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7F7CC06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tcBorders>
              <w:top w:val="single" w:sz="4" w:space="0" w:color="auto"/>
            </w:tcBorders>
          </w:tcPr>
          <w:p w14:paraId="085AED1B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1AD" w:rsidRPr="00DD7CDF" w14:paraId="279955AE" w14:textId="77777777" w:rsidTr="00216955">
        <w:trPr>
          <w:trHeight w:hRule="exact" w:val="346"/>
        </w:trPr>
        <w:tc>
          <w:tcPr>
            <w:tcW w:w="1980" w:type="dxa"/>
          </w:tcPr>
          <w:p w14:paraId="710C4CDE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</w:tcBorders>
          </w:tcPr>
          <w:p w14:paraId="7FEDDDED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ยอดคงเหลือที่มี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6367C1E9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</w:tcBorders>
          </w:tcPr>
          <w:p w14:paraId="1E86E861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ยอดคงเหลือที่มี</w:t>
            </w:r>
          </w:p>
        </w:tc>
        <w:tc>
          <w:tcPr>
            <w:tcW w:w="266" w:type="dxa"/>
          </w:tcPr>
          <w:p w14:paraId="388D97D2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2B06312D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อัตราดอกเบี้ยเฉลี่ย</w:t>
            </w:r>
          </w:p>
        </w:tc>
      </w:tr>
      <w:tr w:rsidR="00F271AD" w:rsidRPr="00DD7CDF" w14:paraId="77A5315A" w14:textId="77777777" w:rsidTr="00216955">
        <w:trPr>
          <w:trHeight w:hRule="exact" w:val="346"/>
        </w:trPr>
        <w:tc>
          <w:tcPr>
            <w:tcW w:w="1980" w:type="dxa"/>
          </w:tcPr>
          <w:p w14:paraId="4078AEE1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5" w:type="dxa"/>
            <w:gridSpan w:val="3"/>
            <w:tcBorders>
              <w:bottom w:val="single" w:sz="4" w:space="0" w:color="auto"/>
            </w:tcBorders>
          </w:tcPr>
          <w:p w14:paraId="70D9D031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289" w:type="dxa"/>
          </w:tcPr>
          <w:p w14:paraId="6F14DB90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tcBorders>
              <w:bottom w:val="single" w:sz="4" w:space="0" w:color="auto"/>
            </w:tcBorders>
          </w:tcPr>
          <w:p w14:paraId="0E381595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66" w:type="dxa"/>
          </w:tcPr>
          <w:p w14:paraId="18A0A8C2" w14:textId="77777777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</w:tcPr>
          <w:p w14:paraId="6676D3B8" w14:textId="15921E19" w:rsidR="00F271AD" w:rsidRPr="00DD7CDF" w:rsidRDefault="00F271AD" w:rsidP="00CA09E7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อัตราร้อยละ</w:t>
            </w:r>
            <w:r w:rsidR="00991748" w:rsidRPr="00DD7CDF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16955" w:rsidRPr="00DD7CDF" w14:paraId="30EF6890" w14:textId="77777777" w:rsidTr="00216955">
        <w:trPr>
          <w:trHeight w:hRule="exact" w:val="374"/>
        </w:trPr>
        <w:tc>
          <w:tcPr>
            <w:tcW w:w="1980" w:type="dxa"/>
          </w:tcPr>
          <w:p w14:paraId="17633F09" w14:textId="77777777" w:rsidR="00216955" w:rsidRPr="00DD7CDF" w:rsidRDefault="00216955" w:rsidP="00216955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55760121" w14:textId="183CDC5E" w:rsidR="00216955" w:rsidRPr="00DD7CDF" w:rsidRDefault="002606E5" w:rsidP="00216955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216955"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90" w:type="dxa"/>
          </w:tcPr>
          <w:p w14:paraId="2B16260E" w14:textId="77777777" w:rsidR="00216955" w:rsidRPr="00DD7CDF" w:rsidRDefault="00216955" w:rsidP="00216955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BBEC37A" w14:textId="03CB6A43" w:rsidR="00216955" w:rsidRPr="00DD7CDF" w:rsidRDefault="002606E5" w:rsidP="00216955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16955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16955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9" w:type="dxa"/>
          </w:tcPr>
          <w:p w14:paraId="305DD160" w14:textId="77777777" w:rsidR="00216955" w:rsidRPr="00DD7CDF" w:rsidRDefault="00216955" w:rsidP="00216955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1A36103E" w14:textId="073574F3" w:rsidR="00216955" w:rsidRPr="00DD7CDF" w:rsidRDefault="002606E5" w:rsidP="00216955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216955"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2" w:type="dxa"/>
          </w:tcPr>
          <w:p w14:paraId="2719CF20" w14:textId="77777777" w:rsidR="00216955" w:rsidRPr="00DD7CDF" w:rsidRDefault="00216955" w:rsidP="00216955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42BC5BC" w14:textId="282F8388" w:rsidR="00216955" w:rsidRPr="00DD7CDF" w:rsidRDefault="002606E5" w:rsidP="00216955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16955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16955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6" w:type="dxa"/>
          </w:tcPr>
          <w:p w14:paraId="3E4D7F3C" w14:textId="77777777" w:rsidR="00216955" w:rsidRPr="00DD7CDF" w:rsidRDefault="00216955" w:rsidP="00216955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E16F4A4" w14:textId="7086EAD2" w:rsidR="00216955" w:rsidRPr="00DD7CDF" w:rsidRDefault="002606E5" w:rsidP="00216955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216955" w:rsidRPr="002169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5" w:type="dxa"/>
          </w:tcPr>
          <w:p w14:paraId="11B41B3C" w14:textId="77777777" w:rsidR="00216955" w:rsidRPr="00DD7CDF" w:rsidRDefault="00216955" w:rsidP="00216955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585969A" w14:textId="572A5618" w:rsidR="00216955" w:rsidRPr="00DD7CDF" w:rsidRDefault="002606E5" w:rsidP="00216955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16955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16955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216955" w:rsidRPr="00DD7CDF" w14:paraId="74272C6C" w14:textId="77777777" w:rsidTr="00216955">
        <w:trPr>
          <w:trHeight w:hRule="exact" w:val="374"/>
        </w:trPr>
        <w:tc>
          <w:tcPr>
            <w:tcW w:w="1980" w:type="dxa"/>
          </w:tcPr>
          <w:p w14:paraId="6B8B3540" w14:textId="77777777" w:rsidR="00216955" w:rsidRPr="00DD7CDF" w:rsidRDefault="00216955" w:rsidP="00216955">
            <w:pPr>
              <w:tabs>
                <w:tab w:val="left" w:pos="36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5686C964" w14:textId="0659CA99" w:rsidR="00216955" w:rsidRPr="00DD7CDF" w:rsidRDefault="002606E5" w:rsidP="00216955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0BE8E5F6" w14:textId="77777777" w:rsidR="00216955" w:rsidRPr="00DD7CDF" w:rsidRDefault="00216955" w:rsidP="0021695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00CABFAD" w14:textId="3B3DC281" w:rsidR="00216955" w:rsidRPr="00DD7CDF" w:rsidRDefault="002606E5" w:rsidP="00216955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9" w:type="dxa"/>
          </w:tcPr>
          <w:p w14:paraId="7D27F0E3" w14:textId="77777777" w:rsidR="00216955" w:rsidRPr="00DD7CDF" w:rsidRDefault="00216955" w:rsidP="00216955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05138A5" w14:textId="15D41988" w:rsidR="00216955" w:rsidRPr="00DD7CDF" w:rsidRDefault="002606E5" w:rsidP="00216955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46F6BA7A" w14:textId="77777777" w:rsidR="00216955" w:rsidRPr="00DD7CDF" w:rsidRDefault="00216955" w:rsidP="0021695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25CBE6E" w14:textId="42387CFA" w:rsidR="00216955" w:rsidRPr="00DD7CDF" w:rsidRDefault="002606E5" w:rsidP="00216955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</w:tcPr>
          <w:p w14:paraId="3B02373C" w14:textId="77777777" w:rsidR="00216955" w:rsidRPr="00DD7CDF" w:rsidRDefault="00216955" w:rsidP="00216955">
            <w:pPr>
              <w:tabs>
                <w:tab w:val="left" w:pos="360"/>
                <w:tab w:val="left" w:pos="720"/>
              </w:tabs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5F0DD842" w14:textId="2B7A4253" w:rsidR="00216955" w:rsidRPr="00DD7CDF" w:rsidRDefault="002606E5" w:rsidP="00216955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312E3631" w14:textId="77777777" w:rsidR="00216955" w:rsidRPr="00DD7CDF" w:rsidRDefault="00216955" w:rsidP="0021695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54E1C3F3" w14:textId="5674CA04" w:rsidR="00216955" w:rsidRPr="00DD7CDF" w:rsidRDefault="002606E5" w:rsidP="00216955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16955" w:rsidRPr="00DD7CDF" w14:paraId="11DD257B" w14:textId="77777777" w:rsidTr="00216955">
        <w:trPr>
          <w:trHeight w:hRule="exact" w:val="374"/>
        </w:trPr>
        <w:tc>
          <w:tcPr>
            <w:tcW w:w="1980" w:type="dxa"/>
          </w:tcPr>
          <w:p w14:paraId="1DE021B3" w14:textId="77777777" w:rsidR="00216955" w:rsidRPr="00DD7CDF" w:rsidRDefault="00216955" w:rsidP="00216955">
            <w:pPr>
              <w:tabs>
                <w:tab w:val="left" w:pos="162"/>
                <w:tab w:val="left" w:pos="360"/>
                <w:tab w:val="left" w:pos="720"/>
              </w:tabs>
              <w:ind w:left="54" w:right="-108" w:hanging="5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33" w:type="dxa"/>
          </w:tcPr>
          <w:p w14:paraId="3A798A3F" w14:textId="77777777" w:rsidR="00216955" w:rsidRPr="00DD7CDF" w:rsidRDefault="00216955" w:rsidP="00216955">
            <w:pPr>
              <w:tabs>
                <w:tab w:val="decimal" w:pos="710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63B971E5" w14:textId="77777777" w:rsidR="00216955" w:rsidRPr="00DD7CDF" w:rsidRDefault="00216955" w:rsidP="00216955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C534451" w14:textId="77777777" w:rsidR="00216955" w:rsidRPr="00DD7CDF" w:rsidRDefault="00216955" w:rsidP="00216955">
            <w:pPr>
              <w:tabs>
                <w:tab w:val="decimal" w:pos="803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0170C75F" w14:textId="77777777" w:rsidR="00216955" w:rsidRPr="00DD7CDF" w:rsidRDefault="00216955" w:rsidP="00216955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E9D4939" w14:textId="77777777" w:rsidR="00216955" w:rsidRPr="00DD7CDF" w:rsidRDefault="00216955" w:rsidP="00216955">
            <w:pPr>
              <w:tabs>
                <w:tab w:val="decimal" w:pos="710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30EF503" w14:textId="77777777" w:rsidR="00216955" w:rsidRPr="00DD7CDF" w:rsidRDefault="00216955" w:rsidP="00216955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7FDA4934" w14:textId="77777777" w:rsidR="00216955" w:rsidRPr="00DD7CDF" w:rsidRDefault="00216955" w:rsidP="00216955">
            <w:pPr>
              <w:tabs>
                <w:tab w:val="decimal" w:pos="710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74375D47" w14:textId="77777777" w:rsidR="00216955" w:rsidRPr="00DD7CDF" w:rsidRDefault="00216955" w:rsidP="00216955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0B0263B5" w14:textId="77777777" w:rsidR="00216955" w:rsidRPr="00DD7CDF" w:rsidRDefault="00216955" w:rsidP="00216955">
            <w:pPr>
              <w:tabs>
                <w:tab w:val="decimal" w:pos="752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5B7D46B" w14:textId="77777777" w:rsidR="00216955" w:rsidRPr="00DD7CDF" w:rsidRDefault="00216955" w:rsidP="00216955">
            <w:pPr>
              <w:tabs>
                <w:tab w:val="left" w:pos="360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85CF985" w14:textId="77777777" w:rsidR="00216955" w:rsidRPr="00DD7CDF" w:rsidRDefault="00216955" w:rsidP="00216955">
            <w:pPr>
              <w:tabs>
                <w:tab w:val="decimal" w:pos="526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955" w:rsidRPr="00DD7CDF" w14:paraId="2C25524E" w14:textId="77777777" w:rsidTr="00216955">
        <w:trPr>
          <w:trHeight w:hRule="exact" w:val="374"/>
        </w:trPr>
        <w:tc>
          <w:tcPr>
            <w:tcW w:w="1980" w:type="dxa"/>
          </w:tcPr>
          <w:p w14:paraId="6BF3A211" w14:textId="77777777" w:rsidR="00216955" w:rsidRPr="00DD7CDF" w:rsidRDefault="00216955" w:rsidP="00216955">
            <w:pPr>
              <w:tabs>
                <w:tab w:val="left" w:pos="162"/>
                <w:tab w:val="left" w:pos="360"/>
                <w:tab w:val="left" w:pos="720"/>
              </w:tabs>
              <w:ind w:hanging="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1033" w:type="dxa"/>
          </w:tcPr>
          <w:p w14:paraId="7C9D63D4" w14:textId="7421D78E" w:rsidR="00216955" w:rsidRPr="00DD7CDF" w:rsidRDefault="001156DB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8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3D0BAD62" w14:textId="77777777" w:rsidR="00216955" w:rsidRPr="00DD7CDF" w:rsidRDefault="00216955" w:rsidP="0021695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4075BB3" w14:textId="4723B7A5" w:rsidR="00216955" w:rsidRPr="00DD7CDF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85" w:right="-108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2955A65D" w14:textId="77777777" w:rsidR="00216955" w:rsidRPr="00DD7CDF" w:rsidRDefault="00216955" w:rsidP="0021695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5DC0A70" w14:textId="12B65977" w:rsidR="00216955" w:rsidRPr="00DD7CDF" w:rsidRDefault="002606E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15</w:t>
            </w:r>
            <w:r w:rsidR="001156DB">
              <w:rPr>
                <w:rFonts w:ascii="Angsana New" w:hAnsi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262" w:type="dxa"/>
          </w:tcPr>
          <w:p w14:paraId="75893D8E" w14:textId="77777777" w:rsidR="00216955" w:rsidRPr="00DD7CDF" w:rsidRDefault="00216955" w:rsidP="00216955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D0B6CBE" w14:textId="1ACD734E" w:rsidR="00216955" w:rsidRPr="00DD7CDF" w:rsidRDefault="002606E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 w:hint="cs"/>
                <w:sz w:val="30"/>
                <w:szCs w:val="30"/>
              </w:rPr>
              <w:t>43</w:t>
            </w:r>
            <w:r w:rsidR="00216955" w:rsidRPr="00DD7CD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606E5">
              <w:rPr>
                <w:rFonts w:ascii="Angsana New" w:hAnsi="Angsana New" w:hint="cs"/>
                <w:sz w:val="30"/>
                <w:szCs w:val="30"/>
              </w:rPr>
              <w:t>075</w:t>
            </w:r>
          </w:p>
        </w:tc>
        <w:tc>
          <w:tcPr>
            <w:tcW w:w="266" w:type="dxa"/>
          </w:tcPr>
          <w:p w14:paraId="2A578E1D" w14:textId="77777777" w:rsidR="00216955" w:rsidRPr="00DD7CDF" w:rsidRDefault="00216955" w:rsidP="00216955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BF3C73F" w14:textId="34DB0FD9" w:rsidR="00216955" w:rsidRPr="00DD7CDF" w:rsidRDefault="002606E5" w:rsidP="00F4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5</w:t>
            </w:r>
            <w:r w:rsidR="001156DB">
              <w:rPr>
                <w:rFonts w:ascii="Angsana New" w:hAnsi="Angsana New"/>
                <w:sz w:val="30"/>
                <w:szCs w:val="30"/>
              </w:rPr>
              <w:t>.</w:t>
            </w:r>
            <w:r w:rsidRPr="002606E5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65" w:type="dxa"/>
          </w:tcPr>
          <w:p w14:paraId="522FBE7C" w14:textId="77777777" w:rsidR="00216955" w:rsidRPr="00DD7CDF" w:rsidRDefault="00216955" w:rsidP="00216955">
            <w:pPr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CAB8BF8" w14:textId="0BB24B77" w:rsidR="00216955" w:rsidRPr="00DD7CDF" w:rsidRDefault="002606E5" w:rsidP="00F4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hint="cs"/>
                <w:sz w:val="30"/>
                <w:szCs w:val="30"/>
              </w:rPr>
              <w:t>6</w:t>
            </w:r>
            <w:r w:rsidR="00216955" w:rsidRPr="00DD7CD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606E5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</w:tr>
      <w:tr w:rsidR="00216955" w:rsidRPr="00DD7CDF" w14:paraId="689B7070" w14:textId="77777777" w:rsidTr="00216955">
        <w:trPr>
          <w:trHeight w:hRule="exact" w:val="374"/>
        </w:trPr>
        <w:tc>
          <w:tcPr>
            <w:tcW w:w="1980" w:type="dxa"/>
          </w:tcPr>
          <w:p w14:paraId="2ED3506E" w14:textId="77777777" w:rsidR="00216955" w:rsidRPr="00DD7CDF" w:rsidRDefault="00216955" w:rsidP="00216955">
            <w:pPr>
              <w:tabs>
                <w:tab w:val="left" w:pos="54"/>
                <w:tab w:val="left" w:pos="360"/>
                <w:tab w:val="left" w:pos="720"/>
              </w:tabs>
              <w:ind w:left="54" w:right="-108" w:hanging="5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33" w:type="dxa"/>
          </w:tcPr>
          <w:p w14:paraId="7BC15A7C" w14:textId="4C8A4125" w:rsidR="00216955" w:rsidRPr="00DD7CDF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43B92EAC" w14:textId="77777777" w:rsidR="00216955" w:rsidRPr="00DD7CDF" w:rsidRDefault="00216955" w:rsidP="0021695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2405E6B" w14:textId="77777777" w:rsidR="00216955" w:rsidRPr="00DD7CDF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6A72F1DB" w14:textId="77777777" w:rsidR="00216955" w:rsidRPr="00DD7CDF" w:rsidRDefault="00216955" w:rsidP="0021695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6B5473B" w14:textId="77777777" w:rsidR="00216955" w:rsidRPr="00DD7CDF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37A9920" w14:textId="77777777" w:rsidR="00216955" w:rsidRPr="00DD7CDF" w:rsidRDefault="00216955" w:rsidP="00216955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1510950" w14:textId="77777777" w:rsidR="00216955" w:rsidRPr="00DD7CDF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DF0DBD" w14:textId="77777777" w:rsidR="00216955" w:rsidRPr="00DD7CDF" w:rsidRDefault="00216955" w:rsidP="00216955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441EF708" w14:textId="77777777" w:rsidR="00216955" w:rsidRPr="00DD7CDF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2F7D2FB" w14:textId="77777777" w:rsidR="00216955" w:rsidRPr="00DD7CDF" w:rsidRDefault="00216955" w:rsidP="00216955">
            <w:pPr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865E8A9" w14:textId="77777777" w:rsidR="00216955" w:rsidRPr="00DD7CDF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955" w:rsidRPr="00DD7CDF" w14:paraId="36C8DC1B" w14:textId="77777777" w:rsidTr="00216955">
        <w:trPr>
          <w:trHeight w:hRule="exact" w:val="374"/>
        </w:trPr>
        <w:tc>
          <w:tcPr>
            <w:tcW w:w="1980" w:type="dxa"/>
          </w:tcPr>
          <w:p w14:paraId="2E3558BF" w14:textId="77777777" w:rsidR="00216955" w:rsidRPr="00DD7CDF" w:rsidRDefault="00216955" w:rsidP="00216955">
            <w:pPr>
              <w:tabs>
                <w:tab w:val="left" w:pos="162"/>
                <w:tab w:val="left" w:pos="360"/>
                <w:tab w:val="left" w:pos="720"/>
              </w:tabs>
              <w:ind w:left="-42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1033" w:type="dxa"/>
          </w:tcPr>
          <w:p w14:paraId="4F9A6BFB" w14:textId="1912A92E" w:rsidR="00216955" w:rsidRPr="00DD7CDF" w:rsidRDefault="002606E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90" w:type="dxa"/>
          </w:tcPr>
          <w:p w14:paraId="722D58CB" w14:textId="77777777" w:rsidR="00216955" w:rsidRPr="00DD7CDF" w:rsidRDefault="00216955" w:rsidP="0021695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0B45111" w14:textId="51580366" w:rsidR="00216955" w:rsidRPr="00DD7CDF" w:rsidRDefault="002606E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 w:hint="cs"/>
                <w:sz w:val="30"/>
                <w:szCs w:val="30"/>
              </w:rPr>
              <w:t>600</w:t>
            </w:r>
          </w:p>
        </w:tc>
        <w:tc>
          <w:tcPr>
            <w:tcW w:w="289" w:type="dxa"/>
          </w:tcPr>
          <w:p w14:paraId="3096D39E" w14:textId="77777777" w:rsidR="00216955" w:rsidRPr="00DD7CDF" w:rsidRDefault="00216955" w:rsidP="0021695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25411118" w14:textId="33AF7CC2" w:rsidR="00216955" w:rsidRPr="00DD7CDF" w:rsidRDefault="001156DB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C397E24" w14:textId="77777777" w:rsidR="00216955" w:rsidRPr="00DD7CDF" w:rsidRDefault="00216955" w:rsidP="00216955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4A8FC4D" w14:textId="34F5515D" w:rsidR="00216955" w:rsidRPr="00DD7CDF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1E3EBEA" w14:textId="77777777" w:rsidR="00216955" w:rsidRPr="00DD7CDF" w:rsidRDefault="00216955" w:rsidP="00216955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4FDE56F5" w14:textId="01C6FC31" w:rsidR="00216955" w:rsidRPr="00DD7CDF" w:rsidRDefault="002606E5" w:rsidP="00F4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5</w:t>
            </w:r>
            <w:r w:rsidR="001156DB">
              <w:rPr>
                <w:rFonts w:ascii="Angsana New" w:hAnsi="Angsana New"/>
                <w:sz w:val="30"/>
                <w:szCs w:val="30"/>
              </w:rPr>
              <w:t>.</w:t>
            </w:r>
            <w:r w:rsidRPr="002606E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5" w:type="dxa"/>
          </w:tcPr>
          <w:p w14:paraId="1FBAE506" w14:textId="77777777" w:rsidR="00216955" w:rsidRPr="00DD7CDF" w:rsidRDefault="00216955" w:rsidP="00216955">
            <w:pPr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FF0DFDC" w14:textId="47D311B9" w:rsidR="00216955" w:rsidRPr="00DD7CDF" w:rsidRDefault="002606E5" w:rsidP="00F4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 w:hint="cs"/>
                <w:sz w:val="30"/>
                <w:szCs w:val="30"/>
              </w:rPr>
              <w:t>5</w:t>
            </w:r>
            <w:r w:rsidR="00216955" w:rsidRPr="00DD7CD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606E5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</w:tr>
      <w:tr w:rsidR="00216955" w:rsidRPr="00DD7CDF" w14:paraId="37BEC6D6" w14:textId="77777777" w:rsidTr="00216955">
        <w:trPr>
          <w:trHeight w:hRule="exact" w:val="374"/>
        </w:trPr>
        <w:tc>
          <w:tcPr>
            <w:tcW w:w="1980" w:type="dxa"/>
          </w:tcPr>
          <w:p w14:paraId="52B0C1D6" w14:textId="77777777" w:rsidR="00216955" w:rsidRPr="00DD7CDF" w:rsidRDefault="00216955" w:rsidP="00216955">
            <w:pPr>
              <w:tabs>
                <w:tab w:val="left" w:pos="54"/>
                <w:tab w:val="left" w:pos="360"/>
                <w:tab w:val="left" w:pos="720"/>
              </w:tabs>
              <w:ind w:left="54" w:right="-108" w:hanging="5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33" w:type="dxa"/>
          </w:tcPr>
          <w:p w14:paraId="62091A43" w14:textId="77777777" w:rsidR="00216955" w:rsidRPr="00DD7CDF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12416F48" w14:textId="77777777" w:rsidR="00216955" w:rsidRPr="00DD7CDF" w:rsidRDefault="00216955" w:rsidP="0021695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356E90E" w14:textId="77777777" w:rsidR="00216955" w:rsidRPr="00DD7CDF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6837BE5C" w14:textId="77777777" w:rsidR="00216955" w:rsidRPr="00DD7CDF" w:rsidRDefault="00216955" w:rsidP="0021695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3D8ECE6D" w14:textId="77777777" w:rsidR="00216955" w:rsidRPr="00DD7CDF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A9200DE" w14:textId="77777777" w:rsidR="00216955" w:rsidRPr="00DD7CDF" w:rsidRDefault="00216955" w:rsidP="00216955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E381340" w14:textId="77777777" w:rsidR="00216955" w:rsidRPr="00DD7CDF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847467C" w14:textId="77777777" w:rsidR="00216955" w:rsidRPr="00DD7CDF" w:rsidRDefault="00216955" w:rsidP="00216955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167BA6C" w14:textId="77777777" w:rsidR="00216955" w:rsidRPr="00DD7CDF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3677DA0" w14:textId="77777777" w:rsidR="00216955" w:rsidRPr="00DD7CDF" w:rsidRDefault="00216955" w:rsidP="00216955">
            <w:pPr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44B4C66" w14:textId="77777777" w:rsidR="00216955" w:rsidRPr="00DD7CDF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955" w:rsidRPr="00DD7CDF" w14:paraId="1AFC6D77" w14:textId="77777777" w:rsidTr="00216955">
        <w:trPr>
          <w:trHeight w:hRule="exact" w:val="374"/>
        </w:trPr>
        <w:tc>
          <w:tcPr>
            <w:tcW w:w="1980" w:type="dxa"/>
          </w:tcPr>
          <w:p w14:paraId="2CDEDB28" w14:textId="77777777" w:rsidR="00216955" w:rsidRPr="00DD7CDF" w:rsidRDefault="00216955" w:rsidP="00216955">
            <w:pPr>
              <w:tabs>
                <w:tab w:val="left" w:pos="162"/>
                <w:tab w:val="left" w:pos="360"/>
                <w:tab w:val="left" w:pos="720"/>
              </w:tabs>
              <w:ind w:left="-42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1033" w:type="dxa"/>
          </w:tcPr>
          <w:p w14:paraId="7C8A5815" w14:textId="44270CC7" w:rsidR="00216955" w:rsidRPr="00DD7CDF" w:rsidRDefault="002606E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6</w:t>
            </w:r>
            <w:r w:rsidR="001156DB">
              <w:rPr>
                <w:rFonts w:ascii="Angsana New" w:hAnsi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90" w:type="dxa"/>
          </w:tcPr>
          <w:p w14:paraId="62621390" w14:textId="77777777" w:rsidR="00216955" w:rsidRPr="00DD7CDF" w:rsidRDefault="00216955" w:rsidP="0021695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79577EB" w14:textId="70872318" w:rsidR="00216955" w:rsidRPr="00DD7CDF" w:rsidRDefault="002606E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 w:hint="cs"/>
                <w:sz w:val="30"/>
                <w:szCs w:val="30"/>
              </w:rPr>
              <w:t>6</w:t>
            </w:r>
            <w:r w:rsidR="00216955" w:rsidRPr="00DD7CD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606E5">
              <w:rPr>
                <w:rFonts w:ascii="Angsana New" w:hAnsi="Angsana New" w:hint="cs"/>
                <w:sz w:val="30"/>
                <w:szCs w:val="30"/>
              </w:rPr>
              <w:t>500</w:t>
            </w:r>
          </w:p>
        </w:tc>
        <w:tc>
          <w:tcPr>
            <w:tcW w:w="289" w:type="dxa"/>
          </w:tcPr>
          <w:p w14:paraId="6C264ED5" w14:textId="77777777" w:rsidR="00216955" w:rsidRPr="00DD7CDF" w:rsidRDefault="00216955" w:rsidP="0021695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14AB20C4" w14:textId="230D542C" w:rsidR="00216955" w:rsidRPr="00DD7CDF" w:rsidRDefault="001156DB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414BB86" w14:textId="77777777" w:rsidR="00216955" w:rsidRPr="00DD7CDF" w:rsidRDefault="00216955" w:rsidP="00216955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A6ABFA0" w14:textId="57E22512" w:rsidR="00216955" w:rsidRPr="00DD7CDF" w:rsidRDefault="00216955" w:rsidP="0021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C461C96" w14:textId="77777777" w:rsidR="00216955" w:rsidRPr="00DD7CDF" w:rsidRDefault="00216955" w:rsidP="00216955">
            <w:pPr>
              <w:tabs>
                <w:tab w:val="left" w:pos="360"/>
                <w:tab w:val="decimal" w:pos="612"/>
                <w:tab w:val="decimal" w:pos="725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08C3A0EE" w14:textId="4AE17310" w:rsidR="00216955" w:rsidRPr="003A3F59" w:rsidRDefault="002606E5" w:rsidP="00F4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08" w:right="-214"/>
              <w:jc w:val="both"/>
              <w:rPr>
                <w:rFonts w:ascii="Angsana New" w:hAnsi="Angsana New" w:cs="Browallia New"/>
                <w:sz w:val="30"/>
                <w:szCs w:val="38"/>
              </w:rPr>
            </w:pPr>
            <w:r w:rsidRPr="002606E5">
              <w:rPr>
                <w:rFonts w:ascii="Angsana New" w:hAnsi="Angsana New" w:cs="Browallia New"/>
                <w:sz w:val="30"/>
                <w:szCs w:val="38"/>
              </w:rPr>
              <w:t>3</w:t>
            </w:r>
            <w:r w:rsidR="001156DB">
              <w:rPr>
                <w:rFonts w:ascii="Angsana New" w:hAnsi="Angsana New" w:cs="Browallia New"/>
                <w:sz w:val="30"/>
                <w:szCs w:val="38"/>
              </w:rPr>
              <w:t>.</w:t>
            </w:r>
            <w:r w:rsidRPr="002606E5">
              <w:rPr>
                <w:rFonts w:ascii="Angsana New" w:hAnsi="Angsana New" w:cs="Browallia New"/>
                <w:sz w:val="30"/>
                <w:szCs w:val="38"/>
              </w:rPr>
              <w:t>62</w:t>
            </w:r>
          </w:p>
        </w:tc>
        <w:tc>
          <w:tcPr>
            <w:tcW w:w="265" w:type="dxa"/>
          </w:tcPr>
          <w:p w14:paraId="5401764B" w14:textId="77777777" w:rsidR="00216955" w:rsidRPr="00DD7CDF" w:rsidRDefault="00216955" w:rsidP="00216955">
            <w:pPr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723FF0D" w14:textId="199072AC" w:rsidR="00216955" w:rsidRPr="00DD7CDF" w:rsidRDefault="002606E5" w:rsidP="00F4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left="-108" w:right="-2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 w:hint="cs"/>
                <w:sz w:val="30"/>
                <w:szCs w:val="30"/>
              </w:rPr>
              <w:t>3</w:t>
            </w:r>
            <w:r w:rsidR="00216955" w:rsidRPr="00DD7CD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606E5">
              <w:rPr>
                <w:rFonts w:ascii="Angsana New" w:hAnsi="Angsana New" w:hint="cs"/>
                <w:sz w:val="30"/>
                <w:szCs w:val="30"/>
              </w:rPr>
              <w:t>85</w:t>
            </w:r>
          </w:p>
        </w:tc>
      </w:tr>
    </w:tbl>
    <w:p w14:paraId="61003C9B" w14:textId="77777777" w:rsidR="00F271AD" w:rsidRPr="00DD7CDF" w:rsidRDefault="00F271AD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77"/>
        <w:rPr>
          <w:rFonts w:ascii="Angsana New" w:hAnsi="Angsana New" w:cs="Angsana New"/>
          <w:spacing w:val="-6"/>
          <w:sz w:val="30"/>
          <w:szCs w:val="30"/>
        </w:rPr>
      </w:pPr>
    </w:p>
    <w:p w14:paraId="24F05245" w14:textId="77777777" w:rsidR="00C627B4" w:rsidRDefault="00C62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8ACC8DB" w14:textId="12A7C08B" w:rsidR="007C743A" w:rsidRPr="00DD7CDF" w:rsidRDefault="002606E5" w:rsidP="000429AC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54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016042" w:rsidRPr="00DD7CDF">
        <w:rPr>
          <w:rFonts w:ascii="Angsana New" w:hAnsi="Angsana New" w:cs="Angsana New"/>
          <w:b/>
          <w:b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sz w:val="30"/>
          <w:szCs w:val="30"/>
        </w:rPr>
        <w:t>4</w:t>
      </w:r>
      <w:r w:rsidR="00942B32" w:rsidRPr="00DD7CD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42B32" w:rsidRPr="00DD7CD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0549B" w:rsidRPr="00DD7CDF">
        <w:rPr>
          <w:rFonts w:ascii="Angsana New" w:hAnsi="Angsana New" w:cs="Angsana New"/>
          <w:b/>
          <w:bCs/>
          <w:sz w:val="30"/>
          <w:szCs w:val="30"/>
          <w:cs/>
        </w:rPr>
        <w:t>ค่าตอบแทนผู้บริหารที่สำคัญ</w:t>
      </w:r>
    </w:p>
    <w:p w14:paraId="07A24444" w14:textId="77777777" w:rsidR="007C743A" w:rsidRPr="00DD7CDF" w:rsidRDefault="007C743A" w:rsidP="000429AC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547"/>
        <w:jc w:val="both"/>
        <w:rPr>
          <w:rFonts w:ascii="Angsana New" w:hAnsi="Angsana New" w:cs="Angsana New"/>
          <w:color w:val="000000"/>
          <w:sz w:val="22"/>
          <w:szCs w:val="22"/>
        </w:rPr>
      </w:pPr>
    </w:p>
    <w:p w14:paraId="77219BD9" w14:textId="77777777" w:rsidR="001D21FC" w:rsidRPr="00DD7CDF" w:rsidRDefault="009807EE" w:rsidP="00F951C9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108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ค่าตอบแทนผู้บริหารที่สำคัญประกอบด้วย</w:t>
      </w:r>
    </w:p>
    <w:p w14:paraId="5F64C80B" w14:textId="77777777" w:rsidR="00BC6D6D" w:rsidRPr="000E42DF" w:rsidRDefault="00BC6D6D" w:rsidP="000E42DF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108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23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4674"/>
        <w:gridCol w:w="999"/>
        <w:gridCol w:w="270"/>
        <w:gridCol w:w="954"/>
        <w:gridCol w:w="270"/>
        <w:gridCol w:w="981"/>
        <w:gridCol w:w="270"/>
        <w:gridCol w:w="1005"/>
      </w:tblGrid>
      <w:tr w:rsidR="000E42DF" w:rsidRPr="000E42DF" w14:paraId="7EAC446E" w14:textId="77777777" w:rsidTr="000E42DF">
        <w:trPr>
          <w:trHeight w:hRule="exact" w:val="360"/>
        </w:trPr>
        <w:tc>
          <w:tcPr>
            <w:tcW w:w="4674" w:type="dxa"/>
          </w:tcPr>
          <w:p w14:paraId="7CD84A7D" w14:textId="77777777" w:rsidR="000E42DF" w:rsidRPr="000E42DF" w:rsidRDefault="000E42DF" w:rsidP="000E42DF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3" w:type="dxa"/>
            <w:gridSpan w:val="3"/>
          </w:tcPr>
          <w:p w14:paraId="10AEAA81" w14:textId="77777777" w:rsidR="000E42DF" w:rsidRPr="000E42DF" w:rsidRDefault="000E42DF" w:rsidP="000E42D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FCB8A" w14:textId="77777777" w:rsidR="000E42DF" w:rsidRPr="000E42DF" w:rsidRDefault="000E42DF" w:rsidP="000E42D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6" w:type="dxa"/>
            <w:gridSpan w:val="3"/>
            <w:hideMark/>
          </w:tcPr>
          <w:p w14:paraId="19C03B36" w14:textId="77777777" w:rsidR="000E42DF" w:rsidRPr="000E42DF" w:rsidRDefault="000E42DF" w:rsidP="000E42DF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E42DF" w:rsidRPr="000E42DF" w14:paraId="38E76E50" w14:textId="77777777" w:rsidTr="000E42DF">
        <w:trPr>
          <w:trHeight w:hRule="exact" w:val="360"/>
        </w:trPr>
        <w:tc>
          <w:tcPr>
            <w:tcW w:w="4674" w:type="dxa"/>
          </w:tcPr>
          <w:p w14:paraId="31CA2A8B" w14:textId="77777777" w:rsidR="000E42DF" w:rsidRPr="000E42DF" w:rsidRDefault="000E42DF" w:rsidP="000E42DF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CEF6A1" w14:textId="77777777" w:rsidR="000E42DF" w:rsidRPr="000E42DF" w:rsidRDefault="000E42DF" w:rsidP="000E42D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D85A0D" w14:textId="77777777" w:rsidR="000E42DF" w:rsidRPr="000E42DF" w:rsidRDefault="000E42DF" w:rsidP="000E42D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037D36" w14:textId="77777777" w:rsidR="000E42DF" w:rsidRPr="000E42DF" w:rsidRDefault="000E42DF" w:rsidP="000E42D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42DF" w:rsidRPr="000E42DF" w14:paraId="3B18A1CA" w14:textId="77777777" w:rsidTr="000E42DF">
        <w:trPr>
          <w:trHeight w:hRule="exact" w:val="360"/>
        </w:trPr>
        <w:tc>
          <w:tcPr>
            <w:tcW w:w="4674" w:type="dxa"/>
          </w:tcPr>
          <w:p w14:paraId="217FC9E8" w14:textId="77777777" w:rsidR="000E42DF" w:rsidRPr="000E42DF" w:rsidRDefault="000E42DF" w:rsidP="000E42DF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7190C3" w14:textId="3DEB3B38" w:rsidR="000E42DF" w:rsidRPr="000E42DF" w:rsidRDefault="002606E5" w:rsidP="000E42DF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5CB6D9F" w14:textId="77777777" w:rsidR="000E42DF" w:rsidRPr="000E42DF" w:rsidRDefault="000E42DF" w:rsidP="000E42DF">
            <w:pPr>
              <w:spacing w:line="240" w:lineRule="auto"/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92C01" w14:textId="64CFC64C" w:rsidR="000E42DF" w:rsidRPr="000E42DF" w:rsidRDefault="002606E5" w:rsidP="000E42DF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459E188" w14:textId="77777777" w:rsidR="000E42DF" w:rsidRPr="000E42DF" w:rsidRDefault="000E42DF" w:rsidP="000E42DF">
            <w:pPr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2DD69A" w14:textId="56893B90" w:rsidR="000E42DF" w:rsidRPr="000E42DF" w:rsidRDefault="002606E5" w:rsidP="000E42DF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48EB4A1" w14:textId="77777777" w:rsidR="000E42DF" w:rsidRPr="000E42DF" w:rsidRDefault="000E42DF" w:rsidP="000E42DF">
            <w:pPr>
              <w:spacing w:line="240" w:lineRule="auto"/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4406E" w14:textId="5C6A597E" w:rsidR="000E42DF" w:rsidRPr="000E42DF" w:rsidRDefault="002606E5" w:rsidP="000E42DF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0E42DF" w:rsidRPr="000E42DF" w14:paraId="79FFFDE9" w14:textId="77777777" w:rsidTr="000E42DF">
        <w:trPr>
          <w:trHeight w:hRule="exact" w:val="390"/>
        </w:trPr>
        <w:tc>
          <w:tcPr>
            <w:tcW w:w="4674" w:type="dxa"/>
            <w:hideMark/>
          </w:tcPr>
          <w:p w14:paraId="3B039674" w14:textId="21C1AD9B" w:rsidR="000E42DF" w:rsidRPr="000E42DF" w:rsidRDefault="000E42DF" w:rsidP="000E42DF">
            <w:pPr>
              <w:tabs>
                <w:tab w:val="clear" w:pos="454"/>
              </w:tabs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606E5" w:rsidRPr="002606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9" w:type="dxa"/>
          </w:tcPr>
          <w:p w14:paraId="13AFB257" w14:textId="77777777" w:rsidR="000E42DF" w:rsidRPr="000E42DF" w:rsidRDefault="000E42DF" w:rsidP="000E42D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9710C" w14:textId="77777777" w:rsidR="000E42DF" w:rsidRPr="000E42DF" w:rsidRDefault="000E42DF" w:rsidP="000E42D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052B11A" w14:textId="77777777" w:rsidR="000E42DF" w:rsidRPr="000E42DF" w:rsidRDefault="000E42DF" w:rsidP="000E42D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6100D2" w14:textId="77777777" w:rsidR="000E42DF" w:rsidRPr="000E42DF" w:rsidRDefault="000E42DF" w:rsidP="000E42D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76951FB" w14:textId="77777777" w:rsidR="000E42DF" w:rsidRPr="000E42DF" w:rsidRDefault="000E42DF" w:rsidP="000E42D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ACDEB" w14:textId="77777777" w:rsidR="000E42DF" w:rsidRPr="000E42DF" w:rsidRDefault="000E42DF" w:rsidP="000E42D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83A9200" w14:textId="77777777" w:rsidR="000E42DF" w:rsidRPr="000E42DF" w:rsidRDefault="000E42DF" w:rsidP="000E42D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2DF" w:rsidRPr="000E42DF" w14:paraId="572084F9" w14:textId="77777777" w:rsidTr="000E42DF">
        <w:trPr>
          <w:trHeight w:hRule="exact" w:val="360"/>
        </w:trPr>
        <w:tc>
          <w:tcPr>
            <w:tcW w:w="4674" w:type="dxa"/>
            <w:hideMark/>
          </w:tcPr>
          <w:p w14:paraId="6CBCD3D8" w14:textId="77777777" w:rsidR="000E42DF" w:rsidRPr="000E42DF" w:rsidRDefault="000E42DF" w:rsidP="000E42DF">
            <w:pPr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9" w:type="dxa"/>
          </w:tcPr>
          <w:p w14:paraId="2317FD95" w14:textId="098C5E50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14:paraId="6A67F732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hideMark/>
          </w:tcPr>
          <w:p w14:paraId="3183309A" w14:textId="06D9D392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311</w:t>
            </w:r>
          </w:p>
        </w:tc>
        <w:tc>
          <w:tcPr>
            <w:tcW w:w="270" w:type="dxa"/>
          </w:tcPr>
          <w:p w14:paraId="10EC4BF4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42A9878" w14:textId="3721E57A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012822B7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hideMark/>
          </w:tcPr>
          <w:p w14:paraId="7BC88844" w14:textId="5F88A3A9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40</w:t>
            </w:r>
          </w:p>
        </w:tc>
      </w:tr>
      <w:tr w:rsidR="000E42DF" w:rsidRPr="000E42DF" w14:paraId="79AA4A07" w14:textId="77777777" w:rsidTr="000E42DF">
        <w:trPr>
          <w:trHeight w:hRule="exact" w:val="360"/>
        </w:trPr>
        <w:tc>
          <w:tcPr>
            <w:tcW w:w="4674" w:type="dxa"/>
            <w:hideMark/>
          </w:tcPr>
          <w:p w14:paraId="159A3BF8" w14:textId="77777777" w:rsidR="000E42DF" w:rsidRPr="000E42DF" w:rsidRDefault="000E42DF" w:rsidP="000E42DF">
            <w:pPr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</w:tcPr>
          <w:p w14:paraId="58FB6811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43F40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C8B4361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4C4DF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D215050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2FAD5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1D2D9B44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2DF" w:rsidRPr="000E42DF" w14:paraId="1372493F" w14:textId="77777777" w:rsidTr="000E42DF">
        <w:trPr>
          <w:trHeight w:hRule="exact" w:val="360"/>
        </w:trPr>
        <w:tc>
          <w:tcPr>
            <w:tcW w:w="4674" w:type="dxa"/>
            <w:hideMark/>
          </w:tcPr>
          <w:p w14:paraId="14E6F5F1" w14:textId="77777777" w:rsidR="000E42DF" w:rsidRPr="000E42DF" w:rsidRDefault="000E42DF" w:rsidP="000E42DF">
            <w:pPr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ภายใต้โครงการผลประโยชน์</w:t>
            </w:r>
          </w:p>
        </w:tc>
        <w:tc>
          <w:tcPr>
            <w:tcW w:w="999" w:type="dxa"/>
          </w:tcPr>
          <w:p w14:paraId="7B75DAB7" w14:textId="2A01BB8A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49936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0F869AD7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EE513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CD6E1DF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A3E4ED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C924BC9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2DF" w:rsidRPr="000E42DF" w14:paraId="5D106F30" w14:textId="77777777" w:rsidTr="000E42DF">
        <w:trPr>
          <w:trHeight w:hRule="exact" w:val="360"/>
        </w:trPr>
        <w:tc>
          <w:tcPr>
            <w:tcW w:w="4674" w:type="dxa"/>
            <w:hideMark/>
          </w:tcPr>
          <w:p w14:paraId="2270A6AB" w14:textId="77777777" w:rsidR="000E42DF" w:rsidRPr="000E42DF" w:rsidRDefault="000E42DF" w:rsidP="000E42DF">
            <w:pPr>
              <w:tabs>
                <w:tab w:val="left" w:pos="1152"/>
              </w:tabs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พนักงานที่กำหนดไว้</w:t>
            </w:r>
          </w:p>
        </w:tc>
        <w:tc>
          <w:tcPr>
            <w:tcW w:w="999" w:type="dxa"/>
          </w:tcPr>
          <w:p w14:paraId="56B6AB1D" w14:textId="25406D1B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8CF4BD5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hideMark/>
          </w:tcPr>
          <w:p w14:paraId="039CEB1F" w14:textId="66A78427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35F4B557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7DDA379" w14:textId="6184E95E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CD51CC4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hideMark/>
          </w:tcPr>
          <w:p w14:paraId="76BD73CD" w14:textId="29E8A902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11</w:t>
            </w:r>
          </w:p>
        </w:tc>
      </w:tr>
      <w:tr w:rsidR="000E42DF" w:rsidRPr="000E42DF" w14:paraId="44AAABA2" w14:textId="77777777" w:rsidTr="000E42DF">
        <w:trPr>
          <w:trHeight w:hRule="exact" w:val="360"/>
        </w:trPr>
        <w:tc>
          <w:tcPr>
            <w:tcW w:w="4674" w:type="dxa"/>
            <w:hideMark/>
          </w:tcPr>
          <w:p w14:paraId="5A867E0B" w14:textId="77777777" w:rsidR="000E42DF" w:rsidRPr="000E42DF" w:rsidRDefault="000E42DF" w:rsidP="000E42DF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</w:rPr>
            </w:pPr>
            <w:r w:rsidRPr="000E42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E64A1" w14:textId="4ED9391B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7B875F42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5E610A" w14:textId="7E159BE6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70" w:type="dxa"/>
          </w:tcPr>
          <w:p w14:paraId="26BD6C10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77AD4" w14:textId="25579FE8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0A5FE8C4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716133" w14:textId="705D4822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51</w:t>
            </w:r>
          </w:p>
        </w:tc>
      </w:tr>
      <w:tr w:rsidR="000E42DF" w:rsidRPr="000E42DF" w14:paraId="3CC46B8D" w14:textId="77777777" w:rsidTr="000E42DF">
        <w:trPr>
          <w:trHeight w:hRule="exact" w:val="144"/>
        </w:trPr>
        <w:tc>
          <w:tcPr>
            <w:tcW w:w="4674" w:type="dxa"/>
          </w:tcPr>
          <w:p w14:paraId="628731FA" w14:textId="77777777" w:rsidR="000E42DF" w:rsidRPr="000E42DF" w:rsidRDefault="000E42DF" w:rsidP="000E42DF">
            <w:pPr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</w:tcPr>
          <w:p w14:paraId="779532A3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C489DB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BE96D19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0B506B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3E18E7C5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054AB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423D17BC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2DF" w:rsidRPr="000E42DF" w14:paraId="4B093F96" w14:textId="77777777" w:rsidTr="000E42DF">
        <w:trPr>
          <w:trHeight w:hRule="exact" w:val="389"/>
        </w:trPr>
        <w:tc>
          <w:tcPr>
            <w:tcW w:w="4674" w:type="dxa"/>
            <w:hideMark/>
          </w:tcPr>
          <w:p w14:paraId="565EDB69" w14:textId="2CD33889" w:rsidR="000E42DF" w:rsidRPr="000E42DF" w:rsidRDefault="000E42DF" w:rsidP="000E42DF">
            <w:pPr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2606E5" w:rsidRPr="002606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9" w:type="dxa"/>
          </w:tcPr>
          <w:p w14:paraId="10142729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F0577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56F1A190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FEA8E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1" w:type="dxa"/>
          </w:tcPr>
          <w:p w14:paraId="596609E0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5AA5F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1AB5C9BE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E42DF" w:rsidRPr="000E42DF" w14:paraId="5CE9A98D" w14:textId="77777777" w:rsidTr="000E42DF">
        <w:trPr>
          <w:trHeight w:hRule="exact" w:val="360"/>
        </w:trPr>
        <w:tc>
          <w:tcPr>
            <w:tcW w:w="4674" w:type="dxa"/>
            <w:hideMark/>
          </w:tcPr>
          <w:p w14:paraId="3CD934DC" w14:textId="77777777" w:rsidR="000E42DF" w:rsidRPr="000E42DF" w:rsidRDefault="000E42DF" w:rsidP="000E42DF">
            <w:pPr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9" w:type="dxa"/>
          </w:tcPr>
          <w:p w14:paraId="73CDADD1" w14:textId="3CBAB8FC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34921939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hideMark/>
          </w:tcPr>
          <w:p w14:paraId="63DE6191" w14:textId="4EE0786A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6551EAEA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2ADFAC9" w14:textId="67D2A5CB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377ABA73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hideMark/>
          </w:tcPr>
          <w:p w14:paraId="7A4FA7EA" w14:textId="602B79EC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74</w:t>
            </w:r>
          </w:p>
        </w:tc>
      </w:tr>
      <w:tr w:rsidR="000E42DF" w:rsidRPr="000E42DF" w14:paraId="68C13442" w14:textId="77777777" w:rsidTr="000E42DF">
        <w:trPr>
          <w:trHeight w:hRule="exact" w:val="360"/>
        </w:trPr>
        <w:tc>
          <w:tcPr>
            <w:tcW w:w="4674" w:type="dxa"/>
            <w:hideMark/>
          </w:tcPr>
          <w:p w14:paraId="0B1A75A5" w14:textId="77777777" w:rsidR="000E42DF" w:rsidRPr="000E42DF" w:rsidRDefault="000E42DF" w:rsidP="000E42DF">
            <w:pPr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</w:tcPr>
          <w:p w14:paraId="111FF23E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CE9F3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BC7D64F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57608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13DE8DF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1B964B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0618892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2DF" w:rsidRPr="000E42DF" w14:paraId="5A1B28A2" w14:textId="77777777" w:rsidTr="000E42DF">
        <w:trPr>
          <w:trHeight w:hRule="exact" w:val="360"/>
        </w:trPr>
        <w:tc>
          <w:tcPr>
            <w:tcW w:w="4674" w:type="dxa"/>
            <w:hideMark/>
          </w:tcPr>
          <w:p w14:paraId="56FEC57B" w14:textId="77777777" w:rsidR="000E42DF" w:rsidRPr="000E42DF" w:rsidRDefault="000E42DF" w:rsidP="000E42DF">
            <w:pPr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ภายใต้โครงการผลประโยชน์</w:t>
            </w:r>
          </w:p>
        </w:tc>
        <w:tc>
          <w:tcPr>
            <w:tcW w:w="999" w:type="dxa"/>
          </w:tcPr>
          <w:p w14:paraId="06EAE30B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4CAEC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4B9CD33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01F4F8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11FA6F6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4EF2E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36879F4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2DF" w:rsidRPr="000E42DF" w14:paraId="74185A07" w14:textId="77777777" w:rsidTr="000E42DF">
        <w:trPr>
          <w:trHeight w:hRule="exact" w:val="360"/>
        </w:trPr>
        <w:tc>
          <w:tcPr>
            <w:tcW w:w="4674" w:type="dxa"/>
            <w:hideMark/>
          </w:tcPr>
          <w:p w14:paraId="5EF2A205" w14:textId="77777777" w:rsidR="000E42DF" w:rsidRPr="000E42DF" w:rsidRDefault="000E42DF" w:rsidP="000E42DF">
            <w:pPr>
              <w:tabs>
                <w:tab w:val="left" w:pos="1152"/>
              </w:tabs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พนักงานที่กำหนดไว้</w:t>
            </w:r>
          </w:p>
        </w:tc>
        <w:tc>
          <w:tcPr>
            <w:tcW w:w="999" w:type="dxa"/>
          </w:tcPr>
          <w:p w14:paraId="1D3E8B7C" w14:textId="4D3F5842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379DC95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hideMark/>
          </w:tcPr>
          <w:p w14:paraId="750FED02" w14:textId="21672665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7F045E5C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5A4DA58" w14:textId="5EAF680B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059439B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hideMark/>
          </w:tcPr>
          <w:p w14:paraId="7B83386B" w14:textId="094C8611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12</w:t>
            </w:r>
          </w:p>
        </w:tc>
      </w:tr>
      <w:tr w:rsidR="000E42DF" w:rsidRPr="000E42DF" w14:paraId="6E4B8577" w14:textId="77777777" w:rsidTr="000E42DF">
        <w:trPr>
          <w:trHeight w:hRule="exact" w:val="360"/>
        </w:trPr>
        <w:tc>
          <w:tcPr>
            <w:tcW w:w="4674" w:type="dxa"/>
            <w:hideMark/>
          </w:tcPr>
          <w:p w14:paraId="6542C231" w14:textId="77777777" w:rsidR="000E42DF" w:rsidRPr="000E42DF" w:rsidRDefault="000E42DF" w:rsidP="000E42DF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</w:rPr>
            </w:pPr>
            <w:r w:rsidRPr="000E42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0B12F" w14:textId="24D505E7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7A3A3AAD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6EA008D" w14:textId="09AEA262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270" w:type="dxa"/>
          </w:tcPr>
          <w:p w14:paraId="7A23E4E1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08CC4" w14:textId="0E167313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6BF50CF3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FEA6A3" w14:textId="75BA633F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86</w:t>
            </w:r>
          </w:p>
        </w:tc>
      </w:tr>
      <w:tr w:rsidR="000E42DF" w:rsidRPr="000E42DF" w14:paraId="2D2F6337" w14:textId="77777777" w:rsidTr="000E42DF">
        <w:trPr>
          <w:trHeight w:hRule="exact" w:val="144"/>
        </w:trPr>
        <w:tc>
          <w:tcPr>
            <w:tcW w:w="4674" w:type="dxa"/>
          </w:tcPr>
          <w:p w14:paraId="624C26A8" w14:textId="77777777" w:rsidR="000E42DF" w:rsidRPr="000E42DF" w:rsidRDefault="000E42DF" w:rsidP="000E42DF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999" w:type="dxa"/>
          </w:tcPr>
          <w:p w14:paraId="1E73E1C3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A8AA70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</w:tcPr>
          <w:p w14:paraId="079F7829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D17ED6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7EFB8538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2BF5D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3FE41CBD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E42DF" w:rsidRPr="000E42DF" w14:paraId="1D5171E6" w14:textId="77777777" w:rsidTr="000E42DF">
        <w:tc>
          <w:tcPr>
            <w:tcW w:w="4674" w:type="dxa"/>
            <w:hideMark/>
          </w:tcPr>
          <w:p w14:paraId="0DFE05AE" w14:textId="5155AFD2" w:rsidR="000E42DF" w:rsidRPr="000E42DF" w:rsidRDefault="000E42DF" w:rsidP="000E42DF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="002606E5" w:rsidRPr="002606E5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30</w:t>
            </w: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999" w:type="dxa"/>
          </w:tcPr>
          <w:p w14:paraId="652CAFBD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5EC318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</w:tcPr>
          <w:p w14:paraId="146F5CF8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E4347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4877C293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705BB1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327A6A6C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E42DF" w:rsidRPr="000E42DF" w14:paraId="5C17254A" w14:textId="77777777" w:rsidTr="000E42DF">
        <w:tc>
          <w:tcPr>
            <w:tcW w:w="4674" w:type="dxa"/>
          </w:tcPr>
          <w:p w14:paraId="588B5507" w14:textId="77777777" w:rsidR="000E42DF" w:rsidRPr="000E42DF" w:rsidRDefault="000E42DF" w:rsidP="000E42DF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E42DF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999" w:type="dxa"/>
          </w:tcPr>
          <w:p w14:paraId="7449CA87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B86D7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</w:tcPr>
          <w:p w14:paraId="5FA0D23A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DD908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236BD935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87CCC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5858A74D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E42DF" w:rsidRPr="000E42DF" w14:paraId="6285FDD7" w14:textId="77777777" w:rsidTr="000E42DF">
        <w:tc>
          <w:tcPr>
            <w:tcW w:w="4674" w:type="dxa"/>
            <w:hideMark/>
          </w:tcPr>
          <w:p w14:paraId="7EFE6C6F" w14:textId="77777777" w:rsidR="000E42DF" w:rsidRPr="000E42DF" w:rsidRDefault="000E42DF" w:rsidP="000E42DF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lang w:val="en-US"/>
              </w:rPr>
            </w:pPr>
            <w:r w:rsidRPr="000E42DF">
              <w:rPr>
                <w:rFonts w:ascii="Angsana New" w:hAnsi="Angsana New" w:cs="Angsana New" w:hint="cs"/>
                <w:cs/>
                <w:lang w:val="en-US"/>
              </w:rPr>
              <w:t xml:space="preserve">  ผลประโยชน์พนักงาน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2D564" w14:textId="017740D4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14:paraId="79110290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9C5915" w14:textId="2DD0265E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421</w:t>
            </w:r>
          </w:p>
        </w:tc>
        <w:tc>
          <w:tcPr>
            <w:tcW w:w="270" w:type="dxa"/>
          </w:tcPr>
          <w:p w14:paraId="351248EE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4A52F" w14:textId="2F5DF2E9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10C1C3EF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8662B7" w14:textId="2A46FC04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93</w:t>
            </w:r>
          </w:p>
        </w:tc>
      </w:tr>
      <w:tr w:rsidR="000E42DF" w:rsidRPr="000E42DF" w14:paraId="325925D3" w14:textId="77777777" w:rsidTr="000E42DF">
        <w:tc>
          <w:tcPr>
            <w:tcW w:w="4674" w:type="dxa"/>
            <w:hideMark/>
          </w:tcPr>
          <w:p w14:paraId="49680895" w14:textId="77777777" w:rsidR="000E42DF" w:rsidRPr="000E42DF" w:rsidRDefault="000E42DF" w:rsidP="000E42DF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lang w:val="en-US"/>
              </w:rPr>
            </w:pPr>
            <w:r w:rsidRPr="000E42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E100D" w14:textId="05C78224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14:paraId="175A86FC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F9373C" w14:textId="6DAA35DA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70" w:type="dxa"/>
          </w:tcPr>
          <w:p w14:paraId="21C8A96D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89004" w14:textId="0BBDB2F5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0B59C5FE" w14:textId="77777777" w:rsidR="000E42DF" w:rsidRPr="000E42DF" w:rsidRDefault="000E42DF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0D6144" w14:textId="63495CD1" w:rsidR="000E42DF" w:rsidRPr="000E42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93</w:t>
            </w:r>
          </w:p>
        </w:tc>
      </w:tr>
    </w:tbl>
    <w:p w14:paraId="14B8881A" w14:textId="3290F344" w:rsidR="00B0659C" w:rsidRDefault="00B0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BE6C460" w14:textId="77777777" w:rsidR="009326AC" w:rsidRDefault="00932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D6E2C7A" w14:textId="27B6253E" w:rsidR="0080549B" w:rsidRPr="00DD7CDF" w:rsidRDefault="002606E5" w:rsidP="000429AC">
      <w:pPr>
        <w:tabs>
          <w:tab w:val="left" w:pos="540"/>
          <w:tab w:val="left" w:pos="1080"/>
        </w:tabs>
        <w:ind w:firstLine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80549B" w:rsidRPr="00DD7CDF">
        <w:rPr>
          <w:rFonts w:ascii="Angsana New" w:hAnsi="Angsana New" w:cs="Angsana New"/>
          <w:b/>
          <w:b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sz w:val="30"/>
          <w:szCs w:val="30"/>
        </w:rPr>
        <w:t>5</w:t>
      </w:r>
      <w:r w:rsidR="0080549B" w:rsidRPr="00DD7CD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0549B" w:rsidRPr="00DD7CD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41A0F" w:rsidRPr="00DD7CDF">
        <w:rPr>
          <w:rFonts w:ascii="Angsana New" w:hAnsi="Angsana New" w:cs="Angsana New"/>
          <w:b/>
          <w:bCs/>
          <w:sz w:val="30"/>
          <w:szCs w:val="30"/>
        </w:rPr>
        <w:tab/>
      </w:r>
      <w:r w:rsidR="0080549B" w:rsidRPr="00DD7CDF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56AD0881" w14:textId="77777777" w:rsidR="00936551" w:rsidRPr="00DD7CDF" w:rsidRDefault="00936551" w:rsidP="000429AC">
      <w:pPr>
        <w:tabs>
          <w:tab w:val="left" w:pos="540"/>
          <w:tab w:val="left" w:pos="1080"/>
        </w:tabs>
        <w:ind w:firstLine="54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72C21F1" w14:textId="4154AC2E" w:rsidR="00C65DB3" w:rsidRPr="00EB202A" w:rsidRDefault="0080549B" w:rsidP="000429AC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EB202A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กลุ่มบริษัทมีภาระผูกพันกับบุคคลหรือกิจการ</w:t>
      </w:r>
      <w:r w:rsidR="00A04549" w:rsidRPr="00EB202A">
        <w:rPr>
          <w:rFonts w:ascii="Angsana New" w:hAnsi="Angsana New" w:cs="Angsana New"/>
          <w:spacing w:val="-2"/>
          <w:sz w:val="30"/>
          <w:szCs w:val="30"/>
          <w:cs/>
        </w:rPr>
        <w:t xml:space="preserve">ที่เกี่ยวข้องกัน ณ วันที่ 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30</w:t>
      </w:r>
      <w:r w:rsidR="000E42DF" w:rsidRPr="007B685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มิถุนายน 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2563</w:t>
      </w:r>
      <w:r w:rsidR="00E0569B" w:rsidRPr="00EB202A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31</w:t>
      </w:r>
      <w:r w:rsidR="00E0569B" w:rsidRPr="00EB202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0569B" w:rsidRPr="00EB202A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2562</w:t>
      </w:r>
      <w:r w:rsidR="00E0569B" w:rsidRPr="00EB20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202A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71ED2B32" w14:textId="1F085BF6" w:rsidR="000E42DF" w:rsidRDefault="000E4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55C34FCD" w14:textId="12AC2AA8" w:rsidR="0080549B" w:rsidRPr="00DD7CDF" w:rsidRDefault="0080549B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77777777" w:rsidR="00075854" w:rsidRPr="00DD7CDF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4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018"/>
        <w:gridCol w:w="270"/>
        <w:gridCol w:w="1080"/>
        <w:gridCol w:w="270"/>
        <w:gridCol w:w="990"/>
        <w:gridCol w:w="270"/>
        <w:gridCol w:w="1080"/>
      </w:tblGrid>
      <w:tr w:rsidR="0080549B" w:rsidRPr="00DD7CDF" w14:paraId="3C18417A" w14:textId="77777777" w:rsidTr="00963EB6">
        <w:trPr>
          <w:trHeight w:hRule="exact" w:val="374"/>
        </w:trPr>
        <w:tc>
          <w:tcPr>
            <w:tcW w:w="4500" w:type="dxa"/>
          </w:tcPr>
          <w:p w14:paraId="6B338C00" w14:textId="77777777" w:rsidR="0080549B" w:rsidRPr="00DD7CDF" w:rsidRDefault="0080549B" w:rsidP="000429AC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14:paraId="338ED5E9" w14:textId="77777777" w:rsidR="0080549B" w:rsidRPr="00DD7CDF" w:rsidRDefault="0080549B" w:rsidP="000429AC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11381" w14:textId="77777777" w:rsidR="0080549B" w:rsidRPr="00DD7CDF" w:rsidRDefault="0080549B" w:rsidP="000429AC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6945F6C1" w14:textId="77777777" w:rsidR="0080549B" w:rsidRPr="00DD7CDF" w:rsidRDefault="0080549B" w:rsidP="000429AC">
            <w:pPr>
              <w:tabs>
                <w:tab w:val="left" w:pos="54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DD7CDF" w14:paraId="0B576709" w14:textId="77777777" w:rsidTr="006302D1">
        <w:trPr>
          <w:trHeight w:hRule="exact" w:val="374"/>
        </w:trPr>
        <w:tc>
          <w:tcPr>
            <w:tcW w:w="4500" w:type="dxa"/>
          </w:tcPr>
          <w:p w14:paraId="0994A65D" w14:textId="77777777" w:rsidR="0080549B" w:rsidRPr="00DD7CDF" w:rsidRDefault="0080549B" w:rsidP="000429AC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8" w:type="dxa"/>
            <w:gridSpan w:val="3"/>
            <w:tcBorders>
              <w:bottom w:val="single" w:sz="4" w:space="0" w:color="auto"/>
            </w:tcBorders>
          </w:tcPr>
          <w:p w14:paraId="26BEE460" w14:textId="77777777" w:rsidR="0080549B" w:rsidRPr="00DD7CDF" w:rsidRDefault="0080549B" w:rsidP="000429AC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4BFF42" w14:textId="77777777" w:rsidR="0080549B" w:rsidRPr="00DD7CDF" w:rsidRDefault="0080549B" w:rsidP="000429AC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28C4C48" w14:textId="77777777" w:rsidR="0080549B" w:rsidRPr="00DD7CDF" w:rsidRDefault="0080549B" w:rsidP="000429AC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42DF" w:rsidRPr="00DD7CDF" w14:paraId="06401FE1" w14:textId="77777777" w:rsidTr="00CA09E7">
        <w:trPr>
          <w:trHeight w:hRule="exact" w:val="407"/>
        </w:trPr>
        <w:tc>
          <w:tcPr>
            <w:tcW w:w="4500" w:type="dxa"/>
          </w:tcPr>
          <w:p w14:paraId="331887EE" w14:textId="77777777" w:rsidR="000E42DF" w:rsidRPr="00DD7CDF" w:rsidRDefault="000E42DF" w:rsidP="000E42DF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4F239020" w14:textId="04128CB7" w:rsidR="000E42DF" w:rsidRPr="00DD7CDF" w:rsidRDefault="002606E5" w:rsidP="000E42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0E42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E42DF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25CED39" w14:textId="77777777" w:rsidR="000E42DF" w:rsidRPr="00DD7CDF" w:rsidRDefault="000E42DF" w:rsidP="000E42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57620" w14:textId="6310CC4B" w:rsidR="000E42DF" w:rsidRPr="00DD7CDF" w:rsidRDefault="002606E5" w:rsidP="000E42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0E42DF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E42DF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691A257" w14:textId="77777777" w:rsidR="000E42DF" w:rsidRPr="00DD7CDF" w:rsidRDefault="000E42DF" w:rsidP="000E42DF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0D889F" w14:textId="44B81E45" w:rsidR="000E42DF" w:rsidRPr="00DD7CDF" w:rsidRDefault="002606E5" w:rsidP="000E42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0E42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E42DF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E3F0B43" w14:textId="77777777" w:rsidR="000E42DF" w:rsidRPr="00DD7CDF" w:rsidRDefault="000E42DF" w:rsidP="000E42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9FD876" w14:textId="0ED124A3" w:rsidR="000E42DF" w:rsidRPr="00DD7CDF" w:rsidRDefault="002606E5" w:rsidP="000E42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0E42DF"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E42DF" w:rsidRPr="00DD7C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E42DF" w:rsidRPr="00DD7CDF" w14:paraId="5D7D6AE6" w14:textId="77777777" w:rsidTr="003105ED">
        <w:trPr>
          <w:trHeight w:hRule="exact" w:val="407"/>
        </w:trPr>
        <w:tc>
          <w:tcPr>
            <w:tcW w:w="4500" w:type="dxa"/>
          </w:tcPr>
          <w:p w14:paraId="6513BBA0" w14:textId="77777777" w:rsidR="000E42DF" w:rsidRPr="00DD7CDF" w:rsidRDefault="000E42DF" w:rsidP="000E42DF">
            <w:pPr>
              <w:tabs>
                <w:tab w:val="left" w:pos="34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111CE81" w14:textId="00961EEF" w:rsidR="000E42DF" w:rsidRPr="00DD7CDF" w:rsidRDefault="002606E5" w:rsidP="000E42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32BFB7C" w14:textId="77777777" w:rsidR="000E42DF" w:rsidRPr="00DD7CDF" w:rsidRDefault="000E42DF" w:rsidP="000E42D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5BAEF9" w14:textId="5A9EC5CB" w:rsidR="000E42DF" w:rsidRPr="00DD7CDF" w:rsidRDefault="002606E5" w:rsidP="000E42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D5441A7" w14:textId="77777777" w:rsidR="000E42DF" w:rsidRPr="00DD7CDF" w:rsidRDefault="000E42DF" w:rsidP="000E42DF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676A2C" w14:textId="3F84F671" w:rsidR="000E42DF" w:rsidRPr="00DD7CDF" w:rsidRDefault="002606E5" w:rsidP="000E42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E611743" w14:textId="77777777" w:rsidR="000E42DF" w:rsidRPr="00DD7CDF" w:rsidRDefault="000E42DF" w:rsidP="000E42D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C65A28" w14:textId="72C2555C" w:rsidR="000E42DF" w:rsidRPr="00DD7CDF" w:rsidRDefault="002606E5" w:rsidP="000E42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0E42DF" w:rsidRPr="00DD7CDF" w14:paraId="5F2EBF8E" w14:textId="77777777" w:rsidTr="00145748">
        <w:trPr>
          <w:trHeight w:hRule="exact" w:val="374"/>
        </w:trPr>
        <w:tc>
          <w:tcPr>
            <w:tcW w:w="4500" w:type="dxa"/>
          </w:tcPr>
          <w:p w14:paraId="2F7AE680" w14:textId="77777777" w:rsidR="000E42DF" w:rsidRPr="00DD7CDF" w:rsidRDefault="000E42DF" w:rsidP="000E42D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spacing w:line="360" w:lineRule="exact"/>
              <w:ind w:right="-43" w:firstLine="4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018" w:type="dxa"/>
          </w:tcPr>
          <w:p w14:paraId="18E99A63" w14:textId="77777777" w:rsidR="000E42DF" w:rsidRPr="00DD7CDF" w:rsidRDefault="000E42DF" w:rsidP="000E42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4924B" w14:textId="77777777" w:rsidR="000E42DF" w:rsidRPr="00DD7CDF" w:rsidRDefault="000E42DF" w:rsidP="000E42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D2846" w14:textId="77777777" w:rsidR="000E42DF" w:rsidRPr="00DD7CDF" w:rsidRDefault="000E42DF" w:rsidP="000E42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F0E3F" w14:textId="77777777" w:rsidR="000E42DF" w:rsidRPr="00DD7CDF" w:rsidRDefault="000E42DF" w:rsidP="000E42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D27ACC" w14:textId="77777777" w:rsidR="000E42DF" w:rsidRPr="00DD7CDF" w:rsidRDefault="000E42DF" w:rsidP="000E42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DE451" w14:textId="77777777" w:rsidR="000E42DF" w:rsidRPr="00DD7CDF" w:rsidRDefault="000E42DF" w:rsidP="000E42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CA2D0" w14:textId="77777777" w:rsidR="000E42DF" w:rsidRPr="00DD7CDF" w:rsidRDefault="000E42DF" w:rsidP="000E42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2DF" w:rsidRPr="00DD7CDF" w14:paraId="0DB96C20" w14:textId="77777777" w:rsidTr="00145748">
        <w:trPr>
          <w:trHeight w:hRule="exact" w:val="374"/>
        </w:trPr>
        <w:tc>
          <w:tcPr>
            <w:tcW w:w="4500" w:type="dxa"/>
          </w:tcPr>
          <w:p w14:paraId="1F779B0E" w14:textId="041A36D5" w:rsidR="000E42DF" w:rsidRPr="00DD7CDF" w:rsidRDefault="000E42DF" w:rsidP="000E42D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spacing w:line="360" w:lineRule="exact"/>
              <w:ind w:right="-43" w:firstLine="4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ส่วนใหญ่เป็นสัญญาก่อสร้าง</w:t>
            </w:r>
            <w:r w:rsidRPr="002D772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อาคารและ</w:t>
            </w:r>
            <w:r w:rsidRPr="00DD7CD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18" w:type="dxa"/>
          </w:tcPr>
          <w:p w14:paraId="4A843436" w14:textId="77777777" w:rsidR="000E42DF" w:rsidRPr="00DD7CDF" w:rsidRDefault="000E42DF" w:rsidP="000E42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3EA70" w14:textId="77777777" w:rsidR="000E42DF" w:rsidRPr="00DD7CDF" w:rsidRDefault="000E42DF" w:rsidP="000E42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596F6" w14:textId="77777777" w:rsidR="000E42DF" w:rsidRPr="00DD7CDF" w:rsidRDefault="000E42DF" w:rsidP="000E42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D5820" w14:textId="77777777" w:rsidR="000E42DF" w:rsidRPr="00DD7CDF" w:rsidRDefault="000E42DF" w:rsidP="000E42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A87BC" w14:textId="77777777" w:rsidR="000E42DF" w:rsidRPr="00DD7CDF" w:rsidRDefault="000E42DF" w:rsidP="000E42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61568" w14:textId="77777777" w:rsidR="000E42DF" w:rsidRPr="00DD7CDF" w:rsidRDefault="000E42DF" w:rsidP="000E42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01603" w14:textId="77777777" w:rsidR="000E42DF" w:rsidRPr="00DD7CDF" w:rsidRDefault="000E42DF" w:rsidP="000E42DF">
            <w:pPr>
              <w:tabs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2DF" w:rsidRPr="00DD7CDF" w14:paraId="423ABE65" w14:textId="77777777" w:rsidTr="00157A5D">
        <w:trPr>
          <w:trHeight w:hRule="exact" w:val="374"/>
        </w:trPr>
        <w:tc>
          <w:tcPr>
            <w:tcW w:w="4500" w:type="dxa"/>
          </w:tcPr>
          <w:p w14:paraId="1CA58F21" w14:textId="6FDBA601" w:rsidR="000E42DF" w:rsidRPr="00DD7CDF" w:rsidRDefault="000E42DF" w:rsidP="000E42DF">
            <w:pPr>
              <w:pStyle w:val="a"/>
              <w:tabs>
                <w:tab w:val="clear" w:pos="1080"/>
                <w:tab w:val="left" w:pos="234"/>
              </w:tabs>
              <w:spacing w:line="360" w:lineRule="exact"/>
              <w:ind w:right="-43" w:firstLine="408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D7CDF">
              <w:rPr>
                <w:rFonts w:ascii="Angsana New" w:hAnsi="Angsana New" w:cs="Angsana New"/>
                <w:lang w:val="en-US"/>
              </w:rPr>
              <w:t xml:space="preserve">    </w:t>
            </w:r>
            <w:r w:rsidRPr="002D772D">
              <w:rPr>
                <w:rFonts w:ascii="Angsana New" w:hAnsi="Angsana New" w:cs="Angsana New" w:hint="cs"/>
                <w:cs/>
                <w:lang w:val="en-US"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shd w:val="clear" w:color="auto" w:fill="auto"/>
          </w:tcPr>
          <w:p w14:paraId="16709B50" w14:textId="6C228CD6" w:rsidR="000E42DF" w:rsidRPr="00DD7C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60" w:lineRule="exact"/>
              <w:ind w:left="-108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E53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14:paraId="790319FC" w14:textId="77777777" w:rsidR="000E42DF" w:rsidRPr="00DD7CDF" w:rsidRDefault="000E42DF" w:rsidP="000E42DF">
            <w:pPr>
              <w:tabs>
                <w:tab w:val="decimal" w:pos="777"/>
              </w:tabs>
              <w:spacing w:line="36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08D528" w14:textId="2B20950C" w:rsidR="000E42DF" w:rsidRPr="00DD7C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270" w:type="dxa"/>
          </w:tcPr>
          <w:p w14:paraId="78E615B4" w14:textId="77777777" w:rsidR="000E42DF" w:rsidRPr="00DD7CDF" w:rsidRDefault="000E42DF" w:rsidP="000E42DF">
            <w:pPr>
              <w:tabs>
                <w:tab w:val="decimal" w:pos="777"/>
              </w:tabs>
              <w:spacing w:line="36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DDB80BE" w14:textId="0DCCEBAD" w:rsidR="000E42DF" w:rsidRPr="00DD7C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E6D7A8" w14:textId="77777777" w:rsidR="000E42DF" w:rsidRPr="00DD7CDF" w:rsidRDefault="000E42DF" w:rsidP="000E42DF">
            <w:pPr>
              <w:tabs>
                <w:tab w:val="decimal" w:pos="777"/>
              </w:tabs>
              <w:spacing w:line="36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EC31AF" w14:textId="2FAC09F1" w:rsidR="000E42DF" w:rsidRPr="00DD7CDF" w:rsidRDefault="002606E5" w:rsidP="000E4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3968723C" w14:textId="77777777" w:rsidR="002D772D" w:rsidRDefault="002D772D" w:rsidP="000476DF">
      <w:pPr>
        <w:tabs>
          <w:tab w:val="left" w:pos="540"/>
          <w:tab w:val="left" w:pos="1080"/>
        </w:tabs>
        <w:ind w:firstLine="5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A8D2621" w14:textId="039B7C64" w:rsidR="0080549B" w:rsidRPr="00DD7CDF" w:rsidRDefault="002606E5" w:rsidP="000476DF">
      <w:pPr>
        <w:tabs>
          <w:tab w:val="left" w:pos="540"/>
          <w:tab w:val="left" w:pos="1080"/>
        </w:tabs>
        <w:ind w:firstLine="54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sz w:val="30"/>
          <w:szCs w:val="30"/>
        </w:rPr>
        <w:t>5</w:t>
      </w:r>
      <w:r w:rsidR="0080549B" w:rsidRPr="00DD7CDF">
        <w:rPr>
          <w:rFonts w:ascii="Angsana New" w:hAnsi="Angsana New" w:cs="Angsana New"/>
          <w:b/>
          <w:b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sz w:val="30"/>
          <w:szCs w:val="30"/>
        </w:rPr>
        <w:t>6</w:t>
      </w:r>
      <w:r w:rsidR="0080549B" w:rsidRPr="00DD7CD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0549B" w:rsidRPr="00DD7CD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41A0F" w:rsidRPr="00DD7CDF">
        <w:rPr>
          <w:rFonts w:ascii="Angsana New" w:hAnsi="Angsana New" w:cs="Angsana New"/>
          <w:b/>
          <w:bCs/>
          <w:sz w:val="30"/>
          <w:szCs w:val="30"/>
        </w:rPr>
        <w:tab/>
      </w:r>
      <w:r w:rsidR="0080549B" w:rsidRPr="00DD7CDF">
        <w:rPr>
          <w:rFonts w:ascii="Angsana New" w:hAnsi="Angsana New" w:cs="Angsana New"/>
          <w:b/>
          <w:bCs/>
          <w:sz w:val="30"/>
          <w:szCs w:val="30"/>
          <w:cs/>
        </w:rPr>
        <w:t>สัญญาที่สำคัญ</w:t>
      </w:r>
    </w:p>
    <w:p w14:paraId="43FC9ED9" w14:textId="77777777" w:rsidR="006B22F8" w:rsidRPr="00DD7CDF" w:rsidRDefault="006B22F8" w:rsidP="000429AC">
      <w:pPr>
        <w:tabs>
          <w:tab w:val="left" w:pos="540"/>
          <w:tab w:val="left" w:pos="1080"/>
        </w:tabs>
        <w:ind w:firstLine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D66C306" w14:textId="2DAFCE98" w:rsidR="006B22F8" w:rsidRPr="0003305B" w:rsidRDefault="0003305B" w:rsidP="00F73A65">
      <w:pPr>
        <w:tabs>
          <w:tab w:val="left" w:pos="540"/>
          <w:tab w:val="left" w:pos="1080"/>
        </w:tabs>
        <w:ind w:left="108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03305B">
        <w:rPr>
          <w:rFonts w:ascii="Angsana New" w:hAnsi="Angsana New" w:cs="Angsana New" w:hint="cs"/>
          <w:spacing w:val="-4"/>
          <w:sz w:val="30"/>
          <w:szCs w:val="30"/>
          <w:cs/>
        </w:rPr>
        <w:t>สัญญาที่สำคัญกับกิจการที่เกี่ยวข้องกันที่มีการเปลี่ยนแปลง</w:t>
      </w:r>
      <w:r w:rsidR="006C1CED">
        <w:rPr>
          <w:rFonts w:ascii="Angsana New" w:hAnsi="Angsana New" w:cs="Angsana New" w:hint="cs"/>
          <w:spacing w:val="-4"/>
          <w:sz w:val="30"/>
          <w:szCs w:val="30"/>
          <w:cs/>
        </w:rPr>
        <w:t>ใน</w:t>
      </w:r>
      <w:r w:rsidRPr="0003305B">
        <w:rPr>
          <w:rFonts w:ascii="Angsana New" w:hAnsi="Angsana New" w:cs="Angsana New" w:hint="cs"/>
          <w:spacing w:val="-4"/>
          <w:sz w:val="30"/>
          <w:szCs w:val="30"/>
          <w:cs/>
        </w:rPr>
        <w:t>ระหว่างงวด</w:t>
      </w:r>
      <w:r w:rsidR="0051475B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Pr="0003305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เดือนสิ้นสุด </w:t>
      </w:r>
      <w:r w:rsidR="007F5FAE" w:rsidRPr="0003305B">
        <w:rPr>
          <w:rFonts w:ascii="Angsana New" w:hAnsi="Angsana New" w:cs="Angsana New" w:hint="cs"/>
          <w:spacing w:val="-4"/>
          <w:sz w:val="30"/>
          <w:szCs w:val="30"/>
          <w:cs/>
        </w:rPr>
        <w:t>ณ วันที่</w:t>
      </w:r>
      <w:r w:rsidR="006B22F8" w:rsidRPr="0003305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30</w:t>
      </w:r>
      <w:r w:rsidR="0051475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1475B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6B22F8" w:rsidRPr="0003305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2563</w:t>
      </w:r>
      <w:r w:rsidR="001F6BE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A2636">
        <w:rPr>
          <w:rFonts w:ascii="Angsana New" w:hAnsi="Angsana New" w:cs="Angsana New" w:hint="cs"/>
          <w:spacing w:val="-4"/>
          <w:sz w:val="30"/>
          <w:szCs w:val="30"/>
          <w:cs/>
        </w:rPr>
        <w:t>มี</w:t>
      </w:r>
      <w:r w:rsidRPr="0003305B">
        <w:rPr>
          <w:rFonts w:ascii="Angsana New" w:hAnsi="Angsana New" w:cs="Angsana New" w:hint="cs"/>
          <w:spacing w:val="-4"/>
          <w:sz w:val="30"/>
          <w:szCs w:val="30"/>
          <w:cs/>
        </w:rPr>
        <w:t>ดังนี้</w:t>
      </w:r>
    </w:p>
    <w:p w14:paraId="2677536D" w14:textId="2730C590" w:rsidR="009934BF" w:rsidRPr="00C627B4" w:rsidRDefault="00993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b/>
          <w:bCs/>
          <w:i/>
          <w:iCs/>
          <w:sz w:val="24"/>
          <w:szCs w:val="24"/>
        </w:rPr>
      </w:pPr>
    </w:p>
    <w:p w14:paraId="4A5BD3A6" w14:textId="592142AD" w:rsidR="009934BF" w:rsidRPr="00DD7CDF" w:rsidRDefault="002606E5" w:rsidP="009934BF">
      <w:pPr>
        <w:tabs>
          <w:tab w:val="clear" w:pos="907"/>
          <w:tab w:val="left" w:pos="1080"/>
        </w:tabs>
        <w:spacing w:line="240" w:lineRule="auto"/>
        <w:ind w:left="1620" w:hanging="540"/>
        <w:jc w:val="both"/>
        <w:rPr>
          <w:rFonts w:ascii="Angsana New" w:eastAsia="Courier New" w:hAnsi="Angsana New"/>
          <w:b/>
          <w:bCs/>
          <w:i/>
          <w:iCs/>
          <w:sz w:val="30"/>
          <w:szCs w:val="30"/>
        </w:rPr>
      </w:pPr>
      <w:r w:rsidRPr="002606E5">
        <w:rPr>
          <w:rFonts w:ascii="Angsana New" w:eastAsia="Courier New" w:hAnsi="Angsana New"/>
          <w:b/>
          <w:bCs/>
          <w:i/>
          <w:iCs/>
          <w:sz w:val="30"/>
          <w:szCs w:val="30"/>
        </w:rPr>
        <w:t>5</w:t>
      </w:r>
      <w:r w:rsidR="009934BF" w:rsidRPr="00DD7CDF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>6</w:t>
      </w:r>
      <w:r w:rsidR="009934BF" w:rsidRPr="00DD7CDF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eastAsia="Courier New" w:hAnsi="Angsana New"/>
          <w:b/>
          <w:bCs/>
          <w:i/>
          <w:iCs/>
          <w:sz w:val="30"/>
          <w:szCs w:val="30"/>
        </w:rPr>
        <w:t>1</w:t>
      </w:r>
      <w:r w:rsidR="009934BF" w:rsidRPr="00DD7CDF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ab/>
      </w:r>
      <w:r w:rsidR="009934BF" w:rsidRPr="00DD7CDF">
        <w:rPr>
          <w:rFonts w:ascii="Angsana New" w:eastAsia="Courier New" w:hAnsi="Angsana New" w:cs="Angsana New" w:hint="cs"/>
          <w:b/>
          <w:bCs/>
          <w:i/>
          <w:iCs/>
          <w:sz w:val="30"/>
          <w:szCs w:val="30"/>
          <w:cs/>
        </w:rPr>
        <w:t>สัญญาซื้อทรัพย์สิน</w:t>
      </w:r>
    </w:p>
    <w:p w14:paraId="3FD35C80" w14:textId="77777777" w:rsidR="009934BF" w:rsidRPr="00C627B4" w:rsidRDefault="009934BF" w:rsidP="009934BF">
      <w:pPr>
        <w:spacing w:line="240" w:lineRule="auto"/>
        <w:ind w:left="1620" w:hanging="540"/>
        <w:jc w:val="both"/>
        <w:rPr>
          <w:rFonts w:ascii="Angsana New" w:eastAsia="Courier New" w:hAnsi="Angsana New"/>
          <w:b/>
          <w:bCs/>
          <w:i/>
          <w:iCs/>
          <w:sz w:val="24"/>
          <w:szCs w:val="24"/>
        </w:rPr>
      </w:pPr>
    </w:p>
    <w:p w14:paraId="2A906222" w14:textId="1B42006E" w:rsidR="009934BF" w:rsidRPr="005D2D8E" w:rsidRDefault="009934BF" w:rsidP="009934BF">
      <w:pPr>
        <w:spacing w:line="240" w:lineRule="auto"/>
        <w:ind w:left="1620" w:right="-117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="002606E5" w:rsidRPr="002606E5">
        <w:rPr>
          <w:rFonts w:ascii="Angsana New" w:hAnsi="Angsana New" w:cs="Angsana New" w:hint="cs"/>
          <w:sz w:val="30"/>
          <w:szCs w:val="30"/>
        </w:rPr>
        <w:t>2562</w:t>
      </w:r>
      <w:r w:rsidRPr="00DD7CDF">
        <w:rPr>
          <w:rFonts w:ascii="Angsana New" w:hAnsi="Angsana New" w:cs="Angsana New" w:hint="cs"/>
          <w:sz w:val="30"/>
          <w:szCs w:val="30"/>
        </w:rPr>
        <w:t xml:space="preserve"> Chia Tai Investment Co., Ltd. (“CTI”) </w:t>
      </w:r>
      <w:r w:rsidRPr="00DD7CDF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ซึ่งเป็นบริษัทย่อยที่บริษัทถือหุ้นทางอ้อมในสัดส่วนร้อยละ </w:t>
      </w:r>
      <w:r w:rsidR="002606E5" w:rsidRPr="002606E5">
        <w:rPr>
          <w:rFonts w:ascii="Angsana New" w:hAnsi="Angsana New" w:cs="Angsana New" w:hint="cs"/>
          <w:sz w:val="30"/>
          <w:szCs w:val="30"/>
        </w:rPr>
        <w:t>52</w:t>
      </w:r>
      <w:r w:rsidRPr="00DD7CDF">
        <w:rPr>
          <w:rFonts w:ascii="Angsana New" w:hAnsi="Angsana New" w:cs="Angsana New" w:hint="cs"/>
          <w:sz w:val="30"/>
          <w:szCs w:val="30"/>
        </w:rPr>
        <w:t>.</w:t>
      </w:r>
      <w:r w:rsidR="002606E5" w:rsidRPr="002606E5">
        <w:rPr>
          <w:rFonts w:ascii="Angsana New" w:hAnsi="Angsana New" w:cs="Angsana New" w:hint="cs"/>
          <w:sz w:val="30"/>
          <w:szCs w:val="30"/>
        </w:rPr>
        <w:t>24</w:t>
      </w:r>
      <w:r w:rsidRPr="00DD7CDF">
        <w:rPr>
          <w:rFonts w:ascii="Angsana New" w:hAnsi="Angsana New" w:cs="Angsana New" w:hint="cs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</w:rPr>
        <w:t>ของหุ้นที่ออกและชำระแล้ว ได้เข้าทำสัญญาซื้อทรัพย์สิน</w:t>
      </w:r>
      <w:r w:rsidRPr="00DD7CDF">
        <w:rPr>
          <w:rFonts w:ascii="Angsana New" w:hAnsi="Angsana New" w:cs="Angsana New"/>
          <w:sz w:val="30"/>
          <w:szCs w:val="30"/>
          <w:cs/>
        </w:rPr>
        <w:t>ที่ใช้ในการประกอบธุรกิจผลิตและจำหน่ายอาหารสัตว์ในประเทศจีน</w:t>
      </w:r>
      <w:r w:rsidRPr="00DD7CDF">
        <w:rPr>
          <w:rFonts w:ascii="Angsana New" w:hAnsi="Angsana New" w:cs="Angsana New" w:hint="cs"/>
          <w:sz w:val="30"/>
          <w:szCs w:val="30"/>
          <w:cs/>
        </w:rPr>
        <w:t xml:space="preserve">กับบริษัทที่เกี่ยวข้องกัน </w:t>
      </w:r>
      <w:r w:rsidRPr="00DD7CDF">
        <w:rPr>
          <w:rFonts w:ascii="Angsana New" w:hAnsi="Angsana New" w:cs="Angsana New"/>
          <w:sz w:val="30"/>
          <w:szCs w:val="30"/>
        </w:rPr>
        <w:t>(</w:t>
      </w:r>
      <w:proofErr w:type="spellStart"/>
      <w:r w:rsidRPr="00DD7CDF">
        <w:rPr>
          <w:rFonts w:ascii="Angsana New" w:hAnsi="Angsana New" w:cs="Angsana New"/>
          <w:sz w:val="30"/>
          <w:szCs w:val="30"/>
        </w:rPr>
        <w:t>Yueyang</w:t>
      </w:r>
      <w:proofErr w:type="spellEnd"/>
      <w:r w:rsidRPr="00DD7CDF">
        <w:rPr>
          <w:rFonts w:ascii="Angsana New" w:hAnsi="Angsana New" w:cs="Angsana New"/>
          <w:sz w:val="30"/>
          <w:szCs w:val="30"/>
        </w:rPr>
        <w:t xml:space="preserve"> C.T. Agricultural Husbandry Co., Ltd., Heilongjiang Chia Tai Enterprise Co., Ltd.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DD7CDF">
        <w:rPr>
          <w:rFonts w:ascii="Angsana New" w:hAnsi="Angsana New" w:cs="Angsana New"/>
          <w:sz w:val="30"/>
          <w:szCs w:val="30"/>
        </w:rPr>
        <w:t xml:space="preserve">Hengyang Chia Tai Co., Ltd.) </w:t>
      </w:r>
      <w:r w:rsidRPr="00DD7CDF">
        <w:rPr>
          <w:rFonts w:ascii="Angsana New" w:hAnsi="Angsana New" w:cs="Angsana New"/>
          <w:sz w:val="30"/>
          <w:szCs w:val="30"/>
          <w:cs/>
        </w:rPr>
        <w:t>เป็นจำนวนเงิน</w:t>
      </w:r>
      <w:r w:rsidRPr="005D2D8E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2606E5" w:rsidRPr="002606E5">
        <w:rPr>
          <w:rFonts w:ascii="Angsana New" w:hAnsi="Angsana New" w:cs="Angsana New"/>
          <w:sz w:val="30"/>
          <w:szCs w:val="30"/>
        </w:rPr>
        <w:t>58</w:t>
      </w:r>
      <w:r w:rsidRPr="005D2D8E">
        <w:rPr>
          <w:rFonts w:ascii="Angsana New" w:hAnsi="Angsana New" w:cs="Angsana New"/>
          <w:sz w:val="30"/>
          <w:szCs w:val="30"/>
        </w:rPr>
        <w:t xml:space="preserve"> </w:t>
      </w:r>
      <w:r w:rsidRPr="005D2D8E">
        <w:rPr>
          <w:rFonts w:ascii="Angsana New" w:hAnsi="Angsana New" w:cs="Angsana New"/>
          <w:sz w:val="30"/>
          <w:szCs w:val="30"/>
          <w:cs/>
        </w:rPr>
        <w:t xml:space="preserve">ล้านเรนมินบิ หรือเทียบเท่าประมาณ </w:t>
      </w:r>
      <w:r w:rsidR="002606E5" w:rsidRPr="002606E5">
        <w:rPr>
          <w:rFonts w:ascii="Angsana New" w:hAnsi="Angsana New" w:cs="Angsana New"/>
          <w:sz w:val="30"/>
          <w:szCs w:val="30"/>
        </w:rPr>
        <w:t>260</w:t>
      </w:r>
      <w:r w:rsidRPr="005D2D8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5D2D8E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0117EB5" w14:textId="77777777" w:rsidR="009934BF" w:rsidRPr="005D2D8E" w:rsidRDefault="009934BF" w:rsidP="009934BF">
      <w:pPr>
        <w:spacing w:line="240" w:lineRule="auto"/>
        <w:ind w:left="1620" w:right="-117"/>
        <w:jc w:val="thaiDistribute"/>
        <w:rPr>
          <w:rFonts w:ascii="Angsana New" w:hAnsi="Angsana New" w:cstheme="minorBidi"/>
          <w:sz w:val="30"/>
          <w:szCs w:val="30"/>
          <w:cs/>
        </w:rPr>
      </w:pPr>
    </w:p>
    <w:p w14:paraId="798BEE20" w14:textId="69AC170E" w:rsidR="009934BF" w:rsidRPr="005D2D8E" w:rsidRDefault="009934BF" w:rsidP="009934BF">
      <w:pPr>
        <w:spacing w:line="240" w:lineRule="auto"/>
        <w:ind w:left="1620" w:right="-117"/>
        <w:jc w:val="thaiDistribute"/>
        <w:rPr>
          <w:rFonts w:ascii="Angsana New" w:hAnsi="Angsana New" w:cs="Angsana New"/>
          <w:sz w:val="30"/>
          <w:szCs w:val="30"/>
        </w:rPr>
      </w:pPr>
      <w:r w:rsidRPr="005D2D8E">
        <w:rPr>
          <w:rFonts w:ascii="Angsana New" w:hAnsi="Angsana New" w:cs="Angsana New" w:hint="cs"/>
          <w:sz w:val="30"/>
          <w:szCs w:val="30"/>
          <w:cs/>
        </w:rPr>
        <w:t>ณ</w:t>
      </w:r>
      <w:r w:rsidRPr="005D2D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2D8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53045B" w:rsidRPr="005D2D8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30</w:t>
      </w:r>
      <w:r w:rsidR="0051475B" w:rsidRPr="005D2D8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1475B" w:rsidRPr="005C25E9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5C25E9">
        <w:rPr>
          <w:rFonts w:ascii="Angsana New" w:hAnsi="Angsana New" w:cs="Angsana New"/>
          <w:sz w:val="30"/>
          <w:szCs w:val="30"/>
        </w:rPr>
        <w:t xml:space="preserve"> </w:t>
      </w:r>
      <w:r w:rsidR="002606E5" w:rsidRPr="005C25E9">
        <w:rPr>
          <w:rFonts w:ascii="Angsana New" w:hAnsi="Angsana New" w:cs="Angsana New"/>
          <w:sz w:val="30"/>
          <w:szCs w:val="30"/>
        </w:rPr>
        <w:t>2563</w:t>
      </w:r>
      <w:r w:rsidRPr="005C25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C25E9">
        <w:rPr>
          <w:rFonts w:ascii="Angsana New" w:hAnsi="Angsana New" w:cs="Angsana New"/>
          <w:sz w:val="30"/>
          <w:szCs w:val="30"/>
        </w:rPr>
        <w:t xml:space="preserve">CTI </w:t>
      </w:r>
      <w:r w:rsidRPr="005C25E9">
        <w:rPr>
          <w:rFonts w:ascii="Angsana New" w:hAnsi="Angsana New" w:cs="Angsana New" w:hint="cs"/>
          <w:sz w:val="30"/>
          <w:szCs w:val="30"/>
          <w:cs/>
        </w:rPr>
        <w:t xml:space="preserve">ได้ซื้อทรัพย์สินบางส่วนไปแล้วเป็นจำนวนเงิน </w:t>
      </w:r>
      <w:r w:rsidR="002606E5" w:rsidRPr="005C25E9">
        <w:rPr>
          <w:rFonts w:ascii="Angsana New" w:hAnsi="Angsana New" w:cs="Angsana New"/>
          <w:sz w:val="30"/>
          <w:szCs w:val="30"/>
        </w:rPr>
        <w:t>22</w:t>
      </w:r>
      <w:r w:rsidRPr="005C25E9">
        <w:rPr>
          <w:rFonts w:ascii="Angsana New" w:hAnsi="Angsana New" w:cs="Angsana New"/>
          <w:sz w:val="30"/>
          <w:szCs w:val="30"/>
        </w:rPr>
        <w:t xml:space="preserve"> </w:t>
      </w:r>
      <w:r w:rsidRPr="005C25E9">
        <w:rPr>
          <w:rFonts w:ascii="Angsana New" w:hAnsi="Angsana New" w:cs="Angsana New" w:hint="cs"/>
          <w:sz w:val="30"/>
          <w:szCs w:val="30"/>
          <w:cs/>
        </w:rPr>
        <w:t>ล้านเรนมินบิ หรือเทียบเท่าประมาณ</w:t>
      </w:r>
      <w:r w:rsidR="00B433BA" w:rsidRPr="005C25E9">
        <w:rPr>
          <w:rFonts w:ascii="Angsana New" w:hAnsi="Angsana New" w:cs="Angsana New"/>
          <w:sz w:val="30"/>
          <w:szCs w:val="30"/>
        </w:rPr>
        <w:t xml:space="preserve"> </w:t>
      </w:r>
      <w:r w:rsidR="002606E5" w:rsidRPr="005C25E9">
        <w:rPr>
          <w:rFonts w:ascii="Angsana New" w:hAnsi="Angsana New" w:cs="Angsana New"/>
          <w:sz w:val="30"/>
          <w:szCs w:val="30"/>
        </w:rPr>
        <w:t>99</w:t>
      </w:r>
      <w:r w:rsidRPr="005C25E9">
        <w:rPr>
          <w:rFonts w:ascii="Angsana New" w:hAnsi="Angsana New" w:cs="Angsana New"/>
          <w:sz w:val="30"/>
          <w:szCs w:val="30"/>
        </w:rPr>
        <w:t xml:space="preserve"> </w:t>
      </w:r>
      <w:r w:rsidRPr="005C25E9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14AC5C78" w14:textId="77777777" w:rsidR="00C47F6A" w:rsidRPr="005D2D8E" w:rsidRDefault="00C47F6A" w:rsidP="009934BF">
      <w:pPr>
        <w:spacing w:line="240" w:lineRule="auto"/>
        <w:ind w:left="1620" w:right="-11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80493D8" w14:textId="77777777" w:rsidR="009326AC" w:rsidRDefault="00932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b/>
          <w:bCs/>
          <w:i/>
          <w:iCs/>
          <w:sz w:val="30"/>
          <w:szCs w:val="30"/>
        </w:rPr>
      </w:pPr>
      <w:r>
        <w:rPr>
          <w:rFonts w:ascii="Angsana New" w:eastAsia="Courier New" w:hAnsi="Angsana New"/>
          <w:b/>
          <w:bCs/>
          <w:i/>
          <w:iCs/>
          <w:sz w:val="30"/>
          <w:szCs w:val="30"/>
        </w:rPr>
        <w:br w:type="page"/>
      </w:r>
    </w:p>
    <w:p w14:paraId="17B09FC9" w14:textId="2A6F3BEB" w:rsidR="00BA61B9" w:rsidRPr="005D2D8E" w:rsidRDefault="002606E5" w:rsidP="00BA61B9">
      <w:pPr>
        <w:tabs>
          <w:tab w:val="clear" w:pos="907"/>
          <w:tab w:val="left" w:pos="1080"/>
        </w:tabs>
        <w:spacing w:line="240" w:lineRule="auto"/>
        <w:ind w:left="1620" w:hanging="540"/>
        <w:jc w:val="both"/>
        <w:rPr>
          <w:rFonts w:ascii="Angsana New" w:eastAsia="Courier New" w:hAnsi="Angsana New"/>
          <w:b/>
          <w:bCs/>
          <w:i/>
          <w:iCs/>
          <w:sz w:val="30"/>
          <w:szCs w:val="30"/>
        </w:rPr>
      </w:pPr>
      <w:r w:rsidRPr="002606E5">
        <w:rPr>
          <w:rFonts w:ascii="Angsana New" w:eastAsia="Courier New" w:hAnsi="Angsana New"/>
          <w:b/>
          <w:bCs/>
          <w:i/>
          <w:iCs/>
          <w:sz w:val="30"/>
          <w:szCs w:val="30"/>
        </w:rPr>
        <w:lastRenderedPageBreak/>
        <w:t>5</w:t>
      </w:r>
      <w:r w:rsidR="00BA61B9" w:rsidRPr="005D2D8E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>6</w:t>
      </w:r>
      <w:r w:rsidR="00BA61B9" w:rsidRPr="005D2D8E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eastAsia="Courier New" w:hAnsi="Angsana New"/>
          <w:b/>
          <w:bCs/>
          <w:i/>
          <w:iCs/>
          <w:sz w:val="30"/>
          <w:szCs w:val="30"/>
        </w:rPr>
        <w:t>2</w:t>
      </w:r>
      <w:r w:rsidR="00BA61B9" w:rsidRPr="005D2D8E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ab/>
      </w:r>
      <w:r w:rsidR="00BA61B9" w:rsidRPr="005D2D8E">
        <w:rPr>
          <w:rFonts w:ascii="Angsana New" w:eastAsia="Courier New" w:hAnsi="Angsana New" w:cs="Angsana New" w:hint="cs"/>
          <w:b/>
          <w:bCs/>
          <w:i/>
          <w:iCs/>
          <w:sz w:val="30"/>
          <w:szCs w:val="30"/>
          <w:cs/>
        </w:rPr>
        <w:t>สัญญาซื้อเครื่องหมายการค้า</w:t>
      </w:r>
    </w:p>
    <w:p w14:paraId="6DEEA29B" w14:textId="77777777" w:rsidR="00BA61B9" w:rsidRPr="00131563" w:rsidRDefault="00BA61B9" w:rsidP="00CB1D8C">
      <w:pPr>
        <w:spacing w:line="120" w:lineRule="exact"/>
        <w:ind w:left="1627" w:hanging="547"/>
        <w:jc w:val="both"/>
        <w:rPr>
          <w:rFonts w:ascii="Angsana New" w:eastAsia="Courier New" w:hAnsi="Angsana New"/>
          <w:b/>
          <w:bCs/>
          <w:i/>
          <w:iCs/>
          <w:sz w:val="20"/>
          <w:szCs w:val="20"/>
        </w:rPr>
      </w:pPr>
    </w:p>
    <w:p w14:paraId="2F36B7A1" w14:textId="74930D0A" w:rsidR="009934BF" w:rsidRDefault="00335E51" w:rsidP="000940FC">
      <w:pPr>
        <w:spacing w:line="240" w:lineRule="auto"/>
        <w:ind w:left="1620" w:right="-117"/>
        <w:jc w:val="thaiDistribute"/>
        <w:rPr>
          <w:rFonts w:ascii="Angsana New" w:hAnsi="Angsana New" w:cs="Angsana New"/>
          <w:sz w:val="30"/>
          <w:szCs w:val="30"/>
        </w:rPr>
      </w:pPr>
      <w:r w:rsidRPr="005D2D8E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51475B" w:rsidRPr="005D2D8E">
        <w:rPr>
          <w:rFonts w:ascii="Angsana New" w:hAnsi="Angsana New" w:cs="Angsana New" w:hint="cs"/>
          <w:sz w:val="30"/>
          <w:szCs w:val="30"/>
          <w:cs/>
        </w:rPr>
        <w:t>หก</w:t>
      </w:r>
      <w:r w:rsidRPr="005D2D8E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Pr="005D2D8E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30</w:t>
      </w:r>
      <w:r w:rsidR="0051475B" w:rsidRPr="005D2D8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1475B" w:rsidRPr="005D2D8E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DF4539" w:rsidRPr="005D2D8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  <w:r w:rsidRPr="005D2D8E">
        <w:rPr>
          <w:rFonts w:ascii="Angsana New" w:hAnsi="Angsana New" w:cs="Angsana New"/>
          <w:sz w:val="30"/>
          <w:szCs w:val="30"/>
        </w:rPr>
        <w:t xml:space="preserve"> </w:t>
      </w:r>
      <w:r w:rsidR="00BA61B9" w:rsidRPr="005D2D8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A61B9" w:rsidRPr="005D2D8E">
        <w:rPr>
          <w:rFonts w:ascii="Angsana New" w:hAnsi="Angsana New" w:cs="Angsana New"/>
          <w:sz w:val="30"/>
          <w:szCs w:val="30"/>
          <w:cs/>
        </w:rPr>
        <w:t xml:space="preserve"> </w:t>
      </w:r>
      <w:r w:rsidR="00BA61B9" w:rsidRPr="005D2D8E">
        <w:rPr>
          <w:rFonts w:ascii="Angsana New" w:hAnsi="Angsana New" w:cs="Angsana New" w:hint="cs"/>
          <w:sz w:val="30"/>
          <w:szCs w:val="30"/>
          <w:cs/>
        </w:rPr>
        <w:t>ซีพีเอฟ</w:t>
      </w:r>
      <w:r w:rsidR="00BA61B9" w:rsidRPr="005D2D8E">
        <w:rPr>
          <w:rFonts w:ascii="Angsana New" w:hAnsi="Angsana New" w:cs="Angsana New"/>
          <w:sz w:val="30"/>
          <w:szCs w:val="30"/>
          <w:cs/>
        </w:rPr>
        <w:t xml:space="preserve"> </w:t>
      </w:r>
      <w:r w:rsidR="00BA61B9" w:rsidRPr="005D2D8E">
        <w:rPr>
          <w:rFonts w:ascii="Angsana New" w:hAnsi="Angsana New" w:cs="Angsana New" w:hint="cs"/>
          <w:sz w:val="30"/>
          <w:szCs w:val="30"/>
          <w:cs/>
        </w:rPr>
        <w:t>เรสเทอรองท์</w:t>
      </w:r>
      <w:r w:rsidR="00BA61B9" w:rsidRPr="005D2D8E">
        <w:rPr>
          <w:rFonts w:ascii="Angsana New" w:hAnsi="Angsana New" w:cs="Angsana New"/>
          <w:sz w:val="30"/>
          <w:szCs w:val="30"/>
          <w:cs/>
        </w:rPr>
        <w:t xml:space="preserve"> </w:t>
      </w:r>
      <w:r w:rsidR="00BA61B9" w:rsidRPr="005D2D8E">
        <w:rPr>
          <w:rFonts w:ascii="Angsana New" w:hAnsi="Angsana New" w:cs="Angsana New" w:hint="cs"/>
          <w:sz w:val="30"/>
          <w:szCs w:val="30"/>
          <w:cs/>
        </w:rPr>
        <w:t>แอนด์</w:t>
      </w:r>
      <w:r w:rsidR="00BA61B9" w:rsidRPr="005D2D8E">
        <w:rPr>
          <w:rFonts w:ascii="Angsana New" w:hAnsi="Angsana New" w:cs="Angsana New"/>
          <w:sz w:val="30"/>
          <w:szCs w:val="30"/>
          <w:cs/>
        </w:rPr>
        <w:t xml:space="preserve"> </w:t>
      </w:r>
      <w:r w:rsidR="00BA61B9" w:rsidRPr="005D2D8E">
        <w:rPr>
          <w:rFonts w:ascii="Angsana New" w:hAnsi="Angsana New" w:cs="Angsana New" w:hint="cs"/>
          <w:sz w:val="30"/>
          <w:szCs w:val="30"/>
          <w:cs/>
        </w:rPr>
        <w:t>ฟู้ดเชน</w:t>
      </w:r>
      <w:r w:rsidR="00BA61B9" w:rsidRPr="005D2D8E">
        <w:rPr>
          <w:rFonts w:ascii="Angsana New" w:hAnsi="Angsana New" w:cs="Angsana New"/>
          <w:sz w:val="30"/>
          <w:szCs w:val="30"/>
          <w:cs/>
        </w:rPr>
        <w:t xml:space="preserve"> </w:t>
      </w:r>
      <w:r w:rsidR="00BA61B9" w:rsidRPr="005D2D8E">
        <w:rPr>
          <w:rFonts w:ascii="Angsana New" w:hAnsi="Angsana New" w:cs="Angsana New" w:hint="cs"/>
          <w:sz w:val="30"/>
          <w:szCs w:val="30"/>
          <w:cs/>
        </w:rPr>
        <w:t>จำกั</w:t>
      </w:r>
      <w:r w:rsidR="0021391E" w:rsidRPr="005D2D8E">
        <w:rPr>
          <w:rFonts w:ascii="Angsana New" w:hAnsi="Angsana New" w:cs="Angsana New" w:hint="cs"/>
          <w:sz w:val="30"/>
          <w:szCs w:val="30"/>
          <w:cs/>
        </w:rPr>
        <w:t xml:space="preserve">ด </w:t>
      </w:r>
      <w:r w:rsidR="00BA61B9" w:rsidRPr="005D2D8E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ซึ่งเป็นบริษัทย่อยที่บริษัทถือหุ้นทางอ้อมในสัดส่วนร้อยละ </w:t>
      </w:r>
      <w:r w:rsidR="002606E5" w:rsidRPr="002606E5">
        <w:rPr>
          <w:rFonts w:ascii="Angsana New" w:hAnsi="Angsana New" w:cs="Angsana New"/>
          <w:sz w:val="30"/>
          <w:szCs w:val="30"/>
        </w:rPr>
        <w:t>99</w:t>
      </w:r>
      <w:r w:rsidR="00BA61B9" w:rsidRPr="005D2D8E">
        <w:rPr>
          <w:rFonts w:ascii="Angsana New" w:hAnsi="Angsana New" w:cs="Angsana New" w:hint="cs"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sz w:val="30"/>
          <w:szCs w:val="30"/>
        </w:rPr>
        <w:t>99</w:t>
      </w:r>
      <w:r w:rsidR="00BA61B9" w:rsidRPr="005D2D8E">
        <w:rPr>
          <w:rFonts w:ascii="Angsana New" w:hAnsi="Angsana New" w:cs="Angsana New" w:hint="cs"/>
          <w:sz w:val="30"/>
          <w:szCs w:val="30"/>
        </w:rPr>
        <w:t xml:space="preserve"> </w:t>
      </w:r>
      <w:r w:rsidR="00BA61B9" w:rsidRPr="005D2D8E">
        <w:rPr>
          <w:rFonts w:ascii="Angsana New" w:hAnsi="Angsana New" w:cs="Angsana New" w:hint="cs"/>
          <w:sz w:val="30"/>
          <w:szCs w:val="30"/>
          <w:cs/>
        </w:rPr>
        <w:t>ของหุ้นที่ออกและชำระแล้ว ได้เข้าทำสัญญาซื้อ</w:t>
      </w:r>
      <w:r w:rsidR="007E774F" w:rsidRPr="005D2D8E">
        <w:rPr>
          <w:rFonts w:ascii="Angsana New" w:hAnsi="Angsana New" w:cs="Angsana New" w:hint="cs"/>
          <w:sz w:val="30"/>
          <w:szCs w:val="30"/>
          <w:cs/>
        </w:rPr>
        <w:t>เครื่องหมายการค้า</w:t>
      </w:r>
      <w:r w:rsidR="00BA61B9" w:rsidRPr="005D2D8E">
        <w:rPr>
          <w:rFonts w:ascii="Angsana New" w:hAnsi="Angsana New" w:cs="Angsana New" w:hint="cs"/>
          <w:sz w:val="30"/>
          <w:szCs w:val="30"/>
          <w:cs/>
        </w:rPr>
        <w:t>กับบริษัทที่เกี่ยวข้องกั</w:t>
      </w:r>
      <w:r w:rsidR="007E774F" w:rsidRPr="005D2D8E">
        <w:rPr>
          <w:rFonts w:ascii="Angsana New" w:hAnsi="Angsana New" w:cs="Angsana New" w:hint="cs"/>
          <w:sz w:val="30"/>
          <w:szCs w:val="30"/>
          <w:cs/>
        </w:rPr>
        <w:t>นแห่งหนึ่ง</w:t>
      </w:r>
      <w:r w:rsidR="007E774F" w:rsidRPr="005D2D8E">
        <w:rPr>
          <w:rFonts w:ascii="Angsana New" w:hAnsi="Angsana New" w:cs="Angsana New"/>
          <w:sz w:val="30"/>
          <w:szCs w:val="30"/>
          <w:cs/>
        </w:rPr>
        <w:t xml:space="preserve"> (</w:t>
      </w:r>
      <w:r w:rsidR="007E774F" w:rsidRPr="005D2D8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7E774F" w:rsidRPr="005D2D8E">
        <w:rPr>
          <w:rFonts w:ascii="Angsana New" w:hAnsi="Angsana New" w:cs="Angsana New"/>
          <w:sz w:val="30"/>
          <w:szCs w:val="30"/>
          <w:cs/>
        </w:rPr>
        <w:t xml:space="preserve"> </w:t>
      </w:r>
      <w:r w:rsidR="007E774F" w:rsidRPr="005D2D8E">
        <w:rPr>
          <w:rFonts w:ascii="Angsana New" w:hAnsi="Angsana New" w:cs="Angsana New" w:hint="cs"/>
          <w:sz w:val="30"/>
          <w:szCs w:val="30"/>
          <w:cs/>
        </w:rPr>
        <w:t>สตาร์มาร์เก็ตติ้ง</w:t>
      </w:r>
      <w:r w:rsidR="007E774F" w:rsidRPr="005D2D8E">
        <w:rPr>
          <w:rFonts w:ascii="Angsana New" w:hAnsi="Angsana New" w:cs="Angsana New"/>
          <w:sz w:val="30"/>
          <w:szCs w:val="30"/>
          <w:cs/>
        </w:rPr>
        <w:t xml:space="preserve"> </w:t>
      </w:r>
      <w:r w:rsidR="007E774F" w:rsidRPr="005D2D8E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7E774F" w:rsidRPr="005D2D8E">
        <w:rPr>
          <w:rFonts w:ascii="Angsana New" w:hAnsi="Angsana New" w:cs="Angsana New"/>
          <w:sz w:val="30"/>
          <w:szCs w:val="30"/>
        </w:rPr>
        <w:t>)</w:t>
      </w:r>
      <w:r w:rsidR="00BA61B9" w:rsidRPr="005D2D8E">
        <w:rPr>
          <w:rFonts w:ascii="Angsana New" w:hAnsi="Angsana New" w:cs="Angsana New"/>
          <w:sz w:val="30"/>
          <w:szCs w:val="30"/>
        </w:rPr>
        <w:t xml:space="preserve"> </w:t>
      </w:r>
      <w:r w:rsidR="00BA61B9" w:rsidRPr="005D2D8E">
        <w:rPr>
          <w:rFonts w:ascii="Angsana New" w:hAnsi="Angsana New" w:cs="Angsana New"/>
          <w:sz w:val="30"/>
          <w:szCs w:val="30"/>
          <w:cs/>
        </w:rPr>
        <w:t xml:space="preserve">เป็นจำนวนเงินรวม </w:t>
      </w:r>
      <w:r w:rsidR="002606E5" w:rsidRPr="002606E5">
        <w:rPr>
          <w:rFonts w:ascii="Angsana New" w:hAnsi="Angsana New" w:cs="Angsana New"/>
          <w:sz w:val="30"/>
          <w:szCs w:val="30"/>
        </w:rPr>
        <w:t>349</w:t>
      </w:r>
      <w:r w:rsidR="00BA61B9" w:rsidRPr="005D2D8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A61B9" w:rsidRPr="00282B7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86828A7" w14:textId="77777777" w:rsidR="008A3272" w:rsidRPr="00131563" w:rsidRDefault="008A3272" w:rsidP="000940FC">
      <w:pPr>
        <w:spacing w:line="240" w:lineRule="auto"/>
        <w:ind w:left="1620" w:right="-117"/>
        <w:jc w:val="thaiDistribute"/>
        <w:rPr>
          <w:rFonts w:ascii="Angsana New" w:hAnsi="Angsana New" w:cs="Angsana New"/>
          <w:sz w:val="20"/>
          <w:szCs w:val="20"/>
        </w:rPr>
      </w:pPr>
    </w:p>
    <w:p w14:paraId="6B7B4F03" w14:textId="44EE819F" w:rsidR="008A3272" w:rsidRDefault="008A3272" w:rsidP="008A3272">
      <w:pPr>
        <w:tabs>
          <w:tab w:val="clear" w:pos="907"/>
          <w:tab w:val="left" w:pos="1080"/>
        </w:tabs>
        <w:spacing w:line="240" w:lineRule="auto"/>
        <w:ind w:left="1620" w:hanging="540"/>
        <w:jc w:val="both"/>
        <w:rPr>
          <w:rFonts w:ascii="Angsana New" w:eastAsia="Courier New" w:hAnsi="Angsana New" w:cs="Angsana New"/>
          <w:b/>
          <w:bCs/>
          <w:i/>
          <w:iCs/>
          <w:sz w:val="30"/>
          <w:szCs w:val="30"/>
        </w:rPr>
      </w:pPr>
      <w:r w:rsidRPr="002606E5">
        <w:rPr>
          <w:rFonts w:ascii="Angsana New" w:eastAsia="Courier New" w:hAnsi="Angsana New"/>
          <w:b/>
          <w:bCs/>
          <w:i/>
          <w:iCs/>
          <w:sz w:val="30"/>
          <w:szCs w:val="30"/>
        </w:rPr>
        <w:t>5</w:t>
      </w:r>
      <w:r w:rsidRPr="005D2D8E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>.</w:t>
      </w:r>
      <w:r w:rsidRPr="002606E5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>6</w:t>
      </w:r>
      <w:r w:rsidRPr="005D2D8E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>.</w:t>
      </w:r>
      <w:r w:rsidR="004D707A">
        <w:rPr>
          <w:rFonts w:ascii="Angsana New" w:eastAsia="Courier New" w:hAnsi="Angsana New" w:cstheme="minorBidi"/>
          <w:b/>
          <w:bCs/>
          <w:i/>
          <w:iCs/>
          <w:sz w:val="30"/>
          <w:szCs w:val="30"/>
        </w:rPr>
        <w:t>3</w:t>
      </w:r>
      <w:r w:rsidRPr="005D2D8E">
        <w:rPr>
          <w:rFonts w:ascii="Angsana New" w:eastAsia="Courier New" w:hAnsi="Angsana New" w:hint="cs"/>
          <w:b/>
          <w:bCs/>
          <w:i/>
          <w:iCs/>
          <w:sz w:val="30"/>
          <w:szCs w:val="30"/>
        </w:rPr>
        <w:tab/>
      </w:r>
      <w:r w:rsidRPr="008A3272">
        <w:rPr>
          <w:rFonts w:ascii="Angsana New" w:eastAsia="Courier New" w:hAnsi="Angsana New" w:cs="Angsana New" w:hint="cs"/>
          <w:b/>
          <w:bCs/>
          <w:i/>
          <w:iCs/>
          <w:sz w:val="30"/>
          <w:szCs w:val="30"/>
          <w:cs/>
        </w:rPr>
        <w:t>สัญญาซื้อขายเงินลงทุน</w:t>
      </w:r>
    </w:p>
    <w:p w14:paraId="22605205" w14:textId="643749BA" w:rsidR="008A3272" w:rsidRPr="00131563" w:rsidRDefault="008A3272" w:rsidP="00CB1D8C">
      <w:pPr>
        <w:tabs>
          <w:tab w:val="clear" w:pos="907"/>
          <w:tab w:val="left" w:pos="1080"/>
        </w:tabs>
        <w:spacing w:line="120" w:lineRule="exact"/>
        <w:ind w:left="1627" w:hanging="547"/>
        <w:jc w:val="both"/>
        <w:rPr>
          <w:rFonts w:ascii="Angsana New" w:eastAsia="Courier New" w:hAnsi="Angsana New"/>
          <w:b/>
          <w:bCs/>
          <w:i/>
          <w:iCs/>
          <w:sz w:val="20"/>
          <w:szCs w:val="20"/>
        </w:rPr>
      </w:pPr>
    </w:p>
    <w:p w14:paraId="62A17A6E" w14:textId="77777777" w:rsidR="00131563" w:rsidRDefault="008A3272" w:rsidP="00131563">
      <w:pPr>
        <w:spacing w:line="240" w:lineRule="auto"/>
        <w:ind w:left="1620" w:right="-11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E1D51">
        <w:rPr>
          <w:rFonts w:ascii="Angsana New" w:hAnsi="Angsana New" w:cs="Angsana New" w:hint="cs"/>
          <w:spacing w:val="-4"/>
          <w:sz w:val="30"/>
          <w:szCs w:val="30"/>
          <w:cs/>
        </w:rPr>
        <w:t>ในระหว่างปี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E6FE8">
        <w:rPr>
          <w:rFonts w:ascii="Angsana New" w:hAnsi="Angsana New" w:cs="Angsana New"/>
          <w:sz w:val="30"/>
          <w:szCs w:val="30"/>
        </w:rPr>
        <w:t>2562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E1D51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บริษัทได้เข้าทำสัญญาซื้อขายเงินลงทุนใน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E1D51">
        <w:rPr>
          <w:rFonts w:ascii="Angsana New" w:hAnsi="Angsana New" w:cs="Angsana New"/>
          <w:spacing w:val="-4"/>
          <w:sz w:val="30"/>
          <w:szCs w:val="30"/>
        </w:rPr>
        <w:t>C.P. Aquaculture (</w:t>
      </w:r>
      <w:proofErr w:type="spellStart"/>
      <w:r w:rsidRPr="008E1D51">
        <w:rPr>
          <w:rFonts w:ascii="Angsana New" w:hAnsi="Angsana New" w:cs="Angsana New"/>
          <w:spacing w:val="-4"/>
          <w:sz w:val="30"/>
          <w:szCs w:val="30"/>
        </w:rPr>
        <w:t>Dongfang</w:t>
      </w:r>
      <w:proofErr w:type="spellEnd"/>
      <w:r w:rsidRPr="008E1D51">
        <w:rPr>
          <w:rFonts w:ascii="Angsana New" w:hAnsi="Angsana New" w:cs="Angsana New"/>
          <w:spacing w:val="-4"/>
          <w:sz w:val="30"/>
          <w:szCs w:val="30"/>
        </w:rPr>
        <w:t xml:space="preserve">) Co., Ltd., Zhangzhou C.P. Chia Tai Aquaculture Co., Ltd. </w:t>
      </w:r>
      <w:r w:rsidRPr="008E1D51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E1D51">
        <w:rPr>
          <w:rFonts w:ascii="Angsana New" w:hAnsi="Angsana New" w:cs="Angsana New"/>
          <w:spacing w:val="-4"/>
          <w:sz w:val="30"/>
          <w:szCs w:val="30"/>
        </w:rPr>
        <w:t xml:space="preserve">C.P. Aquaculture (Zhanjiang) Co., Ltd. </w:t>
      </w:r>
      <w:r w:rsidR="009201C1">
        <w:rPr>
          <w:rFonts w:ascii="Angsana New" w:hAnsi="Angsana New" w:cs="Angsana New" w:hint="cs"/>
          <w:spacing w:val="-4"/>
          <w:sz w:val="30"/>
          <w:szCs w:val="30"/>
          <w:cs/>
        </w:rPr>
        <w:t>ที่บริษัทถือ</w:t>
      </w:r>
      <w:r w:rsidRPr="008E1D51">
        <w:rPr>
          <w:rFonts w:ascii="Angsana New" w:hAnsi="Angsana New" w:cs="Angsana New" w:hint="cs"/>
          <w:spacing w:val="-4"/>
          <w:sz w:val="30"/>
          <w:szCs w:val="30"/>
          <w:cs/>
        </w:rPr>
        <w:t>ในสัดส่วนร้อยละ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751F1">
        <w:rPr>
          <w:rFonts w:ascii="Angsana New" w:hAnsi="Angsana New" w:cs="Angsana New"/>
          <w:sz w:val="30"/>
          <w:szCs w:val="30"/>
        </w:rPr>
        <w:t>100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E1D51">
        <w:rPr>
          <w:rFonts w:ascii="Angsana New" w:hAnsi="Angsana New" w:cs="Angsana New" w:hint="cs"/>
          <w:spacing w:val="-4"/>
          <w:sz w:val="30"/>
          <w:szCs w:val="30"/>
          <w:cs/>
        </w:rPr>
        <w:t>กับ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E1D51">
        <w:rPr>
          <w:rFonts w:ascii="Angsana New" w:hAnsi="Angsana New" w:cs="Angsana New"/>
          <w:spacing w:val="-4"/>
          <w:sz w:val="30"/>
          <w:szCs w:val="30"/>
        </w:rPr>
        <w:t xml:space="preserve">CP China Investment Limited </w:t>
      </w:r>
      <w:r w:rsidRPr="008E1D51">
        <w:rPr>
          <w:rFonts w:ascii="Angsana New" w:hAnsi="Angsana New" w:cs="Angsana New" w:hint="cs"/>
          <w:spacing w:val="-4"/>
          <w:sz w:val="30"/>
          <w:szCs w:val="30"/>
          <w:cs/>
        </w:rPr>
        <w:t>ซึ่งเป็นบริษัทย่อยทางอ้อมในต่างประเทศ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E1D51">
        <w:rPr>
          <w:rFonts w:ascii="Angsana New" w:hAnsi="Angsana New" w:cs="Angsana New" w:hint="cs"/>
          <w:spacing w:val="-4"/>
          <w:sz w:val="30"/>
          <w:szCs w:val="30"/>
          <w:cs/>
        </w:rPr>
        <w:t>เป็นจำนวนเงินรวม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751F1">
        <w:rPr>
          <w:rFonts w:ascii="Angsana New" w:hAnsi="Angsana New" w:cs="Angsana New"/>
          <w:sz w:val="30"/>
          <w:szCs w:val="30"/>
        </w:rPr>
        <w:t>425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E1D51">
        <w:rPr>
          <w:rFonts w:ascii="Angsana New" w:hAnsi="Angsana New" w:cs="Angsana New" w:hint="cs"/>
          <w:spacing w:val="-4"/>
          <w:sz w:val="30"/>
          <w:szCs w:val="30"/>
          <w:cs/>
        </w:rPr>
        <w:t>ล้านเรนมินบิ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E1D51">
        <w:rPr>
          <w:rFonts w:ascii="Angsana New" w:hAnsi="Angsana New" w:cs="Angsana New" w:hint="cs"/>
          <w:spacing w:val="-4"/>
          <w:sz w:val="30"/>
          <w:szCs w:val="30"/>
          <w:cs/>
        </w:rPr>
        <w:t>หรือเทียบเท่าประมาณ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751F1">
        <w:rPr>
          <w:rFonts w:ascii="Angsana New" w:hAnsi="Angsana New" w:cs="Angsana New"/>
          <w:sz w:val="30"/>
          <w:szCs w:val="30"/>
        </w:rPr>
        <w:t>1,</w:t>
      </w:r>
      <w:r w:rsidR="00E0559B">
        <w:rPr>
          <w:rFonts w:ascii="Angsana New" w:hAnsi="Angsana New" w:cs="Angsana New"/>
          <w:sz w:val="30"/>
          <w:szCs w:val="30"/>
        </w:rPr>
        <w:t>94</w:t>
      </w:r>
      <w:r w:rsidR="00F751F1">
        <w:rPr>
          <w:rFonts w:ascii="Angsana New" w:hAnsi="Angsana New" w:cs="Angsana New"/>
          <w:sz w:val="30"/>
          <w:szCs w:val="30"/>
        </w:rPr>
        <w:t>6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E1D51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3156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131563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13156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131563">
        <w:rPr>
          <w:rFonts w:ascii="Angsana New" w:hAnsi="Angsana New" w:cs="Angsana New"/>
          <w:spacing w:val="-4"/>
          <w:sz w:val="30"/>
          <w:szCs w:val="30"/>
        </w:rPr>
        <w:t xml:space="preserve">2562 </w:t>
      </w:r>
      <w:r w:rsidR="00131563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จัดประเภทเงินลงทุนในบริษัทย่อยดังกล่าวเป็นสินทรัพย์ไม่หมุนเวียนที่จัดประเภทเป็นสินทรัพย์ที่ถือไว้เพื่อขายในงบแสดงฐานะการเงินเฉพาะกิจการ</w:t>
      </w:r>
    </w:p>
    <w:p w14:paraId="15A692CA" w14:textId="08B5FCD5" w:rsidR="00131563" w:rsidRPr="00CB1D8C" w:rsidRDefault="00131563" w:rsidP="00131563">
      <w:pPr>
        <w:spacing w:line="240" w:lineRule="auto"/>
        <w:ind w:left="1620" w:right="-117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14:paraId="1710683B" w14:textId="1E8CABC6" w:rsidR="008A3272" w:rsidRPr="008E1D51" w:rsidRDefault="008A3272" w:rsidP="00131563">
      <w:pPr>
        <w:spacing w:line="240" w:lineRule="auto"/>
        <w:ind w:left="1620" w:right="-11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8E1D51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E1D51">
        <w:rPr>
          <w:rFonts w:ascii="Angsana New" w:hAnsi="Angsana New" w:cs="Angsana New" w:hint="cs"/>
          <w:spacing w:val="-4"/>
          <w:sz w:val="30"/>
          <w:szCs w:val="30"/>
          <w:cs/>
        </w:rPr>
        <w:t>วันที่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D707A">
        <w:rPr>
          <w:rFonts w:ascii="Angsana New" w:hAnsi="Angsana New" w:cs="Angsana New"/>
          <w:sz w:val="30"/>
          <w:szCs w:val="30"/>
        </w:rPr>
        <w:t>30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E1D51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D707A">
        <w:rPr>
          <w:rFonts w:ascii="Angsana New" w:hAnsi="Angsana New" w:cs="Angsana New"/>
          <w:sz w:val="30"/>
          <w:szCs w:val="30"/>
        </w:rPr>
        <w:t>2563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E1D51">
        <w:rPr>
          <w:rFonts w:ascii="Angsana New" w:hAnsi="Angsana New" w:cs="Angsana New" w:hint="cs"/>
          <w:spacing w:val="-4"/>
          <w:sz w:val="30"/>
          <w:szCs w:val="30"/>
          <w:cs/>
        </w:rPr>
        <w:t>รายการซื้อขายเงินลงทุนทั้งหมดเสร็จสิ้นแล้ว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E1D51">
        <w:rPr>
          <w:rFonts w:ascii="Angsana New" w:hAnsi="Angsana New" w:cs="Angsana New" w:hint="cs"/>
          <w:spacing w:val="-4"/>
          <w:sz w:val="30"/>
          <w:szCs w:val="30"/>
          <w:cs/>
        </w:rPr>
        <w:t>โดยบริษัทรับรู้ผลกำไรจากการขายเงินลงทุนดังกล่าวในงบกำไรขาดทุนเฉพาะกิจการเป็นจำนวนเงิน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D707A">
        <w:rPr>
          <w:rFonts w:ascii="Angsana New" w:hAnsi="Angsana New" w:cs="Angsana New"/>
          <w:sz w:val="30"/>
          <w:szCs w:val="30"/>
        </w:rPr>
        <w:t>804</w:t>
      </w:r>
      <w:r w:rsidRPr="008E1D5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E1D5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</w:p>
    <w:p w14:paraId="15A94743" w14:textId="72A89F01" w:rsidR="00AD4873" w:rsidRDefault="00AD4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</w:rPr>
      </w:pPr>
    </w:p>
    <w:p w14:paraId="0F14163D" w14:textId="5F5933F4" w:rsidR="00C142F6" w:rsidRPr="00DD7CDF" w:rsidRDefault="002606E5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</w:rPr>
      </w:pPr>
      <w:r w:rsidRPr="002606E5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F21309" w:rsidRPr="00DD7CDF">
        <w:rPr>
          <w:rFonts w:ascii="Angsana New" w:hAnsi="Angsana New" w:cs="Angsana New"/>
          <w:b w:val="0"/>
          <w:bCs/>
          <w:sz w:val="30"/>
          <w:szCs w:val="30"/>
        </w:rPr>
        <w:tab/>
      </w:r>
      <w:r w:rsidR="00C142F6"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เงินลงทุน</w:t>
      </w:r>
      <w:r w:rsidR="0052073F"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ในบริษัทย่อย</w:t>
      </w:r>
    </w:p>
    <w:p w14:paraId="10A5D0B2" w14:textId="77777777" w:rsidR="00DC5B51" w:rsidRPr="000F5B7D" w:rsidRDefault="00DC5B51" w:rsidP="000429AC">
      <w:pPr>
        <w:pStyle w:val="BodyText2"/>
        <w:ind w:left="540" w:right="-43" w:firstLine="0"/>
        <w:jc w:val="thaiDistribute"/>
        <w:rPr>
          <w:rFonts w:ascii="Angsana New" w:eastAsia="CG Times (W1)" w:hAnsi="Angsana New" w:cs="Angsana New"/>
        </w:rPr>
      </w:pPr>
    </w:p>
    <w:p w14:paraId="4443E86C" w14:textId="27D385B6" w:rsidR="00DC5B51" w:rsidRPr="00DD7CDF" w:rsidRDefault="002E08E3" w:rsidP="00CB1D8C">
      <w:pPr>
        <w:pStyle w:val="BodyText2"/>
        <w:ind w:left="547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D7CDF"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รายการเคลื่อนไหวในระหว่างงวด</w:t>
      </w:r>
      <w:r w:rsidR="0051475B">
        <w:rPr>
          <w:rFonts w:ascii="Angsana New" w:hAnsi="Angsana New" w:cs="Angsana New" w:hint="cs"/>
          <w:sz w:val="30"/>
          <w:szCs w:val="30"/>
          <w:cs/>
        </w:rPr>
        <w:t>หก</w:t>
      </w:r>
      <w:r w:rsidR="00794C28" w:rsidRPr="00DD7CD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30</w:t>
      </w:r>
      <w:r w:rsidR="0051475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1475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="00DC5B51" w:rsidRPr="00DD7CD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C385411" w14:textId="77777777" w:rsidR="00CA09E7" w:rsidRPr="00CB1D8C" w:rsidRDefault="00CA09E7" w:rsidP="00CB1D8C">
      <w:pPr>
        <w:spacing w:line="120" w:lineRule="atLeast"/>
        <w:ind w:firstLine="547"/>
        <w:rPr>
          <w:rFonts w:ascii="Angsana New" w:hAnsi="Angsana New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1080"/>
        <w:gridCol w:w="270"/>
        <w:gridCol w:w="1080"/>
        <w:gridCol w:w="270"/>
        <w:gridCol w:w="1170"/>
      </w:tblGrid>
      <w:tr w:rsidR="00CA09E7" w:rsidRPr="00DD7CDF" w14:paraId="7D860C54" w14:textId="77777777" w:rsidTr="00963EB6">
        <w:trPr>
          <w:trHeight w:val="20"/>
        </w:trPr>
        <w:tc>
          <w:tcPr>
            <w:tcW w:w="4068" w:type="dxa"/>
          </w:tcPr>
          <w:p w14:paraId="17FE1267" w14:textId="77777777" w:rsidR="00CA09E7" w:rsidRPr="00DD7CDF" w:rsidRDefault="00CA09E7" w:rsidP="00CA09E7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14C792" w14:textId="77777777" w:rsidR="00CA09E7" w:rsidRPr="00DD7CDF" w:rsidRDefault="00CA09E7" w:rsidP="00CA09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38F0D2" w14:textId="77777777" w:rsidR="00CA09E7" w:rsidRPr="00DD7CDF" w:rsidRDefault="00CA09E7" w:rsidP="00CA09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C7B9EC1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2"/>
              </w:tabs>
              <w:spacing w:line="240" w:lineRule="auto"/>
              <w:ind w:left="-108" w:right="-119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(</w:t>
            </w:r>
            <w:r w:rsidRPr="00DD7CDF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DD7CDF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DD7CDF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CA09E7" w:rsidRPr="00DD7CDF" w14:paraId="161F8B61" w14:textId="77777777" w:rsidTr="00CA09E7">
        <w:trPr>
          <w:trHeight w:val="20"/>
        </w:trPr>
        <w:tc>
          <w:tcPr>
            <w:tcW w:w="4068" w:type="dxa"/>
          </w:tcPr>
          <w:p w14:paraId="1A93F7E4" w14:textId="77777777" w:rsidR="00CA09E7" w:rsidRPr="00DD7CDF" w:rsidRDefault="00CA09E7" w:rsidP="00CA09E7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999A598" w14:textId="77777777" w:rsidR="00CA09E7" w:rsidRPr="00DD7CDF" w:rsidRDefault="00CA09E7" w:rsidP="00CA09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7281CC" w14:textId="77777777" w:rsidR="00CA09E7" w:rsidRPr="00DD7CDF" w:rsidRDefault="00CA09E7" w:rsidP="00CA09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1EA5730" w14:textId="77777777" w:rsidR="00CA09E7" w:rsidRPr="00DD7CDF" w:rsidRDefault="00CA09E7" w:rsidP="00CA09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09E7" w:rsidRPr="00DD7CDF" w14:paraId="30C2EE79" w14:textId="77777777" w:rsidTr="00CA09E7">
        <w:trPr>
          <w:trHeight w:val="20"/>
        </w:trPr>
        <w:tc>
          <w:tcPr>
            <w:tcW w:w="4068" w:type="dxa"/>
          </w:tcPr>
          <w:p w14:paraId="5332D1E5" w14:textId="77777777" w:rsidR="00CA09E7" w:rsidRPr="00DD7CDF" w:rsidRDefault="00CA09E7" w:rsidP="00CA09E7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AB1DE0" w14:textId="1861B7A2" w:rsidR="00CA09E7" w:rsidRPr="00DD7CDF" w:rsidRDefault="002606E5" w:rsidP="00CA09E7">
            <w:pPr>
              <w:ind w:left="-108" w:right="-101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2606E5">
              <w:rPr>
                <w:rFonts w:ascii="Angsana New" w:hAnsi="Angsana New" w:cs="Cordi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A5F27E" w14:textId="77777777" w:rsidR="00CA09E7" w:rsidRPr="00DD7CDF" w:rsidRDefault="00CA09E7" w:rsidP="00CA09E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5496A0" w14:textId="46276CCF" w:rsidR="00CA09E7" w:rsidRPr="00DD7CDF" w:rsidRDefault="002606E5" w:rsidP="00CA09E7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F236393" w14:textId="77777777" w:rsidR="00CA09E7" w:rsidRPr="00DD7CDF" w:rsidRDefault="00CA09E7" w:rsidP="00CA09E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AFC429" w14:textId="40C8204E" w:rsidR="00CA09E7" w:rsidRPr="00DD7CDF" w:rsidRDefault="002606E5" w:rsidP="00CA09E7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0536DC" w14:textId="77777777" w:rsidR="00CA09E7" w:rsidRPr="00DD7CDF" w:rsidRDefault="00CA09E7" w:rsidP="00CA09E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1640DB" w14:textId="142F528A" w:rsidR="00CA09E7" w:rsidRPr="00DD7CDF" w:rsidRDefault="002606E5" w:rsidP="00CA09E7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A09E7" w:rsidRPr="00DD7CDF" w14:paraId="66AAEC0A" w14:textId="77777777" w:rsidTr="00CA09E7">
        <w:trPr>
          <w:trHeight w:val="20"/>
        </w:trPr>
        <w:tc>
          <w:tcPr>
            <w:tcW w:w="4068" w:type="dxa"/>
          </w:tcPr>
          <w:p w14:paraId="41435FE3" w14:textId="77777777" w:rsidR="00CA09E7" w:rsidRPr="00DD7CDF" w:rsidRDefault="00CA09E7" w:rsidP="00CA09E7">
            <w:pPr>
              <w:tabs>
                <w:tab w:val="left" w:pos="27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0C26FB0" w14:textId="77777777" w:rsidR="00CA09E7" w:rsidRPr="00DD7CDF" w:rsidRDefault="00CA09E7" w:rsidP="00CA09E7">
            <w:pPr>
              <w:pStyle w:val="block"/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E43A62D" w14:textId="77777777" w:rsidR="00CA09E7" w:rsidRPr="00DD7CDF" w:rsidRDefault="00CA09E7" w:rsidP="00CA09E7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4AF420" w14:textId="77777777" w:rsidR="00CA09E7" w:rsidRPr="00DD7CDF" w:rsidRDefault="00CA09E7" w:rsidP="00CA09E7">
            <w:pPr>
              <w:pStyle w:val="block"/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A84390F" w14:textId="77777777" w:rsidR="00CA09E7" w:rsidRPr="00DD7CDF" w:rsidRDefault="00CA09E7" w:rsidP="00CA09E7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8DA839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7B8041" w14:textId="77777777" w:rsidR="00CA09E7" w:rsidRPr="00DD7CDF" w:rsidRDefault="00CA09E7" w:rsidP="00CA09E7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F40686" w14:textId="77777777" w:rsidR="00CA09E7" w:rsidRPr="00DD7CDF" w:rsidRDefault="00CA09E7" w:rsidP="00CA09E7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1475B" w:rsidRPr="00DD7CDF" w14:paraId="0CFCA8CB" w14:textId="77777777" w:rsidTr="00CA09E7">
        <w:trPr>
          <w:trHeight w:val="20"/>
        </w:trPr>
        <w:tc>
          <w:tcPr>
            <w:tcW w:w="4068" w:type="dxa"/>
          </w:tcPr>
          <w:p w14:paraId="462E1FAA" w14:textId="2DDB8B2B" w:rsidR="0051475B" w:rsidRPr="00DD7CDF" w:rsidRDefault="0051475B" w:rsidP="0051475B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DD7CDF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DD7CDF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Pr="00DD7CDF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="002606E5" w:rsidRPr="002606E5">
              <w:rPr>
                <w:rFonts w:ascii="Angsana New" w:hAnsi="Angsana New"/>
                <w:sz w:val="30"/>
                <w:szCs w:val="30"/>
              </w:rPr>
              <w:t>1</w:t>
            </w:r>
            <w:r w:rsidRPr="00DD7C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72819A0A" w14:textId="65F2BEE4" w:rsidR="0051475B" w:rsidRPr="00DD7CDF" w:rsidRDefault="002A0704" w:rsidP="005147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FF774D" w14:textId="77777777" w:rsidR="0051475B" w:rsidRPr="00DD7CDF" w:rsidRDefault="0051475B" w:rsidP="0051475B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0C6FA" w14:textId="77777777" w:rsidR="0051475B" w:rsidRPr="00DD7CDF" w:rsidRDefault="0051475B" w:rsidP="005147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2E1DFE" w14:textId="77777777" w:rsidR="0051475B" w:rsidRPr="00DD7CDF" w:rsidRDefault="0051475B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416373" w14:textId="03FD1522" w:rsidR="0051475B" w:rsidRPr="00DD7CDF" w:rsidRDefault="002606E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/>
                <w:sz w:val="30"/>
                <w:szCs w:val="30"/>
              </w:rPr>
              <w:t>191</w:t>
            </w:r>
            <w:r w:rsidR="00884914">
              <w:rPr>
                <w:rFonts w:ascii="Angsana New" w:hAnsi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2F912C3D" w14:textId="77777777" w:rsidR="0051475B" w:rsidRPr="00DD7CDF" w:rsidRDefault="0051475B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AE47E" w14:textId="3C8E1513" w:rsidR="0051475B" w:rsidRPr="00DD7CDF" w:rsidRDefault="002606E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151</w:t>
            </w:r>
            <w:r w:rsidR="0051475B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976</w:t>
            </w:r>
          </w:p>
        </w:tc>
      </w:tr>
      <w:tr w:rsidR="0051475B" w:rsidRPr="00DD7CDF" w14:paraId="427434C7" w14:textId="77777777" w:rsidTr="00CA09E7">
        <w:trPr>
          <w:trHeight w:val="20"/>
        </w:trPr>
        <w:tc>
          <w:tcPr>
            <w:tcW w:w="4068" w:type="dxa"/>
          </w:tcPr>
          <w:p w14:paraId="53E42054" w14:textId="7D306354" w:rsidR="0051475B" w:rsidRPr="00DD7CDF" w:rsidRDefault="0051475B" w:rsidP="0051475B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DD7CDF">
              <w:rPr>
                <w:rFonts w:ascii="Angsana New" w:hAnsi="Angsana New"/>
                <w:sz w:val="30"/>
                <w:szCs w:val="30"/>
              </w:rPr>
              <w:t>/</w:t>
            </w:r>
            <w:r w:rsidRPr="00DD7CDF">
              <w:rPr>
                <w:rFonts w:ascii="Angsana New" w:hAnsi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080" w:type="dxa"/>
          </w:tcPr>
          <w:p w14:paraId="71B91346" w14:textId="2C922E56" w:rsidR="0051475B" w:rsidRPr="00DD7CDF" w:rsidRDefault="002A0704" w:rsidP="005147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255FAF" w14:textId="77777777" w:rsidR="0051475B" w:rsidRPr="00DD7CDF" w:rsidRDefault="0051475B" w:rsidP="0051475B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4B523" w14:textId="77777777" w:rsidR="0051475B" w:rsidRPr="00DD7CDF" w:rsidRDefault="0051475B" w:rsidP="005147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35BD27" w14:textId="77777777" w:rsidR="0051475B" w:rsidRPr="00DD7CDF" w:rsidRDefault="0051475B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A67F46" w14:textId="13E2F85D" w:rsidR="0051475B" w:rsidRPr="00751FF8" w:rsidRDefault="002606E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 w:cs="Browallia New"/>
                <w:sz w:val="30"/>
                <w:szCs w:val="38"/>
              </w:rPr>
            </w:pPr>
            <w:r w:rsidRPr="002606E5">
              <w:rPr>
                <w:rFonts w:ascii="Angsana New" w:hAnsi="Angsana New" w:cs="Browallia New"/>
                <w:sz w:val="30"/>
                <w:szCs w:val="38"/>
              </w:rPr>
              <w:t>21</w:t>
            </w:r>
            <w:r w:rsidR="00884914">
              <w:rPr>
                <w:rFonts w:ascii="Angsana New" w:hAnsi="Angsana New" w:cs="Browallia New"/>
                <w:sz w:val="30"/>
                <w:szCs w:val="38"/>
              </w:rPr>
              <w:t>,</w:t>
            </w:r>
            <w:r w:rsidRPr="002606E5">
              <w:rPr>
                <w:rFonts w:ascii="Angsana New" w:hAnsi="Angsana New" w:cs="Browallia New"/>
                <w:sz w:val="30"/>
                <w:szCs w:val="38"/>
              </w:rPr>
              <w:t>029</w:t>
            </w:r>
          </w:p>
        </w:tc>
        <w:tc>
          <w:tcPr>
            <w:tcW w:w="270" w:type="dxa"/>
          </w:tcPr>
          <w:p w14:paraId="516D6ECE" w14:textId="77777777" w:rsidR="0051475B" w:rsidRPr="00DD7CDF" w:rsidRDefault="0051475B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0AE86" w14:textId="0DDE3ED9" w:rsidR="0051475B" w:rsidRPr="00DD7CDF" w:rsidRDefault="002606E5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51475B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764</w:t>
            </w:r>
          </w:p>
        </w:tc>
      </w:tr>
      <w:tr w:rsidR="0051475B" w:rsidRPr="00DD7CDF" w14:paraId="6DF15585" w14:textId="77777777" w:rsidTr="00CA09E7">
        <w:trPr>
          <w:trHeight w:val="20"/>
        </w:trPr>
        <w:tc>
          <w:tcPr>
            <w:tcW w:w="4068" w:type="dxa"/>
          </w:tcPr>
          <w:p w14:paraId="694B18F2" w14:textId="77777777" w:rsidR="0051475B" w:rsidRPr="00DD7CDF" w:rsidRDefault="0051475B" w:rsidP="0051475B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0108F261" w14:textId="7F08563B" w:rsidR="0051475B" w:rsidRPr="00DD7CDF" w:rsidRDefault="002A0704" w:rsidP="0051475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472D62" w14:textId="77777777" w:rsidR="0051475B" w:rsidRPr="00DD7CDF" w:rsidRDefault="0051475B" w:rsidP="0051475B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A4E0A4" w14:textId="77777777" w:rsidR="0051475B" w:rsidRPr="00DD7CDF" w:rsidRDefault="0051475B" w:rsidP="0051475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4AE94A" w14:textId="77777777" w:rsidR="0051475B" w:rsidRPr="00DD7CDF" w:rsidRDefault="0051475B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E4A383" w14:textId="1D38DE68" w:rsidR="0051475B" w:rsidRPr="00DD7CDF" w:rsidRDefault="00884914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19416" w14:textId="77777777" w:rsidR="0051475B" w:rsidRPr="00DD7CDF" w:rsidRDefault="0051475B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7ACC02" w14:textId="6C34362F" w:rsidR="0051475B" w:rsidRPr="00DD7CDF" w:rsidRDefault="0051475B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495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1475B" w:rsidRPr="00DD7CDF" w14:paraId="57FC1891" w14:textId="77777777" w:rsidTr="00CA09E7">
        <w:trPr>
          <w:trHeight w:val="20"/>
        </w:trPr>
        <w:tc>
          <w:tcPr>
            <w:tcW w:w="4068" w:type="dxa"/>
          </w:tcPr>
          <w:p w14:paraId="5E6AC5A0" w14:textId="77777777" w:rsidR="0051475B" w:rsidRPr="00766107" w:rsidRDefault="0051475B" w:rsidP="0051475B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766107">
              <w:rPr>
                <w:rFonts w:ascii="Angsana New" w:hAnsi="Angsana New" w:hint="cs"/>
                <w:sz w:val="30"/>
                <w:szCs w:val="30"/>
                <w:cs/>
              </w:rPr>
              <w:t>จัดประเภทเป็นสินทรัพย์ไม่หมุนเวียน</w:t>
            </w:r>
          </w:p>
        </w:tc>
        <w:tc>
          <w:tcPr>
            <w:tcW w:w="1080" w:type="dxa"/>
          </w:tcPr>
          <w:p w14:paraId="412C8422" w14:textId="77777777" w:rsidR="0051475B" w:rsidRPr="00766107" w:rsidRDefault="0051475B" w:rsidP="0051475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D5F39A" w14:textId="77777777" w:rsidR="0051475B" w:rsidRPr="00766107" w:rsidRDefault="0051475B" w:rsidP="0051475B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EF4053" w14:textId="77777777" w:rsidR="0051475B" w:rsidRPr="00766107" w:rsidRDefault="0051475B" w:rsidP="0051475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8380C6" w14:textId="77777777" w:rsidR="0051475B" w:rsidRPr="00766107" w:rsidRDefault="0051475B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016DA" w14:textId="77777777" w:rsidR="0051475B" w:rsidRPr="00766107" w:rsidRDefault="0051475B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98AD4" w14:textId="77777777" w:rsidR="0051475B" w:rsidRPr="00766107" w:rsidRDefault="0051475B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3FB47D" w14:textId="77777777" w:rsidR="0051475B" w:rsidRPr="00766107" w:rsidRDefault="0051475B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475B" w:rsidRPr="00DD7CDF" w14:paraId="3129F801" w14:textId="77777777" w:rsidTr="00CA09E7">
        <w:trPr>
          <w:trHeight w:val="20"/>
        </w:trPr>
        <w:tc>
          <w:tcPr>
            <w:tcW w:w="4068" w:type="dxa"/>
          </w:tcPr>
          <w:p w14:paraId="7D4767DC" w14:textId="770D16F7" w:rsidR="0051475B" w:rsidRPr="00766107" w:rsidRDefault="0051475B" w:rsidP="0051475B">
            <w:pPr>
              <w:tabs>
                <w:tab w:val="clear" w:pos="227"/>
                <w:tab w:val="left" w:pos="180"/>
                <w:tab w:val="left" w:pos="270"/>
              </w:tabs>
              <w:ind w:left="180" w:firstLine="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6107">
              <w:rPr>
                <w:rFonts w:ascii="Angsana New" w:hAnsi="Angsana New" w:hint="cs"/>
                <w:sz w:val="30"/>
                <w:szCs w:val="30"/>
                <w:cs/>
              </w:rPr>
              <w:t>ที่ถือไว้เผื่อขาย</w:t>
            </w:r>
          </w:p>
        </w:tc>
        <w:tc>
          <w:tcPr>
            <w:tcW w:w="1080" w:type="dxa"/>
          </w:tcPr>
          <w:p w14:paraId="3768666C" w14:textId="7DE11016" w:rsidR="0051475B" w:rsidRPr="00766107" w:rsidRDefault="002A0704" w:rsidP="0051475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2E0EAF" w14:textId="77777777" w:rsidR="0051475B" w:rsidRPr="00766107" w:rsidRDefault="0051475B" w:rsidP="0051475B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F6140E" w14:textId="77777777" w:rsidR="0051475B" w:rsidRPr="00766107" w:rsidRDefault="0051475B" w:rsidP="0051475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610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6C5E0A" w14:textId="77777777" w:rsidR="0051475B" w:rsidRPr="00766107" w:rsidRDefault="0051475B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07055" w14:textId="3B8B277F" w:rsidR="0051475B" w:rsidRPr="00766107" w:rsidRDefault="00884914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270C1" w14:textId="77777777" w:rsidR="0051475B" w:rsidRPr="00766107" w:rsidRDefault="0051475B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C69F7" w14:textId="227BC95D" w:rsidR="0051475B" w:rsidRPr="00766107" w:rsidRDefault="0051475B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248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1475B" w:rsidRPr="00DD7CDF" w14:paraId="3544E9D7" w14:textId="77777777" w:rsidTr="00A06212">
        <w:trPr>
          <w:trHeight w:val="20"/>
        </w:trPr>
        <w:tc>
          <w:tcPr>
            <w:tcW w:w="4068" w:type="dxa"/>
          </w:tcPr>
          <w:p w14:paraId="321C1EF2" w14:textId="2008F695" w:rsidR="0051475B" w:rsidRPr="00DD7CDF" w:rsidRDefault="0051475B" w:rsidP="0051475B">
            <w:pPr>
              <w:tabs>
                <w:tab w:val="clear" w:pos="227"/>
                <w:tab w:val="left" w:pos="180"/>
                <w:tab w:val="left" w:pos="270"/>
              </w:tabs>
              <w:ind w:left="180"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606E5" w:rsidRPr="002606E5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DC08EB" w14:textId="3E332988" w:rsidR="0051475B" w:rsidRPr="00DD7CDF" w:rsidRDefault="002A0704" w:rsidP="005147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4F2BDD" w14:textId="77777777" w:rsidR="0051475B" w:rsidRPr="00DD7CDF" w:rsidRDefault="0051475B" w:rsidP="0051475B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5286F0" w14:textId="77777777" w:rsidR="0051475B" w:rsidRPr="00DD7CDF" w:rsidRDefault="0051475B" w:rsidP="005147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0F943C" w14:textId="77777777" w:rsidR="0051475B" w:rsidRPr="00DD7CDF" w:rsidRDefault="0051475B" w:rsidP="0051475B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B67C9D" w14:textId="354B4110" w:rsidR="0051475B" w:rsidRPr="00751FF8" w:rsidRDefault="002606E5" w:rsidP="005147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6E5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212</w:t>
            </w:r>
            <w:r w:rsidR="00884914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606E5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70" w:type="dxa"/>
          </w:tcPr>
          <w:p w14:paraId="2FD7836E" w14:textId="77777777" w:rsidR="0051475B" w:rsidRPr="00DD7CDF" w:rsidRDefault="0051475B" w:rsidP="0051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D9D81E" w14:textId="30D6864E" w:rsidR="0051475B" w:rsidRPr="00DD7CDF" w:rsidRDefault="002606E5" w:rsidP="0051475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159</w:t>
            </w:r>
            <w:r w:rsidR="0051475B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997</w:t>
            </w:r>
          </w:p>
        </w:tc>
      </w:tr>
      <w:tr w:rsidR="00A06212" w:rsidRPr="00DD7CDF" w14:paraId="1DA8A202" w14:textId="77777777" w:rsidTr="00A06212">
        <w:trPr>
          <w:trHeight w:val="20"/>
        </w:trPr>
        <w:tc>
          <w:tcPr>
            <w:tcW w:w="4068" w:type="dxa"/>
          </w:tcPr>
          <w:p w14:paraId="7550E8AD" w14:textId="77777777" w:rsidR="00A06212" w:rsidRPr="00131563" w:rsidRDefault="00A06212" w:rsidP="00CA09E7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FB241E" w14:textId="77777777" w:rsidR="00A06212" w:rsidRPr="00131563" w:rsidRDefault="00A06212" w:rsidP="00CA09E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CA562B3" w14:textId="77777777" w:rsidR="00A06212" w:rsidRPr="00131563" w:rsidRDefault="00A06212" w:rsidP="00CA09E7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C831A9" w14:textId="77777777" w:rsidR="00A06212" w:rsidRPr="00131563" w:rsidRDefault="00A06212" w:rsidP="00CA09E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E2608EC" w14:textId="77777777" w:rsidR="00A06212" w:rsidRPr="00131563" w:rsidRDefault="00A06212" w:rsidP="00CA09E7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431081F" w14:textId="77777777" w:rsidR="00A06212" w:rsidRPr="00131563" w:rsidRDefault="00A06212" w:rsidP="00CA09E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811648D" w14:textId="77777777" w:rsidR="00A06212" w:rsidRPr="00131563" w:rsidRDefault="00A0621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4B6684" w14:textId="77777777" w:rsidR="00A06212" w:rsidRPr="00131563" w:rsidRDefault="00A06212" w:rsidP="00CA09E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A06212" w:rsidRPr="00DD7CDF" w14:paraId="781D9313" w14:textId="77777777" w:rsidTr="00A453AD">
        <w:trPr>
          <w:trHeight w:val="20"/>
        </w:trPr>
        <w:tc>
          <w:tcPr>
            <w:tcW w:w="4068" w:type="dxa"/>
          </w:tcPr>
          <w:p w14:paraId="728226FC" w14:textId="3C8EA94C" w:rsidR="00A06212" w:rsidRPr="00DD7CDF" w:rsidRDefault="00A06212" w:rsidP="00CA09E7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606E5" w:rsidRPr="002606E5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DD7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D7CD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nil"/>
            </w:tcBorders>
          </w:tcPr>
          <w:p w14:paraId="061E8C49" w14:textId="77777777" w:rsidR="00A06212" w:rsidRPr="00DD7CDF" w:rsidRDefault="00A06212" w:rsidP="00CA09E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CF86E03" w14:textId="77777777" w:rsidR="00A06212" w:rsidRPr="00DD7CDF" w:rsidRDefault="00A06212" w:rsidP="00CA09E7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A14A59" w14:textId="4B4CBFD8" w:rsidR="00A06212" w:rsidRPr="00DD7CDF" w:rsidRDefault="00DE3C84" w:rsidP="00CA09E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AE0954" w14:textId="77777777" w:rsidR="00A06212" w:rsidRPr="00DD7CDF" w:rsidRDefault="00A06212" w:rsidP="00CA09E7">
            <w:pPr>
              <w:tabs>
                <w:tab w:val="clear" w:pos="680"/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6A8C2EB" w14:textId="77777777" w:rsidR="00A06212" w:rsidRPr="00DD7CDF" w:rsidRDefault="00A06212" w:rsidP="00CA09E7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4A7E53" w14:textId="77777777" w:rsidR="00A06212" w:rsidRPr="00DD7CDF" w:rsidRDefault="00A0621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DCFE88" w14:textId="46564761" w:rsidR="00A06212" w:rsidRPr="00DD7CDF" w:rsidRDefault="002606E5" w:rsidP="00A06212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Browallia New"/>
                <w:b/>
                <w:bCs/>
                <w:sz w:val="30"/>
                <w:szCs w:val="38"/>
                <w:lang w:val="en-US" w:bidi="th-TH"/>
              </w:rPr>
            </w:pPr>
            <w:r w:rsidRPr="002606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191</w:t>
            </w:r>
            <w:r w:rsidR="00A06212" w:rsidRPr="00DD7C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606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466</w:t>
            </w:r>
          </w:p>
        </w:tc>
      </w:tr>
    </w:tbl>
    <w:p w14:paraId="10AECFF6" w14:textId="41B47CE9" w:rsidR="000448DD" w:rsidRPr="00E646DF" w:rsidRDefault="00044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38C9BF00" w14:textId="77777777" w:rsidR="00CA09E7" w:rsidRPr="00DD7CDF" w:rsidRDefault="00CA09E7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  <w:sectPr w:rsidR="00CA09E7" w:rsidRPr="00DD7CDF" w:rsidSect="000F720A">
          <w:headerReference w:type="default" r:id="rId8"/>
          <w:footerReference w:type="default" r:id="rId9"/>
          <w:pgSz w:w="11907" w:h="16840" w:code="9"/>
          <w:pgMar w:top="691" w:right="1152" w:bottom="576" w:left="1152" w:header="720" w:footer="288" w:gutter="0"/>
          <w:pgNumType w:start="22"/>
          <w:cols w:space="708"/>
          <w:docGrid w:linePitch="360"/>
        </w:sectPr>
      </w:pPr>
    </w:p>
    <w:p w14:paraId="2EB13905" w14:textId="77777777" w:rsidR="00E50DAA" w:rsidRPr="00DD7CDF" w:rsidRDefault="00E50DA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รายละเอียดเงินลงทุนในบริษัทย่อยและเงินปันผลรับ</w:t>
      </w:r>
    </w:p>
    <w:p w14:paraId="5FE53C5F" w14:textId="77777777" w:rsidR="004A3C5A" w:rsidRPr="00DD7CDF" w:rsidRDefault="004A3C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14:paraId="7849F441" w14:textId="77777777" w:rsidR="0096511F" w:rsidRPr="00DD7CDF" w:rsidRDefault="0096511F" w:rsidP="00CA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90" w:lineRule="exact"/>
        <w:rPr>
          <w:rFonts w:ascii="Angsana New" w:hAnsi="Angsana New" w:cs="Angsana New"/>
          <w:sz w:val="30"/>
          <w:szCs w:val="30"/>
        </w:rPr>
      </w:pPr>
    </w:p>
    <w:p w14:paraId="482C6975" w14:textId="613BD153" w:rsidR="00E50DAA" w:rsidRPr="00222DD3" w:rsidRDefault="00E50DAA" w:rsidP="00CA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90" w:lineRule="exact"/>
        <w:rPr>
          <w:rFonts w:asciiTheme="majorBidi" w:hAnsiTheme="majorBidi" w:cstheme="majorBidi"/>
          <w:sz w:val="30"/>
          <w:szCs w:val="30"/>
        </w:rPr>
      </w:pPr>
      <w:r w:rsidRPr="00222DD3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2606E5" w:rsidRPr="002606E5">
        <w:rPr>
          <w:rFonts w:ascii="Angsana New" w:hAnsi="Angsana New" w:cstheme="majorBidi" w:hint="cs"/>
          <w:sz w:val="30"/>
          <w:szCs w:val="30"/>
        </w:rPr>
        <w:t>30</w:t>
      </w:r>
      <w:r w:rsidR="00E021DF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2E08E3" w:rsidRPr="00222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theme="majorBidi"/>
          <w:sz w:val="30"/>
          <w:szCs w:val="30"/>
        </w:rPr>
        <w:t>2563</w:t>
      </w:r>
      <w:r w:rsidR="00DC5B51" w:rsidRPr="00222DD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606E5" w:rsidRPr="002606E5">
        <w:rPr>
          <w:rFonts w:ascii="Angsana New" w:hAnsi="Angsana New" w:cstheme="majorBidi"/>
          <w:sz w:val="30"/>
          <w:szCs w:val="30"/>
        </w:rPr>
        <w:t>31</w:t>
      </w:r>
      <w:r w:rsidRPr="00222DD3">
        <w:rPr>
          <w:rFonts w:asciiTheme="majorBidi" w:hAnsiTheme="majorBidi" w:cstheme="majorBidi"/>
          <w:sz w:val="30"/>
          <w:szCs w:val="30"/>
        </w:rPr>
        <w:t xml:space="preserve"> </w:t>
      </w:r>
      <w:r w:rsidRPr="00222DD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606E5" w:rsidRPr="002606E5">
        <w:rPr>
          <w:rFonts w:ascii="Angsana New" w:hAnsi="Angsana New" w:cstheme="majorBidi"/>
          <w:sz w:val="30"/>
          <w:szCs w:val="30"/>
        </w:rPr>
        <w:t>2562</w:t>
      </w:r>
      <w:r w:rsidR="00DD2B86" w:rsidRPr="00222DD3">
        <w:rPr>
          <w:rFonts w:asciiTheme="majorBidi" w:hAnsiTheme="majorBidi" w:cstheme="majorBidi"/>
          <w:sz w:val="30"/>
          <w:szCs w:val="30"/>
        </w:rPr>
        <w:t xml:space="preserve"> </w:t>
      </w:r>
      <w:r w:rsidRPr="00222DD3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</w:t>
      </w:r>
      <w:r w:rsidR="00090F05" w:rsidRPr="00222DD3">
        <w:rPr>
          <w:rFonts w:asciiTheme="majorBidi" w:hAnsiTheme="majorBidi" w:cstheme="majorBidi"/>
          <w:sz w:val="30"/>
          <w:szCs w:val="30"/>
          <w:cs/>
        </w:rPr>
        <w:t>แต่ละงวด</w:t>
      </w:r>
      <w:r w:rsidR="00596582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090F05" w:rsidRPr="00222DD3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222DD3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D96595" w:rsidRPr="00222DD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606E5" w:rsidRPr="002606E5">
        <w:rPr>
          <w:rFonts w:ascii="Angsana New" w:hAnsi="Angsana New" w:cstheme="majorBidi" w:hint="cs"/>
          <w:sz w:val="30"/>
          <w:szCs w:val="30"/>
        </w:rPr>
        <w:t>30</w:t>
      </w:r>
      <w:r w:rsidR="00596582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596582" w:rsidRPr="00222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2DD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AD6937B" w14:textId="77777777" w:rsidR="00CA09E7" w:rsidRPr="00222DD3" w:rsidRDefault="00CA09E7" w:rsidP="00CA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9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1513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0"/>
        <w:gridCol w:w="716"/>
        <w:gridCol w:w="178"/>
        <w:gridCol w:w="657"/>
        <w:gridCol w:w="179"/>
        <w:gridCol w:w="726"/>
        <w:gridCol w:w="185"/>
        <w:gridCol w:w="711"/>
        <w:gridCol w:w="191"/>
        <w:gridCol w:w="717"/>
        <w:gridCol w:w="185"/>
        <w:gridCol w:w="708"/>
        <w:gridCol w:w="179"/>
        <w:gridCol w:w="18"/>
        <w:gridCol w:w="705"/>
        <w:gridCol w:w="191"/>
        <w:gridCol w:w="708"/>
        <w:gridCol w:w="179"/>
        <w:gridCol w:w="729"/>
        <w:gridCol w:w="185"/>
        <w:gridCol w:w="708"/>
        <w:gridCol w:w="182"/>
        <w:gridCol w:w="21"/>
        <w:gridCol w:w="802"/>
        <w:gridCol w:w="179"/>
        <w:gridCol w:w="802"/>
      </w:tblGrid>
      <w:tr w:rsidR="00CA09E7" w:rsidRPr="00DD7CDF" w14:paraId="49ED612B" w14:textId="77777777" w:rsidTr="001C07A4">
        <w:trPr>
          <w:cantSplit/>
          <w:trHeight w:val="387"/>
        </w:trPr>
        <w:tc>
          <w:tcPr>
            <w:tcW w:w="4390" w:type="dxa"/>
            <w:shd w:val="clear" w:color="auto" w:fill="auto"/>
          </w:tcPr>
          <w:p w14:paraId="44E4B7B1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41" w:type="dxa"/>
            <w:gridSpan w:val="25"/>
            <w:shd w:val="clear" w:color="auto" w:fill="auto"/>
            <w:vAlign w:val="center"/>
          </w:tcPr>
          <w:p w14:paraId="1567CB42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CA09E7" w:rsidRPr="00DD7CDF" w14:paraId="3C9758DD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32B57F52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41" w:type="dxa"/>
            <w:gridSpan w:val="25"/>
            <w:tcBorders>
              <w:bottom w:val="single" w:sz="4" w:space="0" w:color="auto"/>
            </w:tcBorders>
            <w:shd w:val="clear" w:color="auto" w:fill="auto"/>
          </w:tcPr>
          <w:p w14:paraId="77E23850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C71E2" w:rsidRPr="00DD7CDF" w14:paraId="75F145E9" w14:textId="77777777" w:rsidTr="00D463F6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1538DD3F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C6DE3" w14:textId="77777777" w:rsidR="003C71E2" w:rsidRPr="00DD7CDF" w:rsidRDefault="003C71E2" w:rsidP="00D4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4360798D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23F920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937D5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FE634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F5473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78768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2937F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14C93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36A48" w14:textId="671FDE9B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3C71E2" w:rsidRPr="00DD7CDF" w14:paraId="6875510C" w14:textId="77777777" w:rsidTr="00D463F6">
        <w:trPr>
          <w:cantSplit/>
          <w:trHeight w:val="315"/>
        </w:trPr>
        <w:tc>
          <w:tcPr>
            <w:tcW w:w="4390" w:type="dxa"/>
            <w:shd w:val="clear" w:color="auto" w:fill="auto"/>
          </w:tcPr>
          <w:p w14:paraId="4414024A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1" w:type="dxa"/>
            <w:gridSpan w:val="3"/>
            <w:shd w:val="clear" w:color="auto" w:fill="auto"/>
            <w:vAlign w:val="bottom"/>
          </w:tcPr>
          <w:p w14:paraId="4EA8BA75" w14:textId="77777777" w:rsidR="003C71E2" w:rsidRPr="00DD7CDF" w:rsidRDefault="003C71E2" w:rsidP="00D4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79" w:type="dxa"/>
            <w:shd w:val="clear" w:color="auto" w:fill="auto"/>
          </w:tcPr>
          <w:p w14:paraId="3A05F1B9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14:paraId="11170A2C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BEDE3CC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10" w:type="dxa"/>
            <w:gridSpan w:val="3"/>
            <w:shd w:val="clear" w:color="auto" w:fill="auto"/>
            <w:vAlign w:val="bottom"/>
          </w:tcPr>
          <w:p w14:paraId="3048CA39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7382C0A0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04" w:type="dxa"/>
            <w:gridSpan w:val="3"/>
            <w:shd w:val="clear" w:color="auto" w:fill="auto"/>
            <w:vAlign w:val="bottom"/>
          </w:tcPr>
          <w:p w14:paraId="7A24A4BF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AD11F82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shd w:val="clear" w:color="auto" w:fill="auto"/>
            <w:vAlign w:val="bottom"/>
          </w:tcPr>
          <w:p w14:paraId="73B29C42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6218EAF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4" w:type="dxa"/>
            <w:gridSpan w:val="4"/>
            <w:shd w:val="clear" w:color="auto" w:fill="auto"/>
            <w:vAlign w:val="bottom"/>
          </w:tcPr>
          <w:p w14:paraId="706B890B" w14:textId="49EC65C8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สำหรับงวด</w:t>
            </w:r>
            <w:r w:rsidR="00596582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หก</w:t>
            </w: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3C71E2" w:rsidRPr="00DD7CDF" w14:paraId="72C104A4" w14:textId="77777777" w:rsidTr="00D463F6">
        <w:trPr>
          <w:cantSplit/>
          <w:trHeight w:val="360"/>
        </w:trPr>
        <w:tc>
          <w:tcPr>
            <w:tcW w:w="4390" w:type="dxa"/>
            <w:shd w:val="clear" w:color="auto" w:fill="auto"/>
          </w:tcPr>
          <w:p w14:paraId="77B3227B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EC2D1" w14:textId="77777777" w:rsidR="003C71E2" w:rsidRPr="00DD7CDF" w:rsidRDefault="003C71E2" w:rsidP="00D4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79" w:type="dxa"/>
            <w:shd w:val="clear" w:color="auto" w:fill="auto"/>
          </w:tcPr>
          <w:p w14:paraId="38C4A8C3" w14:textId="77777777" w:rsidR="003C71E2" w:rsidRPr="00DD7CDF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B1CB3" w14:textId="77777777" w:rsidR="003C71E2" w:rsidRPr="00DD7CDF" w:rsidDel="00685444" w:rsidRDefault="003C71E2" w:rsidP="00D46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2D8F364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E209D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97" w:type="dxa"/>
            <w:gridSpan w:val="2"/>
            <w:shd w:val="clear" w:color="auto" w:fill="auto"/>
            <w:vAlign w:val="bottom"/>
          </w:tcPr>
          <w:p w14:paraId="1B360659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04" w:type="dxa"/>
            <w:gridSpan w:val="3"/>
            <w:shd w:val="clear" w:color="auto" w:fill="auto"/>
            <w:vAlign w:val="bottom"/>
          </w:tcPr>
          <w:p w14:paraId="029E399C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B14CEC5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D1EC8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1A2A682" w14:textId="77777777" w:rsidR="003C71E2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A74D5" w14:textId="53291945" w:rsidR="003C71E2" w:rsidRPr="00DD7CDF" w:rsidDel="00685444" w:rsidRDefault="00325FC3" w:rsidP="00175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80" w:right="-80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</w:t>
            </w:r>
            <w:r w:rsidR="00D01D72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้</w:t>
            </w: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นสุดวันที่</w:t>
            </w:r>
          </w:p>
        </w:tc>
      </w:tr>
      <w:tr w:rsidR="00596582" w:rsidRPr="00DD7CDF" w14:paraId="6AF5D951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71DBF725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</w:tcPr>
          <w:p w14:paraId="1EA5321E" w14:textId="24F25AA5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30</w:t>
            </w:r>
            <w:r w:rsidR="0059658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2805D20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shd w:val="clear" w:color="auto" w:fill="auto"/>
          </w:tcPr>
          <w:p w14:paraId="51815F41" w14:textId="2306398B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31</w:t>
            </w:r>
          </w:p>
          <w:p w14:paraId="6B301727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2EF52B81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</w:tcPr>
          <w:p w14:paraId="0E92C2EA" w14:textId="1DF996E0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30</w:t>
            </w:r>
            <w:r w:rsidR="0059658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</w:tcPr>
          <w:p w14:paraId="2F4C56B0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1EA662F3" w14:textId="18E0BCA2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31</w:t>
            </w:r>
          </w:p>
          <w:p w14:paraId="702EC2EA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1" w:type="dxa"/>
            <w:shd w:val="clear" w:color="auto" w:fill="auto"/>
          </w:tcPr>
          <w:p w14:paraId="4CF88584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7526F231" w14:textId="14C828D2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30</w:t>
            </w:r>
            <w:r w:rsidR="0059658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</w:tcPr>
          <w:p w14:paraId="7226287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3CEABE49" w14:textId="1A1E2C09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31</w:t>
            </w:r>
          </w:p>
          <w:p w14:paraId="1492CFC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5F392C20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2F5EC1FC" w14:textId="7A8A424D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30</w:t>
            </w:r>
            <w:r w:rsidR="0059658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1" w:type="dxa"/>
            <w:tcBorders>
              <w:top w:val="single" w:sz="4" w:space="0" w:color="auto"/>
            </w:tcBorders>
            <w:shd w:val="clear" w:color="auto" w:fill="auto"/>
          </w:tcPr>
          <w:p w14:paraId="6144ABC6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227EB2DB" w14:textId="7E0DEE5C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31</w:t>
            </w:r>
          </w:p>
          <w:p w14:paraId="71A052EC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2E9A1FFF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69CA41A4" w14:textId="20625145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30</w:t>
            </w:r>
            <w:r w:rsidR="0059658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</w:tcPr>
          <w:p w14:paraId="0F451FC6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69E0B7AF" w14:textId="71251FD6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31</w:t>
            </w:r>
          </w:p>
          <w:p w14:paraId="6CF39CB9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58D0517A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0D828A46" w14:textId="525965E1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30</w:t>
            </w:r>
            <w:r w:rsidR="0059658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63FF529B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03804579" w14:textId="693223F8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30</w:t>
            </w:r>
            <w:r w:rsidR="0059658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96582" w:rsidRPr="00DD7CDF" w14:paraId="52794C53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749EF8A0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11B50A3D" w14:textId="78A525B0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6956803A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36822882" w14:textId="10C38D74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3A58CB3C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</w:tcPr>
          <w:p w14:paraId="7B7985A0" w14:textId="2817D1F8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2563</w:t>
            </w:r>
          </w:p>
        </w:tc>
        <w:tc>
          <w:tcPr>
            <w:tcW w:w="185" w:type="dxa"/>
            <w:shd w:val="clear" w:color="auto" w:fill="auto"/>
          </w:tcPr>
          <w:p w14:paraId="00083A3F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56AF44BF" w14:textId="6469B98D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2562</w:t>
            </w:r>
          </w:p>
        </w:tc>
        <w:tc>
          <w:tcPr>
            <w:tcW w:w="191" w:type="dxa"/>
            <w:shd w:val="clear" w:color="auto" w:fill="auto"/>
          </w:tcPr>
          <w:p w14:paraId="1CED46A1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55BB5D89" w14:textId="6FB90B08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2563</w:t>
            </w:r>
          </w:p>
        </w:tc>
        <w:tc>
          <w:tcPr>
            <w:tcW w:w="185" w:type="dxa"/>
            <w:shd w:val="clear" w:color="auto" w:fill="auto"/>
          </w:tcPr>
          <w:p w14:paraId="100042D0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50FEA92" w14:textId="117F9899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2562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7EA6C80A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5F552224" w14:textId="1CDC1D21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2563</w:t>
            </w:r>
          </w:p>
        </w:tc>
        <w:tc>
          <w:tcPr>
            <w:tcW w:w="191" w:type="dxa"/>
            <w:shd w:val="clear" w:color="auto" w:fill="auto"/>
          </w:tcPr>
          <w:p w14:paraId="600B9851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37DF4214" w14:textId="5BE2812B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0AF6CD44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392D4E92" w14:textId="6E67C53B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2563</w:t>
            </w:r>
          </w:p>
        </w:tc>
        <w:tc>
          <w:tcPr>
            <w:tcW w:w="185" w:type="dxa"/>
            <w:shd w:val="clear" w:color="auto" w:fill="auto"/>
          </w:tcPr>
          <w:p w14:paraId="1A2BF89B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23ED0350" w14:textId="74F7BD68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2562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56A4E5F5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0F16D64D" w14:textId="72603FA2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2563</w:t>
            </w:r>
          </w:p>
        </w:tc>
        <w:tc>
          <w:tcPr>
            <w:tcW w:w="179" w:type="dxa"/>
            <w:shd w:val="clear" w:color="auto" w:fill="auto"/>
          </w:tcPr>
          <w:p w14:paraId="7A2809D5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6D0E239E" w14:textId="5C9FD3C3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2562</w:t>
            </w:r>
          </w:p>
        </w:tc>
      </w:tr>
      <w:tr w:rsidR="00596582" w:rsidRPr="00DD7CDF" w14:paraId="3D7F5942" w14:textId="77777777" w:rsidTr="001C07A4">
        <w:trPr>
          <w:cantSplit/>
          <w:trHeight w:hRule="exact" w:val="144"/>
        </w:trPr>
        <w:tc>
          <w:tcPr>
            <w:tcW w:w="4390" w:type="dxa"/>
            <w:shd w:val="clear" w:color="auto" w:fill="auto"/>
          </w:tcPr>
          <w:p w14:paraId="1271E399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1" w:type="dxa"/>
            <w:gridSpan w:val="3"/>
            <w:shd w:val="clear" w:color="auto" w:fill="auto"/>
          </w:tcPr>
          <w:p w14:paraId="36351716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DC36ACE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011" w:type="dxa"/>
            <w:gridSpan w:val="21"/>
            <w:shd w:val="clear" w:color="auto" w:fill="auto"/>
          </w:tcPr>
          <w:p w14:paraId="3CE5231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596582" w:rsidRPr="001C07A4" w14:paraId="6275204D" w14:textId="77777777" w:rsidTr="001C07A4">
        <w:trPr>
          <w:trHeight w:val="324"/>
        </w:trPr>
        <w:tc>
          <w:tcPr>
            <w:tcW w:w="4390" w:type="dxa"/>
            <w:shd w:val="clear" w:color="auto" w:fill="auto"/>
            <w:vAlign w:val="center"/>
          </w:tcPr>
          <w:p w14:paraId="59900C25" w14:textId="3B904DC2" w:rsidR="00596582" w:rsidRPr="001C07A4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b/>
                <w:bCs/>
                <w:i/>
                <w:iCs/>
                <w:sz w:val="36"/>
                <w:szCs w:val="36"/>
              </w:rPr>
            </w:pPr>
            <w:r w:rsidRPr="001C07A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หลักทรัพย์ในความต</w:t>
            </w:r>
            <w:r w:rsidRPr="001C07A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้</w:t>
            </w:r>
            <w:r w:rsidRPr="001C07A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องการของตลาด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062ED91D" w14:textId="77777777" w:rsidR="00596582" w:rsidRPr="001C07A4" w:rsidRDefault="00596582" w:rsidP="00596582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36"/>
                <w:szCs w:val="3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noWrap/>
            <w:vAlign w:val="center"/>
          </w:tcPr>
          <w:p w14:paraId="4E4BCFB4" w14:textId="77777777" w:rsidR="00596582" w:rsidRPr="001C07A4" w:rsidRDefault="00596582" w:rsidP="00596582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  <w:noWrap/>
            <w:vAlign w:val="center"/>
          </w:tcPr>
          <w:p w14:paraId="4D6BFFA3" w14:textId="77777777" w:rsidR="00596582" w:rsidRPr="001C07A4" w:rsidRDefault="00596582" w:rsidP="00596582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noWrap/>
            <w:vAlign w:val="center"/>
          </w:tcPr>
          <w:p w14:paraId="433AE27C" w14:textId="77777777" w:rsidR="00596582" w:rsidRPr="001C07A4" w:rsidRDefault="00596582" w:rsidP="00596582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  <w:noWrap/>
            <w:vAlign w:val="center"/>
          </w:tcPr>
          <w:p w14:paraId="450F99D2" w14:textId="77777777" w:rsidR="00596582" w:rsidRPr="001C07A4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  <w:noWrap/>
            <w:vAlign w:val="center"/>
          </w:tcPr>
          <w:p w14:paraId="028CE0EA" w14:textId="77777777" w:rsidR="00596582" w:rsidRPr="001C07A4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719D1964" w14:textId="77777777" w:rsidR="00596582" w:rsidRPr="001C07A4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noWrap/>
            <w:vAlign w:val="center"/>
          </w:tcPr>
          <w:p w14:paraId="32E40DDD" w14:textId="77777777" w:rsidR="00596582" w:rsidRPr="001C07A4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71F49D7E" w14:textId="77777777" w:rsidR="00596582" w:rsidRPr="001C07A4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  <w:noWrap/>
            <w:vAlign w:val="center"/>
          </w:tcPr>
          <w:p w14:paraId="504ACC2E" w14:textId="77777777" w:rsidR="00596582" w:rsidRPr="001C07A4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087DFA5" w14:textId="77777777" w:rsidR="00596582" w:rsidRPr="001C07A4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gridSpan w:val="2"/>
            <w:shd w:val="clear" w:color="auto" w:fill="auto"/>
            <w:noWrap/>
            <w:vAlign w:val="center"/>
          </w:tcPr>
          <w:p w14:paraId="579B9C19" w14:textId="77777777" w:rsidR="00596582" w:rsidRPr="001C07A4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  <w:noWrap/>
            <w:vAlign w:val="center"/>
          </w:tcPr>
          <w:p w14:paraId="07C05F26" w14:textId="77777777" w:rsidR="00596582" w:rsidRPr="001C07A4" w:rsidRDefault="00596582" w:rsidP="00596582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noWrap/>
            <w:vAlign w:val="center"/>
          </w:tcPr>
          <w:p w14:paraId="7A0EF624" w14:textId="77777777" w:rsidR="00596582" w:rsidRPr="001C07A4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B05ABE8" w14:textId="77777777" w:rsidR="00596582" w:rsidRPr="001C07A4" w:rsidRDefault="00596582" w:rsidP="00596582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noWrap/>
            <w:vAlign w:val="center"/>
          </w:tcPr>
          <w:p w14:paraId="13A09B41" w14:textId="77777777" w:rsidR="00596582" w:rsidRPr="001C07A4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1370DA64" w14:textId="77777777" w:rsidR="00596582" w:rsidRPr="001C07A4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  <w:noWrap/>
            <w:vAlign w:val="center"/>
          </w:tcPr>
          <w:p w14:paraId="6B76F6A2" w14:textId="77777777" w:rsidR="00596582" w:rsidRPr="001C07A4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DE0898E" w14:textId="77777777" w:rsidR="00596582" w:rsidRPr="001C07A4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03" w:type="dxa"/>
            <w:gridSpan w:val="2"/>
            <w:shd w:val="clear" w:color="auto" w:fill="auto"/>
            <w:noWrap/>
            <w:vAlign w:val="center"/>
          </w:tcPr>
          <w:p w14:paraId="3A09EB39" w14:textId="77777777" w:rsidR="00596582" w:rsidRPr="001C07A4" w:rsidRDefault="00596582" w:rsidP="00596582">
            <w:pPr>
              <w:pStyle w:val="block"/>
              <w:tabs>
                <w:tab w:val="decimal" w:pos="508"/>
              </w:tabs>
              <w:spacing w:after="0" w:line="290" w:lineRule="exact"/>
              <w:ind w:left="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  <w:noWrap/>
            <w:vAlign w:val="center"/>
          </w:tcPr>
          <w:p w14:paraId="2991ACFF" w14:textId="77777777" w:rsidR="00596582" w:rsidRPr="001C07A4" w:rsidRDefault="00596582" w:rsidP="00596582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noWrap/>
            <w:vAlign w:val="center"/>
          </w:tcPr>
          <w:p w14:paraId="54A66A75" w14:textId="77777777" w:rsidR="00596582" w:rsidRPr="001C07A4" w:rsidRDefault="00596582" w:rsidP="00596582">
            <w:pPr>
              <w:pStyle w:val="block"/>
              <w:tabs>
                <w:tab w:val="decimal" w:pos="508"/>
              </w:tabs>
              <w:spacing w:after="0" w:line="290" w:lineRule="exact"/>
              <w:ind w:left="0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  <w:noWrap/>
            <w:vAlign w:val="center"/>
          </w:tcPr>
          <w:p w14:paraId="0F4EF0B6" w14:textId="77777777" w:rsidR="00596582" w:rsidRPr="001C07A4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96582" w:rsidRPr="00DD7CDF" w14:paraId="236431AA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42650DED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C.P. Pokphand Co., Ltd. </w:t>
            </w:r>
          </w:p>
        </w:tc>
        <w:tc>
          <w:tcPr>
            <w:tcW w:w="716" w:type="dxa"/>
            <w:shd w:val="clear" w:color="auto" w:fill="auto"/>
          </w:tcPr>
          <w:p w14:paraId="39D422C7" w14:textId="6C6E5959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56D8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78" w:type="dxa"/>
            <w:shd w:val="clear" w:color="auto" w:fill="auto"/>
          </w:tcPr>
          <w:p w14:paraId="1A46F26E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2ECF1A0A" w14:textId="5A152374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79" w:type="dxa"/>
            <w:shd w:val="clear" w:color="auto" w:fill="auto"/>
          </w:tcPr>
          <w:p w14:paraId="5A26AE53" w14:textId="77777777" w:rsidR="00596582" w:rsidRPr="00DD7CDF" w:rsidRDefault="00596582" w:rsidP="00596582">
            <w:pPr>
              <w:pStyle w:val="acctfourfigures"/>
              <w:tabs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</w:tcPr>
          <w:p w14:paraId="18FA84F0" w14:textId="636B03D9" w:rsidR="00596582" w:rsidRPr="00DD7CDF" w:rsidRDefault="002606E5" w:rsidP="00596582">
            <w:pPr>
              <w:pStyle w:val="acctfourfigures"/>
              <w:tabs>
                <w:tab w:val="clear" w:pos="765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B56D8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973</w:t>
            </w:r>
          </w:p>
        </w:tc>
        <w:tc>
          <w:tcPr>
            <w:tcW w:w="185" w:type="dxa"/>
            <w:shd w:val="clear" w:color="auto" w:fill="auto"/>
          </w:tcPr>
          <w:p w14:paraId="5DCABC69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45AADE16" w14:textId="04845124" w:rsidR="00596582" w:rsidRPr="00DD7CDF" w:rsidRDefault="002606E5" w:rsidP="00596582">
            <w:pPr>
              <w:pStyle w:val="acctfourfigures"/>
              <w:tabs>
                <w:tab w:val="clear" w:pos="765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973</w:t>
            </w:r>
          </w:p>
        </w:tc>
        <w:tc>
          <w:tcPr>
            <w:tcW w:w="191" w:type="dxa"/>
            <w:shd w:val="clear" w:color="auto" w:fill="auto"/>
          </w:tcPr>
          <w:p w14:paraId="4716D8F2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528D856B" w14:textId="4CD85488" w:rsidR="00596582" w:rsidRPr="00DD7CDF" w:rsidRDefault="002606E5" w:rsidP="00596582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B56D8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185" w:type="dxa"/>
            <w:shd w:val="clear" w:color="auto" w:fill="auto"/>
          </w:tcPr>
          <w:p w14:paraId="1A443AFB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4697723F" w14:textId="1C726971" w:rsidR="00596582" w:rsidRPr="00DD7CDF" w:rsidRDefault="002606E5" w:rsidP="00596582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3B06A42B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08D4D1D4" w14:textId="2D99D74A" w:rsidR="00596582" w:rsidRPr="00DD7CDF" w:rsidRDefault="00B56D8B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67825B13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0EECD66D" w14:textId="369C756A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EEAC401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9" w:type="dxa"/>
            <w:shd w:val="clear" w:color="auto" w:fill="auto"/>
          </w:tcPr>
          <w:p w14:paraId="7F6E1ADF" w14:textId="0080C9C0" w:rsidR="00596582" w:rsidRPr="00DD7CDF" w:rsidRDefault="002606E5" w:rsidP="00596582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B56D8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185" w:type="dxa"/>
            <w:shd w:val="clear" w:color="auto" w:fill="auto"/>
          </w:tcPr>
          <w:p w14:paraId="3E09EC46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1DBA1EA9" w14:textId="13DE2EE2" w:rsidR="00596582" w:rsidRPr="00DD7CDF" w:rsidRDefault="002606E5" w:rsidP="00596582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0836FC16" w14:textId="77777777" w:rsidR="00596582" w:rsidRPr="00DD7CDF" w:rsidRDefault="00596582" w:rsidP="00596582">
            <w:pPr>
              <w:pStyle w:val="block"/>
              <w:tabs>
                <w:tab w:val="decimal" w:pos="508"/>
              </w:tabs>
              <w:spacing w:after="0" w:line="290" w:lineRule="exact"/>
              <w:ind w:left="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40717E6E" w14:textId="22E82A27" w:rsidR="00596582" w:rsidRPr="00DD7CDF" w:rsidRDefault="002606E5" w:rsidP="00596582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179" w:type="dxa"/>
            <w:shd w:val="clear" w:color="auto" w:fill="auto"/>
          </w:tcPr>
          <w:p w14:paraId="5D0C22C4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359EAD1E" w14:textId="1F721BF0" w:rsidR="00596582" w:rsidRPr="00DD7CDF" w:rsidRDefault="002606E5" w:rsidP="00596582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2606E5">
              <w:rPr>
                <w:rFonts w:ascii="Angsana New" w:hAnsi="Angsana New" w:cs="Angsana New"/>
                <w:sz w:val="30"/>
                <w:szCs w:val="28"/>
                <w:lang w:val="en-US" w:bidi="th-TH"/>
              </w:rPr>
              <w:t>31</w:t>
            </w:r>
          </w:p>
        </w:tc>
      </w:tr>
      <w:tr w:rsidR="00596582" w:rsidRPr="00DD7CDF" w14:paraId="51F3A141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55D21176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Chia Tai Enterprises International Limited</w:t>
            </w:r>
          </w:p>
        </w:tc>
        <w:tc>
          <w:tcPr>
            <w:tcW w:w="716" w:type="dxa"/>
            <w:shd w:val="clear" w:color="auto" w:fill="auto"/>
          </w:tcPr>
          <w:p w14:paraId="76F4B960" w14:textId="56D97780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56D8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78" w:type="dxa"/>
            <w:shd w:val="clear" w:color="auto" w:fill="auto"/>
          </w:tcPr>
          <w:p w14:paraId="25788C17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1CA31DB5" w14:textId="3C979D03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79" w:type="dxa"/>
            <w:shd w:val="clear" w:color="auto" w:fill="auto"/>
          </w:tcPr>
          <w:p w14:paraId="38B769F1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</w:tcPr>
          <w:p w14:paraId="6F681D70" w14:textId="5913AA7D" w:rsidR="00596582" w:rsidRPr="00DD7CDF" w:rsidRDefault="002606E5" w:rsidP="00596582">
            <w:pPr>
              <w:pStyle w:val="acctfourfigures"/>
              <w:tabs>
                <w:tab w:val="clear" w:pos="765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185" w:type="dxa"/>
            <w:shd w:val="clear" w:color="auto" w:fill="auto"/>
          </w:tcPr>
          <w:p w14:paraId="083E3831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55FE75DC" w14:textId="724970C7" w:rsidR="00596582" w:rsidRPr="00DD7CDF" w:rsidRDefault="002606E5" w:rsidP="00596582">
            <w:pPr>
              <w:pStyle w:val="acctfourfigures"/>
              <w:tabs>
                <w:tab w:val="clear" w:pos="765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191" w:type="dxa"/>
            <w:shd w:val="clear" w:color="auto" w:fill="auto"/>
          </w:tcPr>
          <w:p w14:paraId="1DFC4C65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730B7F80" w14:textId="2524D34D" w:rsidR="00596582" w:rsidRPr="00DD7CDF" w:rsidRDefault="002606E5" w:rsidP="00596582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  <w:shd w:val="clear" w:color="auto" w:fill="auto"/>
          </w:tcPr>
          <w:p w14:paraId="1B275647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F25902C" w14:textId="207DE571" w:rsidR="00596582" w:rsidRPr="00DD7CDF" w:rsidRDefault="002606E5" w:rsidP="00596582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6F18D288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2651907D" w14:textId="0BAB1D5C" w:rsidR="00596582" w:rsidRPr="00DD7CDF" w:rsidRDefault="00B56D8B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220C03D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D7B99CF" w14:textId="2B51284B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9C87622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4A68F1AF" w14:textId="05BEA24F" w:rsidR="00596582" w:rsidRPr="00DD7CDF" w:rsidRDefault="002606E5" w:rsidP="00596582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  <w:shd w:val="clear" w:color="auto" w:fill="auto"/>
          </w:tcPr>
          <w:p w14:paraId="370C9FAA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A561578" w14:textId="75891C0D" w:rsidR="00596582" w:rsidRPr="00DD7CDF" w:rsidRDefault="002606E5" w:rsidP="00596582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53829F31" w14:textId="77777777" w:rsidR="00596582" w:rsidRPr="00DD7CDF" w:rsidRDefault="00596582" w:rsidP="00596582">
            <w:pPr>
              <w:pStyle w:val="block"/>
              <w:tabs>
                <w:tab w:val="decimal" w:pos="508"/>
              </w:tabs>
              <w:spacing w:after="0" w:line="290" w:lineRule="exact"/>
              <w:ind w:left="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55220BB7" w14:textId="37672500" w:rsidR="00596582" w:rsidRPr="00DD7CDF" w:rsidRDefault="00B56D8B" w:rsidP="00596582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628616C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262E1BF7" w14:textId="2EF082B1" w:rsidR="00596582" w:rsidRPr="00DD7CDF" w:rsidRDefault="00596582" w:rsidP="00596582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96582" w:rsidRPr="00DD7CDF" w14:paraId="3A888E98" w14:textId="77777777" w:rsidTr="001C07A4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0A7E223E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6" w:type="dxa"/>
            <w:shd w:val="clear" w:color="auto" w:fill="auto"/>
          </w:tcPr>
          <w:p w14:paraId="23F46005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1145BD5" w14:textId="77777777" w:rsidR="00596582" w:rsidRPr="00DD7CDF" w:rsidRDefault="00596582" w:rsidP="00596582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3513E72D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5798794C" w14:textId="77777777" w:rsidR="00596582" w:rsidRPr="00DD7CDF" w:rsidRDefault="00596582" w:rsidP="00596582">
            <w:pPr>
              <w:pStyle w:val="acctfourfigures"/>
              <w:tabs>
                <w:tab w:val="clear" w:pos="765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</w:tcPr>
          <w:p w14:paraId="0F722B2F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29EF63FF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5FDBF0C5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13B0AC2E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A28CA" w14:textId="0CB66358" w:rsidR="00596582" w:rsidRPr="00DD7CDF" w:rsidRDefault="002606E5" w:rsidP="00596582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B56D8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185" w:type="dxa"/>
            <w:shd w:val="clear" w:color="auto" w:fill="auto"/>
          </w:tcPr>
          <w:p w14:paraId="158BC38C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99692" w14:textId="4B56CF84" w:rsidR="00596582" w:rsidRPr="00DD7CDF" w:rsidRDefault="002606E5" w:rsidP="00596582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596582"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0F72282C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BDE40" w14:textId="5C7FF47A" w:rsidR="00596582" w:rsidRPr="00DD7CDF" w:rsidRDefault="00B56D8B" w:rsidP="00596582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100A14EB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142C6" w14:textId="63839558" w:rsidR="00596582" w:rsidRPr="00DD7CDF" w:rsidRDefault="00596582" w:rsidP="00596582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FFBAA1B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9912B" w14:textId="7D20BED4" w:rsidR="00596582" w:rsidRPr="00DD7CDF" w:rsidRDefault="002606E5" w:rsidP="00596582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B56D8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185" w:type="dxa"/>
            <w:shd w:val="clear" w:color="auto" w:fill="auto"/>
          </w:tcPr>
          <w:p w14:paraId="1E0303C7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4A502" w14:textId="4BA63FB2" w:rsidR="00596582" w:rsidRPr="00DD7CDF" w:rsidRDefault="002606E5" w:rsidP="00596582">
            <w:pPr>
              <w:pStyle w:val="acctfourfigures"/>
              <w:tabs>
                <w:tab w:val="clear" w:pos="765"/>
                <w:tab w:val="decimal" w:pos="542"/>
              </w:tabs>
              <w:spacing w:line="290" w:lineRule="exact"/>
              <w:ind w:left="-79" w:right="-8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596582"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512B3503" w14:textId="77777777" w:rsidR="00596582" w:rsidRPr="00DD7CDF" w:rsidRDefault="00596582" w:rsidP="00596582">
            <w:pPr>
              <w:pStyle w:val="block"/>
              <w:tabs>
                <w:tab w:val="decimal" w:pos="508"/>
              </w:tabs>
              <w:spacing w:after="0" w:line="290" w:lineRule="exact"/>
              <w:ind w:left="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D9487" w14:textId="0E89B417" w:rsidR="00596582" w:rsidRPr="00DD7CDF" w:rsidRDefault="002606E5" w:rsidP="00596582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179" w:type="dxa"/>
            <w:shd w:val="clear" w:color="auto" w:fill="auto"/>
          </w:tcPr>
          <w:p w14:paraId="1557A9C1" w14:textId="77777777" w:rsidR="00596582" w:rsidRPr="00DD7CDF" w:rsidRDefault="00596582" w:rsidP="00596582">
            <w:pPr>
              <w:pStyle w:val="block"/>
              <w:tabs>
                <w:tab w:val="decimal" w:pos="508"/>
              </w:tabs>
              <w:spacing w:after="0" w:line="290" w:lineRule="exact"/>
              <w:ind w:left="0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8191E" w14:textId="4BDD9AAB" w:rsidR="00596582" w:rsidRPr="00DD7CDF" w:rsidRDefault="002606E5" w:rsidP="00596582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28"/>
                <w:lang w:val="en-US" w:bidi="th-TH"/>
              </w:rPr>
              <w:t>31</w:t>
            </w:r>
          </w:p>
        </w:tc>
      </w:tr>
      <w:tr w:rsidR="00596582" w:rsidRPr="00DD7CDF" w14:paraId="133216C0" w14:textId="77777777" w:rsidTr="001C07A4">
        <w:trPr>
          <w:cantSplit/>
          <w:trHeight w:hRule="exact" w:val="144"/>
        </w:trPr>
        <w:tc>
          <w:tcPr>
            <w:tcW w:w="4390" w:type="dxa"/>
            <w:shd w:val="clear" w:color="auto" w:fill="auto"/>
          </w:tcPr>
          <w:p w14:paraId="23D33496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6" w:type="dxa"/>
            <w:shd w:val="clear" w:color="auto" w:fill="auto"/>
          </w:tcPr>
          <w:p w14:paraId="7895306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E6E344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34D7B034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18F87C4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6" w:type="dxa"/>
            <w:shd w:val="clear" w:color="auto" w:fill="auto"/>
          </w:tcPr>
          <w:p w14:paraId="0A5851FB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14:paraId="794DD39C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39BC082D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7D926D9A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7583A32E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</w:tcPr>
          <w:p w14:paraId="56180DD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73D74A11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" w:type="dxa"/>
            <w:gridSpan w:val="2"/>
            <w:shd w:val="clear" w:color="auto" w:fill="auto"/>
          </w:tcPr>
          <w:p w14:paraId="25415607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568E1B17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</w:tcPr>
          <w:p w14:paraId="24B22550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614E2D60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F2FA860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325B1EF4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</w:tcPr>
          <w:p w14:paraId="6CBF3355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7E2122A9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" w:type="dxa"/>
            <w:gridSpan w:val="2"/>
            <w:shd w:val="clear" w:color="auto" w:fill="auto"/>
          </w:tcPr>
          <w:p w14:paraId="583BA50E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0337E713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9" w:type="dxa"/>
            <w:shd w:val="clear" w:color="auto" w:fill="auto"/>
          </w:tcPr>
          <w:p w14:paraId="12A88757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665CDA5D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</w:tr>
      <w:tr w:rsidR="00596582" w:rsidRPr="00DD7CDF" w14:paraId="1C144642" w14:textId="77777777" w:rsidTr="001C07A4">
        <w:trPr>
          <w:cantSplit/>
          <w:trHeight w:val="333"/>
        </w:trPr>
        <w:tc>
          <w:tcPr>
            <w:tcW w:w="4390" w:type="dxa"/>
            <w:shd w:val="clear" w:color="auto" w:fill="auto"/>
            <w:vAlign w:val="center"/>
          </w:tcPr>
          <w:p w14:paraId="039F8BFC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AC9F9EC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51858F20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14:paraId="0BD0A7E7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5EC60442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14:paraId="6D9E52C8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  <w:shd w:val="clear" w:color="auto" w:fill="auto"/>
            <w:vAlign w:val="center"/>
          </w:tcPr>
          <w:p w14:paraId="6DDAB7B1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7AC5F70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1" w:type="dxa"/>
            <w:shd w:val="clear" w:color="auto" w:fill="auto"/>
            <w:vAlign w:val="center"/>
          </w:tcPr>
          <w:p w14:paraId="17A215B8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4027EF69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center"/>
          </w:tcPr>
          <w:p w14:paraId="5718787E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0D36272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2874A61A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E15027F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" w:type="dxa"/>
            <w:shd w:val="clear" w:color="auto" w:fill="auto"/>
            <w:vAlign w:val="center"/>
          </w:tcPr>
          <w:p w14:paraId="270D8DD1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064FEF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633568D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1303612A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center"/>
          </w:tcPr>
          <w:p w14:paraId="03B33B10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ED8E2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center"/>
          </w:tcPr>
          <w:p w14:paraId="6D728677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5D9D7472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7C8924EF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345AD7C4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</w:tr>
      <w:tr w:rsidR="00BF2117" w:rsidRPr="00DD7CDF" w14:paraId="3EC7BBF0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50D81377" w14:textId="77777777" w:rsidR="00BF2117" w:rsidRPr="00DD7CDF" w:rsidRDefault="00BF2117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บริษัท กรุงเทพโปรดิ๊วส จำกัด (มหาชน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6" w:type="dxa"/>
            <w:shd w:val="clear" w:color="auto" w:fill="auto"/>
          </w:tcPr>
          <w:p w14:paraId="0C6F8CA2" w14:textId="0C71F12C" w:rsidR="00BF2117" w:rsidRPr="00DD7CDF" w:rsidRDefault="002606E5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BF2117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78" w:type="dxa"/>
            <w:shd w:val="clear" w:color="auto" w:fill="auto"/>
          </w:tcPr>
          <w:p w14:paraId="2E72D282" w14:textId="77777777" w:rsidR="00BF2117" w:rsidRPr="00DD7CDF" w:rsidRDefault="00BF2117" w:rsidP="00BF2117">
            <w:pPr>
              <w:pStyle w:val="acctfourfigures"/>
              <w:tabs>
                <w:tab w:val="clear" w:pos="765"/>
                <w:tab w:val="decimal" w:pos="30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06028CC9" w14:textId="07E9BA22" w:rsidR="00BF2117" w:rsidRPr="00DD7CDF" w:rsidRDefault="002606E5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BF2117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79" w:type="dxa"/>
            <w:shd w:val="clear" w:color="auto" w:fill="auto"/>
          </w:tcPr>
          <w:p w14:paraId="2ADFC068" w14:textId="77777777" w:rsidR="00BF2117" w:rsidRPr="00DD7CDF" w:rsidRDefault="00BF2117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6" w:type="dxa"/>
            <w:shd w:val="clear" w:color="auto" w:fill="auto"/>
          </w:tcPr>
          <w:p w14:paraId="64E510E6" w14:textId="1A6B282C" w:rsidR="00BF2117" w:rsidRPr="00DD7CDF" w:rsidRDefault="002606E5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185" w:type="dxa"/>
            <w:shd w:val="clear" w:color="auto" w:fill="auto"/>
          </w:tcPr>
          <w:p w14:paraId="42C62D75" w14:textId="77777777" w:rsidR="00BF2117" w:rsidRPr="00DD7CDF" w:rsidRDefault="00BF2117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47CABC8B" w14:textId="2647F8B9" w:rsidR="00BF2117" w:rsidRPr="00DD7CDF" w:rsidRDefault="002606E5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191" w:type="dxa"/>
            <w:shd w:val="clear" w:color="auto" w:fill="auto"/>
          </w:tcPr>
          <w:p w14:paraId="47AFEE92" w14:textId="77777777" w:rsidR="00BF2117" w:rsidRPr="00DD7CDF" w:rsidRDefault="00BF2117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</w:tcPr>
          <w:p w14:paraId="43603B38" w14:textId="34A57AA6" w:rsidR="00BF2117" w:rsidRPr="00DD7CDF" w:rsidRDefault="002606E5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F21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230</w:t>
            </w:r>
          </w:p>
        </w:tc>
        <w:tc>
          <w:tcPr>
            <w:tcW w:w="185" w:type="dxa"/>
            <w:shd w:val="clear" w:color="auto" w:fill="auto"/>
          </w:tcPr>
          <w:p w14:paraId="5DCCA790" w14:textId="77777777" w:rsidR="00BF2117" w:rsidRPr="00DD7CDF" w:rsidRDefault="00BF2117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0F451F73" w14:textId="16033467" w:rsidR="00BF2117" w:rsidRPr="00DD7CDF" w:rsidRDefault="002606E5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F21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230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69D433F9" w14:textId="77777777" w:rsidR="00BF2117" w:rsidRPr="00DD7CDF" w:rsidRDefault="00BF2117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0CDAD650" w14:textId="46D0836A" w:rsidR="00BF2117" w:rsidRPr="00DD7CDF" w:rsidRDefault="00BF2117" w:rsidP="00BF2117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1"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425C8265" w14:textId="77777777" w:rsidR="00BF2117" w:rsidRPr="00DD7CDF" w:rsidRDefault="00BF2117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72033388" w14:textId="4A05317A" w:rsidR="00BF2117" w:rsidRPr="00DD7CDF" w:rsidRDefault="00BF2117" w:rsidP="00BF2117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1"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FDCD63F" w14:textId="77777777" w:rsidR="00BF2117" w:rsidRPr="00DD7CDF" w:rsidRDefault="00BF2117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56143A2D" w14:textId="171E458B" w:rsidR="00BF2117" w:rsidRPr="00DD7CDF" w:rsidRDefault="002606E5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F21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230</w:t>
            </w:r>
          </w:p>
        </w:tc>
        <w:tc>
          <w:tcPr>
            <w:tcW w:w="185" w:type="dxa"/>
            <w:shd w:val="clear" w:color="auto" w:fill="auto"/>
          </w:tcPr>
          <w:p w14:paraId="6108C3F6" w14:textId="77777777" w:rsidR="00BF2117" w:rsidRPr="00DD7CDF" w:rsidRDefault="00BF2117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2852989F" w14:textId="6B2239FF" w:rsidR="00BF2117" w:rsidRPr="00DD7CDF" w:rsidRDefault="002606E5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F21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230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03B5E6F4" w14:textId="77777777" w:rsidR="00BF2117" w:rsidRPr="00DD7CDF" w:rsidRDefault="00BF2117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7469D449" w14:textId="45686E93" w:rsidR="00BF2117" w:rsidRPr="00DD7CDF" w:rsidRDefault="00BF2117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B01F6D3" w14:textId="77777777" w:rsidR="00BF2117" w:rsidRPr="00DD7CDF" w:rsidRDefault="00BF2117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3566AB55" w14:textId="2C9B447A" w:rsidR="00BF2117" w:rsidRPr="00DD7CDF" w:rsidRDefault="00BF2117" w:rsidP="00BF2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96582" w:rsidRPr="00DD7CDF" w14:paraId="77BDED94" w14:textId="77777777" w:rsidTr="00932611">
        <w:trPr>
          <w:cantSplit/>
          <w:trHeight w:val="99"/>
        </w:trPr>
        <w:tc>
          <w:tcPr>
            <w:tcW w:w="4390" w:type="dxa"/>
            <w:shd w:val="clear" w:color="auto" w:fill="auto"/>
          </w:tcPr>
          <w:p w14:paraId="0F81BAC9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ซีพีเอฟ 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716" w:type="dxa"/>
            <w:shd w:val="clear" w:color="auto" w:fill="auto"/>
          </w:tcPr>
          <w:p w14:paraId="7EE76744" w14:textId="532F6B2D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B56D8B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0E718907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57" w:type="dxa"/>
            <w:shd w:val="clear" w:color="auto" w:fill="auto"/>
          </w:tcPr>
          <w:p w14:paraId="34A2859F" w14:textId="01D34AF5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59ECE174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4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dxa"/>
            <w:shd w:val="clear" w:color="auto" w:fill="auto"/>
          </w:tcPr>
          <w:p w14:paraId="6F91FDEC" w14:textId="73DD21C9" w:rsidR="00596582" w:rsidRPr="00DD7CDF" w:rsidRDefault="002606E5" w:rsidP="00596582">
            <w:pPr>
              <w:pStyle w:val="acctfourfigures"/>
              <w:tabs>
                <w:tab w:val="clear" w:pos="765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 w:rsidR="00B56D8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185" w:type="dxa"/>
            <w:shd w:val="clear" w:color="auto" w:fill="auto"/>
          </w:tcPr>
          <w:p w14:paraId="4EC73E52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4CAEA5BB" w14:textId="39E821EF" w:rsidR="00596582" w:rsidRPr="00DD7CDF" w:rsidRDefault="002606E5" w:rsidP="00596582">
            <w:pPr>
              <w:pStyle w:val="acctfourfigures"/>
              <w:tabs>
                <w:tab w:val="clear" w:pos="765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191" w:type="dxa"/>
            <w:shd w:val="clear" w:color="auto" w:fill="auto"/>
          </w:tcPr>
          <w:p w14:paraId="6318DDE2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17" w:type="dxa"/>
            <w:shd w:val="clear" w:color="auto" w:fill="auto"/>
          </w:tcPr>
          <w:p w14:paraId="4C0516F8" w14:textId="7F12F09C" w:rsidR="00596582" w:rsidRPr="00DD7CDF" w:rsidRDefault="002606E5" w:rsidP="00596582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</w:t>
            </w:r>
            <w:r w:rsidR="00B56D8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185" w:type="dxa"/>
            <w:shd w:val="clear" w:color="auto" w:fill="auto"/>
          </w:tcPr>
          <w:p w14:paraId="7A4F0933" w14:textId="77777777" w:rsidR="00596582" w:rsidRPr="00DD7CDF" w:rsidRDefault="00596582" w:rsidP="00596582">
            <w:pPr>
              <w:pStyle w:val="acctfourfigures"/>
              <w:spacing w:line="290" w:lineRule="exac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4520D2F4" w14:textId="2C7D6CAD" w:rsidR="00596582" w:rsidRPr="00DD7CDF" w:rsidRDefault="002606E5" w:rsidP="00596582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1749A400" w14:textId="77777777" w:rsidR="00596582" w:rsidRPr="00DD7CDF" w:rsidRDefault="00596582" w:rsidP="00596582">
            <w:pPr>
              <w:pStyle w:val="acctfourfigures"/>
              <w:tabs>
                <w:tab w:val="clear" w:pos="765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7F2540CE" w14:textId="046E17AE" w:rsidR="00596582" w:rsidRPr="00DD7CDF" w:rsidRDefault="00B56D8B" w:rsidP="00596582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53341080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0F69ED79" w14:textId="4447ED5C" w:rsidR="00596582" w:rsidRPr="00DD7CDF" w:rsidRDefault="00596582" w:rsidP="00596582">
            <w:pPr>
              <w:pStyle w:val="acctfourfigures"/>
              <w:tabs>
                <w:tab w:val="clear" w:pos="765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DC7EECE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14:paraId="2A21495A" w14:textId="520B2BD0" w:rsidR="00596582" w:rsidRPr="00DD7CDF" w:rsidRDefault="002606E5" w:rsidP="00596582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</w:t>
            </w:r>
            <w:r w:rsidR="00B56D8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185" w:type="dxa"/>
            <w:shd w:val="clear" w:color="auto" w:fill="auto"/>
          </w:tcPr>
          <w:p w14:paraId="5A07C68E" w14:textId="77777777" w:rsidR="00596582" w:rsidRPr="00DD7CDF" w:rsidRDefault="00596582" w:rsidP="00596582">
            <w:pPr>
              <w:pStyle w:val="acctfourfigures"/>
              <w:spacing w:line="290" w:lineRule="exac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77590CA6" w14:textId="3FD7C68D" w:rsidR="00596582" w:rsidRPr="00DD7CDF" w:rsidRDefault="002606E5" w:rsidP="00596582">
            <w:pPr>
              <w:pStyle w:val="acctfourfigures"/>
              <w:tabs>
                <w:tab w:val="clear" w:pos="765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2E473F0E" w14:textId="77777777" w:rsidR="00596582" w:rsidRPr="00DD7CDF" w:rsidRDefault="00596582" w:rsidP="00596582">
            <w:pPr>
              <w:pStyle w:val="block"/>
              <w:tabs>
                <w:tab w:val="decimal" w:pos="508"/>
              </w:tabs>
              <w:spacing w:after="0" w:line="290" w:lineRule="exact"/>
              <w:ind w:left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7E4AD493" w14:textId="01D2AB9D" w:rsidR="00596582" w:rsidRPr="00DD7CDF" w:rsidRDefault="00B56D8B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7C9F91A" w14:textId="77777777" w:rsidR="00596582" w:rsidRPr="00DD7CDF" w:rsidRDefault="00596582" w:rsidP="00596582">
            <w:pPr>
              <w:pStyle w:val="block"/>
              <w:tabs>
                <w:tab w:val="decimal" w:pos="508"/>
              </w:tabs>
              <w:spacing w:after="0" w:line="290" w:lineRule="exact"/>
              <w:ind w:left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3A660AED" w14:textId="508AC882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96582" w:rsidRPr="00DD7CDF" w14:paraId="4DF0AC6A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4C502B8B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ซีพีเอฟ เทรนนิ่งเซ็นเตอร์ จำกัด </w:t>
            </w:r>
          </w:p>
        </w:tc>
        <w:tc>
          <w:tcPr>
            <w:tcW w:w="716" w:type="dxa"/>
            <w:shd w:val="clear" w:color="auto" w:fill="auto"/>
          </w:tcPr>
          <w:p w14:paraId="3AA3592D" w14:textId="4B053698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B56D8B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27A0D97B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60C41E1F" w14:textId="21162A44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5EC46E51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30C8F836" w14:textId="26539E3E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85" w:type="dxa"/>
            <w:shd w:val="clear" w:color="auto" w:fill="auto"/>
          </w:tcPr>
          <w:p w14:paraId="28E700D7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41180E0C" w14:textId="6B3083FD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91" w:type="dxa"/>
            <w:shd w:val="clear" w:color="auto" w:fill="auto"/>
          </w:tcPr>
          <w:p w14:paraId="52DFC94F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6E3ACB91" w14:textId="3FC4222F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85" w:type="dxa"/>
            <w:shd w:val="clear" w:color="auto" w:fill="auto"/>
          </w:tcPr>
          <w:p w14:paraId="60A05AC8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02C79416" w14:textId="1E8EA8E2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3D88B2E9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404460D9" w14:textId="37C62D99" w:rsidR="00596582" w:rsidRPr="00DD7CDF" w:rsidRDefault="00B56D8B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1A444B4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4908086E" w14:textId="1669CCAC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4383B8D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0C517707" w14:textId="10D943AF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85" w:type="dxa"/>
            <w:shd w:val="clear" w:color="auto" w:fill="auto"/>
          </w:tcPr>
          <w:p w14:paraId="2C50031D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14943286" w14:textId="603EF7EF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146300FF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3529E099" w14:textId="56D70838" w:rsidR="00596582" w:rsidRPr="00DD7CDF" w:rsidRDefault="00B56D8B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29A1CA2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0D493E88" w14:textId="773B02E8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96582" w:rsidRPr="00DD7CDF" w14:paraId="79CF3CFF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2513438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ซีพีเอฟ ไอทีเซ็นเตอร์ จำกัด</w:t>
            </w:r>
          </w:p>
        </w:tc>
        <w:tc>
          <w:tcPr>
            <w:tcW w:w="716" w:type="dxa"/>
            <w:shd w:val="clear" w:color="auto" w:fill="auto"/>
          </w:tcPr>
          <w:p w14:paraId="6F11CCBB" w14:textId="1275555F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B56D8B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18E82177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1C588BB4" w14:textId="6CD7256F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BF43815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3318403E" w14:textId="0C033A9F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185" w:type="dxa"/>
            <w:shd w:val="clear" w:color="auto" w:fill="auto"/>
          </w:tcPr>
          <w:p w14:paraId="4465505B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7DC897FC" w14:textId="7C886AC1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191" w:type="dxa"/>
            <w:shd w:val="clear" w:color="auto" w:fill="auto"/>
          </w:tcPr>
          <w:p w14:paraId="137B9217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06A0336E" w14:textId="47BE53E5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185" w:type="dxa"/>
            <w:shd w:val="clear" w:color="auto" w:fill="auto"/>
          </w:tcPr>
          <w:p w14:paraId="4AE1C9D8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530936DD" w14:textId="3F547992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238A9C7F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17A2704F" w14:textId="7FB422C3" w:rsidR="00596582" w:rsidRPr="00DD7CDF" w:rsidRDefault="00B56D8B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4DBB34B4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21E1CB76" w14:textId="73DDABB0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E47412F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3E9CA7AD" w14:textId="7CC25463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185" w:type="dxa"/>
            <w:shd w:val="clear" w:color="auto" w:fill="auto"/>
          </w:tcPr>
          <w:p w14:paraId="1AD97E94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24D9A85E" w14:textId="306EDFA4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4D1CE541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6893D6E9" w14:textId="49FA0469" w:rsidR="00596582" w:rsidRPr="00DD7CDF" w:rsidRDefault="00B56D8B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AA8A2DB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027C68DB" w14:textId="30650E6F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96582" w:rsidRPr="00DD7CDF" w14:paraId="4F4C965E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1E63FF9F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บริษัท ซี.พี. เมอร์แชนไดซิ่ง จำกัด</w:t>
            </w:r>
          </w:p>
        </w:tc>
        <w:tc>
          <w:tcPr>
            <w:tcW w:w="716" w:type="dxa"/>
            <w:shd w:val="clear" w:color="auto" w:fill="auto"/>
          </w:tcPr>
          <w:p w14:paraId="7D52406A" w14:textId="2066E451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B56D8B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577E118D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657" w:type="dxa"/>
            <w:shd w:val="clear" w:color="auto" w:fill="auto"/>
          </w:tcPr>
          <w:p w14:paraId="1A742F8F" w14:textId="166E72C1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7651328C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240D2E81" w14:textId="3974F5C6" w:rsidR="00596582" w:rsidRPr="00DD7CDF" w:rsidRDefault="002606E5" w:rsidP="008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073E3" w:rsidRPr="008073E3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28BDD844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161E7489" w14:textId="52F2227A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91" w:type="dxa"/>
            <w:shd w:val="clear" w:color="auto" w:fill="auto"/>
          </w:tcPr>
          <w:p w14:paraId="2969585B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496F5175" w14:textId="5C05EFBD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073E3" w:rsidRPr="008073E3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4E94CA66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3D257D2D" w14:textId="1DD57F3F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6240042F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4CED5AF0" w14:textId="41B2A86E" w:rsidR="00596582" w:rsidRPr="00DD7CDF" w:rsidRDefault="00B56D8B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48C67730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00D749A7" w14:textId="1A106A8A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E313DA5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9" w:type="dxa"/>
            <w:shd w:val="clear" w:color="auto" w:fill="auto"/>
          </w:tcPr>
          <w:p w14:paraId="2216C2B4" w14:textId="5000E3BA" w:rsidR="00596582" w:rsidRPr="00DD7CDF" w:rsidRDefault="002606E5" w:rsidP="009D2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073E3" w:rsidRPr="009D2D2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5E38379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2DB8E77B" w14:textId="5165F3E6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299534CC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5C174B27" w14:textId="0DF625CD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56D8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179" w:type="dxa"/>
            <w:shd w:val="clear" w:color="auto" w:fill="auto"/>
          </w:tcPr>
          <w:p w14:paraId="04AAF73B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2DDB40AA" w14:textId="34595FE0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1158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480</w:t>
            </w:r>
          </w:p>
        </w:tc>
      </w:tr>
      <w:tr w:rsidR="00596582" w:rsidRPr="00DD7CDF" w14:paraId="190F99DB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  <w:vAlign w:val="center"/>
          </w:tcPr>
          <w:p w14:paraId="48318178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บริษัท เชสเตอร์ฟู้ด จำกัด</w:t>
            </w:r>
          </w:p>
        </w:tc>
        <w:tc>
          <w:tcPr>
            <w:tcW w:w="716" w:type="dxa"/>
            <w:shd w:val="clear" w:color="auto" w:fill="auto"/>
          </w:tcPr>
          <w:p w14:paraId="2E40B2F5" w14:textId="0335ADE4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B56D8B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031E3D18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3A1A7E43" w14:textId="34BC2484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256AA131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06B69EE9" w14:textId="54566ED5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85" w:type="dxa"/>
            <w:shd w:val="clear" w:color="auto" w:fill="auto"/>
          </w:tcPr>
          <w:p w14:paraId="26FAF669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04CBE29B" w14:textId="3C329C47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91" w:type="dxa"/>
            <w:shd w:val="clear" w:color="auto" w:fill="auto"/>
          </w:tcPr>
          <w:p w14:paraId="1CC0FA3A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324C331A" w14:textId="75015390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85" w:type="dxa"/>
            <w:shd w:val="clear" w:color="auto" w:fill="auto"/>
          </w:tcPr>
          <w:p w14:paraId="3051307B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35BDB5D3" w14:textId="5C5B9B52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49F54302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08"/>
              </w:tabs>
              <w:spacing w:line="290" w:lineRule="exact"/>
              <w:ind w:right="-9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14:paraId="61187805" w14:textId="45EBD969" w:rsidR="00596582" w:rsidRPr="00DD7CDF" w:rsidRDefault="00B56D8B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02C13EEC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4A9794D0" w14:textId="02D3DD52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434C86E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67F9FEC6" w14:textId="7C8051DE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85" w:type="dxa"/>
            <w:shd w:val="clear" w:color="auto" w:fill="auto"/>
          </w:tcPr>
          <w:p w14:paraId="7CAFD176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00038C6A" w14:textId="43D4B30D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232E6B64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46DAAD9A" w14:textId="5DB3C45D" w:rsidR="00596582" w:rsidRPr="00DD7CDF" w:rsidRDefault="00B56D8B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E42BF2E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71AD1BC7" w14:textId="3CE7B51A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96582" w:rsidRPr="00DD7CDF" w14:paraId="7DD1DAB4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068E2414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</w:rPr>
              <w:t>บริษัท ศูนย์วิจัยและพัฒนาอาหาร ซีพีเอฟ จำกัด</w:t>
            </w:r>
          </w:p>
        </w:tc>
        <w:tc>
          <w:tcPr>
            <w:tcW w:w="716" w:type="dxa"/>
            <w:shd w:val="clear" w:color="auto" w:fill="auto"/>
          </w:tcPr>
          <w:p w14:paraId="160ACB9D" w14:textId="46EE6E60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29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B56D8B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3732104A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14:paraId="16A7C0F3" w14:textId="53C2FA7D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29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CA1EA7E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48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2AADB0CD" w14:textId="12E92579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85" w:type="dxa"/>
            <w:shd w:val="clear" w:color="auto" w:fill="auto"/>
          </w:tcPr>
          <w:p w14:paraId="646477D2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7D559AD6" w14:textId="1303E65F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91" w:type="dxa"/>
            <w:shd w:val="clear" w:color="auto" w:fill="auto"/>
          </w:tcPr>
          <w:p w14:paraId="582204FE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7" w:type="dxa"/>
            <w:shd w:val="clear" w:color="auto" w:fill="auto"/>
          </w:tcPr>
          <w:p w14:paraId="2C266ADA" w14:textId="0ACC43AA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85" w:type="dxa"/>
            <w:shd w:val="clear" w:color="auto" w:fill="auto"/>
          </w:tcPr>
          <w:p w14:paraId="58DDFA38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56D52C0E" w14:textId="1EBE4F98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4B07FCA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14:paraId="0C73D41B" w14:textId="70827760" w:rsidR="00596582" w:rsidRPr="00DD7CDF" w:rsidRDefault="00B56D8B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529CCFF2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64E26355" w14:textId="14DE3436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C09ADB6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7A5A064A" w14:textId="155436A4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85" w:type="dxa"/>
            <w:shd w:val="clear" w:color="auto" w:fill="auto"/>
          </w:tcPr>
          <w:p w14:paraId="6AB049A7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080686C7" w14:textId="4A5CEC3F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7D6D4479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02" w:type="dxa"/>
            <w:shd w:val="clear" w:color="auto" w:fill="auto"/>
          </w:tcPr>
          <w:p w14:paraId="63E8E166" w14:textId="15C962B7" w:rsidR="00596582" w:rsidRPr="00DD7CDF" w:rsidRDefault="00B56D8B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81BE13D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609CE389" w14:textId="201B683C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96582" w:rsidRPr="00DD7CDF" w14:paraId="62A37438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76C026B8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DD7CDF">
              <w:rPr>
                <w:rFonts w:ascii="Angsana New" w:hAnsi="Angsana New" w:cs="Angsana New"/>
                <w:sz w:val="28"/>
                <w:szCs w:val="28"/>
              </w:rPr>
              <w:t>Bellisio</w:t>
            </w:r>
            <w:proofErr w:type="spellEnd"/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 Investment, LLC</w:t>
            </w:r>
          </w:p>
        </w:tc>
        <w:tc>
          <w:tcPr>
            <w:tcW w:w="716" w:type="dxa"/>
            <w:shd w:val="clear" w:color="auto" w:fill="auto"/>
          </w:tcPr>
          <w:p w14:paraId="449A6072" w14:textId="686EE80D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B56D8B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7172DC2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5E742C0A" w14:textId="2959CB60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29CA6941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5534B27C" w14:textId="05B52D04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B56D8B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991</w:t>
            </w:r>
          </w:p>
        </w:tc>
        <w:tc>
          <w:tcPr>
            <w:tcW w:w="185" w:type="dxa"/>
            <w:shd w:val="clear" w:color="auto" w:fill="auto"/>
          </w:tcPr>
          <w:p w14:paraId="61B0310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3F55247E" w14:textId="0BA93A3F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991</w:t>
            </w:r>
          </w:p>
        </w:tc>
        <w:tc>
          <w:tcPr>
            <w:tcW w:w="191" w:type="dxa"/>
            <w:shd w:val="clear" w:color="auto" w:fill="auto"/>
          </w:tcPr>
          <w:p w14:paraId="4065DEE6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1F24F154" w14:textId="29263F9F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B56D8B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991</w:t>
            </w:r>
          </w:p>
        </w:tc>
        <w:tc>
          <w:tcPr>
            <w:tcW w:w="185" w:type="dxa"/>
            <w:shd w:val="clear" w:color="auto" w:fill="auto"/>
          </w:tcPr>
          <w:p w14:paraId="674AD9D6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3D93DB08" w14:textId="2F309759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991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6C469825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6B47C644" w14:textId="1C107EFE" w:rsidR="00596582" w:rsidRPr="00DD7CDF" w:rsidRDefault="00B56D8B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3B8DFE3D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515F346A" w14:textId="2B85AF8C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C6AA092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319EE79E" w14:textId="0E7D3C33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B56D8B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991</w:t>
            </w:r>
          </w:p>
        </w:tc>
        <w:tc>
          <w:tcPr>
            <w:tcW w:w="185" w:type="dxa"/>
            <w:shd w:val="clear" w:color="auto" w:fill="auto"/>
          </w:tcPr>
          <w:p w14:paraId="3828656D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00C7D5F3" w14:textId="27855082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596582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991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0D678C78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58848C1E" w14:textId="7DA6C166" w:rsidR="00596582" w:rsidRPr="00DD7CDF" w:rsidRDefault="00B56D8B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0004CE6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56930E96" w14:textId="567A8BB4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13D3" w:rsidRPr="00DD7CDF" w14:paraId="2FDD9CED" w14:textId="77777777" w:rsidTr="00932611">
        <w:trPr>
          <w:cantSplit/>
          <w:trHeight w:val="20"/>
        </w:trPr>
        <w:tc>
          <w:tcPr>
            <w:tcW w:w="4390" w:type="dxa"/>
            <w:shd w:val="clear" w:color="auto" w:fill="auto"/>
          </w:tcPr>
          <w:p w14:paraId="3215CFFC" w14:textId="3DFA69E4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C.P. Aquaculture (Hainan) Co., Ltd. </w:t>
            </w:r>
          </w:p>
        </w:tc>
        <w:tc>
          <w:tcPr>
            <w:tcW w:w="716" w:type="dxa"/>
            <w:shd w:val="clear" w:color="auto" w:fill="auto"/>
          </w:tcPr>
          <w:p w14:paraId="09D8C646" w14:textId="176E16D9" w:rsidR="00D113D3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D113D3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5C3B2918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7" w:type="dxa"/>
            <w:shd w:val="clear" w:color="auto" w:fill="auto"/>
          </w:tcPr>
          <w:p w14:paraId="64A46A5D" w14:textId="0DC21E02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12915A2A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6D3CB1B5" w14:textId="28F5C367" w:rsidR="00D113D3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126</w:t>
            </w:r>
          </w:p>
        </w:tc>
        <w:tc>
          <w:tcPr>
            <w:tcW w:w="185" w:type="dxa"/>
            <w:shd w:val="clear" w:color="auto" w:fill="auto"/>
          </w:tcPr>
          <w:p w14:paraId="4C7A4C49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0ACD7D24" w14:textId="3C3A8B81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126</w:t>
            </w:r>
          </w:p>
        </w:tc>
        <w:tc>
          <w:tcPr>
            <w:tcW w:w="191" w:type="dxa"/>
            <w:shd w:val="clear" w:color="auto" w:fill="auto"/>
          </w:tcPr>
          <w:p w14:paraId="084681C8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13ED95DF" w14:textId="75175A7D" w:rsidR="00D113D3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126</w:t>
            </w:r>
          </w:p>
        </w:tc>
        <w:tc>
          <w:tcPr>
            <w:tcW w:w="185" w:type="dxa"/>
            <w:shd w:val="clear" w:color="auto" w:fill="auto"/>
          </w:tcPr>
          <w:p w14:paraId="1C9B590A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0EB3A3FC" w14:textId="7E6E6F31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126</w:t>
            </w:r>
          </w:p>
        </w:tc>
        <w:tc>
          <w:tcPr>
            <w:tcW w:w="197" w:type="dxa"/>
            <w:gridSpan w:val="2"/>
            <w:shd w:val="clear" w:color="auto" w:fill="auto"/>
          </w:tcPr>
          <w:p w14:paraId="1CA6BBBD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437CF62F" w14:textId="714B79D6" w:rsidR="00D113D3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BFD4F94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2FE2A6D3" w14:textId="778DEDD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9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526C020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9" w:type="dxa"/>
            <w:shd w:val="clear" w:color="auto" w:fill="auto"/>
          </w:tcPr>
          <w:p w14:paraId="5AA54C70" w14:textId="1448B5C4" w:rsidR="00D113D3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126</w:t>
            </w:r>
          </w:p>
        </w:tc>
        <w:tc>
          <w:tcPr>
            <w:tcW w:w="185" w:type="dxa"/>
            <w:shd w:val="clear" w:color="auto" w:fill="auto"/>
          </w:tcPr>
          <w:p w14:paraId="1272431A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8" w:type="dxa"/>
            <w:shd w:val="clear" w:color="auto" w:fill="auto"/>
          </w:tcPr>
          <w:p w14:paraId="4484EAD3" w14:textId="5ECF8080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9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126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3A318B33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19B6089C" w14:textId="61FC5A45" w:rsidR="00D113D3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774FD6B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</w:tcPr>
          <w:p w14:paraId="5E2AED47" w14:textId="291FED8C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485D642E" w14:textId="77777777" w:rsidR="00CA09E7" w:rsidRPr="00DD7CDF" w:rsidRDefault="00CA09E7" w:rsidP="00CA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รายละเอียดเงินลงทุนในบริษัทย่อยและเงินปันผลรับ (ต่อ)</w:t>
      </w:r>
    </w:p>
    <w:tbl>
      <w:tblPr>
        <w:tblW w:w="1522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719"/>
        <w:gridCol w:w="180"/>
        <w:gridCol w:w="811"/>
        <w:gridCol w:w="179"/>
        <w:gridCol w:w="728"/>
        <w:gridCol w:w="184"/>
        <w:gridCol w:w="810"/>
        <w:gridCol w:w="180"/>
        <w:gridCol w:w="810"/>
        <w:gridCol w:w="184"/>
        <w:gridCol w:w="806"/>
        <w:gridCol w:w="184"/>
        <w:gridCol w:w="705"/>
        <w:gridCol w:w="180"/>
        <w:gridCol w:w="709"/>
        <w:gridCol w:w="180"/>
        <w:gridCol w:w="794"/>
        <w:gridCol w:w="181"/>
        <w:gridCol w:w="809"/>
        <w:gridCol w:w="187"/>
        <w:gridCol w:w="819"/>
        <w:gridCol w:w="180"/>
        <w:gridCol w:w="742"/>
      </w:tblGrid>
      <w:tr w:rsidR="00CA09E7" w:rsidRPr="00DD7CDF" w14:paraId="603C5158" w14:textId="77777777" w:rsidTr="00963EB6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41D91207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61" w:type="dxa"/>
            <w:gridSpan w:val="23"/>
            <w:shd w:val="clear" w:color="auto" w:fill="auto"/>
            <w:vAlign w:val="center"/>
          </w:tcPr>
          <w:p w14:paraId="3F955DCD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A09E7" w:rsidRPr="00DD7CDF" w14:paraId="2AFBD932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5098EF0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61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14:paraId="5ABD4B3A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A09E7" w:rsidRPr="00DD7CDF" w14:paraId="05875CCD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1AC826F0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8A7B84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5AB11E84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7EC8432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4EA1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D2F83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470D5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976B8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C346E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433A8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E89BF" w14:textId="1211B53D" w:rsidR="00CA09E7" w:rsidRPr="00DD7CDF" w:rsidDel="00685444" w:rsidRDefault="003C71E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CA09E7" w:rsidRPr="00DD7CDF" w14:paraId="13C43F62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4FFD3FA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573FDCD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79" w:type="dxa"/>
            <w:shd w:val="clear" w:color="auto" w:fill="auto"/>
          </w:tcPr>
          <w:p w14:paraId="5DDC9576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22" w:type="dxa"/>
            <w:gridSpan w:val="3"/>
            <w:shd w:val="clear" w:color="auto" w:fill="auto"/>
          </w:tcPr>
          <w:p w14:paraId="725EB099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A9CA87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4DCB7B14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23D8689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shd w:val="clear" w:color="auto" w:fill="auto"/>
            <w:vAlign w:val="bottom"/>
          </w:tcPr>
          <w:p w14:paraId="5D5EE832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FEA95F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shd w:val="clear" w:color="auto" w:fill="auto"/>
            <w:vAlign w:val="bottom"/>
          </w:tcPr>
          <w:p w14:paraId="70B467DE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4019EFE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41" w:type="dxa"/>
            <w:gridSpan w:val="3"/>
            <w:shd w:val="clear" w:color="auto" w:fill="auto"/>
            <w:vAlign w:val="bottom"/>
          </w:tcPr>
          <w:p w14:paraId="5D3D4D1D" w14:textId="309E377C" w:rsidR="00CA09E7" w:rsidRPr="00DD7CDF" w:rsidRDefault="003C71E2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สำหรับงวด</w:t>
            </w:r>
            <w:r w:rsidR="00596582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หก</w:t>
            </w: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CA09E7" w:rsidRPr="00DD7CDF" w14:paraId="48D00A7A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AC05104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F0EC0E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79" w:type="dxa"/>
            <w:shd w:val="clear" w:color="auto" w:fill="auto"/>
          </w:tcPr>
          <w:p w14:paraId="2B9CBA9E" w14:textId="77777777" w:rsidR="00CA09E7" w:rsidRPr="00DD7CDF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AFF7AC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BD44C6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417C0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F1006F3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78F31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6D0864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7CA01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63D74DC" w14:textId="77777777" w:rsidR="00CA09E7" w:rsidRPr="00DD7CDF" w:rsidDel="00685444" w:rsidRDefault="00CA09E7" w:rsidP="00CA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8F65C" w14:textId="076141CB" w:rsidR="00CA09E7" w:rsidRPr="00DD7CDF" w:rsidDel="00685444" w:rsidRDefault="003C71E2" w:rsidP="003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596582" w:rsidRPr="00DD7CDF" w14:paraId="496166A2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02EC940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</w:tcPr>
          <w:p w14:paraId="4DEBA1C6" w14:textId="5DDE593B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30</w:t>
            </w:r>
            <w:r w:rsidR="0059658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3A9F6C7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14:paraId="0A6D25EF" w14:textId="3143EA8F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31</w:t>
            </w:r>
          </w:p>
          <w:p w14:paraId="1854FC0C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0F561102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14:paraId="73D7397D" w14:textId="6FF155C9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30</w:t>
            </w:r>
            <w:r w:rsidR="0059658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22C5605B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90E44ED" w14:textId="1CDD8CD8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31</w:t>
            </w:r>
          </w:p>
          <w:p w14:paraId="0376DE9D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246EE74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6367B34" w14:textId="57BF48AF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30</w:t>
            </w:r>
            <w:r w:rsidR="0059658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23217A66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566152E0" w14:textId="05975211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31</w:t>
            </w:r>
          </w:p>
          <w:p w14:paraId="6EB5419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  <w:shd w:val="clear" w:color="auto" w:fill="auto"/>
          </w:tcPr>
          <w:p w14:paraId="3AA19B50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64D03017" w14:textId="19F10943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30</w:t>
            </w:r>
            <w:r w:rsidR="0059658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1D1CF01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08FF1B61" w14:textId="6BC96DB4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31</w:t>
            </w:r>
          </w:p>
          <w:p w14:paraId="3DCA0CB0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B559B7A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6E3A3B22" w14:textId="5B987B24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30</w:t>
            </w:r>
            <w:r w:rsidR="0059658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4AFB80CF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14:paraId="2D896FF9" w14:textId="567A526A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31</w:t>
            </w:r>
          </w:p>
          <w:p w14:paraId="0C997715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7" w:type="dxa"/>
            <w:shd w:val="clear" w:color="auto" w:fill="auto"/>
          </w:tcPr>
          <w:p w14:paraId="767A090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42F60D68" w14:textId="683E8588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30</w:t>
            </w:r>
            <w:r w:rsidR="0059658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46D19DB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</w:tcPr>
          <w:p w14:paraId="63F85853" w14:textId="264E03B8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30</w:t>
            </w:r>
            <w:r w:rsidR="00596582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96582" w:rsidRPr="00DD7CDF" w14:paraId="0C4536B4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8AB1FB5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17EC27D7" w14:textId="5C6BDFD7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9C128B6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6243C481" w14:textId="439BB4DC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5CD66267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14:paraId="2789E595" w14:textId="19FCADEA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2563</w:t>
            </w:r>
          </w:p>
        </w:tc>
        <w:tc>
          <w:tcPr>
            <w:tcW w:w="184" w:type="dxa"/>
            <w:shd w:val="clear" w:color="auto" w:fill="auto"/>
          </w:tcPr>
          <w:p w14:paraId="703948A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0A4884E" w14:textId="1BEA4A7A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230DF22D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107A04" w14:textId="288F696C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2563</w:t>
            </w:r>
          </w:p>
        </w:tc>
        <w:tc>
          <w:tcPr>
            <w:tcW w:w="184" w:type="dxa"/>
            <w:shd w:val="clear" w:color="auto" w:fill="auto"/>
          </w:tcPr>
          <w:p w14:paraId="3825EB35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21BD1E7B" w14:textId="4F7015DB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2562</w:t>
            </w:r>
          </w:p>
        </w:tc>
        <w:tc>
          <w:tcPr>
            <w:tcW w:w="184" w:type="dxa"/>
            <w:shd w:val="clear" w:color="auto" w:fill="auto"/>
          </w:tcPr>
          <w:p w14:paraId="6F47206F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16B434AB" w14:textId="0D00E66F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A553ECB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356ADD6" w14:textId="4B8EE324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F57DE82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8FFED0E" w14:textId="54334563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2563</w:t>
            </w:r>
          </w:p>
        </w:tc>
        <w:tc>
          <w:tcPr>
            <w:tcW w:w="181" w:type="dxa"/>
            <w:shd w:val="clear" w:color="auto" w:fill="auto"/>
          </w:tcPr>
          <w:p w14:paraId="7D360507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C6BE0AC" w14:textId="0218A87E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2562</w:t>
            </w:r>
          </w:p>
        </w:tc>
        <w:tc>
          <w:tcPr>
            <w:tcW w:w="187" w:type="dxa"/>
            <w:shd w:val="clear" w:color="auto" w:fill="auto"/>
          </w:tcPr>
          <w:p w14:paraId="7196D529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427C8C51" w14:textId="58F45C32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 w:hint="cs"/>
                <w:sz w:val="30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3F1FD42C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431B602B" w14:textId="5D650C33" w:rsidR="00596582" w:rsidRPr="00DD7CDF" w:rsidRDefault="002606E5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2562</w:t>
            </w:r>
          </w:p>
        </w:tc>
      </w:tr>
      <w:tr w:rsidR="00596582" w:rsidRPr="00DD7CDF" w14:paraId="716F0D36" w14:textId="77777777" w:rsidTr="008D6304">
        <w:trPr>
          <w:cantSplit/>
          <w:trHeight w:hRule="exact" w:val="144"/>
        </w:trPr>
        <w:tc>
          <w:tcPr>
            <w:tcW w:w="3960" w:type="dxa"/>
            <w:shd w:val="clear" w:color="auto" w:fill="auto"/>
          </w:tcPr>
          <w:p w14:paraId="56504C24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185D61F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6744351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cs/>
                <w:lang w:val="en-GB"/>
              </w:rPr>
            </w:pPr>
          </w:p>
        </w:tc>
        <w:tc>
          <w:tcPr>
            <w:tcW w:w="9372" w:type="dxa"/>
            <w:gridSpan w:val="19"/>
            <w:shd w:val="clear" w:color="auto" w:fill="auto"/>
          </w:tcPr>
          <w:p w14:paraId="15477563" w14:textId="77777777" w:rsidR="00596582" w:rsidRPr="00DD7CDF" w:rsidRDefault="00596582" w:rsidP="0059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cs/>
                <w:lang w:val="en-GB"/>
              </w:rPr>
            </w:pPr>
          </w:p>
        </w:tc>
      </w:tr>
      <w:tr w:rsidR="00D113D3" w:rsidRPr="00DD7CDF" w14:paraId="5EA3A26E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503B3CF" w14:textId="5318CE62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eastAsia="Angsana New" w:hAnsi="Angsana New" w:cs="Angsana New"/>
                <w:sz w:val="28"/>
                <w:szCs w:val="28"/>
              </w:rPr>
              <w:t xml:space="preserve">C.P. </w:t>
            </w:r>
            <w:proofErr w:type="spellStart"/>
            <w:r w:rsidRPr="00DD7CDF">
              <w:rPr>
                <w:rFonts w:ascii="Angsana New" w:eastAsia="Angsana New" w:hAnsi="Angsana New" w:cs="Angsana New"/>
                <w:sz w:val="28"/>
                <w:szCs w:val="28"/>
              </w:rPr>
              <w:t>Standart</w:t>
            </w:r>
            <w:proofErr w:type="spellEnd"/>
            <w:r w:rsidRPr="00DD7CDF">
              <w:rPr>
                <w:rFonts w:ascii="Angsana New" w:eastAsia="Angsana New" w:hAnsi="Angsana New" w:cs="Angsana New"/>
                <w:sz w:val="28"/>
                <w:szCs w:val="28"/>
              </w:rPr>
              <w:t xml:space="preserve"> Gida Sanayi </w:t>
            </w:r>
            <w:proofErr w:type="spellStart"/>
            <w:r w:rsidRPr="00DD7CDF">
              <w:rPr>
                <w:rFonts w:ascii="Angsana New" w:eastAsia="Angsana New" w:hAnsi="Angsana New" w:cs="Angsana New"/>
                <w:sz w:val="28"/>
                <w:szCs w:val="28"/>
              </w:rPr>
              <w:t>ve</w:t>
            </w:r>
            <w:proofErr w:type="spellEnd"/>
            <w:r w:rsidRPr="00DD7CDF">
              <w:rPr>
                <w:rFonts w:ascii="Angsana New" w:eastAsia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DD7CDF">
              <w:rPr>
                <w:rFonts w:ascii="Angsana New" w:eastAsia="Angsana New" w:hAnsi="Angsana New" w:cs="Angsana New"/>
                <w:sz w:val="28"/>
                <w:szCs w:val="28"/>
              </w:rPr>
              <w:t>Ticaret</w:t>
            </w:r>
            <w:proofErr w:type="spellEnd"/>
            <w:r w:rsidRPr="00DD7CDF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</w:t>
            </w:r>
            <w:r w:rsidRPr="00DD7CDF">
              <w:rPr>
                <w:rFonts w:ascii="Angsana New" w:eastAsia="Angsana New" w:hAnsi="Angsana New" w:cs="Angsana New"/>
                <w:sz w:val="28"/>
                <w:szCs w:val="28"/>
              </w:rPr>
              <w:t>A.S.</w:t>
            </w:r>
          </w:p>
        </w:tc>
        <w:tc>
          <w:tcPr>
            <w:tcW w:w="719" w:type="dxa"/>
            <w:shd w:val="clear" w:color="auto" w:fill="auto"/>
          </w:tcPr>
          <w:p w14:paraId="7A15B51B" w14:textId="609C0EBC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D113D3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2DD1D3C2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811" w:type="dxa"/>
            <w:shd w:val="clear" w:color="auto" w:fill="auto"/>
          </w:tcPr>
          <w:p w14:paraId="65B57232" w14:textId="130AB8C5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79" w:type="dxa"/>
            <w:shd w:val="clear" w:color="auto" w:fill="auto"/>
          </w:tcPr>
          <w:p w14:paraId="7CEAD542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580430CC" w14:textId="6300E5F6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113D3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596</w:t>
            </w:r>
          </w:p>
        </w:tc>
        <w:tc>
          <w:tcPr>
            <w:tcW w:w="184" w:type="dxa"/>
            <w:shd w:val="clear" w:color="auto" w:fill="auto"/>
          </w:tcPr>
          <w:p w14:paraId="33D0EAA3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0C63199" w14:textId="1D6F06CA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596</w:t>
            </w:r>
          </w:p>
        </w:tc>
        <w:tc>
          <w:tcPr>
            <w:tcW w:w="180" w:type="dxa"/>
            <w:shd w:val="clear" w:color="auto" w:fill="auto"/>
          </w:tcPr>
          <w:p w14:paraId="7E69B83C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8CDC72A" w14:textId="4199DFFF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113D3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736</w:t>
            </w:r>
          </w:p>
        </w:tc>
        <w:tc>
          <w:tcPr>
            <w:tcW w:w="184" w:type="dxa"/>
            <w:shd w:val="clear" w:color="auto" w:fill="auto"/>
          </w:tcPr>
          <w:p w14:paraId="495E695A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45FC8C65" w14:textId="0EE650D4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736</w:t>
            </w:r>
          </w:p>
        </w:tc>
        <w:tc>
          <w:tcPr>
            <w:tcW w:w="184" w:type="dxa"/>
            <w:shd w:val="clear" w:color="auto" w:fill="auto"/>
          </w:tcPr>
          <w:p w14:paraId="04A2CB59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745FC1D6" w14:textId="20AE5511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9C2AE7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3A2692A5" w14:textId="7F630488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D49CA7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1B8AB545" w14:textId="03351655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736</w:t>
            </w:r>
          </w:p>
        </w:tc>
        <w:tc>
          <w:tcPr>
            <w:tcW w:w="181" w:type="dxa"/>
            <w:shd w:val="clear" w:color="auto" w:fill="auto"/>
          </w:tcPr>
          <w:p w14:paraId="3358E29F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73FABD55" w14:textId="5ACD4042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736</w:t>
            </w:r>
          </w:p>
        </w:tc>
        <w:tc>
          <w:tcPr>
            <w:tcW w:w="187" w:type="dxa"/>
            <w:shd w:val="clear" w:color="auto" w:fill="auto"/>
          </w:tcPr>
          <w:p w14:paraId="753E6255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754F4BD7" w14:textId="39784071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1D65C5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48D641B5" w14:textId="04A623AC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13D3" w:rsidRPr="00DD7CDF" w14:paraId="387523C0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8A761FF" w14:textId="18B50730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Charoen Pokphand Foods Kenya Co., Ltd.</w:t>
            </w:r>
          </w:p>
        </w:tc>
        <w:tc>
          <w:tcPr>
            <w:tcW w:w="719" w:type="dxa"/>
            <w:shd w:val="clear" w:color="auto" w:fill="auto"/>
          </w:tcPr>
          <w:p w14:paraId="386742E9" w14:textId="599A48DD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6C7EC53A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811" w:type="dxa"/>
            <w:shd w:val="clear" w:color="auto" w:fill="auto"/>
          </w:tcPr>
          <w:p w14:paraId="56612114" w14:textId="7BEA3E2F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673EE264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2800645" w14:textId="5FD52FA5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347D6D25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AD0E375" w14:textId="4044C67B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AB2D020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8E7468C" w14:textId="114CF97E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6B8A4A6A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3355B161" w14:textId="55BE4D40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7982AD3A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253C85DB" w14:textId="0ACDCB34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2606E5" w:rsidRPr="002606E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DE7D8BC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62726449" w14:textId="5D57C970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2606E5" w:rsidRPr="002606E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97E2301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5711B913" w14:textId="30722B30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DF5F454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3FAB1FF8" w14:textId="5397F523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22F644B0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5CB5D460" w14:textId="3DC5AAA3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A148CE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3472F030" w14:textId="44BB710D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13D3" w:rsidRPr="00DD7CDF" w14:paraId="1C7C6552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0E94D14" w14:textId="4ABF36D8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Charoen Pokphand Foods (Overseas) LLC</w:t>
            </w:r>
          </w:p>
        </w:tc>
        <w:tc>
          <w:tcPr>
            <w:tcW w:w="719" w:type="dxa"/>
            <w:shd w:val="clear" w:color="auto" w:fill="auto"/>
          </w:tcPr>
          <w:p w14:paraId="113EA0F4" w14:textId="6F351A4B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2AB17C52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75FB264C" w14:textId="72F54D87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79" w:type="dxa"/>
            <w:shd w:val="clear" w:color="auto" w:fill="auto"/>
          </w:tcPr>
          <w:p w14:paraId="3EF92543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7174FEE" w14:textId="5C39BD17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420</w:t>
            </w:r>
          </w:p>
        </w:tc>
        <w:tc>
          <w:tcPr>
            <w:tcW w:w="184" w:type="dxa"/>
            <w:shd w:val="clear" w:color="auto" w:fill="auto"/>
          </w:tcPr>
          <w:p w14:paraId="5462606F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D1A6FA5" w14:textId="675FF9C2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420</w:t>
            </w:r>
          </w:p>
        </w:tc>
        <w:tc>
          <w:tcPr>
            <w:tcW w:w="180" w:type="dxa"/>
            <w:shd w:val="clear" w:color="auto" w:fill="auto"/>
          </w:tcPr>
          <w:p w14:paraId="5A39E74E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A6B776B" w14:textId="65FA5666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394</w:t>
            </w:r>
          </w:p>
        </w:tc>
        <w:tc>
          <w:tcPr>
            <w:tcW w:w="184" w:type="dxa"/>
            <w:shd w:val="clear" w:color="auto" w:fill="auto"/>
          </w:tcPr>
          <w:p w14:paraId="07D14D25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03892EEE" w14:textId="33056EBF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394</w:t>
            </w:r>
          </w:p>
        </w:tc>
        <w:tc>
          <w:tcPr>
            <w:tcW w:w="184" w:type="dxa"/>
            <w:shd w:val="clear" w:color="auto" w:fill="auto"/>
          </w:tcPr>
          <w:p w14:paraId="40DA1390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092D5082" w14:textId="00D8779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606E5"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606E5" w:rsidRPr="002606E5">
              <w:rPr>
                <w:rFonts w:ascii="Angsana New" w:hAnsi="Angsana New" w:cs="Angsana New"/>
                <w:sz w:val="28"/>
                <w:szCs w:val="28"/>
              </w:rPr>
              <w:t>085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7652DC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8558E47" w14:textId="7806A3BF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606E5"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606E5" w:rsidRPr="002606E5">
              <w:rPr>
                <w:rFonts w:ascii="Angsana New" w:hAnsi="Angsana New" w:cs="Angsana New"/>
                <w:sz w:val="28"/>
                <w:szCs w:val="28"/>
              </w:rPr>
              <w:t>085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53FF0CB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21055BAA" w14:textId="681158FF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30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81" w:type="dxa"/>
            <w:shd w:val="clear" w:color="auto" w:fill="auto"/>
          </w:tcPr>
          <w:p w14:paraId="659A39E9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68AC7F7A" w14:textId="4133ED5B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sz w:val="30"/>
                <w:szCs w:val="28"/>
              </w:rPr>
              <w:t>30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87" w:type="dxa"/>
            <w:shd w:val="clear" w:color="auto" w:fill="auto"/>
          </w:tcPr>
          <w:p w14:paraId="3CA35160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6075927C" w14:textId="189CF85B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818B3F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19C7AE74" w14:textId="1F1FFDA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13D3" w:rsidRPr="00DD7CDF" w14:paraId="1C56345B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B47B1B6" w14:textId="65EA0A5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Charoen Pokphand Foods Philippines Corporation</w:t>
            </w:r>
          </w:p>
        </w:tc>
        <w:tc>
          <w:tcPr>
            <w:tcW w:w="719" w:type="dxa"/>
            <w:shd w:val="clear" w:color="auto" w:fill="auto"/>
          </w:tcPr>
          <w:p w14:paraId="3879726D" w14:textId="79C06C7D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80" w:type="dxa"/>
            <w:shd w:val="clear" w:color="auto" w:fill="auto"/>
          </w:tcPr>
          <w:p w14:paraId="26279B3D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587B2C41" w14:textId="66D3B8A4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79" w:type="dxa"/>
            <w:shd w:val="clear" w:color="auto" w:fill="auto"/>
          </w:tcPr>
          <w:p w14:paraId="085DA331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0B4A3FA8" w14:textId="5AD6F5F2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487</w:t>
            </w:r>
          </w:p>
        </w:tc>
        <w:tc>
          <w:tcPr>
            <w:tcW w:w="184" w:type="dxa"/>
            <w:shd w:val="clear" w:color="auto" w:fill="auto"/>
          </w:tcPr>
          <w:p w14:paraId="3A78D3FE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8698772" w14:textId="173E808E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487</w:t>
            </w:r>
          </w:p>
        </w:tc>
        <w:tc>
          <w:tcPr>
            <w:tcW w:w="180" w:type="dxa"/>
            <w:shd w:val="clear" w:color="auto" w:fill="auto"/>
          </w:tcPr>
          <w:p w14:paraId="137E07E5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50189BF" w14:textId="3E811861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055</w:t>
            </w:r>
          </w:p>
        </w:tc>
        <w:tc>
          <w:tcPr>
            <w:tcW w:w="184" w:type="dxa"/>
            <w:shd w:val="clear" w:color="auto" w:fill="auto"/>
          </w:tcPr>
          <w:p w14:paraId="070E4F03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4AF9EBC6" w14:textId="4FBA2376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055</w:t>
            </w:r>
          </w:p>
        </w:tc>
        <w:tc>
          <w:tcPr>
            <w:tcW w:w="184" w:type="dxa"/>
            <w:shd w:val="clear" w:color="auto" w:fill="auto"/>
          </w:tcPr>
          <w:p w14:paraId="70D6E1EB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7EA5F026" w14:textId="77E11B21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FAE4B4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3A24B3D1" w14:textId="0F71AF24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133E61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564CE6D4" w14:textId="1E85DEC6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055</w:t>
            </w:r>
          </w:p>
        </w:tc>
        <w:tc>
          <w:tcPr>
            <w:tcW w:w="181" w:type="dxa"/>
            <w:shd w:val="clear" w:color="auto" w:fill="auto"/>
          </w:tcPr>
          <w:p w14:paraId="5F4039D1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3DF6E8DC" w14:textId="34F4D1EA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055</w:t>
            </w:r>
          </w:p>
        </w:tc>
        <w:tc>
          <w:tcPr>
            <w:tcW w:w="187" w:type="dxa"/>
            <w:shd w:val="clear" w:color="auto" w:fill="auto"/>
          </w:tcPr>
          <w:p w14:paraId="445002E8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4C8C66F5" w14:textId="1EE5E394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569554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31AB8691" w14:textId="00F83DC1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13D3" w:rsidRPr="00DD7CDF" w14:paraId="123A9DC4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2234C12" w14:textId="30742A0D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CPF Investment Limited </w:t>
            </w:r>
          </w:p>
        </w:tc>
        <w:tc>
          <w:tcPr>
            <w:tcW w:w="719" w:type="dxa"/>
            <w:shd w:val="clear" w:color="auto" w:fill="auto"/>
          </w:tcPr>
          <w:p w14:paraId="0F2A0D2F" w14:textId="0E6ABE22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B4871DB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0544B7BA" w14:textId="3C0B2E8D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384913E4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668CE9F1" w14:textId="660698DF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662</w:t>
            </w:r>
          </w:p>
        </w:tc>
        <w:tc>
          <w:tcPr>
            <w:tcW w:w="184" w:type="dxa"/>
            <w:shd w:val="clear" w:color="auto" w:fill="auto"/>
          </w:tcPr>
          <w:p w14:paraId="46F7B3C4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7B851A7" w14:textId="34438E9B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662</w:t>
            </w:r>
          </w:p>
        </w:tc>
        <w:tc>
          <w:tcPr>
            <w:tcW w:w="180" w:type="dxa"/>
            <w:shd w:val="clear" w:color="auto" w:fill="auto"/>
          </w:tcPr>
          <w:p w14:paraId="65213946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69F28D1" w14:textId="2C9BEA43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644</w:t>
            </w:r>
          </w:p>
        </w:tc>
        <w:tc>
          <w:tcPr>
            <w:tcW w:w="184" w:type="dxa"/>
            <w:shd w:val="clear" w:color="auto" w:fill="auto"/>
          </w:tcPr>
          <w:p w14:paraId="62EDB377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540AB864" w14:textId="1032A6D8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644</w:t>
            </w:r>
          </w:p>
        </w:tc>
        <w:tc>
          <w:tcPr>
            <w:tcW w:w="184" w:type="dxa"/>
            <w:shd w:val="clear" w:color="auto" w:fill="auto"/>
          </w:tcPr>
          <w:p w14:paraId="3A50BE34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469D9D9E" w14:textId="56D743E1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B4903D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50E45D5" w14:textId="7D5EC3D0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99D5C5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6BAAB4CA" w14:textId="21969685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644</w:t>
            </w:r>
          </w:p>
        </w:tc>
        <w:tc>
          <w:tcPr>
            <w:tcW w:w="181" w:type="dxa"/>
            <w:shd w:val="clear" w:color="auto" w:fill="auto"/>
          </w:tcPr>
          <w:p w14:paraId="0EE69B80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9" w:type="dxa"/>
            <w:shd w:val="clear" w:color="auto" w:fill="auto"/>
          </w:tcPr>
          <w:p w14:paraId="3FE8498D" w14:textId="45724593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644</w:t>
            </w:r>
          </w:p>
        </w:tc>
        <w:tc>
          <w:tcPr>
            <w:tcW w:w="187" w:type="dxa"/>
            <w:shd w:val="clear" w:color="auto" w:fill="auto"/>
          </w:tcPr>
          <w:p w14:paraId="4D5A8E13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26093F4D" w14:textId="36EFAEC3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CE42FD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42ECD1D5" w14:textId="20A9E269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13D3" w:rsidRPr="00DD7CDF" w14:paraId="6C283783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DC32352" w14:textId="5DD5F76C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 xml:space="preserve">CPF Tanzania Limited </w:t>
            </w:r>
          </w:p>
        </w:tc>
        <w:tc>
          <w:tcPr>
            <w:tcW w:w="719" w:type="dxa"/>
            <w:shd w:val="clear" w:color="auto" w:fill="auto"/>
          </w:tcPr>
          <w:p w14:paraId="722EE6B0" w14:textId="67F97270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0C54EF58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14:paraId="316EAAC2" w14:textId="36E6B258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79" w:type="dxa"/>
            <w:shd w:val="clear" w:color="auto" w:fill="auto"/>
          </w:tcPr>
          <w:p w14:paraId="7D999942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08996F71" w14:textId="7E725026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224</w:t>
            </w:r>
          </w:p>
        </w:tc>
        <w:tc>
          <w:tcPr>
            <w:tcW w:w="184" w:type="dxa"/>
            <w:shd w:val="clear" w:color="auto" w:fill="auto"/>
          </w:tcPr>
          <w:p w14:paraId="0154FC46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45EC214" w14:textId="14EF0EA6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224</w:t>
            </w:r>
          </w:p>
        </w:tc>
        <w:tc>
          <w:tcPr>
            <w:tcW w:w="180" w:type="dxa"/>
            <w:shd w:val="clear" w:color="auto" w:fill="auto"/>
          </w:tcPr>
          <w:p w14:paraId="32483908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7C0BCFD" w14:textId="4F831338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129</w:t>
            </w:r>
          </w:p>
        </w:tc>
        <w:tc>
          <w:tcPr>
            <w:tcW w:w="184" w:type="dxa"/>
            <w:shd w:val="clear" w:color="auto" w:fill="auto"/>
          </w:tcPr>
          <w:p w14:paraId="581F0645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6" w:type="dxa"/>
            <w:shd w:val="clear" w:color="auto" w:fill="auto"/>
          </w:tcPr>
          <w:p w14:paraId="39406AC8" w14:textId="7BC1CD48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129</w:t>
            </w:r>
          </w:p>
        </w:tc>
        <w:tc>
          <w:tcPr>
            <w:tcW w:w="184" w:type="dxa"/>
            <w:shd w:val="clear" w:color="auto" w:fill="auto"/>
          </w:tcPr>
          <w:p w14:paraId="774D576A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6D1F78C3" w14:textId="2D66305C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606E5" w:rsidRPr="002606E5">
              <w:rPr>
                <w:rFonts w:ascii="Angsana New" w:hAnsi="Angsana New" w:cs="Angsana New"/>
                <w:sz w:val="28"/>
                <w:szCs w:val="28"/>
              </w:rPr>
              <w:t>129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B68C966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2E0331EF" w14:textId="4CB63920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606E5" w:rsidRPr="002606E5">
              <w:rPr>
                <w:rFonts w:ascii="Angsana New" w:hAnsi="Angsana New" w:cs="Angsana New"/>
                <w:sz w:val="28"/>
                <w:szCs w:val="28"/>
              </w:rPr>
              <w:t>129</w:t>
            </w:r>
            <w:r w:rsidRPr="00DD7CD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9F7C9C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407C3DE5" w14:textId="3D6CE642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95F5022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58920F4D" w14:textId="09EB83B5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7661ECFD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25CD94F5" w14:textId="4B4ECAC6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D835F9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42" w:type="dxa"/>
            <w:shd w:val="clear" w:color="auto" w:fill="auto"/>
          </w:tcPr>
          <w:p w14:paraId="339B696D" w14:textId="4C1CB972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13D3" w:rsidRPr="00DD7CDF" w14:paraId="6F36F0A9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5DE69047" w14:textId="62C0F83C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</w:rPr>
              <w:t>C.P. Foods Holdings Limited</w:t>
            </w: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19" w:type="dxa"/>
            <w:shd w:val="clear" w:color="auto" w:fill="auto"/>
          </w:tcPr>
          <w:p w14:paraId="7139DF03" w14:textId="79F6F82D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42D7385" w14:textId="77777777" w:rsidR="00D113D3" w:rsidRPr="00DD7CDF" w:rsidRDefault="00D113D3" w:rsidP="00D113D3">
            <w:pPr>
              <w:pStyle w:val="acctfourfigures"/>
              <w:tabs>
                <w:tab w:val="clear" w:pos="765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EB591DA" w14:textId="612CD866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46A93E8C" w14:textId="77777777" w:rsidR="00D113D3" w:rsidRPr="00DD7CDF" w:rsidRDefault="00D113D3" w:rsidP="00D113D3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shd w:val="clear" w:color="auto" w:fill="auto"/>
          </w:tcPr>
          <w:p w14:paraId="65D15F7E" w14:textId="5685546D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2C494E6D" w14:textId="77777777" w:rsidR="00D113D3" w:rsidRPr="00DD7CDF" w:rsidRDefault="00D113D3" w:rsidP="00D113D3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352636C" w14:textId="55C605F1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ABCE612" w14:textId="77777777" w:rsidR="00D113D3" w:rsidRPr="00DD7CDF" w:rsidRDefault="00D113D3" w:rsidP="00D113D3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BD33774" w14:textId="06F6A7C7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11031ABC" w14:textId="77777777" w:rsidR="00D113D3" w:rsidRPr="00DD7CDF" w:rsidRDefault="00D113D3" w:rsidP="00D113D3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3F255D9D" w14:textId="744BBBDB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1785162C" w14:textId="77777777" w:rsidR="00D113D3" w:rsidRPr="00DD7CDF" w:rsidRDefault="00D113D3" w:rsidP="00D113D3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67B04A0F" w14:textId="19BF4656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160480" w14:textId="77777777" w:rsidR="00D113D3" w:rsidRPr="00DD7CDF" w:rsidRDefault="00D113D3" w:rsidP="00D113D3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74B7A7A5" w14:textId="698DC1C1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A75C9A" w14:textId="77777777" w:rsidR="00D113D3" w:rsidRPr="00DD7CDF" w:rsidRDefault="00D113D3" w:rsidP="00D113D3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</w:tcPr>
          <w:p w14:paraId="63985CEE" w14:textId="02ADA95F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67320042" w14:textId="77777777" w:rsidR="00D113D3" w:rsidRPr="00DD7CDF" w:rsidRDefault="00D113D3" w:rsidP="00D113D3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0440D01A" w14:textId="5910310B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7" w:type="dxa"/>
            <w:shd w:val="clear" w:color="auto" w:fill="auto"/>
          </w:tcPr>
          <w:p w14:paraId="457C2D0B" w14:textId="77777777" w:rsidR="00D113D3" w:rsidRPr="00DD7CDF" w:rsidRDefault="00D113D3" w:rsidP="00D113D3">
            <w:pPr>
              <w:pStyle w:val="block"/>
              <w:tabs>
                <w:tab w:val="decimal" w:pos="508"/>
              </w:tabs>
              <w:spacing w:after="0" w:line="360" w:lineRule="exact"/>
              <w:ind w:left="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47D8D04B" w14:textId="51B3FAC8" w:rsidR="00D113D3" w:rsidRPr="00DD7CDF" w:rsidRDefault="00D113D3" w:rsidP="00D113D3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BBAA28" w14:textId="77777777" w:rsidR="00D113D3" w:rsidRPr="00DD7CDF" w:rsidRDefault="00D113D3" w:rsidP="00D113D3">
            <w:pPr>
              <w:pStyle w:val="acctfourfigures"/>
              <w:tabs>
                <w:tab w:val="clear" w:pos="765"/>
                <w:tab w:val="left" w:pos="57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2" w:type="dxa"/>
            <w:shd w:val="clear" w:color="auto" w:fill="auto"/>
          </w:tcPr>
          <w:p w14:paraId="317BA35D" w14:textId="61E3807C" w:rsidR="00D113D3" w:rsidRPr="00DD7CDF" w:rsidRDefault="00D113D3" w:rsidP="00D113D3">
            <w:pPr>
              <w:pStyle w:val="acctfourfigures"/>
              <w:tabs>
                <w:tab w:val="clear" w:pos="765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13D3" w:rsidRPr="00DD7CDF" w14:paraId="798BCA82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9BB8758" w14:textId="765CFA6D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</w:rPr>
              <w:t>C.P. Foods International Limited</w:t>
            </w:r>
          </w:p>
        </w:tc>
        <w:tc>
          <w:tcPr>
            <w:tcW w:w="719" w:type="dxa"/>
            <w:shd w:val="clear" w:color="auto" w:fill="auto"/>
          </w:tcPr>
          <w:p w14:paraId="1A440FDD" w14:textId="758007A8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40216368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5BEF699E" w14:textId="69E6CE7C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0AB3AE44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2A310E58" w14:textId="1AE80490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36FFFCD1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592B645" w14:textId="758437D3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8672E76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96E43F3" w14:textId="053E2CEE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4631AE5F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7AFB5E55" w14:textId="003F307D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185ECB55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14:paraId="07AB3773" w14:textId="6D333501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7AF9C3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ECC9683" w14:textId="743FCCE8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B71646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2FDE70D8" w14:textId="44DB6017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039BDA26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0D0CA8D1" w14:textId="02B304E4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7" w:type="dxa"/>
            <w:shd w:val="clear" w:color="auto" w:fill="auto"/>
          </w:tcPr>
          <w:p w14:paraId="39B51891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9" w:type="dxa"/>
            <w:shd w:val="clear" w:color="auto" w:fill="auto"/>
          </w:tcPr>
          <w:p w14:paraId="737C46D1" w14:textId="5C78A11B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B5BF75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347EA4FA" w14:textId="3E77E256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13D3" w:rsidRPr="00DD7CDF" w14:paraId="5F589275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2E4DD35" w14:textId="6DFCBA21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</w:rPr>
              <w:t>CPF Netherlands B.V.</w:t>
            </w:r>
          </w:p>
        </w:tc>
        <w:tc>
          <w:tcPr>
            <w:tcW w:w="719" w:type="dxa"/>
            <w:shd w:val="clear" w:color="auto" w:fill="auto"/>
          </w:tcPr>
          <w:p w14:paraId="2106F706" w14:textId="46D8EF18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233F6093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5168A524" w14:textId="37950927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69449B2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1DBEF8D" w14:textId="34C302A9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663</w:t>
            </w:r>
          </w:p>
        </w:tc>
        <w:tc>
          <w:tcPr>
            <w:tcW w:w="184" w:type="dxa"/>
            <w:shd w:val="clear" w:color="auto" w:fill="auto"/>
          </w:tcPr>
          <w:p w14:paraId="1D81F5C7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DBE8905" w14:textId="0701F16B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663</w:t>
            </w:r>
          </w:p>
        </w:tc>
        <w:tc>
          <w:tcPr>
            <w:tcW w:w="180" w:type="dxa"/>
            <w:shd w:val="clear" w:color="auto" w:fill="auto"/>
          </w:tcPr>
          <w:p w14:paraId="319B415C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C273745" w14:textId="74FFE8CC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148</w:t>
            </w:r>
          </w:p>
        </w:tc>
        <w:tc>
          <w:tcPr>
            <w:tcW w:w="184" w:type="dxa"/>
            <w:shd w:val="clear" w:color="auto" w:fill="auto"/>
          </w:tcPr>
          <w:p w14:paraId="77802B87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0B12D59A" w14:textId="28BF9C9F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148</w:t>
            </w:r>
          </w:p>
        </w:tc>
        <w:tc>
          <w:tcPr>
            <w:tcW w:w="184" w:type="dxa"/>
            <w:shd w:val="clear" w:color="auto" w:fill="auto"/>
          </w:tcPr>
          <w:p w14:paraId="6C993CA6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14:paraId="4DB8A5FD" w14:textId="2CF488E6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C4B426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783FFC74" w14:textId="4E5D01FE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C4E880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221841CE" w14:textId="32F19BD0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148</w:t>
            </w:r>
          </w:p>
        </w:tc>
        <w:tc>
          <w:tcPr>
            <w:tcW w:w="181" w:type="dxa"/>
            <w:shd w:val="clear" w:color="auto" w:fill="auto"/>
          </w:tcPr>
          <w:p w14:paraId="17A1445F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20C89D65" w14:textId="2FB899D5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148</w:t>
            </w:r>
          </w:p>
        </w:tc>
        <w:tc>
          <w:tcPr>
            <w:tcW w:w="187" w:type="dxa"/>
            <w:shd w:val="clear" w:color="auto" w:fill="auto"/>
          </w:tcPr>
          <w:p w14:paraId="4B4AFDF6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9" w:type="dxa"/>
            <w:shd w:val="clear" w:color="auto" w:fill="auto"/>
          </w:tcPr>
          <w:p w14:paraId="16FDB125" w14:textId="25770E4F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8185B3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0CF2F2C8" w14:textId="5DF85A1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13D3" w:rsidRPr="00DD7CDF" w14:paraId="784195CA" w14:textId="77777777" w:rsidTr="008D6304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3F78E5C" w14:textId="24D52909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</w:rPr>
              <w:t>CPF Poland S.A.</w:t>
            </w: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719" w:type="dxa"/>
            <w:shd w:val="clear" w:color="auto" w:fill="auto"/>
          </w:tcPr>
          <w:p w14:paraId="2B1D42EE" w14:textId="79978DF6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80" w:type="dxa"/>
            <w:shd w:val="clear" w:color="auto" w:fill="auto"/>
          </w:tcPr>
          <w:p w14:paraId="1C9D6055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5C855560" w14:textId="725B22D1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79" w:type="dxa"/>
            <w:shd w:val="clear" w:color="auto" w:fill="auto"/>
          </w:tcPr>
          <w:p w14:paraId="02291C12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E2689FE" w14:textId="7E0A0CF0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2B654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4" w:type="dxa"/>
            <w:shd w:val="clear" w:color="auto" w:fill="auto"/>
          </w:tcPr>
          <w:p w14:paraId="2788E2F8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977FAB7" w14:textId="095702FA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2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141</w:t>
            </w:r>
          </w:p>
        </w:tc>
        <w:tc>
          <w:tcPr>
            <w:tcW w:w="180" w:type="dxa"/>
            <w:shd w:val="clear" w:color="auto" w:fill="auto"/>
          </w:tcPr>
          <w:p w14:paraId="1ADA2848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E4817EA" w14:textId="16437FBF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53CFA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84" w:type="dxa"/>
            <w:shd w:val="clear" w:color="auto" w:fill="auto"/>
          </w:tcPr>
          <w:p w14:paraId="6ECA49F7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61848064" w14:textId="181B2E5A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84" w:type="dxa"/>
            <w:shd w:val="clear" w:color="auto" w:fill="auto"/>
          </w:tcPr>
          <w:p w14:paraId="333E5951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14:paraId="79F53BDC" w14:textId="6626DBE1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06530B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DACAB09" w14:textId="305F816F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2A2A2D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60A0B2C6" w14:textId="2D382449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153CF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14:paraId="0FF73923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1A57BA13" w14:textId="2942DDCB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87" w:type="dxa"/>
            <w:shd w:val="clear" w:color="auto" w:fill="auto"/>
          </w:tcPr>
          <w:p w14:paraId="328A33E2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9" w:type="dxa"/>
            <w:shd w:val="clear" w:color="auto" w:fill="auto"/>
          </w:tcPr>
          <w:p w14:paraId="7AF53BCA" w14:textId="32E7C185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03BAA8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031C85B1" w14:textId="63C8C515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13D3" w:rsidRPr="00DD7CDF" w14:paraId="4F92C530" w14:textId="77777777" w:rsidTr="00C0729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71C52F6" w14:textId="5E128F4C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</w:rPr>
              <w:t>Homegrown Shrimp (USA) LLC</w:t>
            </w: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719" w:type="dxa"/>
            <w:shd w:val="clear" w:color="auto" w:fill="auto"/>
          </w:tcPr>
          <w:p w14:paraId="64A7530C" w14:textId="446D7CDF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0229EF98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1DD953D7" w14:textId="359EB681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D113D3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14:paraId="35722CBC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782AF9AA" w14:textId="4B8AD3DE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184" w:type="dxa"/>
            <w:shd w:val="clear" w:color="auto" w:fill="auto"/>
          </w:tcPr>
          <w:p w14:paraId="23B8F901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A3553CA" w14:textId="0BF0570C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3ADC173E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8747B78" w14:textId="4D9F47E8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184" w:type="dxa"/>
            <w:shd w:val="clear" w:color="auto" w:fill="auto"/>
          </w:tcPr>
          <w:p w14:paraId="17B16B2F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shd w:val="clear" w:color="auto" w:fill="auto"/>
          </w:tcPr>
          <w:p w14:paraId="0C69B395" w14:textId="114E24CA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184" w:type="dxa"/>
            <w:shd w:val="clear" w:color="auto" w:fill="auto"/>
          </w:tcPr>
          <w:p w14:paraId="4E1B15DF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shd w:val="clear" w:color="auto" w:fill="auto"/>
          </w:tcPr>
          <w:p w14:paraId="0022F571" w14:textId="0A8582FA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2E92F7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0DC9004D" w14:textId="405D692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1D416B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shd w:val="clear" w:color="auto" w:fill="auto"/>
          </w:tcPr>
          <w:p w14:paraId="44638F98" w14:textId="7C29755E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181" w:type="dxa"/>
            <w:shd w:val="clear" w:color="auto" w:fill="auto"/>
          </w:tcPr>
          <w:p w14:paraId="3A889F73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2659C177" w14:textId="5CAD233C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187" w:type="dxa"/>
            <w:shd w:val="clear" w:color="auto" w:fill="auto"/>
          </w:tcPr>
          <w:p w14:paraId="5C5FBF08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603076B6" w14:textId="22D18891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471808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4871C4AC" w14:textId="14023A43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D44B7C" w:rsidRPr="00DD7CDF" w14:paraId="45472E64" w14:textId="77777777" w:rsidTr="00C0729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D30FF7D" w14:textId="65F52B48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113D3">
              <w:rPr>
                <w:rFonts w:ascii="Angsana New" w:hAnsi="Angsana New" w:cs="Angsana New"/>
                <w:color w:val="000000"/>
                <w:sz w:val="28"/>
                <w:szCs w:val="28"/>
              </w:rPr>
              <w:t>CP Foods Capital Limited</w:t>
            </w:r>
            <w:r w:rsidRPr="00DD7CDF">
              <w:rPr>
                <w:rFonts w:ascii="Angsana New" w:hAnsi="Angsana New" w:cs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719" w:type="dxa"/>
            <w:shd w:val="clear" w:color="auto" w:fill="auto"/>
          </w:tcPr>
          <w:p w14:paraId="0BC65B52" w14:textId="1C0AEAE4" w:rsidR="00D44B7C" w:rsidRDefault="002606E5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D44B7C" w:rsidRPr="00DD7CD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606E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3AA0479" w14:textId="77777777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3C7A6BD3" w14:textId="09254BB1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F875DA3" w14:textId="77777777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472003D7" w14:textId="77A7C934" w:rsidR="00D44B7C" w:rsidRPr="00DD7CDF" w:rsidRDefault="00153CFA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2402FD7" w14:textId="77777777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37811B0" w14:textId="76831DC2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4B6AD3" w14:textId="77777777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4DEAFB" w14:textId="4749E4CA" w:rsidR="00D44B7C" w:rsidRDefault="00153CFA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03C8038" w14:textId="77777777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4C0FA070" w14:textId="795D79FE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E8AB617" w14:textId="77777777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7A785C2E" w14:textId="53315E47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754A04" w14:textId="77777777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CA57EA8" w14:textId="4CAC16AC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F8A89B" w14:textId="77777777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35691747" w14:textId="009AFB70" w:rsidR="00D44B7C" w:rsidRDefault="00153CFA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BAED7E3" w14:textId="77777777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1D9CD1D2" w14:textId="64AE812F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242A1B2A" w14:textId="77777777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7E60E4BC" w14:textId="15BA74E9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33EF44" w14:textId="77777777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716EDDFD" w14:textId="3E9ABFA0" w:rsidR="00D44B7C" w:rsidRPr="00DD7CDF" w:rsidRDefault="00D44B7C" w:rsidP="00D44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D113D3" w:rsidRPr="00DD7CDF" w14:paraId="684F34DA" w14:textId="77777777" w:rsidTr="00C0729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D51E6F2" w14:textId="51B63C0F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dxa"/>
            <w:shd w:val="clear" w:color="auto" w:fill="auto"/>
          </w:tcPr>
          <w:p w14:paraId="3A159FC4" w14:textId="77777777" w:rsidR="00D113D3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A9EF17A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6EA2B5E6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73293DED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1039933A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0BD1E1BA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DCD6541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BB2296F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C515B" w14:textId="18F9A6ED" w:rsidR="00D113D3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208</w:t>
            </w:r>
            <w:r w:rsidR="00D113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526</w:t>
            </w:r>
          </w:p>
        </w:tc>
        <w:tc>
          <w:tcPr>
            <w:tcW w:w="184" w:type="dxa"/>
            <w:shd w:val="clear" w:color="auto" w:fill="auto"/>
          </w:tcPr>
          <w:p w14:paraId="30F9D538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591EB" w14:textId="41080CD6" w:rsidR="00D113D3" w:rsidRPr="00932611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187</w:t>
            </w:r>
            <w:r w:rsidR="00D113D3" w:rsidRPr="009326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497</w:t>
            </w:r>
          </w:p>
        </w:tc>
        <w:tc>
          <w:tcPr>
            <w:tcW w:w="184" w:type="dxa"/>
            <w:shd w:val="clear" w:color="auto" w:fill="auto"/>
          </w:tcPr>
          <w:p w14:paraId="686BD6A2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60535" w14:textId="0A18BFF6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(</w:t>
            </w:r>
            <w:r w:rsidR="002606E5" w:rsidRPr="002606E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</w:t>
            </w:r>
            <w:r w:rsidRPr="00DD7C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="002606E5" w:rsidRPr="002606E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222</w:t>
            </w:r>
            <w:r w:rsidRPr="00DD7C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3D27B80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8AEA5" w14:textId="24396D70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(</w:t>
            </w:r>
            <w:r w:rsidR="002606E5" w:rsidRPr="002606E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</w:t>
            </w:r>
            <w:r w:rsidRPr="00DD7C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="002606E5" w:rsidRPr="002606E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222</w:t>
            </w:r>
            <w:r w:rsidRPr="00DD7C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FB0E548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8C004" w14:textId="4807F6C5" w:rsidR="00D113D3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207</w:t>
            </w:r>
            <w:r w:rsidR="00D113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28"/>
              </w:rPr>
              <w:t>30</w:t>
            </w: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14:paraId="47CB3085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13AB4" w14:textId="2DDDBBBF" w:rsidR="00D113D3" w:rsidRPr="00932611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186</w:t>
            </w:r>
            <w:r w:rsidR="00D113D3" w:rsidRPr="009326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275</w:t>
            </w:r>
          </w:p>
        </w:tc>
        <w:tc>
          <w:tcPr>
            <w:tcW w:w="187" w:type="dxa"/>
            <w:shd w:val="clear" w:color="auto" w:fill="auto"/>
          </w:tcPr>
          <w:p w14:paraId="0505E3CF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13C90" w14:textId="67D6906F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D113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80" w:type="dxa"/>
            <w:shd w:val="clear" w:color="auto" w:fill="auto"/>
          </w:tcPr>
          <w:p w14:paraId="207D3B47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7D9E5" w14:textId="3AB236F9" w:rsidR="00D113D3" w:rsidRPr="00D1158E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D113D3" w:rsidRPr="00D115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480</w:t>
            </w:r>
          </w:p>
        </w:tc>
      </w:tr>
      <w:tr w:rsidR="00D113D3" w:rsidRPr="00DD7CDF" w14:paraId="31F16C1C" w14:textId="77777777" w:rsidTr="00C0729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5D99CE9E" w14:textId="6691C403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719" w:type="dxa"/>
            <w:shd w:val="clear" w:color="auto" w:fill="auto"/>
          </w:tcPr>
          <w:p w14:paraId="709868EC" w14:textId="77777777" w:rsidR="00D113D3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FE2AA9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2EB751DD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49CC552A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</w:tcPr>
          <w:p w14:paraId="3EEC09D8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0042784B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10D7A0A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D0F8C3A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8376EC" w14:textId="0CF2D544" w:rsidR="00D113D3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213</w:t>
            </w:r>
            <w:r w:rsidR="00D113D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717</w:t>
            </w:r>
          </w:p>
        </w:tc>
        <w:tc>
          <w:tcPr>
            <w:tcW w:w="184" w:type="dxa"/>
            <w:shd w:val="clear" w:color="auto" w:fill="auto"/>
          </w:tcPr>
          <w:p w14:paraId="167636B2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D00E9" w14:textId="186A3D7A" w:rsidR="00D113D3" w:rsidRPr="00932611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192</w:t>
            </w:r>
            <w:r w:rsidR="00D113D3" w:rsidRPr="00932611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688</w:t>
            </w:r>
          </w:p>
        </w:tc>
        <w:tc>
          <w:tcPr>
            <w:tcW w:w="184" w:type="dxa"/>
            <w:shd w:val="clear" w:color="auto" w:fill="auto"/>
          </w:tcPr>
          <w:p w14:paraId="03B8D7F8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1F918" w14:textId="29FFCAE2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="002606E5"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2606E5"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222</w:t>
            </w: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EFDE9CF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F66BD" w14:textId="30C73C99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="002606E5"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="002606E5"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222</w:t>
            </w:r>
            <w:r w:rsidRPr="00DD7CD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1557DF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8DF7B" w14:textId="2F1855A4" w:rsidR="00D113D3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212</w:t>
            </w:r>
            <w:r w:rsidR="00D113D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495</w:t>
            </w:r>
          </w:p>
        </w:tc>
        <w:tc>
          <w:tcPr>
            <w:tcW w:w="181" w:type="dxa"/>
            <w:shd w:val="clear" w:color="auto" w:fill="auto"/>
          </w:tcPr>
          <w:p w14:paraId="0E022084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62F97" w14:textId="5F9D091D" w:rsidR="00D113D3" w:rsidRPr="00932611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191</w:t>
            </w:r>
            <w:r w:rsidR="00D113D3" w:rsidRPr="00932611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187" w:type="dxa"/>
            <w:shd w:val="clear" w:color="auto" w:fill="auto"/>
          </w:tcPr>
          <w:p w14:paraId="3C7C59D8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F90D6" w14:textId="6182CFD4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D113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260</w:t>
            </w:r>
          </w:p>
        </w:tc>
        <w:tc>
          <w:tcPr>
            <w:tcW w:w="180" w:type="dxa"/>
            <w:shd w:val="clear" w:color="auto" w:fill="auto"/>
          </w:tcPr>
          <w:p w14:paraId="63B4124B" w14:textId="77777777" w:rsidR="00D113D3" w:rsidRPr="00DD7CDF" w:rsidRDefault="00D113D3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360" w:lineRule="exact"/>
              <w:ind w:left="1132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2EBC10" w14:textId="2B7399FE" w:rsidR="00D113D3" w:rsidRPr="00DD7CDF" w:rsidRDefault="002606E5" w:rsidP="00D1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D113D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611</w:t>
            </w:r>
          </w:p>
        </w:tc>
      </w:tr>
    </w:tbl>
    <w:p w14:paraId="0D74073B" w14:textId="77777777" w:rsidR="00D96595" w:rsidRPr="00C627B4" w:rsidRDefault="00D9659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rPr>
          <w:rFonts w:cstheme="minorBidi"/>
          <w:szCs w:val="22"/>
        </w:rPr>
        <w:sectPr w:rsidR="00D96595" w:rsidRPr="00C627B4" w:rsidSect="00D96595">
          <w:footerReference w:type="default" r:id="rId10"/>
          <w:pgSz w:w="16834" w:h="11909" w:orient="landscape" w:code="9"/>
          <w:pgMar w:top="1152" w:right="864" w:bottom="270" w:left="864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  <w:docGrid w:linePitch="245"/>
        </w:sectPr>
      </w:pPr>
    </w:p>
    <w:p w14:paraId="37461277" w14:textId="3845E36E" w:rsidR="00972ED8" w:rsidRPr="00DD7CDF" w:rsidRDefault="002606E5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2606E5">
        <w:rPr>
          <w:rFonts w:ascii="Angsana New" w:hAnsi="Angsana New" w:cs="Angsana New"/>
          <w:sz w:val="30"/>
          <w:szCs w:val="30"/>
          <w:lang w:val="en-US"/>
        </w:rPr>
        <w:lastRenderedPageBreak/>
        <w:t>7</w:t>
      </w:r>
      <w:r w:rsidR="00972ED8" w:rsidRPr="00DD7CDF">
        <w:rPr>
          <w:rFonts w:ascii="Angsana New" w:hAnsi="Angsana New" w:cs="Angsana New"/>
          <w:b w:val="0"/>
          <w:bCs/>
          <w:sz w:val="30"/>
          <w:szCs w:val="30"/>
        </w:rPr>
        <w:tab/>
      </w:r>
      <w:r w:rsidR="00C17E9D"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เงินลงทุนในบริษัทร่วม</w:t>
      </w:r>
    </w:p>
    <w:p w14:paraId="163F2345" w14:textId="77777777" w:rsidR="007D299F" w:rsidRPr="00FE5067" w:rsidRDefault="007D299F" w:rsidP="000429AC">
      <w:pPr>
        <w:pStyle w:val="acctmergecolhdg"/>
        <w:tabs>
          <w:tab w:val="left" w:pos="486"/>
          <w:tab w:val="left" w:pos="540"/>
        </w:tabs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24"/>
          <w:szCs w:val="24"/>
        </w:rPr>
      </w:pPr>
    </w:p>
    <w:p w14:paraId="0F38BED9" w14:textId="32101A2C" w:rsidR="009807EE" w:rsidRPr="00DD7CDF" w:rsidRDefault="009807EE" w:rsidP="000429AC">
      <w:pPr>
        <w:pStyle w:val="BodyText2"/>
        <w:ind w:left="54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รายการเคลื่อนไหวในระหว่างงวด</w:t>
      </w:r>
      <w:r w:rsidR="00596582">
        <w:rPr>
          <w:rFonts w:ascii="Angsana New" w:hAnsi="Angsana New" w:cs="Angsana New" w:hint="cs"/>
          <w:sz w:val="30"/>
          <w:szCs w:val="30"/>
          <w:cs/>
        </w:rPr>
        <w:t>หก</w:t>
      </w:r>
      <w:r w:rsidR="00794C28" w:rsidRPr="00DD7CD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2606E5" w:rsidRPr="002606E5">
        <w:rPr>
          <w:rFonts w:ascii="Angsana New" w:hAnsi="Angsana New" w:cs="Angsana New"/>
          <w:sz w:val="30"/>
          <w:szCs w:val="30"/>
        </w:rPr>
        <w:t>30</w:t>
      </w:r>
      <w:r w:rsidR="00596582">
        <w:rPr>
          <w:rFonts w:ascii="Angsana New" w:hAnsi="Angsana New" w:cs="Angsana New"/>
          <w:sz w:val="30"/>
          <w:szCs w:val="30"/>
        </w:rPr>
        <w:t xml:space="preserve"> </w:t>
      </w:r>
      <w:r w:rsidR="0059658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93250D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EFE47D4" w14:textId="77777777" w:rsidR="00CA09E7" w:rsidRPr="00FE5067" w:rsidRDefault="00CA09E7" w:rsidP="00CA09E7">
      <w:pPr>
        <w:pStyle w:val="BodyText2"/>
        <w:ind w:left="540" w:right="-43" w:firstLine="0"/>
        <w:jc w:val="thaiDistribute"/>
        <w:rPr>
          <w:rFonts w:ascii="Angsana New" w:eastAsia="Cordia New" w:hAnsi="Angsana New" w:cs="Angsana New"/>
          <w:sz w:val="14"/>
          <w:szCs w:val="14"/>
        </w:rPr>
      </w:pPr>
    </w:p>
    <w:tbl>
      <w:tblPr>
        <w:tblW w:w="9375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3339"/>
        <w:gridCol w:w="816"/>
        <w:gridCol w:w="270"/>
        <w:gridCol w:w="990"/>
        <w:gridCol w:w="270"/>
        <w:gridCol w:w="1080"/>
        <w:gridCol w:w="270"/>
        <w:gridCol w:w="1080"/>
        <w:gridCol w:w="270"/>
        <w:gridCol w:w="990"/>
      </w:tblGrid>
      <w:tr w:rsidR="00A121D2" w:rsidRPr="007B685F" w14:paraId="0C593A33" w14:textId="77777777" w:rsidTr="0082475E">
        <w:trPr>
          <w:trHeight w:val="77"/>
        </w:trPr>
        <w:tc>
          <w:tcPr>
            <w:tcW w:w="3339" w:type="dxa"/>
          </w:tcPr>
          <w:p w14:paraId="7FA7D731" w14:textId="77777777" w:rsidR="00A121D2" w:rsidRPr="00A121D2" w:rsidRDefault="00A121D2" w:rsidP="00A121D2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</w:tcPr>
          <w:p w14:paraId="64F77B18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A3126" w14:textId="77777777" w:rsidR="00A121D2" w:rsidRPr="00A121D2" w:rsidRDefault="00A121D2" w:rsidP="00A121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247C21B9" w14:textId="77777777" w:rsidR="00A121D2" w:rsidRPr="00A121D2" w:rsidRDefault="00A121D2" w:rsidP="00A121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268269" w14:textId="77777777" w:rsidR="00A121D2" w:rsidRPr="00A121D2" w:rsidRDefault="00A121D2" w:rsidP="00A121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6565C591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21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A121D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121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A121D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121D2" w:rsidRPr="007B685F" w14:paraId="32BA6C03" w14:textId="77777777" w:rsidTr="0082475E">
        <w:trPr>
          <w:trHeight w:val="20"/>
        </w:trPr>
        <w:tc>
          <w:tcPr>
            <w:tcW w:w="3339" w:type="dxa"/>
          </w:tcPr>
          <w:p w14:paraId="561A66EE" w14:textId="77777777" w:rsidR="00A121D2" w:rsidRPr="00A121D2" w:rsidRDefault="00A121D2" w:rsidP="00A121D2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6" w:type="dxa"/>
          </w:tcPr>
          <w:p w14:paraId="4DEB9F56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4C8F24" w14:textId="77777777" w:rsidR="00A121D2" w:rsidRPr="00A121D2" w:rsidRDefault="00A121D2" w:rsidP="00A121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1C3D4F" w14:textId="77777777" w:rsidR="00A121D2" w:rsidRPr="00A121D2" w:rsidRDefault="00A121D2" w:rsidP="00A121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1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68C262" w14:textId="77777777" w:rsidR="00A121D2" w:rsidRPr="00A121D2" w:rsidRDefault="00A121D2" w:rsidP="00A121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F61CC5" w14:textId="77777777" w:rsidR="00A121D2" w:rsidRPr="00A121D2" w:rsidRDefault="00A121D2" w:rsidP="00A121D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1D2" w:rsidRPr="007B685F" w14:paraId="2D34D678" w14:textId="77777777" w:rsidTr="0082475E">
        <w:trPr>
          <w:trHeight w:val="20"/>
        </w:trPr>
        <w:tc>
          <w:tcPr>
            <w:tcW w:w="3339" w:type="dxa"/>
          </w:tcPr>
          <w:p w14:paraId="34CE7CA4" w14:textId="77777777" w:rsidR="00A121D2" w:rsidRPr="00A121D2" w:rsidRDefault="00A121D2" w:rsidP="00A121D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</w:tcPr>
          <w:p w14:paraId="70907957" w14:textId="10EDC90E" w:rsidR="00A121D2" w:rsidRPr="004B2FEC" w:rsidRDefault="0082475E" w:rsidP="00A12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2F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718BEFAB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767712" w14:textId="27B3D0D4" w:rsidR="00A121D2" w:rsidRPr="00A121D2" w:rsidRDefault="002606E5" w:rsidP="00A12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="Angsana New" w:hAnsi="Angsana New" w:cstheme="majorBidi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BC2C26E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9EE71" w14:textId="368F997D" w:rsidR="00A121D2" w:rsidRPr="00A121D2" w:rsidRDefault="002606E5" w:rsidP="00A12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="Angsana New" w:hAnsi="Angsana New" w:cstheme="majorBidi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72D6841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053B2F" w14:textId="288C9D79" w:rsidR="00A121D2" w:rsidRPr="00A121D2" w:rsidRDefault="002606E5" w:rsidP="00A12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="Angsana New" w:hAnsi="Angsana New" w:cstheme="majorBidi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7BC7569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F0F005" w14:textId="56F0A3F0" w:rsidR="00A121D2" w:rsidRPr="00A121D2" w:rsidRDefault="002606E5" w:rsidP="00A12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="Angsana New" w:hAnsi="Angsana New" w:cstheme="majorBidi" w:hint="cs"/>
                <w:sz w:val="30"/>
                <w:szCs w:val="30"/>
              </w:rPr>
              <w:t>2562</w:t>
            </w:r>
          </w:p>
        </w:tc>
      </w:tr>
      <w:tr w:rsidR="00A121D2" w:rsidRPr="007B685F" w14:paraId="1DAF44CB" w14:textId="77777777" w:rsidTr="00FE5067">
        <w:trPr>
          <w:trHeight w:hRule="exact" w:val="138"/>
        </w:trPr>
        <w:tc>
          <w:tcPr>
            <w:tcW w:w="3339" w:type="dxa"/>
          </w:tcPr>
          <w:p w14:paraId="5F148D96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</w:tcPr>
          <w:p w14:paraId="3288A516" w14:textId="77777777" w:rsidR="00A121D2" w:rsidRPr="0082475E" w:rsidRDefault="00A121D2" w:rsidP="00A121D2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F31FE8E" w14:textId="77777777" w:rsidR="00A121D2" w:rsidRPr="00A121D2" w:rsidRDefault="00A121D2" w:rsidP="00A121D2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BFF64F3" w14:textId="77777777" w:rsidR="00A121D2" w:rsidRPr="00A121D2" w:rsidRDefault="00A121D2" w:rsidP="00A121D2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D0B68A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F79423" w14:textId="77777777" w:rsidR="00A121D2" w:rsidRPr="00A121D2" w:rsidRDefault="00A121D2" w:rsidP="00A121D2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FAF1E9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1F4067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67134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61C42A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1D2" w:rsidRPr="007B685F" w14:paraId="2FF87730" w14:textId="77777777" w:rsidTr="0082475E">
        <w:trPr>
          <w:trHeight w:val="20"/>
        </w:trPr>
        <w:tc>
          <w:tcPr>
            <w:tcW w:w="3339" w:type="dxa"/>
            <w:hideMark/>
          </w:tcPr>
          <w:p w14:paraId="67EEE8CD" w14:textId="7287BBBC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606E5" w:rsidRPr="002606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21D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21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16" w:type="dxa"/>
          </w:tcPr>
          <w:p w14:paraId="5365DE22" w14:textId="77777777" w:rsidR="00A121D2" w:rsidRPr="0082475E" w:rsidRDefault="00A121D2" w:rsidP="00A121D2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6079A25" w14:textId="77777777" w:rsidR="00A121D2" w:rsidRPr="00A121D2" w:rsidRDefault="00A121D2" w:rsidP="00A121D2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CB11E1C" w14:textId="6C5761A2" w:rsidR="00A121D2" w:rsidRPr="00A121D2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8247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270" w:type="dxa"/>
          </w:tcPr>
          <w:p w14:paraId="61DCF981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55CA1E7" w14:textId="50A179D7" w:rsidR="00A121D2" w:rsidRPr="00A121D2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A121D2" w:rsidRPr="00A121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7DBC052A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1F0BFA" w14:textId="6136C2A5" w:rsidR="00A121D2" w:rsidRPr="00A121D2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0F1B4912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4CEE373" w14:textId="0F64CF15" w:rsidR="00A121D2" w:rsidRPr="00A121D2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A121D2" w:rsidRPr="007B685F" w14:paraId="5260A772" w14:textId="77777777" w:rsidTr="0082475E">
        <w:trPr>
          <w:trHeight w:val="20"/>
        </w:trPr>
        <w:tc>
          <w:tcPr>
            <w:tcW w:w="3339" w:type="dxa"/>
            <w:hideMark/>
          </w:tcPr>
          <w:p w14:paraId="6A01400E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816" w:type="dxa"/>
          </w:tcPr>
          <w:p w14:paraId="4D034E33" w14:textId="77777777" w:rsidR="00A121D2" w:rsidRPr="0082475E" w:rsidRDefault="00A121D2" w:rsidP="00A121D2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2DBD0B3" w14:textId="77777777" w:rsidR="00A121D2" w:rsidRPr="00A121D2" w:rsidRDefault="00A121D2" w:rsidP="00A121D2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5E21229" w14:textId="0C3EC96E" w:rsidR="00A121D2" w:rsidRPr="00A121D2" w:rsidRDefault="006C20B0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3,178</w:t>
            </w:r>
          </w:p>
        </w:tc>
        <w:tc>
          <w:tcPr>
            <w:tcW w:w="270" w:type="dxa"/>
          </w:tcPr>
          <w:p w14:paraId="1CDF6C0A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2407780" w14:textId="2BCC1A32" w:rsidR="00A121D2" w:rsidRPr="00A121D2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121D2" w:rsidRPr="00A121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70" w:type="dxa"/>
          </w:tcPr>
          <w:p w14:paraId="3E35485C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5C99D" w14:textId="15104601" w:rsidR="00A121D2" w:rsidRPr="00A121D2" w:rsidRDefault="00F2307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B45DDB" w14:textId="77777777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B8181E3" w14:textId="6AE9CE49" w:rsidR="00A121D2" w:rsidRPr="00A121D2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5067" w:rsidRPr="007B685F" w14:paraId="4D62E96F" w14:textId="77777777" w:rsidTr="0082475E">
        <w:trPr>
          <w:trHeight w:val="20"/>
        </w:trPr>
        <w:tc>
          <w:tcPr>
            <w:tcW w:w="3339" w:type="dxa"/>
          </w:tcPr>
          <w:p w14:paraId="62FFE0BF" w14:textId="1799458A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 (ขาดทุน) เบ็ดเสร็จ</w:t>
            </w:r>
          </w:p>
        </w:tc>
        <w:tc>
          <w:tcPr>
            <w:tcW w:w="816" w:type="dxa"/>
          </w:tcPr>
          <w:p w14:paraId="0D5DE4FE" w14:textId="77777777" w:rsidR="00FE5067" w:rsidRPr="0082475E" w:rsidRDefault="00FE5067" w:rsidP="00FE5067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26A370" w14:textId="77777777" w:rsidR="00FE5067" w:rsidRPr="00A121D2" w:rsidRDefault="00FE5067" w:rsidP="00FE506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358DE3F" w14:textId="77777777" w:rsidR="00FE5067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2F992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D120F" w14:textId="77777777" w:rsidR="00FE5067" w:rsidRPr="002606E5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EA8FE1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EA10D" w14:textId="77777777" w:rsidR="00FE5067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5425E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1FF767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067" w:rsidRPr="007B685F" w14:paraId="6C1087E6" w14:textId="77777777" w:rsidTr="0082475E">
        <w:trPr>
          <w:trHeight w:val="20"/>
        </w:trPr>
        <w:tc>
          <w:tcPr>
            <w:tcW w:w="3339" w:type="dxa"/>
          </w:tcPr>
          <w:p w14:paraId="296C0B08" w14:textId="5BF1CBF5" w:rsidR="00FE5067" w:rsidRPr="00A121D2" w:rsidRDefault="00AC441E" w:rsidP="00AC44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E506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อื่นของเงินลงทุน</w:t>
            </w:r>
          </w:p>
        </w:tc>
        <w:tc>
          <w:tcPr>
            <w:tcW w:w="816" w:type="dxa"/>
          </w:tcPr>
          <w:p w14:paraId="30EFF664" w14:textId="77777777" w:rsidR="00FE5067" w:rsidRPr="0082475E" w:rsidRDefault="00FE5067" w:rsidP="00FE5067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0CC34EC" w14:textId="77777777" w:rsidR="00FE5067" w:rsidRPr="00A121D2" w:rsidRDefault="00FE5067" w:rsidP="00FE506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516E600" w14:textId="1603B010" w:rsidR="00FE5067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(1,009)</w:t>
            </w:r>
          </w:p>
        </w:tc>
        <w:tc>
          <w:tcPr>
            <w:tcW w:w="270" w:type="dxa"/>
          </w:tcPr>
          <w:p w14:paraId="4A82648B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805F9" w14:textId="2686010C" w:rsidR="00FE5067" w:rsidRPr="002606E5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E9D89A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78028" w14:textId="7DE2FBC7" w:rsidR="00FE5067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6C742B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B17635" w14:textId="07E1FA02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5067" w:rsidRPr="007B685F" w14:paraId="3888628C" w14:textId="77777777" w:rsidTr="0082475E">
        <w:trPr>
          <w:trHeight w:val="20"/>
        </w:trPr>
        <w:tc>
          <w:tcPr>
            <w:tcW w:w="3339" w:type="dxa"/>
            <w:hideMark/>
          </w:tcPr>
          <w:p w14:paraId="6104B347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6" w:type="dxa"/>
          </w:tcPr>
          <w:p w14:paraId="0C5E9618" w14:textId="77777777" w:rsidR="00FE5067" w:rsidRPr="0082475E" w:rsidRDefault="00FE5067" w:rsidP="00FE5067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3B0CE64" w14:textId="77777777" w:rsidR="00FE5067" w:rsidRPr="00A121D2" w:rsidRDefault="00FE5067" w:rsidP="00FE506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0EAAA98" w14:textId="1082B79A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621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9F6202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E7FC9EE" w14:textId="03BD64AC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121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729</w:t>
            </w:r>
            <w:r w:rsidRPr="00A121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729C2E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E800E" w14:textId="19292788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34D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E36FC8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C440533" w14:textId="416875DA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5067" w:rsidRPr="007B685F" w14:paraId="4509B73B" w14:textId="77777777" w:rsidTr="0082475E">
        <w:trPr>
          <w:trHeight w:val="20"/>
        </w:trPr>
        <w:tc>
          <w:tcPr>
            <w:tcW w:w="3339" w:type="dxa"/>
            <w:hideMark/>
          </w:tcPr>
          <w:p w14:paraId="633979B6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A121D2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A121D2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816" w:type="dxa"/>
          </w:tcPr>
          <w:p w14:paraId="2EFF27B1" w14:textId="77777777" w:rsidR="00FE5067" w:rsidRPr="0082475E" w:rsidRDefault="00FE5067" w:rsidP="00FE5067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A26C59" w14:textId="77777777" w:rsidR="00FE5067" w:rsidRPr="00A121D2" w:rsidRDefault="00FE5067" w:rsidP="00FE506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B234AE8" w14:textId="0DEDF96E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70" w:type="dxa"/>
          </w:tcPr>
          <w:p w14:paraId="03FD5F15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A354FF8" w14:textId="19C11FE6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21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270" w:type="dxa"/>
          </w:tcPr>
          <w:p w14:paraId="5A499E6E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FCAC9" w14:textId="7E26D57B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270" w:type="dxa"/>
          </w:tcPr>
          <w:p w14:paraId="71235F47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50B13F6" w14:textId="7E6193F8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5067" w:rsidRPr="007B685F" w14:paraId="6269F4A3" w14:textId="77777777" w:rsidTr="0082475E">
        <w:trPr>
          <w:trHeight w:val="20"/>
        </w:trPr>
        <w:tc>
          <w:tcPr>
            <w:tcW w:w="3339" w:type="dxa"/>
            <w:hideMark/>
          </w:tcPr>
          <w:p w14:paraId="20C73DCF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816" w:type="dxa"/>
          </w:tcPr>
          <w:p w14:paraId="169AECD8" w14:textId="77777777" w:rsidR="00FE5067" w:rsidRPr="0082475E" w:rsidRDefault="00FE5067" w:rsidP="00FE5067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7CC840" w14:textId="77777777" w:rsidR="00FE5067" w:rsidRPr="00A121D2" w:rsidRDefault="00FE5067" w:rsidP="00FE506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E1B186A" w14:textId="403C455A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571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847A31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55081EC" w14:textId="43C87AD1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121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 w:rsidRPr="00A121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94DF39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47927" w14:textId="3081D852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E8B94A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A1929EA" w14:textId="5C77E765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5067" w:rsidRPr="007B685F" w14:paraId="042DD6F4" w14:textId="77777777" w:rsidTr="0082475E">
        <w:trPr>
          <w:trHeight w:val="20"/>
        </w:trPr>
        <w:tc>
          <w:tcPr>
            <w:tcW w:w="3339" w:type="dxa"/>
            <w:hideMark/>
          </w:tcPr>
          <w:p w14:paraId="15DAEA02" w14:textId="642AF774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816" w:type="dxa"/>
          </w:tcPr>
          <w:p w14:paraId="0A500B92" w14:textId="77777777" w:rsidR="00FE5067" w:rsidRPr="0082475E" w:rsidRDefault="00FE5067" w:rsidP="00FE5067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BD8A666" w14:textId="77777777" w:rsidR="00FE5067" w:rsidRPr="00A121D2" w:rsidRDefault="00FE5067" w:rsidP="00FE506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174600A" w14:textId="099A7D9E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950FF6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23047" w14:textId="40E76F02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52E5EA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B1ED8" w14:textId="5C764950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EB2054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442AE1" w14:textId="531EB799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067" w:rsidRPr="007B685F" w14:paraId="0E59324D" w14:textId="77777777" w:rsidTr="0082475E">
        <w:trPr>
          <w:trHeight w:val="20"/>
        </w:trPr>
        <w:tc>
          <w:tcPr>
            <w:tcW w:w="3339" w:type="dxa"/>
          </w:tcPr>
          <w:p w14:paraId="67970ACD" w14:textId="7D67FE1F" w:rsidR="00FE5067" w:rsidRDefault="00AC441E" w:rsidP="00AC44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E506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มาตรฐานบัญชี</w:t>
            </w:r>
          </w:p>
        </w:tc>
        <w:tc>
          <w:tcPr>
            <w:tcW w:w="816" w:type="dxa"/>
          </w:tcPr>
          <w:p w14:paraId="28863ECE" w14:textId="29542E2E" w:rsidR="00FE5067" w:rsidRPr="0082475E" w:rsidRDefault="00FE5067" w:rsidP="00FE5067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12420A1" w14:textId="77777777" w:rsidR="00FE5067" w:rsidRPr="00A121D2" w:rsidRDefault="00FE5067" w:rsidP="00FE506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2049862" w14:textId="6E1D4FB7" w:rsidR="00FE5067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509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569D8D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6FBAC" w14:textId="49643FBF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1B9F8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839AE" w14:textId="25EE5F26" w:rsidR="00FE5067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9B935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32D66E" w14:textId="44C509B3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5067" w:rsidRPr="007B685F" w14:paraId="3C297A9D" w14:textId="77777777" w:rsidTr="0082475E">
        <w:trPr>
          <w:trHeight w:val="20"/>
        </w:trPr>
        <w:tc>
          <w:tcPr>
            <w:tcW w:w="3339" w:type="dxa"/>
            <w:hideMark/>
          </w:tcPr>
          <w:p w14:paraId="6D9C009E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816" w:type="dxa"/>
          </w:tcPr>
          <w:p w14:paraId="14D08D29" w14:textId="77777777" w:rsidR="00FE5067" w:rsidRPr="00A121D2" w:rsidRDefault="00FE5067" w:rsidP="00FE5067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C416C4" w14:textId="77777777" w:rsidR="00FE5067" w:rsidRPr="00A121D2" w:rsidRDefault="00FE5067" w:rsidP="00FE506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0AA31DF" w14:textId="45D08D03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5C481B97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557590E" w14:textId="644D2253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A121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0048D4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69F39" w14:textId="1AADF600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46F5A4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94A8DA9" w14:textId="28F24F3B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5067" w:rsidRPr="007B685F" w14:paraId="4665503B" w14:textId="77777777" w:rsidTr="0082475E">
        <w:trPr>
          <w:trHeight w:val="20"/>
        </w:trPr>
        <w:tc>
          <w:tcPr>
            <w:tcW w:w="3339" w:type="dxa"/>
            <w:hideMark/>
          </w:tcPr>
          <w:p w14:paraId="1E51BA5F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6" w:type="dxa"/>
          </w:tcPr>
          <w:p w14:paraId="4067801D" w14:textId="77777777" w:rsidR="00FE5067" w:rsidRPr="00A121D2" w:rsidRDefault="00FE5067" w:rsidP="00FE5067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DAABBD0" w14:textId="77777777" w:rsidR="00FE5067" w:rsidRPr="00A121D2" w:rsidRDefault="00FE5067" w:rsidP="00FE506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9F40E40" w14:textId="440B0E48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D39879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A8D311A" w14:textId="55A8B941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A121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A16F71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3CEFFC" w14:textId="1EC31D04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F5749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E5462F6" w14:textId="22A70793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5067" w:rsidRPr="007B685F" w14:paraId="04BC7AD0" w14:textId="77777777" w:rsidTr="0082475E">
        <w:trPr>
          <w:trHeight w:val="20"/>
        </w:trPr>
        <w:tc>
          <w:tcPr>
            <w:tcW w:w="3339" w:type="dxa"/>
            <w:hideMark/>
          </w:tcPr>
          <w:p w14:paraId="37C3D19C" w14:textId="00EC9D11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06E5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30</w:t>
            </w:r>
            <w:r w:rsidRPr="00A121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121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6" w:type="dxa"/>
          </w:tcPr>
          <w:p w14:paraId="6E4D0FE8" w14:textId="77777777" w:rsidR="00FE5067" w:rsidRPr="00A121D2" w:rsidRDefault="00FE5067" w:rsidP="00FE5067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D682700" w14:textId="77777777" w:rsidR="00FE5067" w:rsidRPr="00A121D2" w:rsidRDefault="00FE5067" w:rsidP="00FE506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ACFE3F" w14:textId="422124AA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270" w:type="dxa"/>
          </w:tcPr>
          <w:p w14:paraId="6AA28928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74AE4D" w14:textId="443EA52B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Pr="00A121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270" w:type="dxa"/>
          </w:tcPr>
          <w:p w14:paraId="2F4FB9F5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9DBAC1" w14:textId="140201C6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70" w:type="dxa"/>
          </w:tcPr>
          <w:p w14:paraId="5E125448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3823A7" w14:textId="368E098D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</w:p>
        </w:tc>
      </w:tr>
      <w:tr w:rsidR="00FE5067" w:rsidRPr="007B685F" w14:paraId="5B0025EA" w14:textId="77777777" w:rsidTr="0082475E">
        <w:trPr>
          <w:trHeight w:val="20"/>
        </w:trPr>
        <w:tc>
          <w:tcPr>
            <w:tcW w:w="3339" w:type="dxa"/>
          </w:tcPr>
          <w:p w14:paraId="4DC0396E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</w:tcPr>
          <w:p w14:paraId="62681E31" w14:textId="77777777" w:rsidR="00FE5067" w:rsidRPr="00A121D2" w:rsidRDefault="00FE5067" w:rsidP="00FE5067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F5B20B5" w14:textId="77777777" w:rsidR="00FE5067" w:rsidRPr="00A121D2" w:rsidRDefault="00FE5067" w:rsidP="00FE506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029099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23D69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AABA7D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122FA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67BB4C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90A5C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5F244C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5067" w:rsidRPr="007B685F" w14:paraId="5BE274D7" w14:textId="77777777" w:rsidTr="0082475E">
        <w:trPr>
          <w:trHeight w:val="20"/>
        </w:trPr>
        <w:tc>
          <w:tcPr>
            <w:tcW w:w="3339" w:type="dxa"/>
            <w:hideMark/>
          </w:tcPr>
          <w:p w14:paraId="2FBB6597" w14:textId="08367D01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75"/>
              <w:rPr>
                <w:rFonts w:asciiTheme="majorBidi" w:hAnsiTheme="majorBidi" w:cstheme="majorBidi"/>
                <w:sz w:val="30"/>
                <w:szCs w:val="30"/>
              </w:rPr>
            </w:pPr>
            <w:r w:rsidRPr="00A121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06E5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A121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121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6" w:type="dxa"/>
          </w:tcPr>
          <w:p w14:paraId="433514B1" w14:textId="77777777" w:rsidR="00FE5067" w:rsidRPr="00A121D2" w:rsidRDefault="00FE5067" w:rsidP="00FE5067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67A509" w14:textId="77777777" w:rsidR="00FE5067" w:rsidRPr="00A121D2" w:rsidRDefault="00FE5067" w:rsidP="00FE506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1334933" w14:textId="77777777" w:rsidR="00FE5067" w:rsidRPr="00A121D2" w:rsidRDefault="00FE5067" w:rsidP="00FE506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8BF7D5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FAF52BC" w14:textId="69B46670" w:rsidR="00FE5067" w:rsidRPr="00A121D2" w:rsidRDefault="00FE5067" w:rsidP="00FE5067">
            <w:pPr>
              <w:pStyle w:val="block"/>
              <w:tabs>
                <w:tab w:val="decimal" w:pos="806"/>
              </w:tabs>
              <w:spacing w:after="0" w:line="240" w:lineRule="auto"/>
              <w:ind w:left="16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70" w:type="dxa"/>
          </w:tcPr>
          <w:p w14:paraId="3405E484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C7D49" w14:textId="77777777" w:rsidR="00FE5067" w:rsidRPr="00A121D2" w:rsidRDefault="00FE5067" w:rsidP="00FE5067">
            <w:pPr>
              <w:pStyle w:val="block"/>
              <w:tabs>
                <w:tab w:val="decimal" w:pos="747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FF317D" w14:textId="77777777" w:rsidR="00FE5067" w:rsidRPr="00A121D2" w:rsidRDefault="00FE5067" w:rsidP="00F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51A4555" w14:textId="1DC585FA" w:rsidR="00FE5067" w:rsidRPr="00A121D2" w:rsidRDefault="00FE5067" w:rsidP="00FE5067">
            <w:pPr>
              <w:pStyle w:val="block"/>
              <w:tabs>
                <w:tab w:val="decimal" w:pos="747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335</w:t>
            </w:r>
          </w:p>
        </w:tc>
      </w:tr>
    </w:tbl>
    <w:p w14:paraId="40D50725" w14:textId="77777777" w:rsidR="00CA09E7" w:rsidRPr="00FE5067" w:rsidRDefault="00CA09E7" w:rsidP="000429AC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477FDF46" w14:textId="7B977B04" w:rsidR="00ED68C0" w:rsidRDefault="00CA09E7" w:rsidP="00825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5" w:hanging="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D7C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 </w:t>
      </w:r>
      <w:r w:rsidR="00ED68C0" w:rsidRPr="00DD7CDF">
        <w:rPr>
          <w:rFonts w:ascii="Angsana New" w:hAnsi="Angsana New" w:cs="Angsana New"/>
          <w:spacing w:val="6"/>
          <w:sz w:val="30"/>
          <w:szCs w:val="30"/>
          <w:cs/>
        </w:rPr>
        <w:t>กลุ่มบริษัทได้แสดงเงินลงทุนในหุ้นสามัญของบริษัทร่วมแห่งหนึ่ง</w:t>
      </w:r>
      <w:r w:rsidR="00092750" w:rsidRPr="00DD7C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คือ </w:t>
      </w:r>
      <w:r w:rsidR="00ED68C0" w:rsidRPr="00DD7CDF">
        <w:rPr>
          <w:rFonts w:ascii="Angsana New" w:hAnsi="Angsana New" w:cs="Angsana New"/>
          <w:spacing w:val="6"/>
          <w:sz w:val="30"/>
          <w:szCs w:val="30"/>
          <w:cs/>
        </w:rPr>
        <w:t>บริษัท ซีพี</w:t>
      </w:r>
      <w:r w:rsidR="00ED68C0" w:rsidRPr="00DD7CDF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ED68C0" w:rsidRPr="00DD7CDF">
        <w:rPr>
          <w:rFonts w:ascii="Angsana New" w:hAnsi="Angsana New" w:cs="Angsana New"/>
          <w:spacing w:val="6"/>
          <w:sz w:val="30"/>
          <w:szCs w:val="30"/>
          <w:cs/>
        </w:rPr>
        <w:t>ออลล์ จำกัด (มหาชน)</w:t>
      </w:r>
      <w:r w:rsidR="008330F8" w:rsidRPr="00DD7CDF">
        <w:rPr>
          <w:rFonts w:ascii="Angsana New" w:hAnsi="Angsana New" w:cs="Angsana New"/>
          <w:spacing w:val="6"/>
          <w:sz w:val="30"/>
          <w:szCs w:val="30"/>
        </w:rPr>
        <w:t>(“CPALL”)</w:t>
      </w:r>
      <w:r w:rsidR="00ED68C0" w:rsidRPr="00DD7CDF">
        <w:rPr>
          <w:rFonts w:ascii="Angsana New" w:hAnsi="Angsana New" w:cs="Angsana New"/>
          <w:spacing w:val="6"/>
          <w:sz w:val="30"/>
          <w:szCs w:val="30"/>
          <w:cs/>
        </w:rPr>
        <w:t xml:space="preserve"> ซึ่งเป็นบริษัทจดทะเบียนในตลาดหลักทรัพย์แห่งประเทศไทยตามวิธีส่วนได้เสียใน</w:t>
      </w:r>
      <w:r w:rsidR="00ED68C0" w:rsidRPr="00DD7CDF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9C2726" w:rsidRPr="00DD7CDF">
        <w:rPr>
          <w:rFonts w:ascii="Angsana New" w:hAnsi="Angsana New" w:cs="Angsana New"/>
          <w:sz w:val="30"/>
          <w:szCs w:val="30"/>
          <w:cs/>
        </w:rPr>
        <w:t>รวม</w:t>
      </w:r>
      <w:r w:rsidR="00E43215" w:rsidRPr="00DD7CDF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9C2726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68C0" w:rsidRPr="00DD7CDF">
        <w:rPr>
          <w:rFonts w:ascii="Angsana New" w:hAnsi="Angsana New" w:cs="Angsana New"/>
          <w:sz w:val="30"/>
          <w:szCs w:val="30"/>
          <w:cs/>
        </w:rPr>
        <w:t>มูลค่ายุติธรรมของเงินลงทุนดังกล่าว ณ วันที่</w:t>
      </w:r>
      <w:r w:rsidR="00ED68C0" w:rsidRPr="00DD7CDF">
        <w:rPr>
          <w:rFonts w:ascii="Angsana New" w:hAnsi="Angsana New" w:cs="Angsana New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30</w:t>
      </w:r>
      <w:r w:rsidR="00A121D2">
        <w:rPr>
          <w:rFonts w:ascii="Angsana New" w:hAnsi="Angsana New" w:cs="Angsana New"/>
          <w:sz w:val="30"/>
          <w:szCs w:val="30"/>
        </w:rPr>
        <w:t xml:space="preserve"> </w:t>
      </w:r>
      <w:r w:rsidR="00A121D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D299F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  <w:r w:rsidR="003818D9"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ED68C0" w:rsidRPr="00DD7CDF">
        <w:rPr>
          <w:rFonts w:ascii="Angsana New" w:hAnsi="Angsana New" w:cs="Angsana New"/>
          <w:sz w:val="30"/>
          <w:szCs w:val="30"/>
          <w:cs/>
        </w:rPr>
        <w:t>มีจำนวนเงิน</w:t>
      </w:r>
      <w:r w:rsidR="00ED68C0" w:rsidRPr="00DD7CDF">
        <w:rPr>
          <w:rFonts w:ascii="Angsana New" w:hAnsi="Angsana New" w:cs="Angsana New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206</w:t>
      </w:r>
      <w:r w:rsidR="00E870E3">
        <w:rPr>
          <w:rFonts w:ascii="Angsana New" w:hAnsi="Angsana New" w:cs="Angsana New"/>
          <w:sz w:val="30"/>
          <w:szCs w:val="30"/>
        </w:rPr>
        <w:t>,</w:t>
      </w:r>
      <w:r w:rsidR="00247C54">
        <w:rPr>
          <w:rFonts w:ascii="Angsana New" w:hAnsi="Angsana New" w:cs="Angsana New"/>
          <w:sz w:val="30"/>
          <w:szCs w:val="30"/>
        </w:rPr>
        <w:t>317</w:t>
      </w:r>
      <w:r w:rsidR="00BA3F90">
        <w:rPr>
          <w:rFonts w:ascii="Angsana New" w:hAnsi="Angsana New" w:cs="Angsana New"/>
          <w:sz w:val="30"/>
          <w:szCs w:val="30"/>
        </w:rPr>
        <w:t xml:space="preserve"> </w:t>
      </w:r>
      <w:r w:rsidR="00ED68C0" w:rsidRPr="00DD7CDF">
        <w:rPr>
          <w:rFonts w:ascii="Angsana New" w:hAnsi="Angsana New" w:cs="Angsana New"/>
          <w:sz w:val="30"/>
          <w:szCs w:val="30"/>
          <w:cs/>
        </w:rPr>
        <w:t>ล้านบาท</w:t>
      </w:r>
      <w:r w:rsidR="00ED68C0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96BA8">
        <w:rPr>
          <w:rFonts w:ascii="Angsana New" w:hAnsi="Angsana New" w:cs="Angsana New"/>
          <w:i/>
          <w:iCs/>
          <w:sz w:val="30"/>
          <w:szCs w:val="30"/>
          <w:cs/>
        </w:rPr>
        <w:br/>
      </w:r>
      <w:r w:rsidR="00ED68C0" w:rsidRPr="00DD7CD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31</w:t>
      </w:r>
      <w:r w:rsidR="003818D9" w:rsidRPr="00DD7CDF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2562</w:t>
      </w:r>
      <w:r w:rsidR="00ED68C0" w:rsidRPr="00DD7CDF">
        <w:rPr>
          <w:rFonts w:ascii="Angsana New" w:hAnsi="Angsana New" w:cs="Angsana New"/>
          <w:i/>
          <w:iCs/>
          <w:sz w:val="30"/>
          <w:szCs w:val="30"/>
        </w:rPr>
        <w:t>:</w:t>
      </w:r>
      <w:r w:rsidR="00533F48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219</w:t>
      </w:r>
      <w:r w:rsidR="00533F48" w:rsidRPr="00DD7CDF">
        <w:rPr>
          <w:rFonts w:ascii="Angsana New" w:hAnsi="Angsana New" w:cs="Angsana New"/>
          <w:i/>
          <w:iCs/>
          <w:sz w:val="30"/>
          <w:szCs w:val="30"/>
        </w:rPr>
        <w:t>,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824</w:t>
      </w:r>
      <w:r w:rsidR="00EF2C8C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D68C0" w:rsidRPr="00DD7CDF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ED68C0" w:rsidRPr="00DD7CDF">
        <w:rPr>
          <w:rFonts w:ascii="Angsana New" w:hAnsi="Angsana New" w:cs="Angsana New"/>
          <w:i/>
          <w:iCs/>
          <w:sz w:val="30"/>
          <w:szCs w:val="30"/>
        </w:rPr>
        <w:t xml:space="preserve">) </w:t>
      </w:r>
    </w:p>
    <w:p w14:paraId="15E0D318" w14:textId="77777777" w:rsidR="00175823" w:rsidRPr="00FE5067" w:rsidRDefault="00175823" w:rsidP="00825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5" w:hanging="90"/>
        <w:jc w:val="thaiDistribute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19334CCF" w14:textId="7119899E" w:rsidR="00E37715" w:rsidRPr="00E37715" w:rsidRDefault="007A7824" w:rsidP="00825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 w:cs="Angsana New"/>
          <w:spacing w:val="-4"/>
          <w:sz w:val="30"/>
          <w:szCs w:val="30"/>
        </w:rPr>
        <w:sectPr w:rsidR="00E37715" w:rsidRPr="00E37715" w:rsidSect="00332579">
          <w:footerReference w:type="default" r:id="rId11"/>
          <w:pgSz w:w="11909" w:h="16834" w:code="9"/>
          <w:pgMar w:top="691" w:right="1152" w:bottom="576" w:left="1152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>ในระหว่างงวด</w:t>
      </w:r>
      <w:r w:rsidR="00A121D2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2606E5" w:rsidRPr="002606E5">
        <w:rPr>
          <w:rFonts w:ascii="Angsana New" w:hAnsi="Angsana New" w:cs="Angsana New"/>
          <w:sz w:val="30"/>
          <w:szCs w:val="30"/>
        </w:rPr>
        <w:t>30</w:t>
      </w:r>
      <w:r w:rsidR="00A121D2">
        <w:rPr>
          <w:rFonts w:ascii="Angsana New" w:hAnsi="Angsana New" w:cs="Angsana New"/>
          <w:sz w:val="30"/>
          <w:szCs w:val="30"/>
        </w:rPr>
        <w:t xml:space="preserve"> </w:t>
      </w:r>
      <w:r w:rsidR="00A121D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121D2">
        <w:rPr>
          <w:rFonts w:ascii="Angsana New" w:hAnsi="Angsana New" w:cs="Angsana New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2563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บริษัทได้เข้าทำสัญญาซื้อหุ้นสามัญจำนวน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90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ล้านหุ้นของ</w:t>
      </w:r>
      <w:r w:rsidR="00E37715">
        <w:rPr>
          <w:rFonts w:ascii="Angsana New" w:hAnsi="Angsana New" w:cs="Angsana New"/>
          <w:spacing w:val="-4"/>
          <w:sz w:val="30"/>
          <w:szCs w:val="30"/>
        </w:rPr>
        <w:t xml:space="preserve"> CPALL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จากบริษัทย่อยแห่งหนึ่ง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(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ซี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พี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.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เมอร์แชนไดซิ่ง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จำกัด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)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เป็นจำนวนเงิน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5</w:t>
      </w:r>
      <w:r w:rsidR="0082475E">
        <w:rPr>
          <w:rFonts w:ascii="Angsana New" w:hAnsi="Angsana New" w:cs="Angsana New"/>
          <w:spacing w:val="-4"/>
          <w:sz w:val="30"/>
          <w:szCs w:val="30"/>
        </w:rPr>
        <w:t>,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377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175823" w:rsidRPr="001A4C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โดยชำระค่าหุ้น</w:t>
      </w:r>
      <w:r w:rsidR="00E37715">
        <w:rPr>
          <w:rFonts w:ascii="Angsana New" w:hAnsi="Angsana New" w:cs="Angsana New" w:hint="cs"/>
          <w:spacing w:val="-4"/>
          <w:sz w:val="30"/>
          <w:szCs w:val="30"/>
          <w:cs/>
        </w:rPr>
        <w:t>ดังกล่าวด้วย</w:t>
      </w:r>
      <w:r w:rsidR="00175823" w:rsidRPr="001A4C10">
        <w:rPr>
          <w:rFonts w:ascii="Angsana New" w:hAnsi="Angsana New" w:cs="Angsana New" w:hint="cs"/>
          <w:spacing w:val="-4"/>
          <w:sz w:val="30"/>
          <w:szCs w:val="30"/>
          <w:cs/>
        </w:rPr>
        <w:t>การหักลบกลบหนี้กับเงินให้กู้</w:t>
      </w:r>
      <w:r w:rsidR="00871824">
        <w:rPr>
          <w:rFonts w:ascii="Angsana New" w:hAnsi="Angsana New" w:cs="Angsana New" w:hint="cs"/>
          <w:spacing w:val="-4"/>
          <w:sz w:val="30"/>
          <w:szCs w:val="30"/>
          <w:cs/>
        </w:rPr>
        <w:t>ยืมระยะสั้น</w:t>
      </w:r>
      <w:r w:rsidR="00826AE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00160F">
        <w:rPr>
          <w:rFonts w:ascii="Angsana New" w:hAnsi="Angsana New" w:cs="Angsana New" w:hint="cs"/>
          <w:spacing w:val="-4"/>
          <w:sz w:val="30"/>
          <w:szCs w:val="30"/>
          <w:cs/>
        </w:rPr>
        <w:t>นอกจากนี้</w:t>
      </w:r>
      <w:r w:rsidR="00E37715" w:rsidRPr="00DD7CD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132018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E37715" w:rsidRPr="00DD7CDF">
        <w:rPr>
          <w:rFonts w:ascii="Angsana New" w:hAnsi="Angsana New" w:cs="Angsana New"/>
          <w:sz w:val="30"/>
          <w:szCs w:val="30"/>
          <w:cs/>
        </w:rPr>
        <w:t xml:space="preserve">ได้ขายเงินลงทุนบางส่วนในบริษัทร่วม </w:t>
      </w:r>
      <w:r w:rsidR="00E37715" w:rsidRPr="003F0330">
        <w:rPr>
          <w:rFonts w:ascii="Angsana New" w:hAnsi="Angsana New" w:cs="Angsana New"/>
          <w:sz w:val="30"/>
          <w:szCs w:val="30"/>
          <w:cs/>
        </w:rPr>
        <w:t>ซึ่งมีมูลค่าตามบัญชีเป็นจำนวนเงิน</w:t>
      </w:r>
      <w:r w:rsidR="00E37715" w:rsidRPr="003F0330">
        <w:rPr>
          <w:rFonts w:ascii="Angsana New" w:hAnsi="Angsana New" w:cs="Angsana New"/>
          <w:sz w:val="30"/>
          <w:szCs w:val="30"/>
        </w:rPr>
        <w:t xml:space="preserve"> </w:t>
      </w:r>
      <w:r w:rsidR="002606E5" w:rsidRPr="003F0330">
        <w:rPr>
          <w:rFonts w:ascii="Angsana New" w:hAnsi="Angsana New" w:cs="Angsana New"/>
          <w:sz w:val="30"/>
          <w:szCs w:val="30"/>
        </w:rPr>
        <w:t>1</w:t>
      </w:r>
      <w:r w:rsidR="0082475E" w:rsidRPr="003F0330">
        <w:rPr>
          <w:rFonts w:ascii="Angsana New" w:hAnsi="Angsana New" w:cs="Angsana New"/>
          <w:sz w:val="30"/>
          <w:szCs w:val="30"/>
        </w:rPr>
        <w:t>,</w:t>
      </w:r>
      <w:r w:rsidR="00840E7B">
        <w:rPr>
          <w:rFonts w:ascii="Angsana New" w:hAnsi="Angsana New" w:cs="Angsana New"/>
          <w:sz w:val="30"/>
          <w:szCs w:val="30"/>
        </w:rPr>
        <w:t>571</w:t>
      </w:r>
      <w:r w:rsidR="00E37715" w:rsidRPr="003F0330">
        <w:rPr>
          <w:rFonts w:ascii="Angsana New" w:hAnsi="Angsana New" w:cs="Angsana New"/>
          <w:sz w:val="30"/>
          <w:szCs w:val="30"/>
        </w:rPr>
        <w:t xml:space="preserve"> </w:t>
      </w:r>
      <w:r w:rsidR="003F0330" w:rsidRPr="00DB5FE0">
        <w:rPr>
          <w:rFonts w:ascii="Angsana New" w:hAnsi="Angsana New" w:cs="Angsana New" w:hint="cs"/>
          <w:sz w:val="30"/>
          <w:szCs w:val="30"/>
          <w:cs/>
        </w:rPr>
        <w:t>และ</w:t>
      </w:r>
      <w:r w:rsidR="00095240">
        <w:rPr>
          <w:rFonts w:ascii="Angsana New" w:hAnsi="Angsana New" w:cs="Angsana New"/>
          <w:sz w:val="30"/>
          <w:szCs w:val="30"/>
        </w:rPr>
        <w:t xml:space="preserve"> </w:t>
      </w:r>
      <w:r w:rsidR="00840E7B">
        <w:rPr>
          <w:rFonts w:ascii="Angsana New" w:hAnsi="Angsana New" w:cs="Angsana New"/>
          <w:sz w:val="30"/>
          <w:szCs w:val="30"/>
        </w:rPr>
        <w:t>179</w:t>
      </w:r>
      <w:r w:rsidR="003F0330" w:rsidRPr="00DB5FE0">
        <w:rPr>
          <w:rFonts w:ascii="Angsana New" w:hAnsi="Angsana New" w:cs="Angsana New"/>
          <w:sz w:val="30"/>
          <w:szCs w:val="30"/>
        </w:rPr>
        <w:t xml:space="preserve"> </w:t>
      </w:r>
      <w:r w:rsidR="003F0330" w:rsidRPr="00DB5FE0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E272A6">
        <w:rPr>
          <w:rFonts w:ascii="Angsana New" w:hAnsi="Angsana New" w:cs="Angsana New"/>
          <w:sz w:val="30"/>
          <w:szCs w:val="30"/>
        </w:rPr>
        <w:t xml:space="preserve"> </w:t>
      </w:r>
      <w:r w:rsidR="00E272A6" w:rsidRPr="003F0330">
        <w:rPr>
          <w:rFonts w:ascii="Angsana New" w:hAnsi="Angsana New" w:cs="Angsana New"/>
          <w:i/>
          <w:iCs/>
          <w:sz w:val="30"/>
          <w:szCs w:val="30"/>
        </w:rPr>
        <w:t>(2562</w:t>
      </w:r>
      <w:r w:rsidR="00E272A6" w:rsidRPr="003F0330">
        <w:rPr>
          <w:rFonts w:ascii="Angsana New" w:hAnsi="Angsana New" w:cs="Angsana New"/>
          <w:sz w:val="30"/>
          <w:szCs w:val="30"/>
        </w:rPr>
        <w:t>:</w:t>
      </w:r>
      <w:r w:rsidR="00824E9C">
        <w:rPr>
          <w:rFonts w:ascii="Angsana New" w:hAnsi="Angsana New" w:cs="Angsana New"/>
          <w:sz w:val="30"/>
          <w:szCs w:val="30"/>
        </w:rPr>
        <w:t xml:space="preserve"> </w:t>
      </w:r>
      <w:r w:rsidR="00824E9C" w:rsidRPr="00824E9C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</w:t>
      </w:r>
      <w:r w:rsidR="00824E9C" w:rsidRPr="00824E9C">
        <w:rPr>
          <w:rFonts w:ascii="Angsana New" w:hAnsi="Angsana New" w:cs="Angsana New"/>
          <w:i/>
          <w:iCs/>
          <w:sz w:val="30"/>
          <w:szCs w:val="30"/>
          <w:cs/>
        </w:rPr>
        <w:t>มีมูลค่าตามบัญชีเป็นจำนวนเงิน</w:t>
      </w:r>
      <w:r w:rsidR="00E272A6" w:rsidRPr="003F0330">
        <w:rPr>
          <w:rFonts w:ascii="Angsana New" w:hAnsi="Angsana New" w:cs="Angsana New"/>
          <w:sz w:val="30"/>
          <w:szCs w:val="30"/>
        </w:rPr>
        <w:t xml:space="preserve"> </w:t>
      </w:r>
      <w:r w:rsidR="00E272A6" w:rsidRPr="003F0330">
        <w:rPr>
          <w:rFonts w:ascii="Angsana New" w:hAnsi="Angsana New" w:cs="Angsana New"/>
          <w:i/>
          <w:iCs/>
          <w:sz w:val="30"/>
          <w:szCs w:val="30"/>
        </w:rPr>
        <w:t xml:space="preserve">2,725 </w:t>
      </w:r>
      <w:r w:rsidR="00E272A6" w:rsidRPr="003F0330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E272A6" w:rsidRPr="003F0330">
        <w:rPr>
          <w:rFonts w:ascii="Angsana New" w:hAnsi="Angsana New" w:cs="Angsana New"/>
          <w:i/>
          <w:iCs/>
          <w:sz w:val="30"/>
          <w:szCs w:val="30"/>
        </w:rPr>
        <w:t>)</w:t>
      </w:r>
      <w:r w:rsidR="00824E9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37715" w:rsidRPr="003F0330">
        <w:rPr>
          <w:rFonts w:ascii="Angsana New" w:hAnsi="Angsana New" w:cs="Angsana New"/>
          <w:sz w:val="30"/>
          <w:szCs w:val="30"/>
          <w:cs/>
        </w:rPr>
        <w:t>โดยมีกำไรจากการขายเงินลงทุนดังกล่าวในงบกำไรขาดทุนรวม</w:t>
      </w:r>
      <w:r w:rsidR="00C52A76" w:rsidRPr="003F0330">
        <w:rPr>
          <w:rFonts w:ascii="Angsana New" w:hAnsi="Angsana New" w:cs="Angsana New" w:hint="cs"/>
          <w:sz w:val="30"/>
          <w:szCs w:val="30"/>
          <w:cs/>
        </w:rPr>
        <w:t>และงบกำไรขาดทุนเฉพาะกิจการ</w:t>
      </w:r>
      <w:r w:rsidR="00E37715" w:rsidRPr="003F0330">
        <w:rPr>
          <w:rFonts w:ascii="Angsana New" w:hAnsi="Angsana New" w:cs="Angsana New"/>
          <w:sz w:val="30"/>
          <w:szCs w:val="30"/>
          <w:cs/>
        </w:rPr>
        <w:t>เป็นจำนวนเงิน</w:t>
      </w:r>
      <w:r w:rsidR="00E37715" w:rsidRPr="003F0330">
        <w:rPr>
          <w:rFonts w:ascii="Angsana New" w:hAnsi="Angsana New" w:cs="Angsana New"/>
          <w:sz w:val="30"/>
          <w:szCs w:val="30"/>
        </w:rPr>
        <w:t xml:space="preserve"> </w:t>
      </w:r>
      <w:r w:rsidR="002606E5" w:rsidRPr="003F0330">
        <w:rPr>
          <w:rFonts w:ascii="Angsana New" w:hAnsi="Angsana New" w:cs="Angsana New"/>
          <w:sz w:val="30"/>
          <w:szCs w:val="30"/>
        </w:rPr>
        <w:t>1</w:t>
      </w:r>
      <w:r w:rsidR="00E870E3" w:rsidRPr="003F0330">
        <w:rPr>
          <w:rFonts w:ascii="Angsana New" w:hAnsi="Angsana New" w:cs="Angsana New"/>
          <w:sz w:val="30"/>
          <w:szCs w:val="30"/>
        </w:rPr>
        <w:t>,</w:t>
      </w:r>
      <w:r w:rsidR="002606E5" w:rsidRPr="003F0330">
        <w:rPr>
          <w:rFonts w:ascii="Angsana New" w:hAnsi="Angsana New" w:cs="Angsana New"/>
          <w:sz w:val="30"/>
          <w:szCs w:val="30"/>
        </w:rPr>
        <w:t>575</w:t>
      </w:r>
      <w:r w:rsidR="00E37715" w:rsidRPr="003F0330">
        <w:rPr>
          <w:rFonts w:ascii="Angsana New" w:hAnsi="Angsana New" w:cs="Angsana New"/>
          <w:sz w:val="30"/>
          <w:szCs w:val="30"/>
        </w:rPr>
        <w:t xml:space="preserve"> </w:t>
      </w:r>
      <w:r w:rsidR="00E37715" w:rsidRPr="003F0330">
        <w:rPr>
          <w:rFonts w:ascii="Angsana New" w:hAnsi="Angsana New" w:cs="Angsana New"/>
          <w:sz w:val="30"/>
          <w:szCs w:val="30"/>
          <w:cs/>
        </w:rPr>
        <w:t>ล้านบาท</w:t>
      </w:r>
      <w:r w:rsidR="00C52A76" w:rsidRPr="003F0330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DD1F91">
        <w:rPr>
          <w:rFonts w:ascii="Angsana New" w:hAnsi="Angsana New" w:cs="Angsana New"/>
          <w:spacing w:val="-4"/>
          <w:sz w:val="30"/>
          <w:szCs w:val="30"/>
        </w:rPr>
        <w:t xml:space="preserve"> 30</w:t>
      </w:r>
      <w:r w:rsidR="00F01D36" w:rsidRPr="003F033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C52A76" w:rsidRPr="003F033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="00F01D36" w:rsidRPr="003F033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ตามลำดับ</w:t>
      </w:r>
      <w:r w:rsidR="00E272A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272A6" w:rsidRPr="003F0330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E272A6" w:rsidRPr="003F0330">
        <w:rPr>
          <w:rFonts w:ascii="Angsana New" w:hAnsi="Angsana New" w:cs="Angsana New"/>
          <w:i/>
          <w:iCs/>
          <w:sz w:val="30"/>
          <w:szCs w:val="30"/>
        </w:rPr>
        <w:t>2562:</w:t>
      </w:r>
      <w:r w:rsidR="00A45FB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45FBD" w:rsidRPr="00A45FBD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</w:t>
      </w:r>
      <w:r w:rsidR="00A45FBD" w:rsidRPr="00A45FBD">
        <w:rPr>
          <w:rFonts w:ascii="Angsana New" w:hAnsi="Angsana New" w:cs="Angsana New"/>
          <w:i/>
          <w:iCs/>
          <w:sz w:val="30"/>
          <w:szCs w:val="30"/>
          <w:cs/>
        </w:rPr>
        <w:t>มีกำไรจากการขายเงินลงทุน</w:t>
      </w:r>
      <w:r w:rsidR="00A45FBD" w:rsidRPr="00A45FBD">
        <w:rPr>
          <w:rFonts w:ascii="Angsana New" w:hAnsi="Angsana New" w:cs="Angsana New" w:hint="cs"/>
          <w:i/>
          <w:iCs/>
          <w:sz w:val="30"/>
          <w:szCs w:val="30"/>
          <w:cs/>
        </w:rPr>
        <w:t>เป็นจำนวนเงิน</w:t>
      </w:r>
      <w:r w:rsidR="00E272A6" w:rsidRPr="003F0330">
        <w:rPr>
          <w:rFonts w:ascii="Angsana New" w:hAnsi="Angsana New" w:cs="Angsana New"/>
          <w:i/>
          <w:iCs/>
          <w:sz w:val="30"/>
          <w:szCs w:val="30"/>
        </w:rPr>
        <w:t xml:space="preserve"> 4,509 </w:t>
      </w:r>
      <w:r w:rsidR="00E272A6" w:rsidRPr="003F0330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="00E272A6" w:rsidRPr="003F033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272A6" w:rsidRPr="003F033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9F7E36">
        <w:rPr>
          <w:rFonts w:ascii="Angsana New" w:hAnsi="Angsana New" w:cs="Angsana New"/>
          <w:spacing w:val="-4"/>
          <w:sz w:val="30"/>
          <w:szCs w:val="30"/>
          <w:cs/>
        </w:rPr>
        <w:tab/>
      </w:r>
    </w:p>
    <w:p w14:paraId="2C8D9C37" w14:textId="77777777" w:rsidR="00E50DAA" w:rsidRPr="00DD7CDF" w:rsidRDefault="00E50DAA" w:rsidP="00FA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90" w:lineRule="exact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</w:t>
      </w:r>
    </w:p>
    <w:p w14:paraId="369E1962" w14:textId="77777777" w:rsidR="008F39F0" w:rsidRDefault="008F39F0" w:rsidP="00404073">
      <w:pPr>
        <w:tabs>
          <w:tab w:val="left" w:pos="540"/>
        </w:tabs>
        <w:spacing w:line="290" w:lineRule="exact"/>
        <w:rPr>
          <w:rFonts w:asciiTheme="majorBidi" w:hAnsiTheme="majorBidi" w:cstheme="majorBidi"/>
          <w:sz w:val="30"/>
          <w:szCs w:val="30"/>
        </w:rPr>
      </w:pPr>
    </w:p>
    <w:p w14:paraId="7EE5DD98" w14:textId="4CEA2A3B" w:rsidR="005127D9" w:rsidRPr="00B53A9A" w:rsidRDefault="005B7108" w:rsidP="008B7217">
      <w:pPr>
        <w:tabs>
          <w:tab w:val="left" w:pos="540"/>
        </w:tabs>
        <w:spacing w:line="290" w:lineRule="exact"/>
        <w:rPr>
          <w:rFonts w:asciiTheme="majorBidi" w:hAnsiTheme="majorBidi" w:cstheme="majorBidi"/>
          <w:sz w:val="30"/>
          <w:szCs w:val="30"/>
          <w:cs/>
        </w:rPr>
      </w:pPr>
      <w:r w:rsidRPr="00B53A9A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020AAD" w:rsidRPr="00B53A9A">
        <w:rPr>
          <w:rFonts w:asciiTheme="majorBidi" w:hAnsiTheme="majorBidi" w:cstheme="majorBidi"/>
          <w:sz w:val="30"/>
          <w:szCs w:val="30"/>
        </w:rPr>
        <w:t xml:space="preserve"> </w:t>
      </w:r>
      <w:r w:rsidR="00020AAD" w:rsidRPr="00B53A9A">
        <w:rPr>
          <w:rFonts w:asciiTheme="majorBidi" w:hAnsiTheme="majorBidi" w:cstheme="majorBidi"/>
          <w:sz w:val="30"/>
          <w:szCs w:val="30"/>
          <w:cs/>
        </w:rPr>
        <w:t>ณ</w:t>
      </w:r>
      <w:r w:rsidRPr="00B53A9A">
        <w:rPr>
          <w:rFonts w:asciiTheme="majorBidi" w:hAnsiTheme="majorBidi" w:cstheme="majorBidi"/>
          <w:sz w:val="30"/>
          <w:szCs w:val="30"/>
          <w:cs/>
        </w:rPr>
        <w:t xml:space="preserve"> วันที่</w:t>
      </w:r>
      <w:r w:rsidR="007518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606E5" w:rsidRPr="002606E5">
        <w:rPr>
          <w:rFonts w:asciiTheme="majorBidi" w:hAnsiTheme="majorBidi" w:cstheme="majorBidi"/>
          <w:sz w:val="30"/>
          <w:szCs w:val="30"/>
        </w:rPr>
        <w:t>30</w:t>
      </w:r>
      <w:r w:rsidR="00A121D2" w:rsidRPr="00B53A9A">
        <w:rPr>
          <w:rFonts w:asciiTheme="majorBidi" w:hAnsiTheme="majorBidi" w:cstheme="majorBidi"/>
          <w:sz w:val="30"/>
          <w:szCs w:val="30"/>
        </w:rPr>
        <w:t xml:space="preserve"> </w:t>
      </w:r>
      <w:r w:rsidR="00A121D2" w:rsidRPr="00B53A9A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751838">
        <w:rPr>
          <w:rFonts w:asciiTheme="majorBidi" w:hAnsiTheme="majorBidi" w:cstheme="majorBidi"/>
          <w:sz w:val="30"/>
          <w:szCs w:val="30"/>
        </w:rPr>
        <w:t xml:space="preserve"> </w:t>
      </w:r>
      <w:r w:rsidR="002606E5" w:rsidRPr="002606E5">
        <w:rPr>
          <w:rFonts w:asciiTheme="majorBidi" w:hAnsiTheme="majorBidi" w:cstheme="majorBidi"/>
          <w:sz w:val="30"/>
          <w:szCs w:val="30"/>
        </w:rPr>
        <w:t>2563</w:t>
      </w:r>
      <w:r w:rsidR="00751838">
        <w:rPr>
          <w:rFonts w:asciiTheme="majorBidi" w:hAnsiTheme="majorBidi" w:cstheme="majorBidi"/>
          <w:sz w:val="30"/>
          <w:szCs w:val="30"/>
        </w:rPr>
        <w:t xml:space="preserve"> </w:t>
      </w:r>
      <w:r w:rsidR="003818D9" w:rsidRPr="00B53A9A">
        <w:rPr>
          <w:rFonts w:asciiTheme="majorBidi" w:hAnsiTheme="majorBidi" w:cstheme="majorBidi"/>
          <w:sz w:val="30"/>
          <w:szCs w:val="30"/>
          <w:cs/>
        </w:rPr>
        <w:t>แล</w:t>
      </w:r>
      <w:r w:rsidR="00751838">
        <w:rPr>
          <w:rFonts w:asciiTheme="majorBidi" w:hAnsiTheme="majorBidi" w:cstheme="majorBidi" w:hint="cs"/>
          <w:sz w:val="30"/>
          <w:szCs w:val="30"/>
          <w:cs/>
        </w:rPr>
        <w:t>ะ</w:t>
      </w:r>
      <w:r w:rsidR="00751838">
        <w:rPr>
          <w:rFonts w:asciiTheme="majorBidi" w:hAnsiTheme="majorBidi" w:cstheme="majorBidi"/>
          <w:sz w:val="30"/>
          <w:szCs w:val="30"/>
        </w:rPr>
        <w:t xml:space="preserve"> </w:t>
      </w:r>
      <w:r w:rsidR="002606E5" w:rsidRPr="002606E5">
        <w:rPr>
          <w:rFonts w:asciiTheme="majorBidi" w:hAnsiTheme="majorBidi" w:cstheme="majorBidi"/>
          <w:sz w:val="30"/>
          <w:szCs w:val="30"/>
        </w:rPr>
        <w:t>31</w:t>
      </w:r>
      <w:r w:rsidR="00751838">
        <w:rPr>
          <w:rFonts w:asciiTheme="majorBidi" w:hAnsiTheme="majorBidi" w:cstheme="majorBidi"/>
          <w:sz w:val="30"/>
          <w:szCs w:val="30"/>
        </w:rPr>
        <w:t xml:space="preserve"> </w:t>
      </w:r>
      <w:r w:rsidRPr="00B53A9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751838">
        <w:rPr>
          <w:rFonts w:asciiTheme="majorBidi" w:hAnsiTheme="majorBidi" w:cstheme="majorBidi"/>
          <w:sz w:val="30"/>
          <w:szCs w:val="30"/>
        </w:rPr>
        <w:t xml:space="preserve"> </w:t>
      </w:r>
      <w:r w:rsidR="002606E5" w:rsidRPr="002606E5">
        <w:rPr>
          <w:rFonts w:asciiTheme="majorBidi" w:hAnsiTheme="majorBidi" w:cstheme="majorBidi"/>
          <w:sz w:val="30"/>
          <w:szCs w:val="30"/>
        </w:rPr>
        <w:t>2652</w:t>
      </w:r>
      <w:r w:rsidR="00751838">
        <w:rPr>
          <w:rFonts w:asciiTheme="majorBidi" w:hAnsiTheme="majorBidi" w:cstheme="majorBidi"/>
          <w:sz w:val="30"/>
          <w:szCs w:val="30"/>
        </w:rPr>
        <w:t xml:space="preserve"> </w:t>
      </w:r>
      <w:r w:rsidR="00D96595" w:rsidRPr="00B53A9A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และเงินปันผลรับสำหรับแต</w:t>
      </w:r>
      <w:r w:rsidR="008B7217" w:rsidRPr="00B53A9A">
        <w:rPr>
          <w:rFonts w:asciiTheme="majorBidi" w:hAnsiTheme="majorBidi" w:cstheme="majorBidi"/>
          <w:sz w:val="30"/>
          <w:szCs w:val="30"/>
          <w:cs/>
        </w:rPr>
        <w:t>่</w:t>
      </w:r>
      <w:r w:rsidR="00D96595" w:rsidRPr="00B53A9A">
        <w:rPr>
          <w:rFonts w:asciiTheme="majorBidi" w:hAnsiTheme="majorBidi" w:cstheme="majorBidi"/>
          <w:sz w:val="30"/>
          <w:szCs w:val="30"/>
          <w:cs/>
        </w:rPr>
        <w:t>ละงวด</w:t>
      </w:r>
      <w:r w:rsidR="00A121D2" w:rsidRPr="00B53A9A">
        <w:rPr>
          <w:rFonts w:asciiTheme="majorBidi" w:hAnsiTheme="majorBidi" w:cstheme="majorBidi"/>
          <w:sz w:val="30"/>
          <w:szCs w:val="30"/>
          <w:cs/>
        </w:rPr>
        <w:t>หก</w:t>
      </w:r>
      <w:r w:rsidR="004041A8" w:rsidRPr="00B53A9A">
        <w:rPr>
          <w:rFonts w:asciiTheme="majorBidi" w:hAnsiTheme="majorBidi" w:cstheme="majorBidi"/>
          <w:sz w:val="30"/>
          <w:szCs w:val="30"/>
          <w:cs/>
        </w:rPr>
        <w:t>เ</w:t>
      </w:r>
      <w:r w:rsidR="00E20E48" w:rsidRPr="00B53A9A">
        <w:rPr>
          <w:rFonts w:asciiTheme="majorBidi" w:hAnsiTheme="majorBidi" w:cstheme="majorBidi"/>
          <w:sz w:val="30"/>
          <w:szCs w:val="30"/>
          <w:cs/>
        </w:rPr>
        <w:t>ดือน</w:t>
      </w:r>
      <w:r w:rsidRPr="00B53A9A">
        <w:rPr>
          <w:rFonts w:asciiTheme="majorBidi" w:hAnsiTheme="majorBidi" w:cstheme="majorBidi"/>
          <w:sz w:val="30"/>
          <w:szCs w:val="30"/>
          <w:cs/>
        </w:rPr>
        <w:t>สิ้นสุดวัน</w:t>
      </w:r>
      <w:r w:rsidR="00D96595" w:rsidRPr="00B53A9A">
        <w:rPr>
          <w:rFonts w:asciiTheme="majorBidi" w:hAnsiTheme="majorBidi" w:cstheme="majorBidi"/>
          <w:sz w:val="30"/>
          <w:szCs w:val="30"/>
          <w:cs/>
        </w:rPr>
        <w:t>ที่</w:t>
      </w:r>
      <w:r w:rsidR="00751838">
        <w:rPr>
          <w:rFonts w:asciiTheme="majorBidi" w:hAnsiTheme="majorBidi" w:cstheme="majorBidi"/>
          <w:sz w:val="30"/>
          <w:szCs w:val="30"/>
        </w:rPr>
        <w:t xml:space="preserve"> </w:t>
      </w:r>
      <w:r w:rsidR="002606E5" w:rsidRPr="002606E5">
        <w:rPr>
          <w:rFonts w:asciiTheme="majorBidi" w:hAnsiTheme="majorBidi" w:cstheme="majorBidi"/>
          <w:sz w:val="30"/>
          <w:szCs w:val="30"/>
        </w:rPr>
        <w:t>30</w:t>
      </w:r>
      <w:r w:rsidR="00751838">
        <w:rPr>
          <w:rFonts w:asciiTheme="majorBidi" w:hAnsiTheme="majorBidi" w:cstheme="majorBidi"/>
          <w:sz w:val="30"/>
          <w:szCs w:val="30"/>
        </w:rPr>
        <w:t xml:space="preserve"> </w:t>
      </w:r>
      <w:r w:rsidR="00A121D2" w:rsidRPr="00B53A9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B53A9A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="008F39F0" w:rsidRPr="00B53A9A">
        <w:rPr>
          <w:rFonts w:asciiTheme="majorBidi" w:hAnsiTheme="majorBidi" w:cstheme="majorBidi"/>
          <w:sz w:val="30"/>
          <w:szCs w:val="30"/>
          <w:cs/>
        </w:rPr>
        <w:t>้</w:t>
      </w:r>
    </w:p>
    <w:tbl>
      <w:tblPr>
        <w:tblW w:w="15696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915"/>
        <w:gridCol w:w="179"/>
        <w:gridCol w:w="696"/>
        <w:gridCol w:w="178"/>
        <w:gridCol w:w="732"/>
        <w:gridCol w:w="178"/>
        <w:gridCol w:w="672"/>
        <w:gridCol w:w="178"/>
        <w:gridCol w:w="634"/>
        <w:gridCol w:w="178"/>
        <w:gridCol w:w="674"/>
        <w:gridCol w:w="178"/>
        <w:gridCol w:w="701"/>
        <w:gridCol w:w="178"/>
        <w:gridCol w:w="662"/>
        <w:gridCol w:w="178"/>
        <w:gridCol w:w="629"/>
        <w:gridCol w:w="179"/>
        <w:gridCol w:w="696"/>
        <w:gridCol w:w="178"/>
        <w:gridCol w:w="747"/>
        <w:gridCol w:w="179"/>
        <w:gridCol w:w="648"/>
        <w:gridCol w:w="178"/>
        <w:gridCol w:w="615"/>
        <w:gridCol w:w="184"/>
        <w:gridCol w:w="667"/>
        <w:gridCol w:w="178"/>
        <w:gridCol w:w="784"/>
        <w:gridCol w:w="12"/>
      </w:tblGrid>
      <w:tr w:rsidR="00404073" w:rsidRPr="00DD7CDF" w14:paraId="0A80A771" w14:textId="77777777" w:rsidTr="0042791D">
        <w:trPr>
          <w:cantSplit/>
          <w:trHeight w:val="360"/>
        </w:trPr>
        <w:tc>
          <w:tcPr>
            <w:tcW w:w="2711" w:type="dxa"/>
            <w:shd w:val="clear" w:color="auto" w:fill="auto"/>
          </w:tcPr>
          <w:p w14:paraId="537317EA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</w:tcPr>
          <w:p w14:paraId="0169440D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11"/>
              <w:jc w:val="right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79" w:type="dxa"/>
          </w:tcPr>
          <w:p w14:paraId="3E646A9C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11"/>
              <w:jc w:val="right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891" w:type="dxa"/>
            <w:gridSpan w:val="28"/>
            <w:shd w:val="clear" w:color="auto" w:fill="auto"/>
            <w:vAlign w:val="center"/>
          </w:tcPr>
          <w:p w14:paraId="2D5AABE1" w14:textId="1C8DEF0E" w:rsidR="00404073" w:rsidRPr="006C0CBF" w:rsidRDefault="00A43802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11"/>
              <w:jc w:val="right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  <w:r w:rsidRPr="006C0CBF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(หน่วย</w:t>
            </w:r>
            <w:r w:rsidRPr="006C0CBF">
              <w:rPr>
                <w:rFonts w:ascii="Angsana New" w:hAnsi="Angsana New" w:cs="Angsana New"/>
                <w:i/>
                <w:iCs/>
                <w:sz w:val="27"/>
                <w:szCs w:val="27"/>
              </w:rPr>
              <w:t xml:space="preserve">: </w:t>
            </w:r>
            <w:r w:rsidRPr="006C0CBF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ล้านบาท)</w:t>
            </w:r>
          </w:p>
        </w:tc>
      </w:tr>
      <w:tr w:rsidR="00404073" w:rsidRPr="00DD7CDF" w14:paraId="7C4215C0" w14:textId="77777777" w:rsidTr="0042791D">
        <w:trPr>
          <w:cantSplit/>
          <w:trHeight w:val="302"/>
        </w:trPr>
        <w:tc>
          <w:tcPr>
            <w:tcW w:w="2711" w:type="dxa"/>
            <w:shd w:val="clear" w:color="auto" w:fill="auto"/>
          </w:tcPr>
          <w:p w14:paraId="04A43F38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985" w:type="dxa"/>
            <w:gridSpan w:val="30"/>
          </w:tcPr>
          <w:p w14:paraId="2C19FE6B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8D6304" w:rsidRPr="00DD7CDF" w14:paraId="76D6DB0F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0E496083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30083B83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46DFD3BA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3CA56D2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สัดส่วน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4717E5F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109D250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60BB3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B942F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0DE30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4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8AEE1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9C69A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2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4EC1F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32392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88EB9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8449F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D5370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</w:tr>
      <w:tr w:rsidR="008D6304" w:rsidRPr="00DD7CDF" w14:paraId="45F9C49E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2B9EB374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</w:tcPr>
          <w:p w14:paraId="02573D4A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</w:tcPr>
          <w:p w14:paraId="67D6F2AF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606" w:type="dxa"/>
            <w:gridSpan w:val="3"/>
            <w:shd w:val="clear" w:color="auto" w:fill="auto"/>
          </w:tcPr>
          <w:p w14:paraId="3C290343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ความเป็นเจ้าของ</w:t>
            </w:r>
          </w:p>
        </w:tc>
        <w:tc>
          <w:tcPr>
            <w:tcW w:w="178" w:type="dxa"/>
            <w:shd w:val="clear" w:color="auto" w:fill="auto"/>
          </w:tcPr>
          <w:p w14:paraId="0C6EEA19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84" w:type="dxa"/>
            <w:gridSpan w:val="3"/>
            <w:shd w:val="clear" w:color="auto" w:fill="auto"/>
          </w:tcPr>
          <w:p w14:paraId="161782DF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F046AEC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553" w:type="dxa"/>
            <w:gridSpan w:val="3"/>
            <w:shd w:val="clear" w:color="auto" w:fill="auto"/>
            <w:vAlign w:val="bottom"/>
          </w:tcPr>
          <w:p w14:paraId="0786A546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37F111F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4CC0AFEC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729CC86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21" w:type="dxa"/>
            <w:gridSpan w:val="3"/>
            <w:shd w:val="clear" w:color="auto" w:fill="auto"/>
            <w:vAlign w:val="bottom"/>
          </w:tcPr>
          <w:p w14:paraId="3997F7B6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606E274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shd w:val="clear" w:color="auto" w:fill="auto"/>
            <w:vAlign w:val="bottom"/>
          </w:tcPr>
          <w:p w14:paraId="212A2DBF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A29B54D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29" w:type="dxa"/>
            <w:gridSpan w:val="3"/>
            <w:shd w:val="clear" w:color="auto" w:fill="auto"/>
            <w:vAlign w:val="bottom"/>
          </w:tcPr>
          <w:p w14:paraId="5D1D3EA9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</w:tr>
      <w:tr w:rsidR="008D6304" w:rsidRPr="00DD7CDF" w14:paraId="535461E4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19F8B878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</w:tcPr>
          <w:p w14:paraId="75C9899D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</w:tcPr>
          <w:p w14:paraId="4FB14AD0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606" w:type="dxa"/>
            <w:gridSpan w:val="3"/>
            <w:shd w:val="clear" w:color="auto" w:fill="auto"/>
          </w:tcPr>
          <w:p w14:paraId="5F8FF44A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(ทั้งทางตรง</w:t>
            </w:r>
          </w:p>
        </w:tc>
        <w:tc>
          <w:tcPr>
            <w:tcW w:w="178" w:type="dxa"/>
            <w:shd w:val="clear" w:color="auto" w:fill="auto"/>
          </w:tcPr>
          <w:p w14:paraId="309B95D9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84" w:type="dxa"/>
            <w:gridSpan w:val="3"/>
            <w:shd w:val="clear" w:color="auto" w:fill="auto"/>
          </w:tcPr>
          <w:p w14:paraId="5BD06CF0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F01B7C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553" w:type="dxa"/>
            <w:gridSpan w:val="3"/>
            <w:shd w:val="clear" w:color="auto" w:fill="auto"/>
            <w:vAlign w:val="bottom"/>
          </w:tcPr>
          <w:p w14:paraId="475B5E41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3BC745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6B586BDE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A2F20A1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21" w:type="dxa"/>
            <w:gridSpan w:val="3"/>
            <w:shd w:val="clear" w:color="auto" w:fill="auto"/>
            <w:vAlign w:val="bottom"/>
          </w:tcPr>
          <w:p w14:paraId="3D03996E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E21DBBD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shd w:val="clear" w:color="auto" w:fill="auto"/>
            <w:vAlign w:val="bottom"/>
          </w:tcPr>
          <w:p w14:paraId="03F7C625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3791CCF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29" w:type="dxa"/>
            <w:gridSpan w:val="3"/>
            <w:shd w:val="clear" w:color="auto" w:fill="auto"/>
            <w:vAlign w:val="bottom"/>
          </w:tcPr>
          <w:p w14:paraId="685300D9" w14:textId="40E93FF6" w:rsidR="00404073" w:rsidRPr="006C0CBF" w:rsidRDefault="00325FC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เงินปันผลรับ</w:t>
            </w:r>
          </w:p>
        </w:tc>
      </w:tr>
      <w:tr w:rsidR="008D6304" w:rsidRPr="00DD7CDF" w14:paraId="22A8D51D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673C5898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</w:tcPr>
          <w:p w14:paraId="111FA739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ประเทศที่</w:t>
            </w:r>
          </w:p>
        </w:tc>
        <w:tc>
          <w:tcPr>
            <w:tcW w:w="179" w:type="dxa"/>
          </w:tcPr>
          <w:p w14:paraId="065EEDAF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606" w:type="dxa"/>
            <w:gridSpan w:val="3"/>
            <w:shd w:val="clear" w:color="auto" w:fill="auto"/>
          </w:tcPr>
          <w:p w14:paraId="02D0F9FE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และทางอ้อม)</w:t>
            </w:r>
          </w:p>
        </w:tc>
        <w:tc>
          <w:tcPr>
            <w:tcW w:w="178" w:type="dxa"/>
            <w:shd w:val="clear" w:color="auto" w:fill="auto"/>
          </w:tcPr>
          <w:p w14:paraId="26132738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84" w:type="dxa"/>
            <w:gridSpan w:val="3"/>
            <w:shd w:val="clear" w:color="auto" w:fill="auto"/>
          </w:tcPr>
          <w:p w14:paraId="47D44DB0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6B52836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553" w:type="dxa"/>
            <w:gridSpan w:val="3"/>
            <w:shd w:val="clear" w:color="auto" w:fill="auto"/>
            <w:vAlign w:val="bottom"/>
          </w:tcPr>
          <w:p w14:paraId="5ED48033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47038A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545F84E5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F7A3522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21" w:type="dxa"/>
            <w:gridSpan w:val="3"/>
            <w:shd w:val="clear" w:color="auto" w:fill="auto"/>
            <w:vAlign w:val="bottom"/>
          </w:tcPr>
          <w:p w14:paraId="3E55416D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การด้อยค่า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7BBD7F9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shd w:val="clear" w:color="auto" w:fill="auto"/>
            <w:vAlign w:val="bottom"/>
          </w:tcPr>
          <w:p w14:paraId="2C596272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290" w:lineRule="exact"/>
              <w:ind w:left="-131" w:right="-14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 xml:space="preserve">ส่วนได้เสีย </w:t>
            </w:r>
            <w:r w:rsidRPr="006C0CBF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C2273F8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29" w:type="dxa"/>
            <w:gridSpan w:val="3"/>
            <w:shd w:val="clear" w:color="auto" w:fill="auto"/>
            <w:vAlign w:val="bottom"/>
          </w:tcPr>
          <w:p w14:paraId="50C7F903" w14:textId="4817C3BF" w:rsidR="00404073" w:rsidRPr="006C0CBF" w:rsidRDefault="00325FC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สำหรับงวด</w:t>
            </w:r>
            <w:r w:rsidR="004F0E46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หก</w:t>
            </w: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เดือน</w:t>
            </w:r>
          </w:p>
        </w:tc>
      </w:tr>
      <w:tr w:rsidR="008D6304" w:rsidRPr="00DD7CDF" w14:paraId="4FAC841B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42047807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407D6AC0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ดำเนินธุรกิจ</w:t>
            </w:r>
          </w:p>
        </w:tc>
        <w:tc>
          <w:tcPr>
            <w:tcW w:w="179" w:type="dxa"/>
          </w:tcPr>
          <w:p w14:paraId="26752929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6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B8C276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GB"/>
              </w:rPr>
              <w:t>(ร้อยละ)</w:t>
            </w:r>
          </w:p>
        </w:tc>
        <w:tc>
          <w:tcPr>
            <w:tcW w:w="178" w:type="dxa"/>
            <w:shd w:val="clear" w:color="auto" w:fill="auto"/>
          </w:tcPr>
          <w:p w14:paraId="06092E65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45802E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ทุนชำระแล้ว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5333FC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55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E2B22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วิธีราคาทุน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C96FFF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4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A6FC3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97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วิธีส่วนได้เสีย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5FE7BDC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2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26F9A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สะสม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FE04821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BE404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6A758F9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D3B67" w14:textId="2059343E" w:rsidR="00404073" w:rsidRPr="006C0CB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สิ้นสุดวันที่</w:t>
            </w:r>
          </w:p>
        </w:tc>
      </w:tr>
      <w:tr w:rsidR="0042791D" w:rsidRPr="00DD7CDF" w14:paraId="0745EDD5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2854E7A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5C480EC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536C57C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</w:tcPr>
          <w:p w14:paraId="52E37C19" w14:textId="165BC7E2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30"/>
                <w:szCs w:val="27"/>
              </w:rPr>
              <w:t>30</w:t>
            </w:r>
          </w:p>
          <w:p w14:paraId="20691B3A" w14:textId="78C93165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B463B5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505F4615" w14:textId="4700C4A4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pacing w:val="-6"/>
                <w:sz w:val="30"/>
                <w:szCs w:val="27"/>
              </w:rPr>
              <w:t>31</w:t>
            </w:r>
          </w:p>
          <w:p w14:paraId="7210669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7A3BF22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auto"/>
          </w:tcPr>
          <w:p w14:paraId="0EA67A62" w14:textId="300C0EBA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30"/>
                <w:szCs w:val="27"/>
              </w:rPr>
              <w:t>30</w:t>
            </w:r>
          </w:p>
          <w:p w14:paraId="10860C1C" w14:textId="23B1AF29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018B436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  <w:shd w:val="clear" w:color="auto" w:fill="auto"/>
          </w:tcPr>
          <w:p w14:paraId="56A46C00" w14:textId="78CDD157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pacing w:val="-6"/>
                <w:sz w:val="30"/>
                <w:szCs w:val="27"/>
              </w:rPr>
              <w:t>31</w:t>
            </w:r>
          </w:p>
          <w:p w14:paraId="7CD029B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58DC73F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</w:tcPr>
          <w:p w14:paraId="19E34B68" w14:textId="16F9B782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30"/>
                <w:szCs w:val="27"/>
              </w:rPr>
              <w:t>30</w:t>
            </w:r>
          </w:p>
          <w:p w14:paraId="3D96EFCE" w14:textId="3FD085DC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27A840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</w:tcPr>
          <w:p w14:paraId="11280AB7" w14:textId="2006D494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pacing w:val="-6"/>
                <w:sz w:val="30"/>
                <w:szCs w:val="27"/>
              </w:rPr>
              <w:t>31</w:t>
            </w:r>
          </w:p>
          <w:p w14:paraId="482FBFD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6AE0294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auto"/>
          </w:tcPr>
          <w:p w14:paraId="559AD19E" w14:textId="2D4DDF40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30"/>
                <w:szCs w:val="27"/>
              </w:rPr>
              <w:t>30</w:t>
            </w:r>
          </w:p>
          <w:p w14:paraId="0B39A7C9" w14:textId="2F68852C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3DE68C4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</w:tcPr>
          <w:p w14:paraId="509F8955" w14:textId="0BE9F478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pacing w:val="-6"/>
                <w:sz w:val="30"/>
                <w:szCs w:val="27"/>
              </w:rPr>
              <w:t>31</w:t>
            </w:r>
          </w:p>
          <w:p w14:paraId="1364550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0B1F9F0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</w:tcPr>
          <w:p w14:paraId="300A48C3" w14:textId="37E6E67A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30"/>
                <w:szCs w:val="27"/>
              </w:rPr>
              <w:t>30</w:t>
            </w:r>
          </w:p>
          <w:p w14:paraId="31EAE426" w14:textId="15963C55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B3F581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</w:tcPr>
          <w:p w14:paraId="6822BBAC" w14:textId="1CB226F0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pacing w:val="-6"/>
                <w:sz w:val="30"/>
                <w:szCs w:val="27"/>
              </w:rPr>
              <w:t>31</w:t>
            </w:r>
          </w:p>
          <w:p w14:paraId="1786AF7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25065D5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0F5D8683" w14:textId="08CC3A7C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30"/>
                <w:szCs w:val="27"/>
              </w:rPr>
              <w:t>30</w:t>
            </w:r>
          </w:p>
          <w:p w14:paraId="78124734" w14:textId="11FDF5E2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0429FC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</w:tcPr>
          <w:p w14:paraId="46F7C618" w14:textId="24F0C346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pacing w:val="-6"/>
                <w:sz w:val="30"/>
                <w:szCs w:val="27"/>
              </w:rPr>
              <w:t>31</w:t>
            </w:r>
          </w:p>
          <w:p w14:paraId="2A7760D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4" w:type="dxa"/>
            <w:shd w:val="clear" w:color="auto" w:fill="auto"/>
          </w:tcPr>
          <w:p w14:paraId="40CB9F1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</w:tcPr>
          <w:p w14:paraId="55B009DF" w14:textId="1267752E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30"/>
                <w:szCs w:val="27"/>
              </w:rPr>
              <w:t>30</w:t>
            </w:r>
          </w:p>
          <w:p w14:paraId="45001734" w14:textId="5D778A13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2F8709E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14:paraId="34069EBE" w14:textId="780AE75E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30"/>
                <w:szCs w:val="27"/>
              </w:rPr>
              <w:t>30</w:t>
            </w:r>
          </w:p>
          <w:p w14:paraId="5A8DA6D4" w14:textId="7D049CD6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</w:tr>
      <w:tr w:rsidR="0042791D" w:rsidRPr="00DD7CDF" w14:paraId="604E11C5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20C1BD8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</w:tcPr>
          <w:p w14:paraId="4391946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42F7068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14:paraId="19C1BA4A" w14:textId="7E940978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3814758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03EDDBA5" w14:textId="7249A6F5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570FF85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14:paraId="1AB82D87" w14:textId="513CC4C2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26B765C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14:paraId="64C8D6BD" w14:textId="14F92743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07E3012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14:paraId="2AAF1B1E" w14:textId="57BEAAE1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1AB0165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</w:tcPr>
          <w:p w14:paraId="70566D55" w14:textId="61B252FB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3EAD52A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</w:tcPr>
          <w:p w14:paraId="1A47FB54" w14:textId="05F219D4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56817D4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14:paraId="40AF5293" w14:textId="1FF8AB19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20FFA61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14:paraId="0A92E41F" w14:textId="29172F02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40463C1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617C65D2" w14:textId="50F089D3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7C5B01D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4A62FCDC" w14:textId="709E73D6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528B56B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</w:tcPr>
          <w:p w14:paraId="468A9FAB" w14:textId="5B213ECE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2562</w:t>
            </w:r>
          </w:p>
        </w:tc>
        <w:tc>
          <w:tcPr>
            <w:tcW w:w="184" w:type="dxa"/>
            <w:shd w:val="clear" w:color="auto" w:fill="auto"/>
          </w:tcPr>
          <w:p w14:paraId="4F1C404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</w:tcPr>
          <w:p w14:paraId="09D9F55A" w14:textId="5129E52A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09A63B3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14:paraId="493A6554" w14:textId="4E7E0BF7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2562</w:t>
            </w:r>
          </w:p>
        </w:tc>
      </w:tr>
      <w:tr w:rsidR="00A121D2" w:rsidRPr="00DD7CDF" w14:paraId="20677EDE" w14:textId="77777777" w:rsidTr="0042791D">
        <w:trPr>
          <w:cantSplit/>
          <w:trHeight w:hRule="exact" w:val="135"/>
        </w:trPr>
        <w:tc>
          <w:tcPr>
            <w:tcW w:w="2711" w:type="dxa"/>
            <w:shd w:val="clear" w:color="auto" w:fill="auto"/>
          </w:tcPr>
          <w:p w14:paraId="2E0C8CA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</w:tcPr>
          <w:p w14:paraId="327BE31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</w:tcPr>
          <w:p w14:paraId="55C2D03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606" w:type="dxa"/>
            <w:gridSpan w:val="3"/>
            <w:shd w:val="clear" w:color="auto" w:fill="auto"/>
          </w:tcPr>
          <w:p w14:paraId="2DBA2A3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9F34DB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0106" w:type="dxa"/>
            <w:gridSpan w:val="24"/>
            <w:shd w:val="clear" w:color="auto" w:fill="auto"/>
          </w:tcPr>
          <w:p w14:paraId="65F91A0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GB"/>
              </w:rPr>
            </w:pPr>
          </w:p>
        </w:tc>
      </w:tr>
      <w:tr w:rsidR="0042791D" w:rsidRPr="00DD7CDF" w14:paraId="7D918D82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3D7AD0B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376" w:right="-5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6C0CBF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หลักทรัพย์ในความต้องการ</w:t>
            </w:r>
          </w:p>
        </w:tc>
        <w:tc>
          <w:tcPr>
            <w:tcW w:w="915" w:type="dxa"/>
          </w:tcPr>
          <w:p w14:paraId="2BA5833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9" w:type="dxa"/>
          </w:tcPr>
          <w:p w14:paraId="07A808E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96" w:type="dxa"/>
            <w:shd w:val="clear" w:color="auto" w:fill="auto"/>
          </w:tcPr>
          <w:p w14:paraId="5469A48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73D90A5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686E496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6A03BFD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2CE2EAB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852C83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3AD6E09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0738E3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4C23FA7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B4CBEA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6A3B36E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CB6302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7461579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56B75D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16953F9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6B4F59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173F9AF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E28FD9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47" w:type="dxa"/>
            <w:shd w:val="clear" w:color="auto" w:fill="auto"/>
          </w:tcPr>
          <w:p w14:paraId="0594D64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9EE496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48" w:type="dxa"/>
            <w:shd w:val="clear" w:color="auto" w:fill="auto"/>
          </w:tcPr>
          <w:p w14:paraId="0581B5F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C2E0F7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5" w:type="dxa"/>
            <w:shd w:val="clear" w:color="auto" w:fill="auto"/>
          </w:tcPr>
          <w:p w14:paraId="6E13CFB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0914CC5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7DF0013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7B6C86F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84" w:type="dxa"/>
            <w:shd w:val="clear" w:color="auto" w:fill="auto"/>
          </w:tcPr>
          <w:p w14:paraId="0D8334E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42791D" w:rsidRPr="00DD7CDF" w14:paraId="12EE9C3D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53EE9D4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376" w:right="-5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6C0CBF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 xml:space="preserve">   </w:t>
            </w:r>
            <w:r w:rsidRPr="006C0CBF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ของตลาด</w:t>
            </w:r>
          </w:p>
        </w:tc>
        <w:tc>
          <w:tcPr>
            <w:tcW w:w="915" w:type="dxa"/>
          </w:tcPr>
          <w:p w14:paraId="041479C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9" w:type="dxa"/>
          </w:tcPr>
          <w:p w14:paraId="208F5CC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96" w:type="dxa"/>
            <w:shd w:val="clear" w:color="auto" w:fill="auto"/>
          </w:tcPr>
          <w:p w14:paraId="36E6B6E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4C0289E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1870B37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36A29D1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1770B38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9A307E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5E73BB1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8DCE00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6C8A7C3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7CC8C3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1D2B2CD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C62E87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197C692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4DAF42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6ED5671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BE0BEE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4808DDA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72CA79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47" w:type="dxa"/>
            <w:shd w:val="clear" w:color="auto" w:fill="auto"/>
          </w:tcPr>
          <w:p w14:paraId="2726F83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D0E43E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48" w:type="dxa"/>
            <w:shd w:val="clear" w:color="auto" w:fill="auto"/>
          </w:tcPr>
          <w:p w14:paraId="4750E06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4BD61D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5" w:type="dxa"/>
            <w:shd w:val="clear" w:color="auto" w:fill="auto"/>
          </w:tcPr>
          <w:p w14:paraId="705FB5E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22D1F9E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6C6C88A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1AC34CE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113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84" w:type="dxa"/>
            <w:shd w:val="clear" w:color="auto" w:fill="auto"/>
          </w:tcPr>
          <w:p w14:paraId="516B0D6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42791D" w:rsidRPr="00DD7CDF" w14:paraId="102A54C6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66EC85E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</w:rPr>
              <w:t>บริษัท ซีพี</w:t>
            </w:r>
            <w:r w:rsidRPr="006C0CBF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6C0CBF">
              <w:rPr>
                <w:rFonts w:ascii="Angsana New" w:hAnsi="Angsana New" w:cs="Angsana New"/>
                <w:sz w:val="27"/>
                <w:szCs w:val="27"/>
                <w:cs/>
              </w:rPr>
              <w:t xml:space="preserve">ออลล์ จำกัด </w:t>
            </w:r>
          </w:p>
        </w:tc>
        <w:tc>
          <w:tcPr>
            <w:tcW w:w="915" w:type="dxa"/>
          </w:tcPr>
          <w:p w14:paraId="1AD9120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</w:tcPr>
          <w:p w14:paraId="1494A79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25ED8BD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51B98D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2EC35E1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7FDD7C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004C8A7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136903E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3EC6598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5A657E3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02A8F9A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77E291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2DFA9A9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20977C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4045273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7FD867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141BE01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C70A4E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5873F86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40C8AB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shd w:val="clear" w:color="auto" w:fill="auto"/>
          </w:tcPr>
          <w:p w14:paraId="203344E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9E766C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6D5F9D3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820140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shd w:val="clear" w:color="auto" w:fill="auto"/>
          </w:tcPr>
          <w:p w14:paraId="51AD863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0903E4B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756A4BC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9E9B81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784" w:type="dxa"/>
            <w:shd w:val="clear" w:color="auto" w:fill="auto"/>
          </w:tcPr>
          <w:p w14:paraId="6648C13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</w:tr>
      <w:tr w:rsidR="0042791D" w:rsidRPr="00DD7CDF" w14:paraId="6D5F3195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4302DCF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6C0CBF">
              <w:rPr>
                <w:rFonts w:ascii="Angsana New" w:hAnsi="Angsana New" w:cs="Angsana New"/>
                <w:sz w:val="27"/>
                <w:szCs w:val="27"/>
                <w:cs/>
              </w:rPr>
              <w:t>(มหาชน)</w:t>
            </w:r>
          </w:p>
        </w:tc>
        <w:tc>
          <w:tcPr>
            <w:tcW w:w="915" w:type="dxa"/>
          </w:tcPr>
          <w:p w14:paraId="5FE3A99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179" w:type="dxa"/>
          </w:tcPr>
          <w:p w14:paraId="3BED4EE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19F9FB32" w14:textId="5CB910EB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33</w:t>
            </w:r>
            <w:r w:rsidR="00B53A9A">
              <w:rPr>
                <w:rFonts w:ascii="Angsana New" w:hAnsi="Angsana New" w:cs="Angsana New"/>
                <w:sz w:val="27"/>
                <w:szCs w:val="27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89</w:t>
            </w:r>
          </w:p>
        </w:tc>
        <w:tc>
          <w:tcPr>
            <w:tcW w:w="178" w:type="dxa"/>
            <w:shd w:val="clear" w:color="auto" w:fill="auto"/>
          </w:tcPr>
          <w:p w14:paraId="262674D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2C5E6255" w14:textId="695F2D7A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33</w:t>
            </w:r>
            <w:r w:rsidR="00A121D2" w:rsidRPr="006C0CBF">
              <w:rPr>
                <w:rFonts w:ascii="Angsana New" w:hAnsi="Angsana New" w:cs="Angsana New"/>
                <w:sz w:val="27"/>
                <w:szCs w:val="27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86</w:t>
            </w:r>
          </w:p>
        </w:tc>
        <w:tc>
          <w:tcPr>
            <w:tcW w:w="178" w:type="dxa"/>
            <w:shd w:val="clear" w:color="auto" w:fill="auto"/>
          </w:tcPr>
          <w:p w14:paraId="3BEF301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6215D58C" w14:textId="7EDAC782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="00B53A9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983</w:t>
            </w:r>
          </w:p>
        </w:tc>
        <w:tc>
          <w:tcPr>
            <w:tcW w:w="178" w:type="dxa"/>
            <w:shd w:val="clear" w:color="auto" w:fill="auto"/>
          </w:tcPr>
          <w:p w14:paraId="7AAE563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0D2E6D93" w14:textId="5C8A61FD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="00A121D2" w:rsidRPr="006C0CB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983</w:t>
            </w:r>
          </w:p>
        </w:tc>
        <w:tc>
          <w:tcPr>
            <w:tcW w:w="178" w:type="dxa"/>
            <w:shd w:val="clear" w:color="auto" w:fill="auto"/>
          </w:tcPr>
          <w:p w14:paraId="492E61F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14:paraId="1371181A" w14:textId="369EB99F" w:rsidR="00A121D2" w:rsidRPr="006C0CBF" w:rsidRDefault="002606E5" w:rsidP="008B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83</w:t>
            </w:r>
            <w:r w:rsidR="00B53A9A">
              <w:rPr>
                <w:rFonts w:ascii="Angsana New" w:hAnsi="Angsana New" w:cs="Angsana New"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985</w:t>
            </w:r>
          </w:p>
        </w:tc>
        <w:tc>
          <w:tcPr>
            <w:tcW w:w="178" w:type="dxa"/>
            <w:shd w:val="clear" w:color="auto" w:fill="auto"/>
          </w:tcPr>
          <w:p w14:paraId="74B648F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</w:tcPr>
          <w:p w14:paraId="101A8D1E" w14:textId="0047EBE8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81</w:t>
            </w:r>
            <w:r w:rsidR="00A121D2" w:rsidRPr="006C0CBF">
              <w:rPr>
                <w:rFonts w:ascii="Angsana New" w:hAnsi="Angsana New" w:cs="Angsana New"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914</w:t>
            </w:r>
          </w:p>
        </w:tc>
        <w:tc>
          <w:tcPr>
            <w:tcW w:w="178" w:type="dxa"/>
            <w:shd w:val="clear" w:color="auto" w:fill="auto"/>
          </w:tcPr>
          <w:p w14:paraId="65A479C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</w:tcPr>
          <w:p w14:paraId="71DFFAB7" w14:textId="47987C2D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98</w:t>
            </w:r>
            <w:r w:rsidR="00B53A9A">
              <w:rPr>
                <w:rFonts w:ascii="Angsana New" w:hAnsi="Angsana New" w:cs="Angsana New"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394</w:t>
            </w:r>
          </w:p>
        </w:tc>
        <w:tc>
          <w:tcPr>
            <w:tcW w:w="178" w:type="dxa"/>
            <w:shd w:val="clear" w:color="auto" w:fill="auto"/>
          </w:tcPr>
          <w:p w14:paraId="38A2264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14:paraId="3FA27B7B" w14:textId="273000D0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98</w:t>
            </w:r>
            <w:r w:rsidR="00A121D2" w:rsidRPr="006C0CBF">
              <w:rPr>
                <w:rFonts w:ascii="Angsana New" w:hAnsi="Angsana New" w:cs="Angsana New"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848</w:t>
            </w:r>
          </w:p>
        </w:tc>
        <w:tc>
          <w:tcPr>
            <w:tcW w:w="179" w:type="dxa"/>
            <w:shd w:val="clear" w:color="auto" w:fill="auto"/>
          </w:tcPr>
          <w:p w14:paraId="5767FEC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14:paraId="4BA674CE" w14:textId="572F5887" w:rsidR="00A121D2" w:rsidRPr="006C0CBF" w:rsidRDefault="00B53A9A" w:rsidP="0074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BDBF27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4FF224E3" w14:textId="4D7F3D4D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77DE7E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5435DDFC" w14:textId="0B947B55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98</w:t>
            </w:r>
            <w:r w:rsidR="00B53A9A">
              <w:rPr>
                <w:rFonts w:ascii="Angsana New" w:hAnsi="Angsana New" w:cs="Angsana New"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394</w:t>
            </w:r>
          </w:p>
        </w:tc>
        <w:tc>
          <w:tcPr>
            <w:tcW w:w="178" w:type="dxa"/>
            <w:shd w:val="clear" w:color="auto" w:fill="auto"/>
          </w:tcPr>
          <w:p w14:paraId="3191E35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</w:tcPr>
          <w:p w14:paraId="44CA5AF0" w14:textId="37BD1C50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98</w:t>
            </w:r>
            <w:r w:rsidR="00A121D2" w:rsidRPr="006C0CBF">
              <w:rPr>
                <w:rFonts w:ascii="Angsana New" w:hAnsi="Angsana New" w:cs="Angsana New"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848</w:t>
            </w:r>
          </w:p>
        </w:tc>
        <w:tc>
          <w:tcPr>
            <w:tcW w:w="184" w:type="dxa"/>
            <w:shd w:val="clear" w:color="auto" w:fill="auto"/>
          </w:tcPr>
          <w:p w14:paraId="220F921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</w:tcPr>
          <w:p w14:paraId="4A643B38" w14:textId="1D6141B0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B53A9A">
              <w:rPr>
                <w:rFonts w:ascii="Angsana New" w:hAnsi="Angsana New" w:cs="Angsana New"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801</w:t>
            </w:r>
          </w:p>
        </w:tc>
        <w:tc>
          <w:tcPr>
            <w:tcW w:w="178" w:type="dxa"/>
            <w:shd w:val="clear" w:color="auto" w:fill="auto"/>
          </w:tcPr>
          <w:p w14:paraId="0240BC6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14:paraId="08883B7F" w14:textId="10ED53FC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DF31E5">
              <w:rPr>
                <w:rFonts w:ascii="Angsana New" w:hAnsi="Angsana New" w:cs="Angsana New"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624</w:t>
            </w:r>
          </w:p>
        </w:tc>
      </w:tr>
      <w:tr w:rsidR="0042791D" w:rsidRPr="00DD7CDF" w14:paraId="076F39C0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77FE05A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C0CBF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15" w:type="dxa"/>
          </w:tcPr>
          <w:p w14:paraId="672C7F6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3120B69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4F09715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84E9A3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3A7FB20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FDDCCA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0AFFE94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6A5D3E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72BF808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7B3016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8B895" w14:textId="695C5B5D" w:rsidR="00A121D2" w:rsidRPr="006C0CBF" w:rsidRDefault="002606E5" w:rsidP="008B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90" w:lineRule="exact"/>
              <w:ind w:left="-75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83</w:t>
            </w:r>
            <w:r w:rsidR="00B53A9A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985</w:t>
            </w:r>
          </w:p>
        </w:tc>
        <w:tc>
          <w:tcPr>
            <w:tcW w:w="178" w:type="dxa"/>
            <w:shd w:val="clear" w:color="auto" w:fill="auto"/>
          </w:tcPr>
          <w:p w14:paraId="25DE1DD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CC382" w14:textId="3C65386B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81</w:t>
            </w:r>
            <w:r w:rsidR="00A121D2" w:rsidRPr="006C0CBF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914</w:t>
            </w:r>
          </w:p>
        </w:tc>
        <w:tc>
          <w:tcPr>
            <w:tcW w:w="178" w:type="dxa"/>
            <w:shd w:val="clear" w:color="auto" w:fill="auto"/>
          </w:tcPr>
          <w:p w14:paraId="315547B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D0A21" w14:textId="4A1600E5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98</w:t>
            </w:r>
            <w:r w:rsidR="00B53A9A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394</w:t>
            </w:r>
          </w:p>
        </w:tc>
        <w:tc>
          <w:tcPr>
            <w:tcW w:w="178" w:type="dxa"/>
            <w:shd w:val="clear" w:color="auto" w:fill="auto"/>
          </w:tcPr>
          <w:p w14:paraId="1C6A54E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6FAC1" w14:textId="679BC3C3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98</w:t>
            </w:r>
            <w:r w:rsidR="00A121D2" w:rsidRPr="006C0CBF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848</w:t>
            </w:r>
          </w:p>
        </w:tc>
        <w:tc>
          <w:tcPr>
            <w:tcW w:w="179" w:type="dxa"/>
            <w:shd w:val="clear" w:color="auto" w:fill="auto"/>
          </w:tcPr>
          <w:p w14:paraId="5C0E8EB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6AD38" w14:textId="4E6414D3" w:rsidR="00A121D2" w:rsidRPr="00CF6427" w:rsidRDefault="00B53A9A" w:rsidP="0074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CF6427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AB01EE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E4A6D" w14:textId="255F8F83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09A0E8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BAC67" w14:textId="217AF666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98</w:t>
            </w:r>
            <w:r w:rsidR="00B53A9A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394</w:t>
            </w:r>
          </w:p>
        </w:tc>
        <w:tc>
          <w:tcPr>
            <w:tcW w:w="178" w:type="dxa"/>
            <w:shd w:val="clear" w:color="auto" w:fill="auto"/>
          </w:tcPr>
          <w:p w14:paraId="4381CC1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EDAE1" w14:textId="37FC5825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98</w:t>
            </w:r>
            <w:r w:rsidR="00A121D2" w:rsidRPr="006C0CBF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848</w:t>
            </w:r>
          </w:p>
        </w:tc>
        <w:tc>
          <w:tcPr>
            <w:tcW w:w="184" w:type="dxa"/>
            <w:shd w:val="clear" w:color="auto" w:fill="auto"/>
          </w:tcPr>
          <w:p w14:paraId="4E9FCBB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82857" w14:textId="26311960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B53A9A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801</w:t>
            </w:r>
          </w:p>
        </w:tc>
        <w:tc>
          <w:tcPr>
            <w:tcW w:w="178" w:type="dxa"/>
            <w:shd w:val="clear" w:color="auto" w:fill="auto"/>
          </w:tcPr>
          <w:p w14:paraId="4810762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1D398" w14:textId="698188A4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DF31E5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624</w:t>
            </w:r>
          </w:p>
        </w:tc>
      </w:tr>
      <w:tr w:rsidR="0042791D" w:rsidRPr="00DD7CDF" w14:paraId="567BA12E" w14:textId="77777777" w:rsidTr="0042791D">
        <w:trPr>
          <w:gridAfter w:val="1"/>
          <w:wAfter w:w="12" w:type="dxa"/>
          <w:cantSplit/>
          <w:trHeight w:val="222"/>
        </w:trPr>
        <w:tc>
          <w:tcPr>
            <w:tcW w:w="2711" w:type="dxa"/>
            <w:shd w:val="clear" w:color="auto" w:fill="auto"/>
          </w:tcPr>
          <w:p w14:paraId="510731D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15" w:type="dxa"/>
          </w:tcPr>
          <w:p w14:paraId="1C0F328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0E12852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778B7C7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D32C3C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5F8CE44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B1E933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1F01B45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F712D6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53E7852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3ED41D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</w:tcPr>
          <w:p w14:paraId="70032F1D" w14:textId="77777777" w:rsidR="00A121D2" w:rsidRPr="006C0CBF" w:rsidRDefault="00A121D2" w:rsidP="0042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533684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</w:tcPr>
          <w:p w14:paraId="6034C95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41D862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auto"/>
          </w:tcPr>
          <w:p w14:paraId="5BB0FED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02DEC3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</w:tcPr>
          <w:p w14:paraId="6CCC50A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53ED98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</w:tcPr>
          <w:p w14:paraId="072B049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85C609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</w:tcPr>
          <w:p w14:paraId="2AF22FC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81F1A7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</w:tcPr>
          <w:p w14:paraId="4C46294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AAA8CE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</w:tcPr>
          <w:p w14:paraId="3BEBE99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646CE26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</w:tcPr>
          <w:p w14:paraId="40366B2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2B87F1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14:paraId="7AEFA43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</w:tr>
      <w:tr w:rsidR="0042791D" w:rsidRPr="00DD7CDF" w14:paraId="6EC251B4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5FE3525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C0CBF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หลักทรัพย์ที่ไม่ใช่หลักทรัพย์</w:t>
            </w:r>
          </w:p>
        </w:tc>
        <w:tc>
          <w:tcPr>
            <w:tcW w:w="915" w:type="dxa"/>
          </w:tcPr>
          <w:p w14:paraId="2EDA3A9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0506265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57F9CAF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4ED67F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42BB161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E4B97F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5511EB9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B8812A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1E3FF10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60F408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622BA62D" w14:textId="77777777" w:rsidR="00A121D2" w:rsidRPr="006C0CBF" w:rsidRDefault="00A121D2" w:rsidP="0042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F93077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0691D7B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40C600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09CC549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ED513B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4F6259E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B1FC7A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5D3B88F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0016AA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shd w:val="clear" w:color="auto" w:fill="auto"/>
          </w:tcPr>
          <w:p w14:paraId="61647D9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73351F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36DD36F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F929CB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shd w:val="clear" w:color="auto" w:fill="auto"/>
          </w:tcPr>
          <w:p w14:paraId="1691E88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7693302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07AC2F1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396C82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84" w:type="dxa"/>
            <w:shd w:val="clear" w:color="auto" w:fill="auto"/>
          </w:tcPr>
          <w:p w14:paraId="7A88D78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</w:tr>
      <w:tr w:rsidR="0042791D" w:rsidRPr="00DD7CDF" w14:paraId="5F3AEADD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2FC54E9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C0CBF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 xml:space="preserve">   ในความต้องการของตลาด</w:t>
            </w:r>
          </w:p>
        </w:tc>
        <w:tc>
          <w:tcPr>
            <w:tcW w:w="915" w:type="dxa"/>
          </w:tcPr>
          <w:p w14:paraId="3F65D05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3FF6D51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7B59259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60352E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6890C50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4E39E9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7B4718A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188F7A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2E90FA9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AE931C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2F2702AC" w14:textId="77777777" w:rsidR="00A121D2" w:rsidRPr="006C0CBF" w:rsidRDefault="00A121D2" w:rsidP="008B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69E4B7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01C2CD6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94FD8B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7738CF1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96CF56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440F40A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830A83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1DB1A2B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2BB24E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shd w:val="clear" w:color="auto" w:fill="auto"/>
          </w:tcPr>
          <w:p w14:paraId="2084CD5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1C6B81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5F90D4E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2452CA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shd w:val="clear" w:color="auto" w:fill="auto"/>
          </w:tcPr>
          <w:p w14:paraId="42CF41C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241C8A0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75E8E51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2AAAC4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84" w:type="dxa"/>
            <w:shd w:val="clear" w:color="auto" w:fill="auto"/>
          </w:tcPr>
          <w:p w14:paraId="68A00DB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</w:tr>
      <w:tr w:rsidR="0042791D" w:rsidRPr="00DD7CDF" w14:paraId="38D3A4EF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725118C4" w14:textId="6CF581C4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sz w:val="27"/>
                <w:szCs w:val="27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นว </w:t>
            </w:r>
            <w:r w:rsidR="002606E5" w:rsidRPr="002606E5">
              <w:rPr>
                <w:rFonts w:ascii="Angsana New" w:hAnsi="Angsana New" w:cs="Angsana New"/>
                <w:sz w:val="27"/>
                <w:szCs w:val="27"/>
              </w:rPr>
              <w:t>84</w:t>
            </w:r>
            <w:r w:rsidRPr="006C0CBF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915" w:type="dxa"/>
          </w:tcPr>
          <w:p w14:paraId="2C301A6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179" w:type="dxa"/>
          </w:tcPr>
          <w:p w14:paraId="4C71BD5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427A2107" w14:textId="135EA12C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="00B53A9A">
              <w:rPr>
                <w:rFonts w:ascii="Angsana New" w:hAnsi="Angsana New" w:cs="Angsana New"/>
                <w:sz w:val="27"/>
                <w:szCs w:val="27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6251E2A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7A703990" w14:textId="78DC19FF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="00A121D2" w:rsidRPr="006C0CBF">
              <w:rPr>
                <w:rFonts w:ascii="Angsana New" w:hAnsi="Angsana New" w:cs="Angsana New"/>
                <w:sz w:val="27"/>
                <w:szCs w:val="27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3E5D4BE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1C361A90" w14:textId="1EB8F3DB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B53A9A">
              <w:rPr>
                <w:rFonts w:ascii="Angsana New" w:hAnsi="Angsana New" w:cs="Angsana New"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203</w:t>
            </w:r>
          </w:p>
        </w:tc>
        <w:tc>
          <w:tcPr>
            <w:tcW w:w="178" w:type="dxa"/>
            <w:shd w:val="clear" w:color="auto" w:fill="auto"/>
          </w:tcPr>
          <w:p w14:paraId="62A5D5E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0F0B3B90" w14:textId="37BBFB5C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A121D2" w:rsidRPr="006C0CBF">
              <w:rPr>
                <w:rFonts w:ascii="Angsana New" w:hAnsi="Angsana New" w:cs="Angsana New"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203</w:t>
            </w:r>
          </w:p>
        </w:tc>
        <w:tc>
          <w:tcPr>
            <w:tcW w:w="178" w:type="dxa"/>
            <w:shd w:val="clear" w:color="auto" w:fill="auto"/>
          </w:tcPr>
          <w:p w14:paraId="3CF8AB7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2AD72896" w14:textId="17479489" w:rsidR="00A121D2" w:rsidRPr="006C0CBF" w:rsidRDefault="002606E5" w:rsidP="008B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159</w:t>
            </w:r>
          </w:p>
        </w:tc>
        <w:tc>
          <w:tcPr>
            <w:tcW w:w="178" w:type="dxa"/>
            <w:shd w:val="clear" w:color="auto" w:fill="auto"/>
          </w:tcPr>
          <w:p w14:paraId="1B3CBDF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04514EEF" w14:textId="72FCC78D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159</w:t>
            </w:r>
          </w:p>
        </w:tc>
        <w:tc>
          <w:tcPr>
            <w:tcW w:w="178" w:type="dxa"/>
            <w:shd w:val="clear" w:color="auto" w:fill="auto"/>
          </w:tcPr>
          <w:p w14:paraId="3E4DC6E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48D40F24" w14:textId="782722B6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163</w:t>
            </w:r>
          </w:p>
        </w:tc>
        <w:tc>
          <w:tcPr>
            <w:tcW w:w="178" w:type="dxa"/>
            <w:shd w:val="clear" w:color="auto" w:fill="auto"/>
          </w:tcPr>
          <w:p w14:paraId="0A55AAA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13808297" w14:textId="084925B3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163</w:t>
            </w:r>
          </w:p>
        </w:tc>
        <w:tc>
          <w:tcPr>
            <w:tcW w:w="179" w:type="dxa"/>
            <w:shd w:val="clear" w:color="auto" w:fill="auto"/>
          </w:tcPr>
          <w:p w14:paraId="441E9DF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659FE985" w14:textId="707FBE10" w:rsidR="00A121D2" w:rsidRPr="006C0CBF" w:rsidRDefault="00B53A9A" w:rsidP="0074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2CE81C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shd w:val="clear" w:color="auto" w:fill="auto"/>
          </w:tcPr>
          <w:p w14:paraId="0754E5A4" w14:textId="5E115494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EFA893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4C6EC524" w14:textId="7435B4FD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163</w:t>
            </w:r>
          </w:p>
        </w:tc>
        <w:tc>
          <w:tcPr>
            <w:tcW w:w="178" w:type="dxa"/>
            <w:shd w:val="clear" w:color="auto" w:fill="auto"/>
          </w:tcPr>
          <w:p w14:paraId="508DDED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shd w:val="clear" w:color="auto" w:fill="auto"/>
          </w:tcPr>
          <w:p w14:paraId="6DAA424E" w14:textId="38E21CBC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163</w:t>
            </w:r>
          </w:p>
        </w:tc>
        <w:tc>
          <w:tcPr>
            <w:tcW w:w="184" w:type="dxa"/>
            <w:shd w:val="clear" w:color="auto" w:fill="auto"/>
          </w:tcPr>
          <w:p w14:paraId="37BE9BA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26653B8B" w14:textId="7E972B87" w:rsidR="00A121D2" w:rsidRPr="006C0CBF" w:rsidRDefault="00B53A9A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4AA04F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84" w:type="dxa"/>
            <w:shd w:val="clear" w:color="auto" w:fill="auto"/>
          </w:tcPr>
          <w:p w14:paraId="598E07F2" w14:textId="3721AA3C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</w:tr>
      <w:tr w:rsidR="0042791D" w:rsidRPr="00DD7CDF" w14:paraId="3E0652E0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2A6B2C6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sz w:val="27"/>
                <w:szCs w:val="27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รอส บรีดเดอร์ส </w:t>
            </w:r>
          </w:p>
        </w:tc>
        <w:tc>
          <w:tcPr>
            <w:tcW w:w="915" w:type="dxa"/>
          </w:tcPr>
          <w:p w14:paraId="6C9270F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4905550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6C9BD38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10E775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1304751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D0D715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77C2CD7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751D99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6A14B9D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82A33F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4619444E" w14:textId="77777777" w:rsidR="00A121D2" w:rsidRPr="006C0CBF" w:rsidRDefault="00A121D2" w:rsidP="008B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25E448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05786B0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7AEBFE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06053BB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1D0AEE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0DD1A796" w14:textId="4B788F9C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F16E1A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6BDBE4C3" w14:textId="77777777" w:rsidR="00A121D2" w:rsidRPr="006C0CBF" w:rsidRDefault="00A121D2" w:rsidP="0074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DE3FAE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shd w:val="clear" w:color="auto" w:fill="auto"/>
          </w:tcPr>
          <w:p w14:paraId="5E1D900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F2BAFE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3A088D8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529847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shd w:val="clear" w:color="auto" w:fill="auto"/>
          </w:tcPr>
          <w:p w14:paraId="54CC046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31D1B35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54DAEFB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E2B462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84" w:type="dxa"/>
            <w:shd w:val="clear" w:color="auto" w:fill="auto"/>
          </w:tcPr>
          <w:p w14:paraId="0D2E232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</w:tr>
      <w:tr w:rsidR="0042791D" w:rsidRPr="00DD7CDF" w14:paraId="0B06C9D6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13A6237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6C0CBF">
              <w:rPr>
                <w:rFonts w:ascii="Angsana New" w:hAnsi="Angsana New" w:cs="Angsana New"/>
                <w:sz w:val="27"/>
                <w:szCs w:val="27"/>
                <w:cs/>
              </w:rPr>
              <w:t>สยาม จำกัด</w:t>
            </w:r>
          </w:p>
        </w:tc>
        <w:tc>
          <w:tcPr>
            <w:tcW w:w="915" w:type="dxa"/>
          </w:tcPr>
          <w:p w14:paraId="67AB0F4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179" w:type="dxa"/>
          </w:tcPr>
          <w:p w14:paraId="2876E7F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74ADFD9E" w14:textId="152C1C1B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49</w:t>
            </w:r>
            <w:r w:rsidR="00B53A9A">
              <w:rPr>
                <w:rFonts w:ascii="Angsana New" w:hAnsi="Angsana New" w:cs="Angsana New"/>
                <w:sz w:val="27"/>
                <w:szCs w:val="27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51E77F2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3905AC3F" w14:textId="232CE432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49</w:t>
            </w:r>
            <w:r w:rsidR="00A121D2" w:rsidRPr="006C0CBF">
              <w:rPr>
                <w:rFonts w:ascii="Angsana New" w:hAnsi="Angsana New" w:cs="Angsana New"/>
                <w:sz w:val="27"/>
                <w:szCs w:val="27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29ADC5C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0A8840ED" w14:textId="36A3D41C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70</w:t>
            </w:r>
          </w:p>
        </w:tc>
        <w:tc>
          <w:tcPr>
            <w:tcW w:w="178" w:type="dxa"/>
            <w:shd w:val="clear" w:color="auto" w:fill="auto"/>
          </w:tcPr>
          <w:p w14:paraId="282F865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42415A99" w14:textId="7C6E88CE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70</w:t>
            </w:r>
          </w:p>
        </w:tc>
        <w:tc>
          <w:tcPr>
            <w:tcW w:w="178" w:type="dxa"/>
            <w:shd w:val="clear" w:color="auto" w:fill="auto"/>
          </w:tcPr>
          <w:p w14:paraId="603D72C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3068216B" w14:textId="5027C623" w:rsidR="00A121D2" w:rsidRPr="006C0CBF" w:rsidRDefault="002606E5" w:rsidP="008B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35</w:t>
            </w:r>
          </w:p>
        </w:tc>
        <w:tc>
          <w:tcPr>
            <w:tcW w:w="178" w:type="dxa"/>
            <w:shd w:val="clear" w:color="auto" w:fill="auto"/>
          </w:tcPr>
          <w:p w14:paraId="25D6CE6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3CB918AA" w14:textId="25B052A4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35</w:t>
            </w:r>
          </w:p>
        </w:tc>
        <w:tc>
          <w:tcPr>
            <w:tcW w:w="178" w:type="dxa"/>
            <w:shd w:val="clear" w:color="auto" w:fill="auto"/>
          </w:tcPr>
          <w:p w14:paraId="23F4040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634B6B50" w14:textId="307DCEE4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122</w:t>
            </w:r>
          </w:p>
        </w:tc>
        <w:tc>
          <w:tcPr>
            <w:tcW w:w="178" w:type="dxa"/>
            <w:shd w:val="clear" w:color="auto" w:fill="auto"/>
          </w:tcPr>
          <w:p w14:paraId="5F60D60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2100591C" w14:textId="0A26C1AE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132</w:t>
            </w:r>
          </w:p>
        </w:tc>
        <w:tc>
          <w:tcPr>
            <w:tcW w:w="179" w:type="dxa"/>
            <w:shd w:val="clear" w:color="auto" w:fill="auto"/>
          </w:tcPr>
          <w:p w14:paraId="25675D5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0974A81A" w14:textId="6FAB5CBA" w:rsidR="00A121D2" w:rsidRPr="006C0CBF" w:rsidRDefault="00B53A9A" w:rsidP="0074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B61AA9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shd w:val="clear" w:color="auto" w:fill="auto"/>
          </w:tcPr>
          <w:p w14:paraId="4CDA1EB9" w14:textId="59E69040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6D97E1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40C62A5E" w14:textId="676A395F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122</w:t>
            </w:r>
          </w:p>
        </w:tc>
        <w:tc>
          <w:tcPr>
            <w:tcW w:w="178" w:type="dxa"/>
            <w:shd w:val="clear" w:color="auto" w:fill="auto"/>
          </w:tcPr>
          <w:p w14:paraId="0D5429F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shd w:val="clear" w:color="auto" w:fill="auto"/>
          </w:tcPr>
          <w:p w14:paraId="70DAF66B" w14:textId="4BC85CEA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132</w:t>
            </w:r>
          </w:p>
        </w:tc>
        <w:tc>
          <w:tcPr>
            <w:tcW w:w="184" w:type="dxa"/>
            <w:shd w:val="clear" w:color="auto" w:fill="auto"/>
          </w:tcPr>
          <w:p w14:paraId="1B2C533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0E815800" w14:textId="534DFCB6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42</w:t>
            </w:r>
          </w:p>
        </w:tc>
        <w:tc>
          <w:tcPr>
            <w:tcW w:w="178" w:type="dxa"/>
            <w:shd w:val="clear" w:color="auto" w:fill="auto"/>
          </w:tcPr>
          <w:p w14:paraId="1319A48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84" w:type="dxa"/>
            <w:shd w:val="clear" w:color="auto" w:fill="auto"/>
          </w:tcPr>
          <w:p w14:paraId="59C8E505" w14:textId="74A7BA87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51</w:t>
            </w:r>
          </w:p>
        </w:tc>
      </w:tr>
      <w:tr w:rsidR="0042791D" w:rsidRPr="00DD7CDF" w14:paraId="41D5A031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1E79C22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76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</w:rPr>
              <w:t>บริษัท สยาม ริเวีย จำกัด</w:t>
            </w:r>
          </w:p>
        </w:tc>
        <w:tc>
          <w:tcPr>
            <w:tcW w:w="915" w:type="dxa"/>
          </w:tcPr>
          <w:p w14:paraId="401925F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40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179" w:type="dxa"/>
          </w:tcPr>
          <w:p w14:paraId="1FD2FEA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7C8018CB" w14:textId="3491B3EB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29</w:t>
            </w:r>
            <w:r w:rsidR="00B53A9A">
              <w:rPr>
                <w:rFonts w:ascii="Angsana New" w:hAnsi="Angsana New" w:cs="Angsana New"/>
                <w:sz w:val="27"/>
                <w:szCs w:val="27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5944129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23891108" w14:textId="404C567D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29</w:t>
            </w:r>
            <w:r w:rsidR="00A121D2" w:rsidRPr="006C0CBF">
              <w:rPr>
                <w:rFonts w:ascii="Angsana New" w:hAnsi="Angsana New" w:cs="Angsana New"/>
                <w:sz w:val="27"/>
                <w:szCs w:val="27"/>
                <w:lang w:val="en-GB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5C5F16E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46FE8232" w14:textId="40355461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60</w:t>
            </w:r>
          </w:p>
        </w:tc>
        <w:tc>
          <w:tcPr>
            <w:tcW w:w="178" w:type="dxa"/>
            <w:shd w:val="clear" w:color="auto" w:fill="auto"/>
          </w:tcPr>
          <w:p w14:paraId="2CD58FA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pacing w:val="-20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17F5E60C" w14:textId="7AE24D10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60</w:t>
            </w:r>
          </w:p>
        </w:tc>
        <w:tc>
          <w:tcPr>
            <w:tcW w:w="178" w:type="dxa"/>
            <w:shd w:val="clear" w:color="auto" w:fill="auto"/>
          </w:tcPr>
          <w:p w14:paraId="4F871A0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0CFF2756" w14:textId="4C2D7B0C" w:rsidR="00A121D2" w:rsidRPr="006C0CBF" w:rsidRDefault="002606E5" w:rsidP="008B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3394D41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6F98C1D4" w14:textId="4538EF92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5250D58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021D8607" w14:textId="3837664F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10</w:t>
            </w:r>
          </w:p>
        </w:tc>
        <w:tc>
          <w:tcPr>
            <w:tcW w:w="178" w:type="dxa"/>
            <w:shd w:val="clear" w:color="auto" w:fill="auto"/>
          </w:tcPr>
          <w:p w14:paraId="41AB5B1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65D14835" w14:textId="6F636CAC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17</w:t>
            </w:r>
          </w:p>
        </w:tc>
        <w:tc>
          <w:tcPr>
            <w:tcW w:w="179" w:type="dxa"/>
            <w:shd w:val="clear" w:color="auto" w:fill="auto"/>
          </w:tcPr>
          <w:p w14:paraId="28CC107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37A07EB2" w14:textId="1C114196" w:rsidR="00A121D2" w:rsidRPr="006C0CBF" w:rsidRDefault="00B53A9A" w:rsidP="0074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32947D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shd w:val="clear" w:color="auto" w:fill="auto"/>
          </w:tcPr>
          <w:p w14:paraId="01B68A8F" w14:textId="7D38C2F5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2EE35F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1798158E" w14:textId="4176A0C3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10</w:t>
            </w:r>
          </w:p>
        </w:tc>
        <w:tc>
          <w:tcPr>
            <w:tcW w:w="178" w:type="dxa"/>
            <w:shd w:val="clear" w:color="auto" w:fill="auto"/>
          </w:tcPr>
          <w:p w14:paraId="407F992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shd w:val="clear" w:color="auto" w:fill="auto"/>
          </w:tcPr>
          <w:p w14:paraId="7A22C886" w14:textId="277E81EE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17</w:t>
            </w:r>
          </w:p>
        </w:tc>
        <w:tc>
          <w:tcPr>
            <w:tcW w:w="184" w:type="dxa"/>
            <w:shd w:val="clear" w:color="auto" w:fill="auto"/>
          </w:tcPr>
          <w:p w14:paraId="2373C3B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2B279028" w14:textId="75D141A5" w:rsidR="00A121D2" w:rsidRPr="006C0CBF" w:rsidRDefault="00B53A9A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7D2181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84" w:type="dxa"/>
            <w:shd w:val="clear" w:color="auto" w:fill="auto"/>
          </w:tcPr>
          <w:p w14:paraId="41F3D23F" w14:textId="6E52429B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</w:tr>
      <w:tr w:rsidR="0042791D" w:rsidRPr="00DD7CDF" w14:paraId="1E82D7C9" w14:textId="77777777" w:rsidTr="0042791D">
        <w:trPr>
          <w:gridAfter w:val="1"/>
          <w:wAfter w:w="12" w:type="dxa"/>
          <w:cantSplit/>
          <w:trHeight w:val="302"/>
        </w:trPr>
        <w:tc>
          <w:tcPr>
            <w:tcW w:w="2711" w:type="dxa"/>
            <w:shd w:val="clear" w:color="auto" w:fill="auto"/>
          </w:tcPr>
          <w:p w14:paraId="3B6F417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461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5" w:type="dxa"/>
          </w:tcPr>
          <w:p w14:paraId="362EEE2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4174624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28EA480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ED939E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32" w:type="dxa"/>
            <w:shd w:val="clear" w:color="auto" w:fill="auto"/>
          </w:tcPr>
          <w:p w14:paraId="2E8E860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CB91FE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5509947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B91983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34" w:type="dxa"/>
            <w:shd w:val="clear" w:color="auto" w:fill="auto"/>
          </w:tcPr>
          <w:p w14:paraId="4B8A0B1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9D759E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74" w:type="dxa"/>
            <w:shd w:val="clear" w:color="auto" w:fill="auto"/>
          </w:tcPr>
          <w:p w14:paraId="25A1AF4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6CD993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01" w:type="dxa"/>
            <w:shd w:val="clear" w:color="auto" w:fill="auto"/>
          </w:tcPr>
          <w:p w14:paraId="587AF6A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90" w:lineRule="exact"/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055E05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shd w:val="clear" w:color="auto" w:fill="auto"/>
          </w:tcPr>
          <w:p w14:paraId="798CBB8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7040EC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29" w:type="dxa"/>
            <w:shd w:val="clear" w:color="auto" w:fill="auto"/>
          </w:tcPr>
          <w:p w14:paraId="61B7C89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29698E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4674A62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41787B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47" w:type="dxa"/>
            <w:shd w:val="clear" w:color="auto" w:fill="auto"/>
          </w:tcPr>
          <w:p w14:paraId="15BDD43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E82207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48" w:type="dxa"/>
            <w:shd w:val="clear" w:color="auto" w:fill="auto"/>
          </w:tcPr>
          <w:p w14:paraId="51232AD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D2FAF9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15" w:type="dxa"/>
            <w:shd w:val="clear" w:color="auto" w:fill="auto"/>
          </w:tcPr>
          <w:p w14:paraId="396FBE6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0EE9002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1BB8175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063198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84" w:type="dxa"/>
            <w:shd w:val="clear" w:color="auto" w:fill="auto"/>
          </w:tcPr>
          <w:p w14:paraId="74D8069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90" w:lineRule="exact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</w:tr>
    </w:tbl>
    <w:p w14:paraId="4ABA7988" w14:textId="1FCB6BF1" w:rsidR="00404073" w:rsidRPr="00B33199" w:rsidRDefault="00404073" w:rsidP="0089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theme="majorBidi"/>
          <w:b/>
          <w:bCs/>
          <w:i/>
          <w:iCs/>
          <w:sz w:val="30"/>
          <w:szCs w:val="26"/>
          <w:cs/>
        </w:rPr>
      </w:pPr>
      <w:r w:rsidRPr="00DD7CDF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  <w:r w:rsidR="00B33199">
        <w:rPr>
          <w:rFonts w:ascii="Angsana New" w:hAnsi="Angsana New" w:cstheme="majorBidi" w:hint="cs"/>
          <w:b/>
          <w:bCs/>
          <w:i/>
          <w:iCs/>
          <w:sz w:val="30"/>
          <w:szCs w:val="26"/>
          <w:cs/>
        </w:rPr>
        <w:lastRenderedPageBreak/>
        <w:t>รายละเอียดเงิน</w:t>
      </w:r>
      <w:r w:rsidRPr="00B33199">
        <w:rPr>
          <w:rFonts w:ascii="Angsana New" w:hAnsi="Angsana New" w:cstheme="majorBidi"/>
          <w:b/>
          <w:bCs/>
          <w:i/>
          <w:iCs/>
          <w:sz w:val="30"/>
          <w:szCs w:val="26"/>
          <w:cs/>
        </w:rPr>
        <w:t>ลงทุนในบริษัทร่วมและเงินปันผลรับ (ต่อ)</w:t>
      </w:r>
    </w:p>
    <w:tbl>
      <w:tblPr>
        <w:tblW w:w="1567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990"/>
        <w:gridCol w:w="178"/>
        <w:gridCol w:w="632"/>
        <w:gridCol w:w="178"/>
        <w:gridCol w:w="722"/>
        <w:gridCol w:w="179"/>
        <w:gridCol w:w="631"/>
        <w:gridCol w:w="179"/>
        <w:gridCol w:w="631"/>
        <w:gridCol w:w="185"/>
        <w:gridCol w:w="711"/>
        <w:gridCol w:w="179"/>
        <w:gridCol w:w="698"/>
        <w:gridCol w:w="179"/>
        <w:gridCol w:w="681"/>
        <w:gridCol w:w="179"/>
        <w:gridCol w:w="608"/>
        <w:gridCol w:w="179"/>
        <w:gridCol w:w="721"/>
        <w:gridCol w:w="202"/>
        <w:gridCol w:w="704"/>
        <w:gridCol w:w="14"/>
        <w:gridCol w:w="164"/>
        <w:gridCol w:w="14"/>
        <w:gridCol w:w="626"/>
        <w:gridCol w:w="179"/>
        <w:gridCol w:w="617"/>
        <w:gridCol w:w="7"/>
        <w:gridCol w:w="173"/>
        <w:gridCol w:w="7"/>
        <w:gridCol w:w="671"/>
        <w:gridCol w:w="179"/>
        <w:gridCol w:w="763"/>
      </w:tblGrid>
      <w:tr w:rsidR="00404073" w:rsidRPr="006C0CBF" w14:paraId="0EE1619F" w14:textId="77777777" w:rsidTr="00DC63BC">
        <w:trPr>
          <w:cantSplit/>
          <w:trHeight w:val="355"/>
        </w:trPr>
        <w:tc>
          <w:tcPr>
            <w:tcW w:w="2711" w:type="dxa"/>
            <w:shd w:val="clear" w:color="auto" w:fill="auto"/>
          </w:tcPr>
          <w:p w14:paraId="6ED54646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6F5CC8A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1EB48D32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792" w:type="dxa"/>
            <w:gridSpan w:val="31"/>
            <w:shd w:val="clear" w:color="auto" w:fill="auto"/>
            <w:vAlign w:val="center"/>
          </w:tcPr>
          <w:p w14:paraId="0F998072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right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6C0CBF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(หน่วย</w:t>
            </w:r>
            <w:r w:rsidRPr="006C0CBF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: </w:t>
            </w:r>
            <w:r w:rsidRPr="006C0CBF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ล้านบาท)</w:t>
            </w:r>
          </w:p>
        </w:tc>
      </w:tr>
      <w:tr w:rsidR="00404073" w:rsidRPr="006C0CBF" w14:paraId="25D12B0B" w14:textId="77777777" w:rsidTr="00DC63BC">
        <w:trPr>
          <w:cantSplit/>
          <w:trHeight w:val="364"/>
        </w:trPr>
        <w:tc>
          <w:tcPr>
            <w:tcW w:w="2711" w:type="dxa"/>
            <w:shd w:val="clear" w:color="auto" w:fill="auto"/>
          </w:tcPr>
          <w:p w14:paraId="776AB9D2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960" w:type="dxa"/>
            <w:gridSpan w:val="33"/>
          </w:tcPr>
          <w:p w14:paraId="54679BCF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6C0CBF" w:rsidRPr="006C0CBF" w14:paraId="501B6FCA" w14:textId="77777777" w:rsidTr="00DC63BC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646D0C7A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848919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58C69AF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6BF441A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สัดส่วน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02A47802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A9CA10A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B054D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757E1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324B5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6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42903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662A1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4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2B526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C338B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232F1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8FA0E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1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DAEE6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</w:tr>
      <w:tr w:rsidR="006C0CBF" w:rsidRPr="006C0CBF" w14:paraId="57FF192C" w14:textId="77777777" w:rsidTr="00DC63BC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479C881A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5B1E209D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</w:tcPr>
          <w:p w14:paraId="2DD618B4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32" w:type="dxa"/>
            <w:gridSpan w:val="3"/>
            <w:shd w:val="clear" w:color="auto" w:fill="auto"/>
          </w:tcPr>
          <w:p w14:paraId="097E79ED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ความเป็นเจ้าของ</w:t>
            </w:r>
          </w:p>
        </w:tc>
        <w:tc>
          <w:tcPr>
            <w:tcW w:w="179" w:type="dxa"/>
            <w:shd w:val="clear" w:color="auto" w:fill="auto"/>
          </w:tcPr>
          <w:p w14:paraId="541825FB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shd w:val="clear" w:color="auto" w:fill="auto"/>
          </w:tcPr>
          <w:p w14:paraId="3D75E075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6E30ACE9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14:paraId="5C6660A0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E95CF3D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68" w:type="dxa"/>
            <w:gridSpan w:val="3"/>
            <w:shd w:val="clear" w:color="auto" w:fill="auto"/>
            <w:vAlign w:val="bottom"/>
          </w:tcPr>
          <w:p w14:paraId="343C2D54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3A3C503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41" w:type="dxa"/>
            <w:gridSpan w:val="4"/>
            <w:shd w:val="clear" w:color="auto" w:fill="auto"/>
            <w:vAlign w:val="bottom"/>
          </w:tcPr>
          <w:p w14:paraId="3CC9C13B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306D6AB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9" w:type="dxa"/>
            <w:gridSpan w:val="4"/>
            <w:shd w:val="clear" w:color="auto" w:fill="auto"/>
            <w:vAlign w:val="bottom"/>
          </w:tcPr>
          <w:p w14:paraId="5866169E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F7E8396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bottom"/>
          </w:tcPr>
          <w:p w14:paraId="138B09AE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</w:tr>
      <w:tr w:rsidR="006C0CBF" w:rsidRPr="006C0CBF" w14:paraId="6D32604F" w14:textId="77777777" w:rsidTr="00DC63BC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70759954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6A881E61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</w:tcPr>
          <w:p w14:paraId="03025A9D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32" w:type="dxa"/>
            <w:gridSpan w:val="3"/>
            <w:shd w:val="clear" w:color="auto" w:fill="auto"/>
          </w:tcPr>
          <w:p w14:paraId="0C5AF7AE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(ทั้งทางตรง</w:t>
            </w:r>
          </w:p>
        </w:tc>
        <w:tc>
          <w:tcPr>
            <w:tcW w:w="179" w:type="dxa"/>
            <w:shd w:val="clear" w:color="auto" w:fill="auto"/>
          </w:tcPr>
          <w:p w14:paraId="18DC7BFF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shd w:val="clear" w:color="auto" w:fill="auto"/>
          </w:tcPr>
          <w:p w14:paraId="5D8DAF6E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290" w:lineRule="exac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ab/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F8FFCB2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14:paraId="71DDFFD8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CACF0BC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68" w:type="dxa"/>
            <w:gridSpan w:val="3"/>
            <w:shd w:val="clear" w:color="auto" w:fill="auto"/>
            <w:vAlign w:val="bottom"/>
          </w:tcPr>
          <w:p w14:paraId="419C5276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5143D94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41" w:type="dxa"/>
            <w:gridSpan w:val="4"/>
            <w:shd w:val="clear" w:color="auto" w:fill="auto"/>
            <w:vAlign w:val="bottom"/>
          </w:tcPr>
          <w:p w14:paraId="148B1FE6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385378D2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9" w:type="dxa"/>
            <w:gridSpan w:val="4"/>
            <w:shd w:val="clear" w:color="auto" w:fill="auto"/>
            <w:vAlign w:val="bottom"/>
          </w:tcPr>
          <w:p w14:paraId="754EE7F4" w14:textId="77777777" w:rsidR="00404073" w:rsidRPr="006C0CBF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F256968" w14:textId="77777777" w:rsidR="00404073" w:rsidRPr="006C0CBF" w:rsidDel="00685444" w:rsidRDefault="0040407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bottom"/>
          </w:tcPr>
          <w:p w14:paraId="0949BF09" w14:textId="17137CB2" w:rsidR="00404073" w:rsidRPr="006C0CBF" w:rsidRDefault="00325FC3" w:rsidP="0040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เงินปันผลรับ</w:t>
            </w:r>
          </w:p>
        </w:tc>
      </w:tr>
      <w:tr w:rsidR="006C0CBF" w:rsidRPr="006C0CBF" w14:paraId="67470401" w14:textId="77777777" w:rsidTr="00DC63BC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40A59EB3" w14:textId="77777777" w:rsidR="00325FC3" w:rsidRPr="006C0CB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2CC6175D" w14:textId="77777777" w:rsidR="00325FC3" w:rsidRPr="006C0CB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ประเทศที่</w:t>
            </w:r>
          </w:p>
        </w:tc>
        <w:tc>
          <w:tcPr>
            <w:tcW w:w="178" w:type="dxa"/>
          </w:tcPr>
          <w:p w14:paraId="467B1890" w14:textId="77777777" w:rsidR="00325FC3" w:rsidRPr="006C0CB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32" w:type="dxa"/>
            <w:gridSpan w:val="3"/>
            <w:shd w:val="clear" w:color="auto" w:fill="auto"/>
          </w:tcPr>
          <w:p w14:paraId="7B6A149D" w14:textId="77777777" w:rsidR="00325FC3" w:rsidRPr="006C0CB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และทางอ้อม)</w:t>
            </w:r>
          </w:p>
        </w:tc>
        <w:tc>
          <w:tcPr>
            <w:tcW w:w="179" w:type="dxa"/>
            <w:shd w:val="clear" w:color="auto" w:fill="auto"/>
          </w:tcPr>
          <w:p w14:paraId="2FA5D61A" w14:textId="77777777" w:rsidR="00325FC3" w:rsidRPr="006C0CB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shd w:val="clear" w:color="auto" w:fill="auto"/>
          </w:tcPr>
          <w:p w14:paraId="08138215" w14:textId="77777777" w:rsidR="00325FC3" w:rsidRPr="006C0CB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6F7222E9" w14:textId="77777777" w:rsidR="00325FC3" w:rsidRPr="006C0CB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14:paraId="08B24932" w14:textId="77777777" w:rsidR="00325FC3" w:rsidRPr="006C0CB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AAEC314" w14:textId="77777777" w:rsidR="00325FC3" w:rsidRPr="006C0CB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68" w:type="dxa"/>
            <w:gridSpan w:val="3"/>
            <w:shd w:val="clear" w:color="auto" w:fill="auto"/>
            <w:vAlign w:val="bottom"/>
          </w:tcPr>
          <w:p w14:paraId="5D7EADC8" w14:textId="77777777" w:rsidR="00325FC3" w:rsidRPr="006C0CB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FDDB17D" w14:textId="77777777" w:rsidR="00325FC3" w:rsidRPr="006C0CB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41" w:type="dxa"/>
            <w:gridSpan w:val="4"/>
            <w:shd w:val="clear" w:color="auto" w:fill="auto"/>
            <w:vAlign w:val="bottom"/>
          </w:tcPr>
          <w:p w14:paraId="56EEEE76" w14:textId="77777777" w:rsidR="00325FC3" w:rsidRPr="006C0CB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73F0DD8" w14:textId="77777777" w:rsidR="00325FC3" w:rsidRPr="006C0CB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9" w:type="dxa"/>
            <w:gridSpan w:val="4"/>
            <w:shd w:val="clear" w:color="auto" w:fill="auto"/>
            <w:vAlign w:val="bottom"/>
          </w:tcPr>
          <w:p w14:paraId="3902DD4D" w14:textId="77777777" w:rsidR="00325FC3" w:rsidRPr="006C0CB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ส่วนได้เสีย </w:t>
            </w:r>
            <w:r w:rsidRPr="006C0CB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DF0B7E7" w14:textId="77777777" w:rsidR="00325FC3" w:rsidRPr="006C0CB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13" w:type="dxa"/>
            <w:gridSpan w:val="3"/>
            <w:shd w:val="clear" w:color="auto" w:fill="auto"/>
            <w:vAlign w:val="bottom"/>
          </w:tcPr>
          <w:p w14:paraId="56CBE618" w14:textId="785D72B5" w:rsidR="00325FC3" w:rsidRPr="006C0CBF" w:rsidRDefault="00325FC3" w:rsidP="001F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41" w:right="-128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สำหรับงวด</w:t>
            </w:r>
            <w:r w:rsidR="001F49E7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หก</w:t>
            </w: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เดือน</w:t>
            </w:r>
          </w:p>
        </w:tc>
      </w:tr>
      <w:tr w:rsidR="006C0CBF" w:rsidRPr="006C0CBF" w14:paraId="78378F4A" w14:textId="77777777" w:rsidTr="00DC63BC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2A7179AC" w14:textId="77777777" w:rsidR="00325FC3" w:rsidRPr="006C0CB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55971F" w14:textId="77777777" w:rsidR="00325FC3" w:rsidRPr="006C0CB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ดำเนินธุรกิจ</w:t>
            </w:r>
          </w:p>
        </w:tc>
        <w:tc>
          <w:tcPr>
            <w:tcW w:w="178" w:type="dxa"/>
          </w:tcPr>
          <w:p w14:paraId="14935FB9" w14:textId="77777777" w:rsidR="00325FC3" w:rsidRPr="006C0CB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CBFF6A" w14:textId="77777777" w:rsidR="00325FC3" w:rsidRPr="006C0CB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  <w:t>(ร้อยละ)</w:t>
            </w:r>
          </w:p>
        </w:tc>
        <w:tc>
          <w:tcPr>
            <w:tcW w:w="179" w:type="dxa"/>
            <w:shd w:val="clear" w:color="auto" w:fill="auto"/>
          </w:tcPr>
          <w:p w14:paraId="51128316" w14:textId="77777777" w:rsidR="00325FC3" w:rsidRPr="006C0CBF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3BCD51" w14:textId="77777777" w:rsidR="00325FC3" w:rsidRPr="006C0CB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ทุนชำระแล้ว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7406C99" w14:textId="77777777" w:rsidR="00325FC3" w:rsidRPr="006C0CB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3110F" w14:textId="77777777" w:rsidR="00325FC3" w:rsidRPr="006C0CB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วิธีราคาทุน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E02405E" w14:textId="77777777" w:rsidR="00325FC3" w:rsidRPr="006C0CB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C40C6" w14:textId="77777777" w:rsidR="00325FC3" w:rsidRPr="006C0CB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71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วิธีส่วนได้เสีย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EFDB1B0" w14:textId="77777777" w:rsidR="00325FC3" w:rsidRPr="006C0CB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4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68AE5" w14:textId="77777777" w:rsidR="00325FC3" w:rsidRPr="006C0CB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สะสม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B5B6ADA" w14:textId="77777777" w:rsidR="00325FC3" w:rsidRPr="006C0CB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F0A2E" w14:textId="77777777" w:rsidR="00325FC3" w:rsidRPr="006C0CB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AD67082" w14:textId="77777777" w:rsidR="00325FC3" w:rsidRPr="006C0CB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1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71758" w14:textId="55906C84" w:rsidR="00325FC3" w:rsidRPr="006C0CBF" w:rsidDel="00685444" w:rsidRDefault="00325FC3" w:rsidP="0032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สิ้นสุดวันที่</w:t>
            </w:r>
          </w:p>
        </w:tc>
      </w:tr>
      <w:tr w:rsidR="001F49E7" w:rsidRPr="00A121D2" w14:paraId="3BD2D577" w14:textId="77777777" w:rsidTr="00DC63BC">
        <w:trPr>
          <w:cantSplit/>
          <w:trHeight w:val="76"/>
        </w:trPr>
        <w:tc>
          <w:tcPr>
            <w:tcW w:w="2711" w:type="dxa"/>
            <w:shd w:val="clear" w:color="auto" w:fill="auto"/>
          </w:tcPr>
          <w:p w14:paraId="068101B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2ACE3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6B36424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</w:tcPr>
          <w:p w14:paraId="4211D557" w14:textId="1136FC35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30"/>
                <w:szCs w:val="27"/>
              </w:rPr>
              <w:t>30</w:t>
            </w:r>
          </w:p>
          <w:p w14:paraId="556A7B9C" w14:textId="41323D6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114E51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14:paraId="49A57FE4" w14:textId="0EACF6A2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pacing w:val="-6"/>
                <w:sz w:val="30"/>
                <w:szCs w:val="27"/>
              </w:rPr>
              <w:t>31</w:t>
            </w:r>
          </w:p>
          <w:p w14:paraId="6D28344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3A69871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auto"/>
          </w:tcPr>
          <w:p w14:paraId="73837C82" w14:textId="2288C3FD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30"/>
                <w:szCs w:val="27"/>
              </w:rPr>
              <w:t>30</w:t>
            </w:r>
          </w:p>
          <w:p w14:paraId="36FEFBBF" w14:textId="164C8449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6F0CA83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auto"/>
          </w:tcPr>
          <w:p w14:paraId="539E8ABE" w14:textId="40E19AF9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pacing w:val="-6"/>
                <w:sz w:val="30"/>
                <w:szCs w:val="27"/>
              </w:rPr>
              <w:t>31</w:t>
            </w:r>
          </w:p>
          <w:p w14:paraId="043D749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5" w:type="dxa"/>
            <w:shd w:val="clear" w:color="auto" w:fill="auto"/>
          </w:tcPr>
          <w:p w14:paraId="44AD947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10C0C84D" w14:textId="12080CEF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30"/>
                <w:szCs w:val="27"/>
              </w:rPr>
              <w:t>30</w:t>
            </w:r>
          </w:p>
          <w:p w14:paraId="0FA2EB1C" w14:textId="4ED0F87B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782244A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</w:tcPr>
          <w:p w14:paraId="55B065FA" w14:textId="7EC958EA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pacing w:val="-6"/>
                <w:sz w:val="30"/>
                <w:szCs w:val="27"/>
              </w:rPr>
              <w:t>31</w:t>
            </w:r>
          </w:p>
          <w:p w14:paraId="6B45015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5152029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14:paraId="0FFC87B6" w14:textId="3CD9B782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30"/>
                <w:szCs w:val="27"/>
              </w:rPr>
              <w:t>30</w:t>
            </w:r>
          </w:p>
          <w:p w14:paraId="14F1CAD6" w14:textId="65EF0F4E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1AFF1EF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542F3E" w14:textId="1C8A00B8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pacing w:val="-6"/>
                <w:sz w:val="30"/>
                <w:szCs w:val="27"/>
              </w:rPr>
              <w:t>31</w:t>
            </w:r>
          </w:p>
          <w:p w14:paraId="60A52FD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9" w:type="dxa"/>
            <w:shd w:val="clear" w:color="auto" w:fill="auto"/>
          </w:tcPr>
          <w:p w14:paraId="3C2A496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shd w:val="clear" w:color="auto" w:fill="auto"/>
          </w:tcPr>
          <w:p w14:paraId="1775512E" w14:textId="4BE2CB98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30"/>
                <w:szCs w:val="27"/>
              </w:rPr>
              <w:t>30</w:t>
            </w:r>
          </w:p>
          <w:p w14:paraId="007FA425" w14:textId="0AB80DE2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02" w:type="dxa"/>
            <w:tcBorders>
              <w:top w:val="single" w:sz="4" w:space="0" w:color="auto"/>
            </w:tcBorders>
            <w:shd w:val="clear" w:color="auto" w:fill="auto"/>
          </w:tcPr>
          <w:p w14:paraId="3BC8CBB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</w:tcPr>
          <w:p w14:paraId="213C5F76" w14:textId="11417BC2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pacing w:val="-6"/>
                <w:sz w:val="30"/>
                <w:szCs w:val="27"/>
              </w:rPr>
              <w:t>31</w:t>
            </w:r>
          </w:p>
          <w:p w14:paraId="2426FC5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06ABAAF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599BD9" w14:textId="3916854C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30"/>
                <w:szCs w:val="27"/>
              </w:rPr>
              <w:t>30</w:t>
            </w:r>
          </w:p>
          <w:p w14:paraId="0A28A492" w14:textId="4FBCC57F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543E39D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14:paraId="723D3ABE" w14:textId="00A9FD83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pacing w:val="-6"/>
                <w:sz w:val="30"/>
                <w:szCs w:val="27"/>
              </w:rPr>
              <w:t>31</w:t>
            </w:r>
          </w:p>
          <w:p w14:paraId="3203798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A5AA05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E4B211" w14:textId="3863F443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30"/>
                <w:szCs w:val="27"/>
              </w:rPr>
              <w:t>30</w:t>
            </w:r>
          </w:p>
          <w:p w14:paraId="71BEBDC5" w14:textId="38900E38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3D83142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3709D4EE" w14:textId="7596217C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30"/>
                <w:szCs w:val="27"/>
              </w:rPr>
              <w:t>30</w:t>
            </w:r>
          </w:p>
          <w:p w14:paraId="4DB1DF5D" w14:textId="0F3A8395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</w:tr>
      <w:tr w:rsidR="001F49E7" w:rsidRPr="00A121D2" w14:paraId="609C51EE" w14:textId="77777777" w:rsidTr="00DC63BC">
        <w:trPr>
          <w:cantSplit/>
          <w:trHeight w:val="76"/>
        </w:trPr>
        <w:tc>
          <w:tcPr>
            <w:tcW w:w="2711" w:type="dxa"/>
            <w:shd w:val="clear" w:color="auto" w:fill="auto"/>
          </w:tcPr>
          <w:p w14:paraId="2254188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F3E259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5E3532A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</w:tcPr>
          <w:p w14:paraId="39E502DD" w14:textId="721EADDB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21ABBC1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14:paraId="545B9618" w14:textId="1656DE0C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589A0B7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28B66132" w14:textId="6525EBBF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179" w:type="dxa"/>
            <w:shd w:val="clear" w:color="auto" w:fill="auto"/>
          </w:tcPr>
          <w:p w14:paraId="77BB7EE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6F001F2F" w14:textId="63ED265D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  <w:tc>
          <w:tcPr>
            <w:tcW w:w="185" w:type="dxa"/>
            <w:shd w:val="clear" w:color="auto" w:fill="auto"/>
          </w:tcPr>
          <w:p w14:paraId="72B941F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482560C0" w14:textId="54BF86B9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179" w:type="dxa"/>
            <w:shd w:val="clear" w:color="auto" w:fill="auto"/>
          </w:tcPr>
          <w:p w14:paraId="5CFD777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auto"/>
          </w:tcPr>
          <w:p w14:paraId="02DE2380" w14:textId="6AEBE402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1F04893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0C11DBA8" w14:textId="1E13A501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179" w:type="dxa"/>
            <w:shd w:val="clear" w:color="auto" w:fill="auto"/>
          </w:tcPr>
          <w:p w14:paraId="2424752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</w:tcPr>
          <w:p w14:paraId="25AE3633" w14:textId="1308CC3A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276219B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14:paraId="79827858" w14:textId="42015B04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202" w:type="dxa"/>
            <w:shd w:val="clear" w:color="auto" w:fill="auto"/>
          </w:tcPr>
          <w:p w14:paraId="1D4FBE8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174C427E" w14:textId="266907A0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639F974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7AEE15" w14:textId="5A078117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179" w:type="dxa"/>
            <w:shd w:val="clear" w:color="auto" w:fill="auto"/>
          </w:tcPr>
          <w:p w14:paraId="130C886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14:paraId="62DA8D8B" w14:textId="58854580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575066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848A3F" w14:textId="1A5DC3CB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179" w:type="dxa"/>
            <w:shd w:val="clear" w:color="auto" w:fill="auto"/>
          </w:tcPr>
          <w:p w14:paraId="68B8561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</w:tcPr>
          <w:p w14:paraId="02CBD44D" w14:textId="4A22780D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</w:tr>
      <w:tr w:rsidR="001F49E7" w:rsidRPr="00A121D2" w14:paraId="1F38B10B" w14:textId="77777777" w:rsidTr="00DC63BC">
        <w:trPr>
          <w:cantSplit/>
          <w:trHeight w:val="128"/>
        </w:trPr>
        <w:tc>
          <w:tcPr>
            <w:tcW w:w="2711" w:type="dxa"/>
            <w:shd w:val="clear" w:color="auto" w:fill="auto"/>
          </w:tcPr>
          <w:p w14:paraId="68000DF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6525EE1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</w:tcPr>
          <w:p w14:paraId="7B2CBFC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84" w:right="-79" w:firstLine="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2" w:type="dxa"/>
            <w:shd w:val="clear" w:color="auto" w:fill="auto"/>
          </w:tcPr>
          <w:p w14:paraId="7EC5143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84" w:right="-79" w:firstLine="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9A4AE4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6DBF048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41E93D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auto"/>
          </w:tcPr>
          <w:p w14:paraId="341AEB2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7BB687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auto"/>
          </w:tcPr>
          <w:p w14:paraId="3BA48E4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14:paraId="32F21D5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0D5C889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1F1F27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</w:tcPr>
          <w:p w14:paraId="29EF634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FC0361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14:paraId="6BE7088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93E575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AA799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207FB9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shd w:val="clear" w:color="auto" w:fill="auto"/>
          </w:tcPr>
          <w:p w14:paraId="774B7FE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02" w:type="dxa"/>
            <w:shd w:val="clear" w:color="auto" w:fill="auto"/>
          </w:tcPr>
          <w:p w14:paraId="2675EB8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</w:tcPr>
          <w:p w14:paraId="14D864A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4C99CAE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0B071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91CF10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14:paraId="0656647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B581BE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33CA2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3E02F4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63" w:type="dxa"/>
            <w:shd w:val="clear" w:color="auto" w:fill="auto"/>
          </w:tcPr>
          <w:p w14:paraId="2A83D96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4F3CCE" w:rsidRPr="00A121D2" w14:paraId="72BFB799" w14:textId="77777777" w:rsidTr="00DC63BC">
        <w:trPr>
          <w:cantSplit/>
          <w:trHeight w:val="128"/>
        </w:trPr>
        <w:tc>
          <w:tcPr>
            <w:tcW w:w="2711" w:type="dxa"/>
            <w:shd w:val="clear" w:color="auto" w:fill="auto"/>
            <w:vAlign w:val="bottom"/>
          </w:tcPr>
          <w:p w14:paraId="7F41F5C1" w14:textId="4CADB86D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ซี.พี.</w:t>
            </w:r>
            <w:r w:rsidRPr="006C0CB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6C0CBF">
              <w:rPr>
                <w:rFonts w:asciiTheme="majorBidi" w:hAnsiTheme="majorBidi" w:cstheme="majorBidi"/>
                <w:sz w:val="27"/>
                <w:szCs w:val="27"/>
                <w:cs/>
              </w:rPr>
              <w:t>รีเทล โฮลดิ้ง</w:t>
            </w:r>
            <w:r w:rsidRPr="006C0CB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6C0CBF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990" w:type="dxa"/>
          </w:tcPr>
          <w:p w14:paraId="207DEA65" w14:textId="78E69F86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178" w:type="dxa"/>
          </w:tcPr>
          <w:p w14:paraId="1995F325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84" w:right="-79" w:firstLine="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2" w:type="dxa"/>
            <w:shd w:val="clear" w:color="auto" w:fill="auto"/>
          </w:tcPr>
          <w:p w14:paraId="289D8CBD" w14:textId="237985FD" w:rsidR="004F3CCE" w:rsidRPr="004F0E46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90" w:lineRule="exact"/>
              <w:ind w:left="-84" w:right="-79" w:firstLine="5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="004F3CC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3F2CEE4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39BDD570" w14:textId="2BB33072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           -</w:t>
            </w:r>
          </w:p>
        </w:tc>
        <w:tc>
          <w:tcPr>
            <w:tcW w:w="179" w:type="dxa"/>
            <w:shd w:val="clear" w:color="auto" w:fill="auto"/>
          </w:tcPr>
          <w:p w14:paraId="42B1F3A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3FDCBF22" w14:textId="457C669B" w:rsidR="004F3CCE" w:rsidRPr="006C0CBF" w:rsidRDefault="008A7654" w:rsidP="008A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630</w:t>
            </w:r>
          </w:p>
        </w:tc>
        <w:tc>
          <w:tcPr>
            <w:tcW w:w="179" w:type="dxa"/>
            <w:shd w:val="clear" w:color="auto" w:fill="auto"/>
          </w:tcPr>
          <w:p w14:paraId="129D4C0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1" w:type="dxa"/>
            <w:shd w:val="clear" w:color="auto" w:fill="auto"/>
          </w:tcPr>
          <w:p w14:paraId="377B5A40" w14:textId="4DB41343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124226B0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0ED2F4D3" w14:textId="08BC7818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126</w:t>
            </w:r>
          </w:p>
        </w:tc>
        <w:tc>
          <w:tcPr>
            <w:tcW w:w="179" w:type="dxa"/>
            <w:shd w:val="clear" w:color="auto" w:fill="auto"/>
          </w:tcPr>
          <w:p w14:paraId="4E06EFA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98" w:type="dxa"/>
            <w:shd w:val="clear" w:color="auto" w:fill="auto"/>
          </w:tcPr>
          <w:p w14:paraId="7B25ECC7" w14:textId="7BD6FC29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8F9972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shd w:val="clear" w:color="auto" w:fill="auto"/>
          </w:tcPr>
          <w:p w14:paraId="1A29E0E2" w14:textId="5E3A92B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3A50CDA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7DEADD5C" w14:textId="40973B0A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63B0E47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129F9D60" w14:textId="68744F44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02" w:type="dxa"/>
            <w:shd w:val="clear" w:color="auto" w:fill="auto"/>
          </w:tcPr>
          <w:p w14:paraId="10652EB7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14BDD6DC" w14:textId="714DD8CF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51E86820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5BEF61EC" w14:textId="36EA751C" w:rsidR="004F3CCE" w:rsidRPr="00DD496D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D496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98C93D2" w14:textId="77777777" w:rsidR="004F3CCE" w:rsidRPr="00DD496D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7" w:type="dxa"/>
            <w:shd w:val="clear" w:color="auto" w:fill="auto"/>
          </w:tcPr>
          <w:p w14:paraId="710FA725" w14:textId="16890B89" w:rsidR="004F3CCE" w:rsidRPr="00DD496D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D496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08C17B4" w14:textId="77777777" w:rsidR="004F3CCE" w:rsidRPr="00DD496D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1975FF2D" w14:textId="5B9B7961" w:rsidR="004F3CCE" w:rsidRPr="00DD496D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D496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ECB305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63" w:type="dxa"/>
            <w:shd w:val="clear" w:color="auto" w:fill="auto"/>
          </w:tcPr>
          <w:p w14:paraId="3409B05D" w14:textId="77F9BC30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F3CCE" w:rsidRPr="00A121D2" w14:paraId="28894FE3" w14:textId="77777777" w:rsidTr="00DC63BC">
        <w:trPr>
          <w:cantSplit/>
          <w:trHeight w:hRule="exact" w:val="305"/>
        </w:trPr>
        <w:tc>
          <w:tcPr>
            <w:tcW w:w="2711" w:type="dxa"/>
            <w:shd w:val="clear" w:color="auto" w:fill="auto"/>
            <w:vAlign w:val="bottom"/>
          </w:tcPr>
          <w:p w14:paraId="5CECBE4C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อาร์เบอร์ เอเคอร์ส </w:t>
            </w:r>
          </w:p>
        </w:tc>
        <w:tc>
          <w:tcPr>
            <w:tcW w:w="990" w:type="dxa"/>
          </w:tcPr>
          <w:p w14:paraId="014D588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0F49201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0361A47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348" w:right="-79" w:firstLine="26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53EE795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2" w:type="dxa"/>
            <w:shd w:val="clear" w:color="auto" w:fill="auto"/>
          </w:tcPr>
          <w:p w14:paraId="7EB1476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720DC95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15F2A11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1819F08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362C4AD9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</w:tcPr>
          <w:p w14:paraId="5C403355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1" w:type="dxa"/>
            <w:shd w:val="clear" w:color="auto" w:fill="auto"/>
          </w:tcPr>
          <w:p w14:paraId="25FE2F2E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364AF6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68A91AD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A788F70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dxa"/>
            <w:shd w:val="clear" w:color="auto" w:fill="auto"/>
          </w:tcPr>
          <w:p w14:paraId="3E239EE5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7937D8C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7044533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838C8BC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1" w:type="dxa"/>
            <w:shd w:val="clear" w:color="auto" w:fill="auto"/>
          </w:tcPr>
          <w:p w14:paraId="05799BD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02" w:type="dxa"/>
            <w:shd w:val="clear" w:color="auto" w:fill="auto"/>
          </w:tcPr>
          <w:p w14:paraId="255CE5F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77EE300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07B588D0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5A4E483C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8361A3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1E9953FA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B377209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191EC9C5" w14:textId="672C432C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4D2F3FD7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3" w:type="dxa"/>
            <w:shd w:val="clear" w:color="auto" w:fill="auto"/>
          </w:tcPr>
          <w:p w14:paraId="28B0FA9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F3CCE" w:rsidRPr="00A121D2" w14:paraId="03CE8808" w14:textId="77777777" w:rsidTr="00DC63BC">
        <w:trPr>
          <w:cantSplit/>
          <w:trHeight w:hRule="exact" w:val="305"/>
        </w:trPr>
        <w:tc>
          <w:tcPr>
            <w:tcW w:w="2711" w:type="dxa"/>
            <w:shd w:val="clear" w:color="auto" w:fill="auto"/>
          </w:tcPr>
          <w:p w14:paraId="36CA8EA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ประเทศไทย จำกัด</w:t>
            </w:r>
          </w:p>
        </w:tc>
        <w:tc>
          <w:tcPr>
            <w:tcW w:w="990" w:type="dxa"/>
          </w:tcPr>
          <w:p w14:paraId="13D0938A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112" w:right="-32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178" w:type="dxa"/>
          </w:tcPr>
          <w:p w14:paraId="43B8BEF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2" w:type="dxa"/>
            <w:shd w:val="clear" w:color="auto" w:fill="auto"/>
          </w:tcPr>
          <w:p w14:paraId="21820B07" w14:textId="55B06995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49</w:t>
            </w:r>
            <w:r w:rsidR="004F3CC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98</w:t>
            </w:r>
          </w:p>
        </w:tc>
        <w:tc>
          <w:tcPr>
            <w:tcW w:w="178" w:type="dxa"/>
            <w:shd w:val="clear" w:color="auto" w:fill="auto"/>
          </w:tcPr>
          <w:p w14:paraId="14EDDF77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04A29C7E" w14:textId="63D1F985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49</w:t>
            </w:r>
            <w:r w:rsidR="004F3CCE"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98</w:t>
            </w:r>
          </w:p>
        </w:tc>
        <w:tc>
          <w:tcPr>
            <w:tcW w:w="179" w:type="dxa"/>
            <w:shd w:val="clear" w:color="auto" w:fill="auto"/>
          </w:tcPr>
          <w:p w14:paraId="6D5A537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3D40867F" w14:textId="1A428FF1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6F748BA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1" w:type="dxa"/>
            <w:shd w:val="clear" w:color="auto" w:fill="auto"/>
          </w:tcPr>
          <w:p w14:paraId="651D82FE" w14:textId="2DA7F216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85" w:type="dxa"/>
            <w:shd w:val="clear" w:color="auto" w:fill="auto"/>
          </w:tcPr>
          <w:p w14:paraId="38372C8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37B32FB9" w14:textId="032BBCDD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14:paraId="703AA465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98" w:type="dxa"/>
            <w:shd w:val="clear" w:color="auto" w:fill="auto"/>
          </w:tcPr>
          <w:p w14:paraId="14C1AEE1" w14:textId="53E628C7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14:paraId="655EAEB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shd w:val="clear" w:color="auto" w:fill="auto"/>
          </w:tcPr>
          <w:p w14:paraId="7C60F55F" w14:textId="616BA73B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155</w:t>
            </w:r>
          </w:p>
        </w:tc>
        <w:tc>
          <w:tcPr>
            <w:tcW w:w="179" w:type="dxa"/>
            <w:shd w:val="clear" w:color="auto" w:fill="auto"/>
          </w:tcPr>
          <w:p w14:paraId="2EB2306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04F6BE40" w14:textId="33ECC20E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187</w:t>
            </w:r>
          </w:p>
        </w:tc>
        <w:tc>
          <w:tcPr>
            <w:tcW w:w="179" w:type="dxa"/>
            <w:shd w:val="clear" w:color="auto" w:fill="auto"/>
          </w:tcPr>
          <w:p w14:paraId="08ED5BE5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14EB0DFA" w14:textId="5111CD80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02" w:type="dxa"/>
            <w:shd w:val="clear" w:color="auto" w:fill="auto"/>
          </w:tcPr>
          <w:p w14:paraId="1883E2A0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1699CD7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256B668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24493A43" w14:textId="62580854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155</w:t>
            </w:r>
          </w:p>
        </w:tc>
        <w:tc>
          <w:tcPr>
            <w:tcW w:w="179" w:type="dxa"/>
            <w:shd w:val="clear" w:color="auto" w:fill="auto"/>
          </w:tcPr>
          <w:p w14:paraId="284CE16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17" w:type="dxa"/>
            <w:shd w:val="clear" w:color="auto" w:fill="auto"/>
          </w:tcPr>
          <w:p w14:paraId="2870D835" w14:textId="727556A0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187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C23394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3E593255" w14:textId="1AFB3A71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85</w:t>
            </w:r>
          </w:p>
        </w:tc>
        <w:tc>
          <w:tcPr>
            <w:tcW w:w="179" w:type="dxa"/>
            <w:shd w:val="clear" w:color="auto" w:fill="auto"/>
          </w:tcPr>
          <w:p w14:paraId="7EECC30A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63" w:type="dxa"/>
            <w:shd w:val="clear" w:color="auto" w:fill="auto"/>
          </w:tcPr>
          <w:p w14:paraId="5C034081" w14:textId="38128A52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45</w:t>
            </w:r>
          </w:p>
        </w:tc>
      </w:tr>
      <w:tr w:rsidR="004F3CCE" w:rsidRPr="00A121D2" w14:paraId="7159E47E" w14:textId="77777777" w:rsidTr="00DC63BC">
        <w:trPr>
          <w:cantSplit/>
          <w:trHeight w:hRule="exact" w:val="305"/>
        </w:trPr>
        <w:tc>
          <w:tcPr>
            <w:tcW w:w="2711" w:type="dxa"/>
            <w:shd w:val="clear" w:color="auto" w:fill="auto"/>
          </w:tcPr>
          <w:p w14:paraId="2545555A" w14:textId="5B9758C9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</w:rPr>
              <w:t xml:space="preserve">BHJ </w:t>
            </w:r>
            <w:proofErr w:type="spellStart"/>
            <w:r w:rsidRPr="006C0CBF">
              <w:rPr>
                <w:rFonts w:asciiTheme="majorBidi" w:hAnsiTheme="majorBidi" w:cstheme="majorBidi"/>
                <w:sz w:val="27"/>
                <w:szCs w:val="27"/>
              </w:rPr>
              <w:t>Kalino</w:t>
            </w:r>
            <w:proofErr w:type="spellEnd"/>
            <w:r w:rsidRPr="006C0CBF">
              <w:rPr>
                <w:rFonts w:asciiTheme="majorBidi" w:hAnsiTheme="majorBidi" w:cstheme="majorBidi"/>
                <w:sz w:val="27"/>
                <w:szCs w:val="27"/>
              </w:rPr>
              <w:t xml:space="preserve"> Food AB </w:t>
            </w:r>
            <w:r w:rsidRPr="006C0CBF"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  <w:t>*</w:t>
            </w:r>
            <w:r w:rsidRPr="006C0CBF">
              <w:rPr>
                <w:rFonts w:asciiTheme="majorBidi" w:hAnsiTheme="majorBidi" w:cstheme="majorBidi"/>
                <w:sz w:val="27"/>
                <w:szCs w:val="27"/>
              </w:rPr>
              <w:t xml:space="preserve">  *(“BHJ”) </w:t>
            </w:r>
            <w:r w:rsidRPr="006C0CBF"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  <w:t>*</w:t>
            </w:r>
          </w:p>
        </w:tc>
        <w:tc>
          <w:tcPr>
            <w:tcW w:w="990" w:type="dxa"/>
          </w:tcPr>
          <w:p w14:paraId="6FE82B3E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</w:rPr>
              <w:t>สวีเดน</w:t>
            </w:r>
          </w:p>
        </w:tc>
        <w:tc>
          <w:tcPr>
            <w:tcW w:w="178" w:type="dxa"/>
          </w:tcPr>
          <w:p w14:paraId="38CFE9A7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1B437686" w14:textId="58716B71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15</w:t>
            </w:r>
            <w:r w:rsidR="004F3CCE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08</w:t>
            </w:r>
          </w:p>
        </w:tc>
        <w:tc>
          <w:tcPr>
            <w:tcW w:w="178" w:type="dxa"/>
            <w:shd w:val="clear" w:color="auto" w:fill="auto"/>
          </w:tcPr>
          <w:p w14:paraId="0626B7C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2" w:type="dxa"/>
            <w:shd w:val="clear" w:color="auto" w:fill="auto"/>
          </w:tcPr>
          <w:p w14:paraId="16649FD0" w14:textId="63F8D946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15</w:t>
            </w:r>
            <w:r w:rsidR="004F3CCE"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08</w:t>
            </w:r>
          </w:p>
        </w:tc>
        <w:tc>
          <w:tcPr>
            <w:tcW w:w="179" w:type="dxa"/>
            <w:shd w:val="clear" w:color="auto" w:fill="auto"/>
          </w:tcPr>
          <w:p w14:paraId="2D53BE9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00C35A09" w14:textId="20FB97DC" w:rsidR="004F3CCE" w:rsidRPr="006C0CBF" w:rsidRDefault="000E585A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6161C11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7E38930C" w14:textId="276D1301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85" w:type="dxa"/>
            <w:shd w:val="clear" w:color="auto" w:fill="auto"/>
          </w:tcPr>
          <w:p w14:paraId="5B6E31E9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1" w:type="dxa"/>
            <w:shd w:val="clear" w:color="auto" w:fill="auto"/>
          </w:tcPr>
          <w:p w14:paraId="2D7DAFE8" w14:textId="7686180D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24</w:t>
            </w:r>
          </w:p>
        </w:tc>
        <w:tc>
          <w:tcPr>
            <w:tcW w:w="179" w:type="dxa"/>
            <w:shd w:val="clear" w:color="auto" w:fill="auto"/>
          </w:tcPr>
          <w:p w14:paraId="49D21F3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1D0442D8" w14:textId="1C0FD481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24</w:t>
            </w:r>
          </w:p>
        </w:tc>
        <w:tc>
          <w:tcPr>
            <w:tcW w:w="179" w:type="dxa"/>
            <w:shd w:val="clear" w:color="auto" w:fill="auto"/>
          </w:tcPr>
          <w:p w14:paraId="4785255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dxa"/>
            <w:shd w:val="clear" w:color="auto" w:fill="auto"/>
          </w:tcPr>
          <w:p w14:paraId="59F688BE" w14:textId="64361FB2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26</w:t>
            </w:r>
          </w:p>
        </w:tc>
        <w:tc>
          <w:tcPr>
            <w:tcW w:w="179" w:type="dxa"/>
            <w:shd w:val="clear" w:color="auto" w:fill="auto"/>
          </w:tcPr>
          <w:p w14:paraId="61E8D0D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3B9FBC11" w14:textId="782598E7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28</w:t>
            </w:r>
          </w:p>
        </w:tc>
        <w:tc>
          <w:tcPr>
            <w:tcW w:w="179" w:type="dxa"/>
            <w:shd w:val="clear" w:color="auto" w:fill="auto"/>
          </w:tcPr>
          <w:p w14:paraId="79FE9F5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1" w:type="dxa"/>
            <w:shd w:val="clear" w:color="auto" w:fill="auto"/>
          </w:tcPr>
          <w:p w14:paraId="38345554" w14:textId="3305939F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02" w:type="dxa"/>
            <w:shd w:val="clear" w:color="auto" w:fill="auto"/>
          </w:tcPr>
          <w:p w14:paraId="4ABA4750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674EB30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51382EF9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736EEF34" w14:textId="1DEBC711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26</w:t>
            </w:r>
          </w:p>
        </w:tc>
        <w:tc>
          <w:tcPr>
            <w:tcW w:w="179" w:type="dxa"/>
            <w:shd w:val="clear" w:color="auto" w:fill="auto"/>
          </w:tcPr>
          <w:p w14:paraId="01DB9B8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60EB14DC" w14:textId="0BE19130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28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58C354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5EE5EC11" w14:textId="32834AD7" w:rsidR="004F3CCE" w:rsidRPr="006C0CBF" w:rsidRDefault="00F03548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359E363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3" w:type="dxa"/>
            <w:shd w:val="clear" w:color="auto" w:fill="auto"/>
          </w:tcPr>
          <w:p w14:paraId="1193E236" w14:textId="1B655134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4F3CCE" w:rsidRPr="00A121D2" w14:paraId="161E53FA" w14:textId="77777777" w:rsidTr="00DC63BC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209F9C6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</w:rPr>
              <w:t xml:space="preserve">C.P. Aquaculture (India) </w:t>
            </w:r>
          </w:p>
        </w:tc>
        <w:tc>
          <w:tcPr>
            <w:tcW w:w="990" w:type="dxa"/>
          </w:tcPr>
          <w:p w14:paraId="2640D5BE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2054B33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6C6B181E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63893560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2" w:type="dxa"/>
            <w:shd w:val="clear" w:color="auto" w:fill="auto"/>
          </w:tcPr>
          <w:p w14:paraId="21D1951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0517EC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517A6A7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60526770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54571B9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</w:tcPr>
          <w:p w14:paraId="2CCB2D67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1" w:type="dxa"/>
            <w:shd w:val="clear" w:color="auto" w:fill="auto"/>
          </w:tcPr>
          <w:p w14:paraId="09999A5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64C1DD5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8" w:type="dxa"/>
            <w:shd w:val="clear" w:color="auto" w:fill="auto"/>
          </w:tcPr>
          <w:p w14:paraId="7C55D44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03BDC16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dxa"/>
            <w:shd w:val="clear" w:color="auto" w:fill="auto"/>
          </w:tcPr>
          <w:p w14:paraId="21B1279E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2449AFC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08" w:type="dxa"/>
            <w:shd w:val="clear" w:color="auto" w:fill="auto"/>
          </w:tcPr>
          <w:p w14:paraId="39E8C41A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31B7E16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1" w:type="dxa"/>
            <w:shd w:val="clear" w:color="auto" w:fill="auto"/>
          </w:tcPr>
          <w:p w14:paraId="764E0819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02" w:type="dxa"/>
            <w:shd w:val="clear" w:color="auto" w:fill="auto"/>
          </w:tcPr>
          <w:p w14:paraId="2A999A5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61C223B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6FE0FAD8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250428B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B9B55F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013CC76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3B9C35C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58886235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32C830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3" w:type="dxa"/>
            <w:shd w:val="clear" w:color="auto" w:fill="auto"/>
          </w:tcPr>
          <w:p w14:paraId="5DAB77C3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4F3CCE" w:rsidRPr="00A121D2" w14:paraId="0A98B425" w14:textId="77777777" w:rsidTr="00DC63BC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24886A0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</w:rPr>
              <w:t xml:space="preserve">   Private Limited</w:t>
            </w:r>
          </w:p>
        </w:tc>
        <w:tc>
          <w:tcPr>
            <w:tcW w:w="990" w:type="dxa"/>
          </w:tcPr>
          <w:p w14:paraId="2058379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</w:rPr>
              <w:t>อินเดีย</w:t>
            </w:r>
          </w:p>
        </w:tc>
        <w:tc>
          <w:tcPr>
            <w:tcW w:w="178" w:type="dxa"/>
          </w:tcPr>
          <w:p w14:paraId="7359FD7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5E5D94FF" w14:textId="0810195C" w:rsidR="004F3CCE" w:rsidRPr="006C0CBF" w:rsidRDefault="002606E5" w:rsidP="007B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7B2C55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4F3CCE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70</w:t>
            </w:r>
          </w:p>
        </w:tc>
        <w:tc>
          <w:tcPr>
            <w:tcW w:w="178" w:type="dxa"/>
            <w:shd w:val="clear" w:color="auto" w:fill="auto"/>
          </w:tcPr>
          <w:p w14:paraId="4729E1AA" w14:textId="77777777" w:rsidR="004F3CCE" w:rsidRPr="006C0CBF" w:rsidRDefault="004F3CCE" w:rsidP="007B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2" w:type="dxa"/>
            <w:shd w:val="clear" w:color="auto" w:fill="auto"/>
          </w:tcPr>
          <w:p w14:paraId="2CC3073B" w14:textId="436292CB" w:rsidR="004F3CCE" w:rsidRPr="007B2C55" w:rsidRDefault="002606E5" w:rsidP="007B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7B2C55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4F3CCE" w:rsidRPr="007B2C55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70</w:t>
            </w:r>
          </w:p>
        </w:tc>
        <w:tc>
          <w:tcPr>
            <w:tcW w:w="179" w:type="dxa"/>
            <w:shd w:val="clear" w:color="auto" w:fill="auto"/>
          </w:tcPr>
          <w:p w14:paraId="50F93F6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0502D5AC" w14:textId="030BCECA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192</w:t>
            </w:r>
          </w:p>
        </w:tc>
        <w:tc>
          <w:tcPr>
            <w:tcW w:w="179" w:type="dxa"/>
            <w:shd w:val="clear" w:color="auto" w:fill="auto"/>
          </w:tcPr>
          <w:p w14:paraId="58CBED3E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2259417C" w14:textId="268A6FE5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192</w:t>
            </w:r>
          </w:p>
        </w:tc>
        <w:tc>
          <w:tcPr>
            <w:tcW w:w="185" w:type="dxa"/>
            <w:shd w:val="clear" w:color="auto" w:fill="auto"/>
          </w:tcPr>
          <w:p w14:paraId="5532035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1" w:type="dxa"/>
            <w:shd w:val="clear" w:color="auto" w:fill="auto"/>
          </w:tcPr>
          <w:p w14:paraId="7AB723E0" w14:textId="5659FD39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176</w:t>
            </w:r>
          </w:p>
        </w:tc>
        <w:tc>
          <w:tcPr>
            <w:tcW w:w="179" w:type="dxa"/>
            <w:shd w:val="clear" w:color="auto" w:fill="auto"/>
          </w:tcPr>
          <w:p w14:paraId="5EE8519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118E17FF" w14:textId="20660C0E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176</w:t>
            </w:r>
          </w:p>
        </w:tc>
        <w:tc>
          <w:tcPr>
            <w:tcW w:w="179" w:type="dxa"/>
            <w:shd w:val="clear" w:color="auto" w:fill="auto"/>
          </w:tcPr>
          <w:p w14:paraId="133B4FD5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dxa"/>
            <w:shd w:val="clear" w:color="auto" w:fill="auto"/>
          </w:tcPr>
          <w:p w14:paraId="657248B6" w14:textId="4B6387FE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638</w:t>
            </w:r>
          </w:p>
        </w:tc>
        <w:tc>
          <w:tcPr>
            <w:tcW w:w="179" w:type="dxa"/>
            <w:shd w:val="clear" w:color="auto" w:fill="auto"/>
          </w:tcPr>
          <w:p w14:paraId="6C5C600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2EDC0A2A" w14:textId="6DCEE5B7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658</w:t>
            </w:r>
          </w:p>
        </w:tc>
        <w:tc>
          <w:tcPr>
            <w:tcW w:w="179" w:type="dxa"/>
            <w:shd w:val="clear" w:color="auto" w:fill="auto"/>
          </w:tcPr>
          <w:p w14:paraId="4A7EB437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1" w:type="dxa"/>
            <w:shd w:val="clear" w:color="auto" w:fill="auto"/>
          </w:tcPr>
          <w:p w14:paraId="79D47C57" w14:textId="77FD18B8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02" w:type="dxa"/>
            <w:shd w:val="clear" w:color="auto" w:fill="auto"/>
          </w:tcPr>
          <w:p w14:paraId="67B3180E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5CAEB41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353EC7FE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448B309E" w14:textId="4A6F7399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638</w:t>
            </w:r>
          </w:p>
        </w:tc>
        <w:tc>
          <w:tcPr>
            <w:tcW w:w="179" w:type="dxa"/>
            <w:shd w:val="clear" w:color="auto" w:fill="auto"/>
          </w:tcPr>
          <w:p w14:paraId="2AD4F2F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4679D834" w14:textId="4FA69908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658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B682100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74C6DC3B" w14:textId="3923B787" w:rsidR="004F3CCE" w:rsidRPr="006C0CBF" w:rsidRDefault="004F3CCE" w:rsidP="004F3CCE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BFBBE7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3" w:type="dxa"/>
            <w:shd w:val="clear" w:color="auto" w:fill="auto"/>
          </w:tcPr>
          <w:p w14:paraId="53C6BEF6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4F3CCE" w:rsidRPr="00A121D2" w14:paraId="3240C3D8" w14:textId="77777777" w:rsidTr="00DC63BC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1F439B9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</w:rPr>
              <w:t>Charoen Pokphand Holdings</w:t>
            </w:r>
            <w:r w:rsidRPr="006C0CB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0" w:type="dxa"/>
          </w:tcPr>
          <w:p w14:paraId="7FB42FB7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3E976D1A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2" w:type="dxa"/>
            <w:shd w:val="clear" w:color="auto" w:fill="auto"/>
          </w:tcPr>
          <w:p w14:paraId="52414E65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2E694B4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467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187929A0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B3EA24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2CE3B497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693CD0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5F2CC2D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5" w:type="dxa"/>
            <w:shd w:val="clear" w:color="auto" w:fill="auto"/>
          </w:tcPr>
          <w:p w14:paraId="533C326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4767B539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0A030E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4C8229E0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88D435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shd w:val="clear" w:color="auto" w:fill="auto"/>
          </w:tcPr>
          <w:p w14:paraId="1E5CB5E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5BAFDD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51A9E1CC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D48392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56C4A80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02" w:type="dxa"/>
            <w:shd w:val="clear" w:color="auto" w:fill="auto"/>
          </w:tcPr>
          <w:p w14:paraId="516E733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15464BE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44DA0D9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7C47662A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A27481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3004F39E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902D1C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0C35E5C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ABBF4A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63" w:type="dxa"/>
            <w:shd w:val="clear" w:color="auto" w:fill="auto"/>
          </w:tcPr>
          <w:p w14:paraId="67A4A45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4F3CCE" w:rsidRPr="00A121D2" w14:paraId="32DD0C45" w14:textId="77777777" w:rsidTr="00DC63BC">
        <w:trPr>
          <w:cantSplit/>
          <w:trHeight w:val="305"/>
        </w:trPr>
        <w:tc>
          <w:tcPr>
            <w:tcW w:w="2711" w:type="dxa"/>
            <w:shd w:val="clear" w:color="auto" w:fill="auto"/>
          </w:tcPr>
          <w:p w14:paraId="79A5F81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</w:rPr>
              <w:t xml:space="preserve">   (Malaysia) </w:t>
            </w:r>
            <w:proofErr w:type="spellStart"/>
            <w:r w:rsidRPr="006C0CBF">
              <w:rPr>
                <w:rFonts w:asciiTheme="majorBidi" w:hAnsiTheme="majorBidi" w:cstheme="majorBidi"/>
                <w:sz w:val="27"/>
                <w:szCs w:val="27"/>
              </w:rPr>
              <w:t>Sdn</w:t>
            </w:r>
            <w:proofErr w:type="spellEnd"/>
            <w:r w:rsidRPr="006C0CBF">
              <w:rPr>
                <w:rFonts w:asciiTheme="majorBidi" w:hAnsiTheme="majorBidi" w:cstheme="majorBidi"/>
                <w:sz w:val="27"/>
                <w:szCs w:val="27"/>
              </w:rPr>
              <w:t>. Bhd.</w:t>
            </w:r>
          </w:p>
        </w:tc>
        <w:tc>
          <w:tcPr>
            <w:tcW w:w="990" w:type="dxa"/>
          </w:tcPr>
          <w:p w14:paraId="6F2B037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</w:rPr>
              <w:t>มาเลเซีย</w:t>
            </w:r>
          </w:p>
        </w:tc>
        <w:tc>
          <w:tcPr>
            <w:tcW w:w="178" w:type="dxa"/>
          </w:tcPr>
          <w:p w14:paraId="6030AAC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4615215C" w14:textId="3E2F0484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49</w:t>
            </w:r>
            <w:r w:rsidR="004F3CCE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75</w:t>
            </w:r>
          </w:p>
        </w:tc>
        <w:tc>
          <w:tcPr>
            <w:tcW w:w="178" w:type="dxa"/>
            <w:shd w:val="clear" w:color="auto" w:fill="auto"/>
          </w:tcPr>
          <w:p w14:paraId="33ADAAA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28798A0A" w14:textId="537096EB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49</w:t>
            </w:r>
            <w:r w:rsidR="004F3CCE"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75</w:t>
            </w:r>
          </w:p>
        </w:tc>
        <w:tc>
          <w:tcPr>
            <w:tcW w:w="179" w:type="dxa"/>
            <w:shd w:val="clear" w:color="auto" w:fill="auto"/>
          </w:tcPr>
          <w:p w14:paraId="59B1574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036E4119" w14:textId="3C97F936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353</w:t>
            </w:r>
          </w:p>
        </w:tc>
        <w:tc>
          <w:tcPr>
            <w:tcW w:w="179" w:type="dxa"/>
            <w:shd w:val="clear" w:color="auto" w:fill="auto"/>
          </w:tcPr>
          <w:p w14:paraId="37C40AB0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76DADB06" w14:textId="19401858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353</w:t>
            </w:r>
          </w:p>
        </w:tc>
        <w:tc>
          <w:tcPr>
            <w:tcW w:w="185" w:type="dxa"/>
            <w:shd w:val="clear" w:color="auto" w:fill="auto"/>
          </w:tcPr>
          <w:p w14:paraId="4511744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49A5E437" w14:textId="52D8CFBE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176</w:t>
            </w:r>
          </w:p>
        </w:tc>
        <w:tc>
          <w:tcPr>
            <w:tcW w:w="179" w:type="dxa"/>
            <w:shd w:val="clear" w:color="auto" w:fill="auto"/>
          </w:tcPr>
          <w:p w14:paraId="7C30DC75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79866378" w14:textId="287BABB1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176</w:t>
            </w:r>
          </w:p>
        </w:tc>
        <w:tc>
          <w:tcPr>
            <w:tcW w:w="179" w:type="dxa"/>
            <w:shd w:val="clear" w:color="auto" w:fill="auto"/>
          </w:tcPr>
          <w:p w14:paraId="33A2F33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shd w:val="clear" w:color="auto" w:fill="auto"/>
          </w:tcPr>
          <w:p w14:paraId="0D5A8D15" w14:textId="0D5BA8CD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F3CC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242</w:t>
            </w:r>
          </w:p>
        </w:tc>
        <w:tc>
          <w:tcPr>
            <w:tcW w:w="179" w:type="dxa"/>
            <w:shd w:val="clear" w:color="auto" w:fill="auto"/>
          </w:tcPr>
          <w:p w14:paraId="65E3264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563FA4B1" w14:textId="7B6B8015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F3CCE"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275</w:t>
            </w:r>
          </w:p>
        </w:tc>
        <w:tc>
          <w:tcPr>
            <w:tcW w:w="179" w:type="dxa"/>
            <w:shd w:val="clear" w:color="auto" w:fill="auto"/>
          </w:tcPr>
          <w:p w14:paraId="629DF7A9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6132F4AC" w14:textId="43AA4281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02" w:type="dxa"/>
            <w:shd w:val="clear" w:color="auto" w:fill="auto"/>
          </w:tcPr>
          <w:p w14:paraId="7AE141F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2EADD9D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5E8AA681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082292CF" w14:textId="6F13DDB3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F3CC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242</w:t>
            </w:r>
          </w:p>
        </w:tc>
        <w:tc>
          <w:tcPr>
            <w:tcW w:w="179" w:type="dxa"/>
            <w:shd w:val="clear" w:color="auto" w:fill="auto"/>
          </w:tcPr>
          <w:p w14:paraId="3166D0EA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50695FF2" w14:textId="1BE27D5F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F3CCE"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275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592B6EE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1880B782" w14:textId="3E540A80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D0CB13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63" w:type="dxa"/>
            <w:shd w:val="clear" w:color="auto" w:fill="auto"/>
          </w:tcPr>
          <w:p w14:paraId="0AF6A32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F3CCE" w:rsidRPr="00A121D2" w14:paraId="1A76F28C" w14:textId="77777777" w:rsidTr="00DC63BC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652C806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</w:rPr>
              <w:t>Chia Tai Conti (</w:t>
            </w:r>
            <w:proofErr w:type="spellStart"/>
            <w:r w:rsidRPr="006C0CBF">
              <w:rPr>
                <w:rFonts w:asciiTheme="majorBidi" w:hAnsiTheme="majorBidi" w:cstheme="majorBidi"/>
                <w:sz w:val="27"/>
                <w:szCs w:val="27"/>
              </w:rPr>
              <w:t>Cixi</w:t>
            </w:r>
            <w:proofErr w:type="spellEnd"/>
            <w:r w:rsidRPr="006C0CBF">
              <w:rPr>
                <w:rFonts w:asciiTheme="majorBidi" w:hAnsiTheme="majorBidi" w:cstheme="majorBidi"/>
                <w:sz w:val="27"/>
                <w:szCs w:val="27"/>
              </w:rPr>
              <w:t xml:space="preserve">) </w:t>
            </w:r>
          </w:p>
        </w:tc>
        <w:tc>
          <w:tcPr>
            <w:tcW w:w="990" w:type="dxa"/>
          </w:tcPr>
          <w:p w14:paraId="7746678C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62FF634A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7A90EA6A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247DF13A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0E9BF65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046514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74A808CC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6D66604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0B89AD9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</w:tcPr>
          <w:p w14:paraId="3BD61DB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203E48A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076D6D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3A1D90BC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B465BD5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shd w:val="clear" w:color="auto" w:fill="auto"/>
          </w:tcPr>
          <w:p w14:paraId="753DC48E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DAA750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6F5911C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470B8630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2027AE30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02" w:type="dxa"/>
            <w:shd w:val="clear" w:color="auto" w:fill="auto"/>
          </w:tcPr>
          <w:p w14:paraId="2D523D9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471238C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2119F3FB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7BB1A00C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855F19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4421B97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CD5105A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74E12BC7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D595E6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63" w:type="dxa"/>
            <w:shd w:val="clear" w:color="auto" w:fill="auto"/>
          </w:tcPr>
          <w:p w14:paraId="6886E7C9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4F3CCE" w:rsidRPr="00A121D2" w14:paraId="0D22AF8E" w14:textId="77777777" w:rsidTr="00DC63BC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6043A73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</w:rPr>
              <w:t xml:space="preserve">   Investment Management </w:t>
            </w:r>
          </w:p>
        </w:tc>
        <w:tc>
          <w:tcPr>
            <w:tcW w:w="990" w:type="dxa"/>
          </w:tcPr>
          <w:p w14:paraId="1E73F32E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6144F6A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2DB6BDA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5695B15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47C1270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802276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65ADA22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5132C447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23A0B947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</w:tcPr>
          <w:p w14:paraId="67F0985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1410CFE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405387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3753519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26E087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81" w:type="dxa"/>
            <w:shd w:val="clear" w:color="auto" w:fill="auto"/>
          </w:tcPr>
          <w:p w14:paraId="224690D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82EA3D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0050BAB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416B945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66CE62E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02" w:type="dxa"/>
            <w:shd w:val="clear" w:color="auto" w:fill="auto"/>
          </w:tcPr>
          <w:p w14:paraId="16B55A8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465E339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26ED5C08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7AF0594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19DBF5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4BC3A3E9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B73F9F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1B4A184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493476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63" w:type="dxa"/>
            <w:shd w:val="clear" w:color="auto" w:fill="auto"/>
          </w:tcPr>
          <w:p w14:paraId="2127C0F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4F3CCE" w:rsidRPr="00A121D2" w14:paraId="71BE8F55" w14:textId="77777777" w:rsidTr="00DC63BC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06B59CA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90" w:lineRule="exact"/>
              <w:ind w:left="388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</w:rPr>
              <w:t xml:space="preserve">   Co., Ltd. </w:t>
            </w:r>
          </w:p>
        </w:tc>
        <w:tc>
          <w:tcPr>
            <w:tcW w:w="990" w:type="dxa"/>
          </w:tcPr>
          <w:p w14:paraId="00485445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3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</w:rPr>
              <w:t>จีน</w:t>
            </w:r>
          </w:p>
        </w:tc>
        <w:tc>
          <w:tcPr>
            <w:tcW w:w="178" w:type="dxa"/>
          </w:tcPr>
          <w:p w14:paraId="71D5901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29069975" w14:textId="23669082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26</w:t>
            </w:r>
            <w:r w:rsidR="004F3CCE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12</w:t>
            </w:r>
          </w:p>
        </w:tc>
        <w:tc>
          <w:tcPr>
            <w:tcW w:w="178" w:type="dxa"/>
            <w:shd w:val="clear" w:color="auto" w:fill="auto"/>
          </w:tcPr>
          <w:p w14:paraId="7D39D52C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2EB3F79D" w14:textId="30B18EFF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26</w:t>
            </w:r>
            <w:r w:rsidR="004F3CCE"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12</w:t>
            </w:r>
          </w:p>
        </w:tc>
        <w:tc>
          <w:tcPr>
            <w:tcW w:w="179" w:type="dxa"/>
            <w:shd w:val="clear" w:color="auto" w:fill="auto"/>
          </w:tcPr>
          <w:p w14:paraId="492F1AFA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1" w:type="dxa"/>
            <w:shd w:val="clear" w:color="auto" w:fill="auto"/>
          </w:tcPr>
          <w:p w14:paraId="2F2AB39A" w14:textId="40AF409E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15</w:t>
            </w:r>
          </w:p>
        </w:tc>
        <w:tc>
          <w:tcPr>
            <w:tcW w:w="179" w:type="dxa"/>
            <w:shd w:val="clear" w:color="auto" w:fill="auto"/>
          </w:tcPr>
          <w:p w14:paraId="1438D910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63EC048A" w14:textId="4CD9FC61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15</w:t>
            </w:r>
          </w:p>
        </w:tc>
        <w:tc>
          <w:tcPr>
            <w:tcW w:w="185" w:type="dxa"/>
            <w:shd w:val="clear" w:color="auto" w:fill="auto"/>
          </w:tcPr>
          <w:p w14:paraId="7077182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1" w:type="dxa"/>
            <w:shd w:val="clear" w:color="auto" w:fill="auto"/>
          </w:tcPr>
          <w:p w14:paraId="23E62081" w14:textId="35CEC28D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79" w:type="dxa"/>
            <w:shd w:val="clear" w:color="auto" w:fill="auto"/>
          </w:tcPr>
          <w:p w14:paraId="4E79BF6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2FB13B72" w14:textId="20EF7E61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79" w:type="dxa"/>
            <w:shd w:val="clear" w:color="auto" w:fill="auto"/>
          </w:tcPr>
          <w:p w14:paraId="3D425A8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dxa"/>
            <w:shd w:val="clear" w:color="auto" w:fill="auto"/>
          </w:tcPr>
          <w:p w14:paraId="3596FBC1" w14:textId="25EB91D2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7C44DC5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78C730BA" w14:textId="4E270C9A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0CA5587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1" w:type="dxa"/>
            <w:shd w:val="clear" w:color="auto" w:fill="auto"/>
          </w:tcPr>
          <w:p w14:paraId="3E3FA1AD" w14:textId="75C62BD9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02" w:type="dxa"/>
            <w:shd w:val="clear" w:color="auto" w:fill="auto"/>
          </w:tcPr>
          <w:p w14:paraId="2A2A388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30C73BE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6651005A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4C875FD3" w14:textId="69C46FEA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00740769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7E4CEDE1" w14:textId="71FB8967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84ECD6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322B70D7" w14:textId="6D5DB0C9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794C25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3" w:type="dxa"/>
            <w:shd w:val="clear" w:color="auto" w:fill="auto"/>
          </w:tcPr>
          <w:p w14:paraId="30EF91F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F3CCE" w:rsidRPr="00A121D2" w14:paraId="0C43794B" w14:textId="77777777" w:rsidTr="00DC63BC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368DA657" w14:textId="051532E9" w:rsidR="004F3CCE" w:rsidRPr="006C0CBF" w:rsidRDefault="004F3CCE" w:rsidP="004F3CCE">
            <w:pPr>
              <w:tabs>
                <w:tab w:val="left" w:pos="284"/>
              </w:tabs>
              <w:spacing w:line="290" w:lineRule="exact"/>
              <w:ind w:left="388"/>
              <w:rPr>
                <w:rFonts w:asciiTheme="majorBidi" w:hAnsiTheme="majorBidi" w:cstheme="majorBidi"/>
                <w:sz w:val="27"/>
                <w:szCs w:val="27"/>
              </w:rPr>
            </w:pPr>
            <w:proofErr w:type="spellStart"/>
            <w:r w:rsidRPr="006C0CBF">
              <w:rPr>
                <w:rFonts w:asciiTheme="majorBidi" w:hAnsiTheme="majorBidi" w:cstheme="majorBidi"/>
                <w:sz w:val="27"/>
                <w:szCs w:val="27"/>
              </w:rPr>
              <w:t>Cixi</w:t>
            </w:r>
            <w:proofErr w:type="spellEnd"/>
            <w:r w:rsidRPr="006C0CB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proofErr w:type="spellStart"/>
            <w:r w:rsidRPr="006C0CBF">
              <w:rPr>
                <w:rFonts w:asciiTheme="majorBidi" w:hAnsiTheme="majorBidi" w:cstheme="majorBidi"/>
                <w:sz w:val="27"/>
                <w:szCs w:val="27"/>
              </w:rPr>
              <w:t>Zhuda</w:t>
            </w:r>
            <w:proofErr w:type="spellEnd"/>
            <w:r w:rsidRPr="006C0CBF">
              <w:rPr>
                <w:rFonts w:asciiTheme="majorBidi" w:hAnsiTheme="majorBidi" w:cstheme="majorBidi"/>
                <w:sz w:val="27"/>
                <w:szCs w:val="27"/>
              </w:rPr>
              <w:t xml:space="preserve"> Investment </w:t>
            </w:r>
          </w:p>
        </w:tc>
        <w:tc>
          <w:tcPr>
            <w:tcW w:w="990" w:type="dxa"/>
          </w:tcPr>
          <w:p w14:paraId="7333382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3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0EFF687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7756C38A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56987513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31D0422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1D85B8DE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1" w:type="dxa"/>
            <w:shd w:val="clear" w:color="auto" w:fill="auto"/>
          </w:tcPr>
          <w:p w14:paraId="2E11DE10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7E80D53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2F8185AA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</w:tcPr>
          <w:p w14:paraId="16F19204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4C7B735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704291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35AA484E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0A49B18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81" w:type="dxa"/>
            <w:shd w:val="clear" w:color="auto" w:fill="auto"/>
          </w:tcPr>
          <w:p w14:paraId="25DEE1D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28B44E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63DE600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516C2C9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353B757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02" w:type="dxa"/>
            <w:shd w:val="clear" w:color="auto" w:fill="auto"/>
          </w:tcPr>
          <w:p w14:paraId="4516CF1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1712A1C9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40D550FE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52910A39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21420067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7C16452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D6721C2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78870BC8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6FDBDEAE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63" w:type="dxa"/>
            <w:shd w:val="clear" w:color="auto" w:fill="auto"/>
          </w:tcPr>
          <w:p w14:paraId="60FAB01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F3CCE" w:rsidRPr="00A121D2" w14:paraId="62110B6B" w14:textId="77777777" w:rsidTr="00DC63BC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1B6F4113" w14:textId="55900273" w:rsidR="004F3CCE" w:rsidRPr="006C0CBF" w:rsidRDefault="004F3CCE" w:rsidP="004F3CCE">
            <w:pPr>
              <w:tabs>
                <w:tab w:val="left" w:pos="284"/>
              </w:tabs>
              <w:spacing w:line="290" w:lineRule="exact"/>
              <w:ind w:left="388"/>
              <w:rPr>
                <w:rFonts w:asciiTheme="majorBidi" w:hAnsiTheme="majorBidi" w:cstheme="majorBidi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</w:rPr>
              <w:t xml:space="preserve">   Centre Limited</w:t>
            </w:r>
          </w:p>
        </w:tc>
        <w:tc>
          <w:tcPr>
            <w:tcW w:w="990" w:type="dxa"/>
          </w:tcPr>
          <w:p w14:paraId="1620316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3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6C13D21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4F6EE95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6CFA5830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5B16225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7B3176F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1" w:type="dxa"/>
            <w:shd w:val="clear" w:color="auto" w:fill="auto"/>
          </w:tcPr>
          <w:p w14:paraId="33ACF2F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0CF29C1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525A0EF1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5" w:type="dxa"/>
            <w:shd w:val="clear" w:color="auto" w:fill="auto"/>
          </w:tcPr>
          <w:p w14:paraId="63FC1A6D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598EB07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5215DD5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2BDA21D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6A50DB8B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81" w:type="dxa"/>
            <w:shd w:val="clear" w:color="auto" w:fill="auto"/>
          </w:tcPr>
          <w:p w14:paraId="3B03444E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76031E4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1066AB3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4DC3C123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69D53939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02" w:type="dxa"/>
            <w:shd w:val="clear" w:color="auto" w:fill="auto"/>
          </w:tcPr>
          <w:p w14:paraId="340133EC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2D31B403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66D3914F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5D7A62B5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3B299FE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46E76AAE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6F47D4A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5C773ED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65B1EE4E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63" w:type="dxa"/>
            <w:shd w:val="clear" w:color="auto" w:fill="auto"/>
          </w:tcPr>
          <w:p w14:paraId="76101560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F3CCE" w:rsidRPr="00A121D2" w14:paraId="58A69207" w14:textId="77777777" w:rsidTr="00DC63BC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1390F888" w14:textId="036A14A8" w:rsidR="004F3CCE" w:rsidRPr="006C0CBF" w:rsidRDefault="004F3CCE" w:rsidP="004F3CCE">
            <w:pPr>
              <w:tabs>
                <w:tab w:val="left" w:pos="284"/>
              </w:tabs>
              <w:spacing w:line="290" w:lineRule="exact"/>
              <w:ind w:left="388"/>
              <w:rPr>
                <w:rFonts w:asciiTheme="majorBidi" w:hAnsiTheme="majorBidi" w:cstheme="majorBidi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</w:rPr>
              <w:t xml:space="preserve">   Partnership</w:t>
            </w:r>
            <w:r w:rsidRPr="006C0CB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6C0CBF"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  <w:t>**</w:t>
            </w:r>
            <w:r w:rsidRPr="006C0CB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990" w:type="dxa"/>
          </w:tcPr>
          <w:p w14:paraId="3B9B3B6B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3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cs/>
              </w:rPr>
              <w:t>จีน</w:t>
            </w:r>
          </w:p>
        </w:tc>
        <w:tc>
          <w:tcPr>
            <w:tcW w:w="178" w:type="dxa"/>
          </w:tcPr>
          <w:p w14:paraId="4D4352A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dxa"/>
            <w:shd w:val="clear" w:color="auto" w:fill="auto"/>
          </w:tcPr>
          <w:p w14:paraId="2AC7E31C" w14:textId="7FB89CA6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4F3CCE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52</w:t>
            </w:r>
          </w:p>
        </w:tc>
        <w:tc>
          <w:tcPr>
            <w:tcW w:w="178" w:type="dxa"/>
            <w:shd w:val="clear" w:color="auto" w:fill="auto"/>
          </w:tcPr>
          <w:p w14:paraId="5160735A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46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7C3616CA" w14:textId="0B448B61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4F3CCE"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52</w:t>
            </w:r>
          </w:p>
        </w:tc>
        <w:tc>
          <w:tcPr>
            <w:tcW w:w="179" w:type="dxa"/>
            <w:shd w:val="clear" w:color="auto" w:fill="auto"/>
          </w:tcPr>
          <w:p w14:paraId="42152E15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1" w:type="dxa"/>
            <w:shd w:val="clear" w:color="auto" w:fill="auto"/>
          </w:tcPr>
          <w:p w14:paraId="4195A848" w14:textId="52534AEB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79" w:type="dxa"/>
            <w:shd w:val="clear" w:color="auto" w:fill="auto"/>
          </w:tcPr>
          <w:p w14:paraId="2565A507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1" w:type="dxa"/>
            <w:shd w:val="clear" w:color="auto" w:fill="auto"/>
          </w:tcPr>
          <w:p w14:paraId="4778D356" w14:textId="73E49E20" w:rsidR="004F3CCE" w:rsidRPr="006C0CB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85" w:type="dxa"/>
            <w:shd w:val="clear" w:color="auto" w:fill="auto"/>
          </w:tcPr>
          <w:p w14:paraId="01506343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1" w:type="dxa"/>
            <w:shd w:val="clear" w:color="auto" w:fill="auto"/>
          </w:tcPr>
          <w:p w14:paraId="03FCACBA" w14:textId="528DEA06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F7B1592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7FF73146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9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92A43F2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81" w:type="dxa"/>
            <w:shd w:val="clear" w:color="auto" w:fill="auto"/>
          </w:tcPr>
          <w:p w14:paraId="757D6E28" w14:textId="2957D7C0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7F7ED2A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08" w:type="dxa"/>
            <w:shd w:val="clear" w:color="auto" w:fill="auto"/>
          </w:tcPr>
          <w:p w14:paraId="2D524F2F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9B47944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2B9D1293" w14:textId="4E8D0DA1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02" w:type="dxa"/>
            <w:shd w:val="clear" w:color="auto" w:fill="auto"/>
          </w:tcPr>
          <w:p w14:paraId="43DE6852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491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04" w:type="dxa"/>
            <w:shd w:val="clear" w:color="auto" w:fill="auto"/>
          </w:tcPr>
          <w:p w14:paraId="4654E03D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412B64D1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40" w:type="dxa"/>
            <w:gridSpan w:val="2"/>
            <w:shd w:val="clear" w:color="auto" w:fill="auto"/>
          </w:tcPr>
          <w:p w14:paraId="38C78BE7" w14:textId="5C78881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A4EFEEC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2396940E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2BA9B46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78" w:type="dxa"/>
            <w:gridSpan w:val="2"/>
            <w:shd w:val="clear" w:color="auto" w:fill="auto"/>
          </w:tcPr>
          <w:p w14:paraId="2BE3C37E" w14:textId="1709C881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16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BCF844D" w14:textId="77777777" w:rsidR="004F3CCE" w:rsidRPr="006C0CB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63" w:type="dxa"/>
            <w:shd w:val="clear" w:color="auto" w:fill="auto"/>
          </w:tcPr>
          <w:p w14:paraId="43135B69" w14:textId="77777777" w:rsidR="004F3CCE" w:rsidRPr="006C0CB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9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6C0CB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09565527" w14:textId="77777777" w:rsidR="006C0CBF" w:rsidRDefault="006C0CBF" w:rsidP="00404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556C6AA" w14:textId="3F891779" w:rsidR="00404073" w:rsidRPr="00DD7CDF" w:rsidRDefault="00404073" w:rsidP="00404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</w:rPr>
      </w:pPr>
      <w:r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 (ต่อ)</w:t>
      </w:r>
    </w:p>
    <w:tbl>
      <w:tblPr>
        <w:tblW w:w="15699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9"/>
        <w:gridCol w:w="989"/>
        <w:gridCol w:w="178"/>
        <w:gridCol w:w="615"/>
        <w:gridCol w:w="179"/>
        <w:gridCol w:w="707"/>
        <w:gridCol w:w="178"/>
        <w:gridCol w:w="617"/>
        <w:gridCol w:w="178"/>
        <w:gridCol w:w="622"/>
        <w:gridCol w:w="235"/>
        <w:gridCol w:w="616"/>
        <w:gridCol w:w="181"/>
        <w:gridCol w:w="822"/>
        <w:gridCol w:w="178"/>
        <w:gridCol w:w="617"/>
        <w:gridCol w:w="178"/>
        <w:gridCol w:w="707"/>
        <w:gridCol w:w="178"/>
        <w:gridCol w:w="706"/>
        <w:gridCol w:w="178"/>
        <w:gridCol w:w="707"/>
        <w:gridCol w:w="181"/>
        <w:gridCol w:w="612"/>
        <w:gridCol w:w="178"/>
        <w:gridCol w:w="629"/>
        <w:gridCol w:w="184"/>
        <w:gridCol w:w="800"/>
        <w:gridCol w:w="178"/>
        <w:gridCol w:w="662"/>
      </w:tblGrid>
      <w:tr w:rsidR="00404073" w:rsidRPr="00DD7CDF" w14:paraId="7F82203E" w14:textId="77777777" w:rsidTr="00DC63BC">
        <w:trPr>
          <w:cantSplit/>
          <w:trHeight w:val="364"/>
        </w:trPr>
        <w:tc>
          <w:tcPr>
            <w:tcW w:w="2711" w:type="dxa"/>
            <w:shd w:val="clear" w:color="auto" w:fill="auto"/>
          </w:tcPr>
          <w:p w14:paraId="7D10547A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7685BBA9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i/>
                <w:iCs/>
                <w:color w:val="FF0000"/>
                <w:sz w:val="27"/>
                <w:szCs w:val="27"/>
                <w:cs/>
              </w:rPr>
            </w:pPr>
          </w:p>
        </w:tc>
        <w:tc>
          <w:tcPr>
            <w:tcW w:w="179" w:type="dxa"/>
          </w:tcPr>
          <w:p w14:paraId="037D3F9B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817" w:type="dxa"/>
            <w:gridSpan w:val="27"/>
            <w:shd w:val="clear" w:color="auto" w:fill="auto"/>
          </w:tcPr>
          <w:p w14:paraId="76FDBE80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i/>
                <w:iCs/>
                <w:color w:val="FF0000"/>
                <w:sz w:val="27"/>
                <w:szCs w:val="27"/>
                <w:cs/>
              </w:rPr>
            </w:pPr>
            <w:r w:rsidRPr="006C0CBF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(หน่วย</w:t>
            </w:r>
            <w:r w:rsidRPr="006C0CBF">
              <w:rPr>
                <w:rFonts w:ascii="Angsana New" w:hAnsi="Angsana New" w:cs="Angsana New" w:hint="cs"/>
                <w:i/>
                <w:iCs/>
                <w:sz w:val="27"/>
                <w:szCs w:val="27"/>
              </w:rPr>
              <w:t xml:space="preserve">: </w:t>
            </w:r>
            <w:r w:rsidRPr="006C0CBF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ล้านบาท)</w:t>
            </w:r>
          </w:p>
        </w:tc>
      </w:tr>
      <w:tr w:rsidR="00404073" w:rsidRPr="00DD7CDF" w14:paraId="456F0F6A" w14:textId="77777777" w:rsidTr="00DC63BC">
        <w:trPr>
          <w:cantSplit/>
          <w:trHeight w:val="364"/>
        </w:trPr>
        <w:tc>
          <w:tcPr>
            <w:tcW w:w="2711" w:type="dxa"/>
            <w:shd w:val="clear" w:color="auto" w:fill="auto"/>
          </w:tcPr>
          <w:p w14:paraId="3E1BF285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986" w:type="dxa"/>
            <w:gridSpan w:val="29"/>
          </w:tcPr>
          <w:p w14:paraId="5133A5DE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404073" w:rsidRPr="00DD7CDF" w14:paraId="5D64D403" w14:textId="77777777" w:rsidTr="00DC63BC">
        <w:trPr>
          <w:cantSplit/>
          <w:trHeight w:val="275"/>
        </w:trPr>
        <w:tc>
          <w:tcPr>
            <w:tcW w:w="2711" w:type="dxa"/>
            <w:shd w:val="clear" w:color="auto" w:fill="auto"/>
          </w:tcPr>
          <w:p w14:paraId="50AF2036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739520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122CE0D8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50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BA6761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สัดส่วน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301CD4D2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1D5B4C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458BD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D143E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E503B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50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8F31A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2F61A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80C20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90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608CF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CB73B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E1797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BEECC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</w:tr>
      <w:tr w:rsidR="00404073" w:rsidRPr="00DD7CDF" w14:paraId="7BD21D8C" w14:textId="77777777" w:rsidTr="00DC63BC">
        <w:trPr>
          <w:cantSplit/>
          <w:trHeight w:val="304"/>
        </w:trPr>
        <w:tc>
          <w:tcPr>
            <w:tcW w:w="2711" w:type="dxa"/>
            <w:shd w:val="clear" w:color="auto" w:fill="auto"/>
          </w:tcPr>
          <w:p w14:paraId="00265102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58FE6C01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</w:tcPr>
          <w:p w14:paraId="338237A2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502" w:type="dxa"/>
            <w:gridSpan w:val="3"/>
            <w:shd w:val="clear" w:color="auto" w:fill="auto"/>
          </w:tcPr>
          <w:p w14:paraId="259D1ED7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ความเป็นเจ้าของ</w:t>
            </w:r>
          </w:p>
        </w:tc>
        <w:tc>
          <w:tcPr>
            <w:tcW w:w="178" w:type="dxa"/>
            <w:shd w:val="clear" w:color="auto" w:fill="auto"/>
          </w:tcPr>
          <w:p w14:paraId="17B4E18B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113D5742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9493692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19" w:type="dxa"/>
            <w:gridSpan w:val="3"/>
            <w:shd w:val="clear" w:color="auto" w:fill="auto"/>
            <w:vAlign w:val="bottom"/>
          </w:tcPr>
          <w:p w14:paraId="08BF76B4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398E04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502" w:type="dxa"/>
            <w:gridSpan w:val="3"/>
            <w:shd w:val="clear" w:color="auto" w:fill="auto"/>
            <w:vAlign w:val="bottom"/>
          </w:tcPr>
          <w:p w14:paraId="1F09F2E4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B7DA96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591" w:type="dxa"/>
            <w:gridSpan w:val="3"/>
            <w:shd w:val="clear" w:color="auto" w:fill="auto"/>
            <w:vAlign w:val="bottom"/>
          </w:tcPr>
          <w:p w14:paraId="37498A74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90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B515571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1A47869A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5037E6A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35" w:type="dxa"/>
            <w:gridSpan w:val="3"/>
            <w:shd w:val="clear" w:color="auto" w:fill="auto"/>
            <w:vAlign w:val="bottom"/>
          </w:tcPr>
          <w:p w14:paraId="32157263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</w:tr>
      <w:tr w:rsidR="00404073" w:rsidRPr="00DD7CDF" w14:paraId="145C5376" w14:textId="77777777" w:rsidTr="00DC63BC">
        <w:trPr>
          <w:cantSplit/>
          <w:trHeight w:val="304"/>
        </w:trPr>
        <w:tc>
          <w:tcPr>
            <w:tcW w:w="2711" w:type="dxa"/>
            <w:shd w:val="clear" w:color="auto" w:fill="auto"/>
          </w:tcPr>
          <w:p w14:paraId="46C47F0B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7B4A9425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</w:tcPr>
          <w:p w14:paraId="772256C2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502" w:type="dxa"/>
            <w:gridSpan w:val="3"/>
            <w:shd w:val="clear" w:color="auto" w:fill="auto"/>
          </w:tcPr>
          <w:p w14:paraId="7B675279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(ทั้งทางตรง</w:t>
            </w:r>
          </w:p>
        </w:tc>
        <w:tc>
          <w:tcPr>
            <w:tcW w:w="178" w:type="dxa"/>
            <w:shd w:val="clear" w:color="auto" w:fill="auto"/>
          </w:tcPr>
          <w:p w14:paraId="45D3F1DB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6EF228CF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lang w:val="en-GB"/>
              </w:rPr>
              <w:tab/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B148DA0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19" w:type="dxa"/>
            <w:gridSpan w:val="3"/>
            <w:shd w:val="clear" w:color="auto" w:fill="auto"/>
            <w:vAlign w:val="bottom"/>
          </w:tcPr>
          <w:p w14:paraId="3E8A19DA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30E9B28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502" w:type="dxa"/>
            <w:gridSpan w:val="3"/>
            <w:shd w:val="clear" w:color="auto" w:fill="auto"/>
            <w:vAlign w:val="bottom"/>
          </w:tcPr>
          <w:p w14:paraId="72633B00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DB574C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591" w:type="dxa"/>
            <w:gridSpan w:val="3"/>
            <w:shd w:val="clear" w:color="auto" w:fill="auto"/>
            <w:vAlign w:val="bottom"/>
          </w:tcPr>
          <w:p w14:paraId="70B0F8D1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90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0464D94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341B1716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E516530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35" w:type="dxa"/>
            <w:gridSpan w:val="3"/>
            <w:shd w:val="clear" w:color="auto" w:fill="auto"/>
            <w:vAlign w:val="bottom"/>
          </w:tcPr>
          <w:p w14:paraId="63A38CC5" w14:textId="2A17D950" w:rsidR="00404073" w:rsidRPr="006C0CBF" w:rsidRDefault="00325FC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เงินปันผลรับ</w:t>
            </w:r>
          </w:p>
        </w:tc>
      </w:tr>
      <w:tr w:rsidR="00404073" w:rsidRPr="00DD7CDF" w14:paraId="09E59B5C" w14:textId="77777777" w:rsidTr="00DC63BC">
        <w:trPr>
          <w:cantSplit/>
          <w:trHeight w:val="304"/>
        </w:trPr>
        <w:tc>
          <w:tcPr>
            <w:tcW w:w="2711" w:type="dxa"/>
            <w:shd w:val="clear" w:color="auto" w:fill="auto"/>
          </w:tcPr>
          <w:p w14:paraId="34FA8CF1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AFDC070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ประเทศที่</w:t>
            </w:r>
          </w:p>
        </w:tc>
        <w:tc>
          <w:tcPr>
            <w:tcW w:w="179" w:type="dxa"/>
          </w:tcPr>
          <w:p w14:paraId="43CC35B8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502" w:type="dxa"/>
            <w:gridSpan w:val="3"/>
            <w:shd w:val="clear" w:color="auto" w:fill="auto"/>
          </w:tcPr>
          <w:p w14:paraId="0C35B40E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และทางอ้อม)</w:t>
            </w:r>
          </w:p>
        </w:tc>
        <w:tc>
          <w:tcPr>
            <w:tcW w:w="178" w:type="dxa"/>
            <w:shd w:val="clear" w:color="auto" w:fill="auto"/>
          </w:tcPr>
          <w:p w14:paraId="03493942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2B2646FC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67DF941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19" w:type="dxa"/>
            <w:gridSpan w:val="3"/>
            <w:shd w:val="clear" w:color="auto" w:fill="auto"/>
            <w:vAlign w:val="bottom"/>
          </w:tcPr>
          <w:p w14:paraId="59D01CEF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FF2F370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502" w:type="dxa"/>
            <w:gridSpan w:val="3"/>
            <w:shd w:val="clear" w:color="auto" w:fill="auto"/>
            <w:vAlign w:val="bottom"/>
          </w:tcPr>
          <w:p w14:paraId="4671D7C5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86F705E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591" w:type="dxa"/>
            <w:gridSpan w:val="3"/>
            <w:shd w:val="clear" w:color="auto" w:fill="auto"/>
            <w:vAlign w:val="bottom"/>
          </w:tcPr>
          <w:p w14:paraId="06368AC9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การด้อยค่า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577032E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71C1E475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ind w:left="-131" w:right="-14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 xml:space="preserve">ส่วนได้เสีย </w:t>
            </w:r>
            <w:r w:rsidRPr="006C0CBF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6665A4F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35" w:type="dxa"/>
            <w:gridSpan w:val="3"/>
            <w:shd w:val="clear" w:color="auto" w:fill="auto"/>
            <w:vAlign w:val="bottom"/>
          </w:tcPr>
          <w:p w14:paraId="0FA361A4" w14:textId="049FB343" w:rsidR="00404073" w:rsidRPr="006C0CBF" w:rsidRDefault="00325FC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สำหรับงวด</w:t>
            </w:r>
            <w:r w:rsidR="00A121D2"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หก</w:t>
            </w: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เดือน</w:t>
            </w:r>
          </w:p>
        </w:tc>
      </w:tr>
      <w:tr w:rsidR="00404073" w:rsidRPr="00DD7CDF" w14:paraId="35DFD429" w14:textId="77777777" w:rsidTr="00DC63BC">
        <w:trPr>
          <w:cantSplit/>
          <w:trHeight w:val="304"/>
        </w:trPr>
        <w:tc>
          <w:tcPr>
            <w:tcW w:w="2711" w:type="dxa"/>
            <w:shd w:val="clear" w:color="auto" w:fill="auto"/>
          </w:tcPr>
          <w:p w14:paraId="4885D68A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8435DD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ดำเนินธุรกิจ</w:t>
            </w:r>
          </w:p>
        </w:tc>
        <w:tc>
          <w:tcPr>
            <w:tcW w:w="179" w:type="dxa"/>
          </w:tcPr>
          <w:p w14:paraId="58132EEF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5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FC63E2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  <w:lang w:val="en-GB"/>
              </w:rPr>
              <w:t>(ร้อยละ)</w:t>
            </w:r>
          </w:p>
        </w:tc>
        <w:tc>
          <w:tcPr>
            <w:tcW w:w="178" w:type="dxa"/>
            <w:shd w:val="clear" w:color="auto" w:fill="auto"/>
          </w:tcPr>
          <w:p w14:paraId="5790C5DE" w14:textId="77777777" w:rsidR="00404073" w:rsidRPr="006C0CBF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03BDB9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ทุนชำระแล้ว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2924782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E363E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วิธีราคาทุน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03D7A5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50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496CD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วิธีส่วนได้เสีย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CA29B7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59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F12E4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สะสม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874A4A0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C41E6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</w:rPr>
              <w:t>สุทธิ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5D9021B" w14:textId="77777777" w:rsidR="00404073" w:rsidRPr="006C0CBF" w:rsidDel="00685444" w:rsidRDefault="0040407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2687F" w14:textId="7EC06F40" w:rsidR="00404073" w:rsidRPr="006C0CBF" w:rsidDel="00685444" w:rsidRDefault="00325FC3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สิ้นสุดวันที่</w:t>
            </w:r>
          </w:p>
        </w:tc>
      </w:tr>
      <w:tr w:rsidR="00DC63BC" w:rsidRPr="00DD7CDF" w14:paraId="662FE2DE" w14:textId="77777777" w:rsidTr="00DD496D">
        <w:trPr>
          <w:cantSplit/>
          <w:trHeight w:val="539"/>
        </w:trPr>
        <w:tc>
          <w:tcPr>
            <w:tcW w:w="2711" w:type="dxa"/>
            <w:shd w:val="clear" w:color="auto" w:fill="auto"/>
          </w:tcPr>
          <w:p w14:paraId="66DB04D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55345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9" w:type="dxa"/>
          </w:tcPr>
          <w:p w14:paraId="0EC6136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14686" w14:textId="25EC9E19" w:rsidR="00A121D2" w:rsidRPr="00333535" w:rsidRDefault="002606E5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27"/>
                <w:szCs w:val="27"/>
              </w:rPr>
              <w:t>30</w:t>
            </w:r>
          </w:p>
          <w:p w14:paraId="46559C62" w14:textId="7BEB3A93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33353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D4852" w14:textId="77777777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AC6122" w14:textId="2BB973E6" w:rsidR="00A121D2" w:rsidRPr="00333535" w:rsidRDefault="002606E5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pacing w:val="-6"/>
                <w:sz w:val="27"/>
                <w:szCs w:val="27"/>
              </w:rPr>
              <w:t>31</w:t>
            </w:r>
          </w:p>
          <w:p w14:paraId="16172C0C" w14:textId="77777777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33353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20181E8" w14:textId="77777777" w:rsidR="00A121D2" w:rsidRPr="00333535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24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FCF2C9" w14:textId="3ACED39D" w:rsidR="00A121D2" w:rsidRPr="00333535" w:rsidRDefault="002606E5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27"/>
                <w:szCs w:val="27"/>
              </w:rPr>
              <w:t>30</w:t>
            </w:r>
          </w:p>
          <w:p w14:paraId="085D470B" w14:textId="2AFAD3E0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33353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B3733" w14:textId="77777777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1A74B" w14:textId="296F3ABC" w:rsidR="00A121D2" w:rsidRPr="00333535" w:rsidRDefault="002606E5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pacing w:val="-6"/>
                <w:sz w:val="27"/>
                <w:szCs w:val="27"/>
              </w:rPr>
              <w:t>31</w:t>
            </w:r>
          </w:p>
          <w:p w14:paraId="097BED8C" w14:textId="77777777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33353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7254CCBA" w14:textId="77777777" w:rsidR="00A121D2" w:rsidRPr="00333535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8210B" w14:textId="26D8F025" w:rsidR="00A121D2" w:rsidRPr="00333535" w:rsidRDefault="002606E5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27"/>
                <w:szCs w:val="27"/>
              </w:rPr>
              <w:t>30</w:t>
            </w:r>
          </w:p>
          <w:p w14:paraId="1C8755AD" w14:textId="58E86C33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33353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EE9EA0" w14:textId="77777777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80C41" w14:textId="673DE3D7" w:rsidR="00A121D2" w:rsidRPr="00333535" w:rsidRDefault="002606E5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pacing w:val="-6"/>
                <w:sz w:val="27"/>
                <w:szCs w:val="27"/>
              </w:rPr>
              <w:t>31</w:t>
            </w:r>
          </w:p>
          <w:p w14:paraId="2E0B194B" w14:textId="77777777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33353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AD61980" w14:textId="77777777" w:rsidR="00A121D2" w:rsidRPr="00333535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14AA3" w14:textId="62DBD8C3" w:rsidR="00A121D2" w:rsidRPr="00333535" w:rsidRDefault="002606E5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27"/>
                <w:szCs w:val="27"/>
              </w:rPr>
              <w:t>30</w:t>
            </w:r>
          </w:p>
          <w:p w14:paraId="64BCD369" w14:textId="03892071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33353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07557D" w14:textId="77777777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676DEF" w14:textId="31A46DE0" w:rsidR="00A121D2" w:rsidRPr="00333535" w:rsidRDefault="002606E5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pacing w:val="-6"/>
                <w:sz w:val="27"/>
                <w:szCs w:val="27"/>
              </w:rPr>
              <w:t>31</w:t>
            </w:r>
          </w:p>
          <w:p w14:paraId="51F13547" w14:textId="77777777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33353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D95BB43" w14:textId="77777777" w:rsidR="00A121D2" w:rsidRPr="00333535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718DA" w14:textId="4E4F79F3" w:rsidR="00A121D2" w:rsidRPr="00333535" w:rsidRDefault="002606E5" w:rsidP="00DD4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27"/>
                <w:szCs w:val="27"/>
              </w:rPr>
              <w:t>30</w:t>
            </w:r>
          </w:p>
          <w:p w14:paraId="30A236FE" w14:textId="04D12F67" w:rsidR="00A121D2" w:rsidRPr="00333535" w:rsidRDefault="00A121D2" w:rsidP="00DD4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33353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46BA3" w14:textId="77777777" w:rsidR="00A121D2" w:rsidRPr="00333535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2435A" w14:textId="5AA0C7E1" w:rsidR="00A121D2" w:rsidRPr="00333535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pacing w:val="-6"/>
                <w:sz w:val="27"/>
                <w:szCs w:val="27"/>
              </w:rPr>
              <w:t>31</w:t>
            </w:r>
          </w:p>
          <w:p w14:paraId="031EA632" w14:textId="77777777" w:rsidR="00A121D2" w:rsidRPr="00333535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33353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9DA7F1D" w14:textId="77777777" w:rsidR="00A121D2" w:rsidRPr="00333535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5B204" w14:textId="3D343547" w:rsidR="00A121D2" w:rsidRPr="00333535" w:rsidRDefault="002606E5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27"/>
                <w:szCs w:val="27"/>
              </w:rPr>
              <w:t>30</w:t>
            </w:r>
          </w:p>
          <w:p w14:paraId="0E0E0A69" w14:textId="694B0623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33353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B220AE" w14:textId="77777777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9C9871" w14:textId="294D2827" w:rsidR="00A121D2" w:rsidRPr="00333535" w:rsidRDefault="002606E5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pacing w:val="-6"/>
                <w:sz w:val="27"/>
                <w:szCs w:val="27"/>
              </w:rPr>
              <w:t>31</w:t>
            </w:r>
          </w:p>
          <w:p w14:paraId="1190E9BD" w14:textId="77777777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33353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7F63C475" w14:textId="77777777" w:rsidR="00A121D2" w:rsidRPr="00333535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0E4D7" w14:textId="103542BD" w:rsidR="00A121D2" w:rsidRPr="00333535" w:rsidRDefault="002606E5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27"/>
                <w:szCs w:val="27"/>
              </w:rPr>
              <w:t>30</w:t>
            </w:r>
          </w:p>
          <w:p w14:paraId="67839165" w14:textId="39B80052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33353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DCFD2" w14:textId="77777777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DF533F" w14:textId="59C9CBFD" w:rsidR="00A121D2" w:rsidRPr="00333535" w:rsidRDefault="002606E5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pacing w:val="-6"/>
                <w:sz w:val="27"/>
                <w:szCs w:val="27"/>
              </w:rPr>
              <w:t>30</w:t>
            </w:r>
          </w:p>
          <w:p w14:paraId="4A1D6EC9" w14:textId="46897D31" w:rsidR="00A121D2" w:rsidRPr="00333535" w:rsidRDefault="00A121D2" w:rsidP="0033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33353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</w:tc>
      </w:tr>
      <w:tr w:rsidR="00DC63BC" w:rsidRPr="00DD7CDF" w14:paraId="2AF95102" w14:textId="77777777" w:rsidTr="00DC63BC">
        <w:trPr>
          <w:cantSplit/>
          <w:trHeight w:val="304"/>
        </w:trPr>
        <w:tc>
          <w:tcPr>
            <w:tcW w:w="2711" w:type="dxa"/>
            <w:shd w:val="clear" w:color="auto" w:fill="auto"/>
          </w:tcPr>
          <w:p w14:paraId="561F544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AF1551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9" w:type="dxa"/>
          </w:tcPr>
          <w:p w14:paraId="675AA57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14:paraId="1B8A3945" w14:textId="5017585C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79" w:type="dxa"/>
            <w:shd w:val="clear" w:color="auto" w:fill="auto"/>
          </w:tcPr>
          <w:p w14:paraId="20C3D5A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13E80305" w14:textId="2F33A026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46C895C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24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14:paraId="1825FD22" w14:textId="3DF8ECF1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046CCA0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</w:tcPr>
          <w:p w14:paraId="5C8F7616" w14:textId="42C9DA2C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2562</w:t>
            </w:r>
          </w:p>
        </w:tc>
        <w:tc>
          <w:tcPr>
            <w:tcW w:w="235" w:type="dxa"/>
            <w:shd w:val="clear" w:color="auto" w:fill="auto"/>
          </w:tcPr>
          <w:p w14:paraId="06B21A6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14:paraId="79AB0D1F" w14:textId="72145471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81" w:type="dxa"/>
            <w:shd w:val="clear" w:color="auto" w:fill="auto"/>
          </w:tcPr>
          <w:p w14:paraId="3223513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0FEF03F2" w14:textId="226B0467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5F771C6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14:paraId="77896BD0" w14:textId="27CC2594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6DFA06F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2BE93979" w14:textId="379F10BA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2D4E9C6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14:paraId="3BD376F5" w14:textId="0FF74879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3A8776C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79E4D86E" w14:textId="5C88C29D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2562</w:t>
            </w:r>
          </w:p>
        </w:tc>
        <w:tc>
          <w:tcPr>
            <w:tcW w:w="181" w:type="dxa"/>
            <w:shd w:val="clear" w:color="auto" w:fill="auto"/>
          </w:tcPr>
          <w:p w14:paraId="5B4FE4E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shd w:val="clear" w:color="auto" w:fill="auto"/>
          </w:tcPr>
          <w:p w14:paraId="230C5B64" w14:textId="3AACD022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2C1AC20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</w:tcPr>
          <w:p w14:paraId="199250F3" w14:textId="713A69AD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2562</w:t>
            </w:r>
          </w:p>
        </w:tc>
        <w:tc>
          <w:tcPr>
            <w:tcW w:w="184" w:type="dxa"/>
            <w:shd w:val="clear" w:color="auto" w:fill="auto"/>
          </w:tcPr>
          <w:p w14:paraId="1D383BE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115F5E59" w14:textId="1D9704E7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12B323B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</w:tcPr>
          <w:p w14:paraId="7D6F1EB0" w14:textId="381D56C0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2562</w:t>
            </w:r>
          </w:p>
        </w:tc>
      </w:tr>
      <w:tr w:rsidR="00DC63BC" w:rsidRPr="00DD7CDF" w14:paraId="108616BB" w14:textId="77777777" w:rsidTr="00DC63BC">
        <w:trPr>
          <w:cantSplit/>
          <w:trHeight w:hRule="exact" w:val="122"/>
        </w:trPr>
        <w:tc>
          <w:tcPr>
            <w:tcW w:w="2711" w:type="dxa"/>
            <w:shd w:val="clear" w:color="auto" w:fill="auto"/>
          </w:tcPr>
          <w:p w14:paraId="39A5720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1B132D4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49BD27B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16" w:type="dxa"/>
            <w:shd w:val="clear" w:color="auto" w:fill="auto"/>
          </w:tcPr>
          <w:p w14:paraId="78A90A9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  <w:shd w:val="clear" w:color="auto" w:fill="auto"/>
          </w:tcPr>
          <w:p w14:paraId="080839C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3E9CF83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6EBDC1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14:paraId="4166D3A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0D2156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auto"/>
          </w:tcPr>
          <w:p w14:paraId="368B7CD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235" w:type="dxa"/>
            <w:shd w:val="clear" w:color="auto" w:fill="auto"/>
          </w:tcPr>
          <w:p w14:paraId="2041F47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</w:tcPr>
          <w:p w14:paraId="1D4C4C5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1318F6D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3FC2D5D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092B8B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14:paraId="07C4A73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E4E8F1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14:paraId="46D4371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652C0C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  <w:shd w:val="clear" w:color="auto" w:fill="auto"/>
          </w:tcPr>
          <w:p w14:paraId="3FBB68F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3B5B1A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14:paraId="3C6E28A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691AF46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  <w:shd w:val="clear" w:color="auto" w:fill="auto"/>
          </w:tcPr>
          <w:p w14:paraId="4A1EC37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93CD6D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14:paraId="4E09C0B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67329CB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1BB41FA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68303D4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shd w:val="clear" w:color="auto" w:fill="auto"/>
          </w:tcPr>
          <w:p w14:paraId="1DACFD8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</w:tr>
      <w:tr w:rsidR="00DC63BC" w:rsidRPr="00DD7CDF" w14:paraId="26A65E42" w14:textId="77777777" w:rsidTr="00DC63BC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0322C7BF" w14:textId="77777777" w:rsidR="00A121D2" w:rsidRPr="006C0CBF" w:rsidRDefault="00A121D2" w:rsidP="00A121D2">
            <w:pPr>
              <w:tabs>
                <w:tab w:val="left" w:pos="284"/>
              </w:tabs>
              <w:ind w:left="461" w:hanging="85"/>
              <w:rPr>
                <w:rFonts w:ascii="Angsana New" w:hAnsi="Angsana New" w:cs="Angsana New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</w:rPr>
              <w:t xml:space="preserve">Conti Chia Tai International </w:t>
            </w:r>
          </w:p>
        </w:tc>
        <w:tc>
          <w:tcPr>
            <w:tcW w:w="990" w:type="dxa"/>
          </w:tcPr>
          <w:p w14:paraId="6855AC9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9" w:type="dxa"/>
          </w:tcPr>
          <w:p w14:paraId="39CC3F7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6" w:type="dxa"/>
            <w:shd w:val="clear" w:color="auto" w:fill="auto"/>
          </w:tcPr>
          <w:p w14:paraId="6BAC3BD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49812929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7B14D33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68F9116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361E27B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3DE5616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2" w:type="dxa"/>
            <w:shd w:val="clear" w:color="auto" w:fill="auto"/>
          </w:tcPr>
          <w:p w14:paraId="23D69DC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5" w:type="dxa"/>
            <w:shd w:val="clear" w:color="auto" w:fill="auto"/>
          </w:tcPr>
          <w:p w14:paraId="7B6FFB09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11FE925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6E41CAA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822" w:type="dxa"/>
            <w:shd w:val="clear" w:color="auto" w:fill="auto"/>
          </w:tcPr>
          <w:p w14:paraId="6D07825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41F32C5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4BEB853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256233B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43660DA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D269F47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0DB937F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5A3E78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4BF5EAC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343BB73F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12" w:type="dxa"/>
            <w:shd w:val="clear" w:color="auto" w:fill="auto"/>
          </w:tcPr>
          <w:p w14:paraId="71F1AA2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5F1971D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24" w:type="dxa"/>
            <w:shd w:val="clear" w:color="auto" w:fill="auto"/>
          </w:tcPr>
          <w:p w14:paraId="6E30E64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64FFDD5B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46DBCDB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796ECCC6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2AB2C11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DC63BC" w:rsidRPr="00DD7CDF" w14:paraId="71905CAD" w14:textId="77777777" w:rsidTr="00DC63BC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577AC7B7" w14:textId="77777777" w:rsidR="00A121D2" w:rsidRPr="006C0CBF" w:rsidRDefault="00A121D2" w:rsidP="00A121D2">
            <w:pPr>
              <w:tabs>
                <w:tab w:val="left" w:pos="284"/>
              </w:tabs>
              <w:ind w:left="461" w:hanging="85"/>
              <w:rPr>
                <w:rFonts w:ascii="Angsana New" w:hAnsi="Angsana New" w:cs="Angsana New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</w:rPr>
              <w:t xml:space="preserve">   Limited  </w:t>
            </w:r>
          </w:p>
        </w:tc>
        <w:tc>
          <w:tcPr>
            <w:tcW w:w="990" w:type="dxa"/>
          </w:tcPr>
          <w:p w14:paraId="1C4CAB1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left" w:pos="620"/>
              </w:tabs>
              <w:ind w:left="-79" w:right="-16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</w:rPr>
              <w:t>จีน</w:t>
            </w:r>
          </w:p>
        </w:tc>
        <w:tc>
          <w:tcPr>
            <w:tcW w:w="179" w:type="dxa"/>
          </w:tcPr>
          <w:p w14:paraId="444C9BF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6" w:type="dxa"/>
            <w:shd w:val="clear" w:color="auto" w:fill="auto"/>
          </w:tcPr>
          <w:p w14:paraId="4A087AA5" w14:textId="0785657D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26</w:t>
            </w:r>
            <w:r w:rsidR="004F0E4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12</w:t>
            </w:r>
          </w:p>
        </w:tc>
        <w:tc>
          <w:tcPr>
            <w:tcW w:w="179" w:type="dxa"/>
            <w:shd w:val="clear" w:color="auto" w:fill="auto"/>
          </w:tcPr>
          <w:p w14:paraId="4255E7F4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74B05793" w14:textId="5FB967EF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26</w:t>
            </w:r>
            <w:r w:rsidR="00A121D2" w:rsidRPr="006C0CBF">
              <w:rPr>
                <w:rFonts w:ascii="Angsana New" w:hAnsi="Angsana New" w:cs="Angsana New" w:hint="cs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12</w:t>
            </w:r>
          </w:p>
        </w:tc>
        <w:tc>
          <w:tcPr>
            <w:tcW w:w="178" w:type="dxa"/>
            <w:shd w:val="clear" w:color="auto" w:fill="auto"/>
          </w:tcPr>
          <w:p w14:paraId="2C1C9DB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60DC0E89" w14:textId="0044A2CB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767</w:t>
            </w:r>
          </w:p>
        </w:tc>
        <w:tc>
          <w:tcPr>
            <w:tcW w:w="178" w:type="dxa"/>
            <w:shd w:val="clear" w:color="auto" w:fill="auto"/>
          </w:tcPr>
          <w:p w14:paraId="7526846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2" w:type="dxa"/>
            <w:shd w:val="clear" w:color="auto" w:fill="auto"/>
          </w:tcPr>
          <w:p w14:paraId="61B2F73A" w14:textId="697B16A6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767</w:t>
            </w:r>
          </w:p>
        </w:tc>
        <w:tc>
          <w:tcPr>
            <w:tcW w:w="235" w:type="dxa"/>
            <w:shd w:val="clear" w:color="auto" w:fill="auto"/>
          </w:tcPr>
          <w:p w14:paraId="29C35DBD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46EFE431" w14:textId="76CA3B2D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4F0E46">
              <w:rPr>
                <w:rFonts w:ascii="Angsana New" w:hAnsi="Angsana New" w:cs="Angsana New"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052</w:t>
            </w:r>
          </w:p>
        </w:tc>
        <w:tc>
          <w:tcPr>
            <w:tcW w:w="181" w:type="dxa"/>
            <w:shd w:val="clear" w:color="auto" w:fill="auto"/>
          </w:tcPr>
          <w:p w14:paraId="7C11FF0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822" w:type="dxa"/>
            <w:shd w:val="clear" w:color="auto" w:fill="auto"/>
          </w:tcPr>
          <w:p w14:paraId="597241A1" w14:textId="740AAC4C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75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="00A121D2" w:rsidRPr="006C0CBF">
              <w:rPr>
                <w:rFonts w:ascii="Angsana New" w:hAnsi="Angsana New" w:cs="Angsana New" w:hint="cs"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052</w:t>
            </w:r>
          </w:p>
        </w:tc>
        <w:tc>
          <w:tcPr>
            <w:tcW w:w="178" w:type="dxa"/>
            <w:shd w:val="clear" w:color="auto" w:fill="auto"/>
          </w:tcPr>
          <w:p w14:paraId="0F4CA86A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0AE5A5B4" w14:textId="7BF80E8F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4F0E46">
              <w:rPr>
                <w:rFonts w:ascii="Angsana New" w:hAnsi="Angsana New" w:cs="Angsana New"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433</w:t>
            </w:r>
          </w:p>
        </w:tc>
        <w:tc>
          <w:tcPr>
            <w:tcW w:w="178" w:type="dxa"/>
            <w:shd w:val="clear" w:color="auto" w:fill="auto"/>
          </w:tcPr>
          <w:p w14:paraId="2712B0E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13193E79" w14:textId="28D06C54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="00A121D2" w:rsidRPr="006C0CBF">
              <w:rPr>
                <w:rFonts w:ascii="Angsana New" w:hAnsi="Angsana New" w:cs="Angsana New" w:hint="cs"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977</w:t>
            </w:r>
          </w:p>
        </w:tc>
        <w:tc>
          <w:tcPr>
            <w:tcW w:w="178" w:type="dxa"/>
            <w:shd w:val="clear" w:color="auto" w:fill="auto"/>
          </w:tcPr>
          <w:p w14:paraId="4A7E7668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70915470" w14:textId="12CFA496" w:rsidR="00A121D2" w:rsidRPr="006C0CBF" w:rsidRDefault="004F0E46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26132A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707" w:type="dxa"/>
            <w:shd w:val="clear" w:color="auto" w:fill="auto"/>
          </w:tcPr>
          <w:p w14:paraId="35E185D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27D85A08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12" w:type="dxa"/>
            <w:shd w:val="clear" w:color="auto" w:fill="auto"/>
          </w:tcPr>
          <w:p w14:paraId="32029EFA" w14:textId="7C860366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4F0E46">
              <w:rPr>
                <w:rFonts w:ascii="Angsana New" w:hAnsi="Angsana New" w:cs="Angsana New"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433</w:t>
            </w:r>
          </w:p>
        </w:tc>
        <w:tc>
          <w:tcPr>
            <w:tcW w:w="178" w:type="dxa"/>
            <w:shd w:val="clear" w:color="auto" w:fill="auto"/>
          </w:tcPr>
          <w:p w14:paraId="2999ADE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24" w:type="dxa"/>
            <w:shd w:val="clear" w:color="auto" w:fill="auto"/>
          </w:tcPr>
          <w:p w14:paraId="07B0F234" w14:textId="355F5E83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="00A121D2" w:rsidRPr="006C0CBF">
              <w:rPr>
                <w:rFonts w:ascii="Angsana New" w:hAnsi="Angsana New" w:cs="Angsana New" w:hint="cs"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977</w:t>
            </w:r>
          </w:p>
        </w:tc>
        <w:tc>
          <w:tcPr>
            <w:tcW w:w="184" w:type="dxa"/>
            <w:shd w:val="clear" w:color="auto" w:fill="auto"/>
          </w:tcPr>
          <w:p w14:paraId="2A48575C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344C2D2E" w14:textId="3A89C999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689</w:t>
            </w:r>
          </w:p>
        </w:tc>
        <w:tc>
          <w:tcPr>
            <w:tcW w:w="178" w:type="dxa"/>
            <w:shd w:val="clear" w:color="auto" w:fill="auto"/>
          </w:tcPr>
          <w:p w14:paraId="696DFF7F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3BEF976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</w:tr>
      <w:tr w:rsidR="00DC63BC" w:rsidRPr="00DD7CDF" w14:paraId="176FA0D4" w14:textId="77777777" w:rsidTr="00DC63BC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4A404844" w14:textId="77777777" w:rsidR="00A121D2" w:rsidRPr="006C0CBF" w:rsidRDefault="00A121D2" w:rsidP="00A121D2">
            <w:pPr>
              <w:tabs>
                <w:tab w:val="left" w:pos="284"/>
              </w:tabs>
              <w:ind w:left="461" w:hanging="85"/>
              <w:rPr>
                <w:rFonts w:ascii="Angsana New" w:hAnsi="Angsana New" w:cs="Angsana New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</w:rPr>
              <w:t>Ningxia Xiao Ming Animal</w:t>
            </w:r>
          </w:p>
        </w:tc>
        <w:tc>
          <w:tcPr>
            <w:tcW w:w="990" w:type="dxa"/>
          </w:tcPr>
          <w:p w14:paraId="1F21367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168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5832497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6" w:type="dxa"/>
            <w:shd w:val="clear" w:color="auto" w:fill="auto"/>
          </w:tcPr>
          <w:p w14:paraId="1C385D5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39611ADC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5D503E5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6A756AD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17" w:type="dxa"/>
            <w:shd w:val="clear" w:color="auto" w:fill="auto"/>
          </w:tcPr>
          <w:p w14:paraId="358FEFDA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DF157CF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5EC28354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67351357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7A33EB09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4CCB0D5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2BA898E6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DFE67E6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23E4D32D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C861920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5F7EA7CE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8F8791B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0F4AD089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431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42ED570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53BEEFF8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431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F08E578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12" w:type="dxa"/>
            <w:shd w:val="clear" w:color="auto" w:fill="auto"/>
          </w:tcPr>
          <w:p w14:paraId="73580767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3210051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4" w:type="dxa"/>
            <w:shd w:val="clear" w:color="auto" w:fill="auto"/>
          </w:tcPr>
          <w:p w14:paraId="7415EDAD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084C0647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67999227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988E37F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638C463E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</w:tr>
      <w:tr w:rsidR="00DC63BC" w:rsidRPr="00DD7CDF" w14:paraId="77E8F256" w14:textId="77777777" w:rsidTr="00DC63BC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30799280" w14:textId="77777777" w:rsidR="00A121D2" w:rsidRPr="006C0CBF" w:rsidRDefault="00A121D2" w:rsidP="00A121D2">
            <w:pPr>
              <w:tabs>
                <w:tab w:val="left" w:pos="284"/>
              </w:tabs>
              <w:ind w:left="461" w:hanging="85"/>
              <w:rPr>
                <w:rFonts w:ascii="Angsana New" w:hAnsi="Angsana New" w:cs="Angsana New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</w:rPr>
              <w:t xml:space="preserve">   Husbandry Co., Ltd.</w:t>
            </w:r>
            <w:r w:rsidRPr="006C0CBF">
              <w:rPr>
                <w:rFonts w:ascii="Angsana New" w:hAnsi="Angsana New" w:cs="Angsana New" w:hint="cs"/>
                <w:sz w:val="27"/>
                <w:szCs w:val="27"/>
                <w:vertAlign w:val="superscript"/>
              </w:rPr>
              <w:t xml:space="preserve"> **</w:t>
            </w:r>
          </w:p>
        </w:tc>
        <w:tc>
          <w:tcPr>
            <w:tcW w:w="990" w:type="dxa"/>
          </w:tcPr>
          <w:p w14:paraId="42F5F5C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</w:rPr>
              <w:t>จีน</w:t>
            </w:r>
          </w:p>
        </w:tc>
        <w:tc>
          <w:tcPr>
            <w:tcW w:w="179" w:type="dxa"/>
          </w:tcPr>
          <w:p w14:paraId="70E3368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6" w:type="dxa"/>
            <w:shd w:val="clear" w:color="auto" w:fill="auto"/>
          </w:tcPr>
          <w:p w14:paraId="57B095D7" w14:textId="633C5E8D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="004F0E4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40</w:t>
            </w:r>
          </w:p>
        </w:tc>
        <w:tc>
          <w:tcPr>
            <w:tcW w:w="179" w:type="dxa"/>
            <w:shd w:val="clear" w:color="auto" w:fill="auto"/>
          </w:tcPr>
          <w:p w14:paraId="2C71320C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0D99C124" w14:textId="22DC2D4D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8</w:t>
            </w:r>
            <w:r w:rsidR="00A121D2" w:rsidRPr="006C0CBF">
              <w:rPr>
                <w:rFonts w:ascii="Angsana New" w:hAnsi="Angsana New" w:cs="Angsana New" w:hint="cs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40</w:t>
            </w:r>
          </w:p>
        </w:tc>
        <w:tc>
          <w:tcPr>
            <w:tcW w:w="178" w:type="dxa"/>
            <w:shd w:val="clear" w:color="auto" w:fill="auto"/>
          </w:tcPr>
          <w:p w14:paraId="5E93403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7" w:type="dxa"/>
            <w:shd w:val="clear" w:color="auto" w:fill="auto"/>
          </w:tcPr>
          <w:p w14:paraId="521287E5" w14:textId="5D15E9BE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362</w:t>
            </w:r>
          </w:p>
        </w:tc>
        <w:tc>
          <w:tcPr>
            <w:tcW w:w="178" w:type="dxa"/>
            <w:shd w:val="clear" w:color="auto" w:fill="auto"/>
          </w:tcPr>
          <w:p w14:paraId="2BF42BD7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5142B42A" w14:textId="3A10975B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362</w:t>
            </w:r>
          </w:p>
        </w:tc>
        <w:tc>
          <w:tcPr>
            <w:tcW w:w="235" w:type="dxa"/>
            <w:shd w:val="clear" w:color="auto" w:fill="auto"/>
          </w:tcPr>
          <w:p w14:paraId="0706A007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2435EE2F" w14:textId="6DF7D45E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75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749</w:t>
            </w:r>
          </w:p>
        </w:tc>
        <w:tc>
          <w:tcPr>
            <w:tcW w:w="181" w:type="dxa"/>
            <w:shd w:val="clear" w:color="auto" w:fill="auto"/>
          </w:tcPr>
          <w:p w14:paraId="43FF390C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313C4F23" w14:textId="73B9472A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75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749</w:t>
            </w:r>
          </w:p>
        </w:tc>
        <w:tc>
          <w:tcPr>
            <w:tcW w:w="178" w:type="dxa"/>
            <w:shd w:val="clear" w:color="auto" w:fill="auto"/>
          </w:tcPr>
          <w:p w14:paraId="71B4BA05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3D513685" w14:textId="7D329EE5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763</w:t>
            </w:r>
          </w:p>
        </w:tc>
        <w:tc>
          <w:tcPr>
            <w:tcW w:w="178" w:type="dxa"/>
            <w:shd w:val="clear" w:color="auto" w:fill="auto"/>
          </w:tcPr>
          <w:p w14:paraId="6FA56AF3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3804D5ED" w14:textId="0FDE8232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745</w:t>
            </w:r>
          </w:p>
        </w:tc>
        <w:tc>
          <w:tcPr>
            <w:tcW w:w="178" w:type="dxa"/>
            <w:shd w:val="clear" w:color="auto" w:fill="auto"/>
          </w:tcPr>
          <w:p w14:paraId="2C8FC36F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2249471A" w14:textId="42E9D5E6" w:rsidR="00A121D2" w:rsidRPr="006C0CBF" w:rsidRDefault="004F0E46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03978C0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67DA427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B343AC7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12" w:type="dxa"/>
            <w:shd w:val="clear" w:color="auto" w:fill="auto"/>
          </w:tcPr>
          <w:p w14:paraId="5DBFA794" w14:textId="2C15D13E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763</w:t>
            </w:r>
          </w:p>
        </w:tc>
        <w:tc>
          <w:tcPr>
            <w:tcW w:w="178" w:type="dxa"/>
            <w:shd w:val="clear" w:color="auto" w:fill="auto"/>
          </w:tcPr>
          <w:p w14:paraId="1C8CB6F4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24" w:type="dxa"/>
            <w:shd w:val="clear" w:color="auto" w:fill="auto"/>
          </w:tcPr>
          <w:p w14:paraId="5D536E7A" w14:textId="5E4E839C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745</w:t>
            </w:r>
          </w:p>
        </w:tc>
        <w:tc>
          <w:tcPr>
            <w:tcW w:w="184" w:type="dxa"/>
            <w:shd w:val="clear" w:color="auto" w:fill="auto"/>
          </w:tcPr>
          <w:p w14:paraId="64C2353B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0980FC64" w14:textId="7D9961F7" w:rsidR="00A121D2" w:rsidRPr="006C0CBF" w:rsidRDefault="004F0E46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45F47A5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464C4B13" w14:textId="071DC785" w:rsidR="00A121D2" w:rsidRPr="006C0CBF" w:rsidRDefault="002606E5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</w:t>
            </w:r>
          </w:p>
        </w:tc>
      </w:tr>
      <w:tr w:rsidR="00DC63BC" w:rsidRPr="00DD7CDF" w14:paraId="44C341F0" w14:textId="77777777" w:rsidTr="00DC63BC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3EA5D6A9" w14:textId="77777777" w:rsidR="00A121D2" w:rsidRPr="006C0CBF" w:rsidRDefault="00A121D2" w:rsidP="00A121D2">
            <w:pPr>
              <w:tabs>
                <w:tab w:val="left" w:pos="284"/>
              </w:tabs>
              <w:ind w:left="461" w:hanging="85"/>
              <w:rPr>
                <w:rFonts w:ascii="Angsana New" w:hAnsi="Angsana New" w:cs="Angsana New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</w:rPr>
              <w:t xml:space="preserve">Qingdao Yi Bang Bio </w:t>
            </w:r>
          </w:p>
        </w:tc>
        <w:tc>
          <w:tcPr>
            <w:tcW w:w="990" w:type="dxa"/>
          </w:tcPr>
          <w:p w14:paraId="7B28F05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9" w:type="dxa"/>
          </w:tcPr>
          <w:p w14:paraId="6C98A5A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6" w:type="dxa"/>
            <w:shd w:val="clear" w:color="auto" w:fill="auto"/>
          </w:tcPr>
          <w:p w14:paraId="3718ABB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487FC160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682A676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3DCE9B7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7" w:type="dxa"/>
            <w:shd w:val="clear" w:color="auto" w:fill="auto"/>
          </w:tcPr>
          <w:p w14:paraId="3A2FCA8D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67A4948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2C5A22A1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5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18EF3B4E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2CC2D762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466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9CD9F58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7066DD84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58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54CF608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64876C18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A4AB0BB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5E6AD1DE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3022CFB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45847246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520C026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547827AD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209708B1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12" w:type="dxa"/>
            <w:shd w:val="clear" w:color="auto" w:fill="auto"/>
          </w:tcPr>
          <w:p w14:paraId="5D3536E8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D883C7E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24" w:type="dxa"/>
            <w:shd w:val="clear" w:color="auto" w:fill="auto"/>
          </w:tcPr>
          <w:p w14:paraId="4E85A249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77AFB5AA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2AD93139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94211ED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26B6901C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</w:tr>
      <w:tr w:rsidR="00DC63BC" w:rsidRPr="00DD7CDF" w14:paraId="3677B2AD" w14:textId="77777777" w:rsidTr="00DC63BC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11C55DC5" w14:textId="77777777" w:rsidR="00A121D2" w:rsidRPr="006C0CBF" w:rsidRDefault="00A121D2" w:rsidP="00A121D2">
            <w:pPr>
              <w:tabs>
                <w:tab w:val="left" w:pos="284"/>
              </w:tabs>
              <w:ind w:left="461" w:hanging="85"/>
              <w:rPr>
                <w:rFonts w:ascii="Angsana New" w:hAnsi="Angsana New" w:cs="Angsana New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</w:rPr>
              <w:t xml:space="preserve">   Engineering Co., Ltd. </w:t>
            </w:r>
            <w:r w:rsidRPr="006C0CBF">
              <w:rPr>
                <w:rFonts w:ascii="Angsana New" w:hAnsi="Angsana New" w:cs="Angsana New" w:hint="cs"/>
                <w:sz w:val="27"/>
                <w:szCs w:val="27"/>
                <w:vertAlign w:val="superscript"/>
              </w:rPr>
              <w:t>**</w:t>
            </w:r>
          </w:p>
        </w:tc>
        <w:tc>
          <w:tcPr>
            <w:tcW w:w="990" w:type="dxa"/>
          </w:tcPr>
          <w:p w14:paraId="5BAB104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</w:rPr>
              <w:t>จีน</w:t>
            </w:r>
          </w:p>
        </w:tc>
        <w:tc>
          <w:tcPr>
            <w:tcW w:w="179" w:type="dxa"/>
          </w:tcPr>
          <w:p w14:paraId="4C9C591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6" w:type="dxa"/>
            <w:shd w:val="clear" w:color="auto" w:fill="auto"/>
          </w:tcPr>
          <w:p w14:paraId="2512DDBD" w14:textId="180D7715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4F0E4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27</w:t>
            </w:r>
          </w:p>
        </w:tc>
        <w:tc>
          <w:tcPr>
            <w:tcW w:w="179" w:type="dxa"/>
            <w:shd w:val="clear" w:color="auto" w:fill="auto"/>
          </w:tcPr>
          <w:p w14:paraId="5FD16457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7F033EC9" w14:textId="6889E98E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6</w:t>
            </w:r>
            <w:r w:rsidR="00A121D2" w:rsidRPr="006C0CBF">
              <w:rPr>
                <w:rFonts w:ascii="Angsana New" w:hAnsi="Angsana New" w:cs="Angsana New" w:hint="cs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27</w:t>
            </w:r>
          </w:p>
        </w:tc>
        <w:tc>
          <w:tcPr>
            <w:tcW w:w="178" w:type="dxa"/>
            <w:shd w:val="clear" w:color="auto" w:fill="auto"/>
          </w:tcPr>
          <w:p w14:paraId="3A8C956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7" w:type="dxa"/>
            <w:shd w:val="clear" w:color="auto" w:fill="auto"/>
          </w:tcPr>
          <w:p w14:paraId="3E4CC8AB" w14:textId="445FADA4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147</w:t>
            </w:r>
          </w:p>
        </w:tc>
        <w:tc>
          <w:tcPr>
            <w:tcW w:w="178" w:type="dxa"/>
            <w:shd w:val="clear" w:color="auto" w:fill="auto"/>
          </w:tcPr>
          <w:p w14:paraId="22BB14B3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7E15E2ED" w14:textId="68B8BFB1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147</w:t>
            </w:r>
          </w:p>
        </w:tc>
        <w:tc>
          <w:tcPr>
            <w:tcW w:w="235" w:type="dxa"/>
            <w:shd w:val="clear" w:color="auto" w:fill="auto"/>
          </w:tcPr>
          <w:p w14:paraId="28AF9E60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745BA183" w14:textId="39DCD624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75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4F0E4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358</w:t>
            </w:r>
          </w:p>
        </w:tc>
        <w:tc>
          <w:tcPr>
            <w:tcW w:w="181" w:type="dxa"/>
            <w:shd w:val="clear" w:color="auto" w:fill="auto"/>
          </w:tcPr>
          <w:p w14:paraId="7A501A38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6E0ACB74" w14:textId="457856CC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75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="00A121D2" w:rsidRPr="006C0CBF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358</w:t>
            </w:r>
          </w:p>
        </w:tc>
        <w:tc>
          <w:tcPr>
            <w:tcW w:w="178" w:type="dxa"/>
            <w:shd w:val="clear" w:color="auto" w:fill="auto"/>
          </w:tcPr>
          <w:p w14:paraId="2F2C1DBF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4A7E04EC" w14:textId="78F7FF44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4F0E4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438</w:t>
            </w:r>
          </w:p>
        </w:tc>
        <w:tc>
          <w:tcPr>
            <w:tcW w:w="178" w:type="dxa"/>
            <w:shd w:val="clear" w:color="auto" w:fill="auto"/>
          </w:tcPr>
          <w:p w14:paraId="5F8FB816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2796027B" w14:textId="3789BAE2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="00A121D2" w:rsidRPr="006C0CBF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346</w:t>
            </w:r>
          </w:p>
        </w:tc>
        <w:tc>
          <w:tcPr>
            <w:tcW w:w="178" w:type="dxa"/>
            <w:shd w:val="clear" w:color="auto" w:fill="auto"/>
          </w:tcPr>
          <w:p w14:paraId="40E9DE08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66F7BF55" w14:textId="1FBFB65E" w:rsidR="00A121D2" w:rsidRPr="006C0CBF" w:rsidRDefault="004F0E46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9740555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02FD657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E2A9365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12" w:type="dxa"/>
            <w:shd w:val="clear" w:color="auto" w:fill="auto"/>
          </w:tcPr>
          <w:p w14:paraId="52656BA0" w14:textId="345D7822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4F0E4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438</w:t>
            </w:r>
          </w:p>
        </w:tc>
        <w:tc>
          <w:tcPr>
            <w:tcW w:w="178" w:type="dxa"/>
            <w:shd w:val="clear" w:color="auto" w:fill="auto"/>
          </w:tcPr>
          <w:p w14:paraId="17DEB31E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24" w:type="dxa"/>
            <w:shd w:val="clear" w:color="auto" w:fill="auto"/>
          </w:tcPr>
          <w:p w14:paraId="558A3F25" w14:textId="78D41F36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1</w:t>
            </w:r>
            <w:r w:rsidR="00A121D2" w:rsidRPr="006C0CBF">
              <w:rPr>
                <w:rFonts w:ascii="Angsana New" w:hAnsi="Angsana New" w:cs="Angsana New" w:hint="cs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346</w:t>
            </w:r>
          </w:p>
        </w:tc>
        <w:tc>
          <w:tcPr>
            <w:tcW w:w="184" w:type="dxa"/>
            <w:shd w:val="clear" w:color="auto" w:fill="auto"/>
          </w:tcPr>
          <w:p w14:paraId="33A53F97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658552D4" w14:textId="005040DD" w:rsidR="00A121D2" w:rsidRPr="006C0CBF" w:rsidRDefault="004F0E46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6C77A17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6DA38D7C" w14:textId="417C5951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lang w:val="en-US" w:bidi="th-TH"/>
              </w:rPr>
              <w:t>-</w:t>
            </w:r>
          </w:p>
        </w:tc>
      </w:tr>
      <w:tr w:rsidR="00DC63BC" w:rsidRPr="00DD7CDF" w14:paraId="6B6E3631" w14:textId="77777777" w:rsidTr="00DC63BC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290E6E97" w14:textId="77777777" w:rsidR="00A121D2" w:rsidRPr="006C0CBF" w:rsidRDefault="00A121D2" w:rsidP="00A121D2">
            <w:pPr>
              <w:tabs>
                <w:tab w:val="left" w:pos="284"/>
              </w:tabs>
              <w:ind w:left="461" w:hanging="85"/>
              <w:rPr>
                <w:rFonts w:ascii="Angsana New" w:hAnsi="Angsana New" w:cs="Angsana New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</w:rPr>
              <w:t>Zhan Jiang Deni Carburetor</w:t>
            </w:r>
          </w:p>
        </w:tc>
        <w:tc>
          <w:tcPr>
            <w:tcW w:w="990" w:type="dxa"/>
          </w:tcPr>
          <w:p w14:paraId="29B5653B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9" w:type="dxa"/>
          </w:tcPr>
          <w:p w14:paraId="2EF9622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6" w:type="dxa"/>
            <w:shd w:val="clear" w:color="auto" w:fill="auto"/>
          </w:tcPr>
          <w:p w14:paraId="3036295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9" w:type="dxa"/>
            <w:shd w:val="clear" w:color="auto" w:fill="auto"/>
          </w:tcPr>
          <w:p w14:paraId="28DD900E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56EC369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</w:tcPr>
          <w:p w14:paraId="3EF6051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7" w:type="dxa"/>
            <w:shd w:val="clear" w:color="auto" w:fill="auto"/>
          </w:tcPr>
          <w:p w14:paraId="7F2ED1FE" w14:textId="77777777" w:rsidR="00A121D2" w:rsidRPr="006C0CBF" w:rsidRDefault="00A121D2" w:rsidP="004F0E46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23B00C6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6C997D60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5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576BB6B9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5A4DB1F2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466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71B0697A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17CB61FD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58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07AD357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330AA5CB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A8739E2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70C46479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94F59D6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34364587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431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1161D44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686D8FA5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431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E2C93E4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12" w:type="dxa"/>
            <w:shd w:val="clear" w:color="auto" w:fill="auto"/>
          </w:tcPr>
          <w:p w14:paraId="1F3281B3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FA66AC5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24" w:type="dxa"/>
            <w:shd w:val="clear" w:color="auto" w:fill="auto"/>
          </w:tcPr>
          <w:p w14:paraId="5E5AF0FD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61DC09A0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516A38A8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30C76B2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4032798F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</w:tr>
      <w:tr w:rsidR="00DC63BC" w:rsidRPr="00DD7CDF" w14:paraId="59A6B071" w14:textId="77777777" w:rsidTr="00DC63BC">
        <w:trPr>
          <w:cantSplit/>
          <w:trHeight w:val="261"/>
        </w:trPr>
        <w:tc>
          <w:tcPr>
            <w:tcW w:w="2711" w:type="dxa"/>
            <w:shd w:val="clear" w:color="auto" w:fill="auto"/>
          </w:tcPr>
          <w:p w14:paraId="7E21EE6F" w14:textId="77777777" w:rsidR="00A121D2" w:rsidRPr="006C0CBF" w:rsidRDefault="00A121D2" w:rsidP="00A121D2">
            <w:pPr>
              <w:tabs>
                <w:tab w:val="left" w:pos="284"/>
              </w:tabs>
              <w:ind w:left="461" w:hanging="85"/>
              <w:rPr>
                <w:rFonts w:ascii="Angsana New" w:hAnsi="Angsana New" w:cs="Angsana New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</w:rPr>
              <w:t xml:space="preserve">   Co., Ltd.</w:t>
            </w:r>
            <w:r w:rsidRPr="006C0CBF">
              <w:rPr>
                <w:rFonts w:ascii="Angsana New" w:hAnsi="Angsana New" w:cs="Angsana New" w:hint="cs"/>
                <w:sz w:val="27"/>
                <w:szCs w:val="27"/>
                <w:vertAlign w:val="superscript"/>
              </w:rPr>
              <w:t xml:space="preserve"> ***</w:t>
            </w:r>
          </w:p>
        </w:tc>
        <w:tc>
          <w:tcPr>
            <w:tcW w:w="990" w:type="dxa"/>
          </w:tcPr>
          <w:p w14:paraId="76C5033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cs/>
              </w:rPr>
              <w:t>จีน</w:t>
            </w:r>
          </w:p>
        </w:tc>
        <w:tc>
          <w:tcPr>
            <w:tcW w:w="179" w:type="dxa"/>
          </w:tcPr>
          <w:p w14:paraId="7F1A698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6" w:type="dxa"/>
            <w:shd w:val="clear" w:color="auto" w:fill="auto"/>
          </w:tcPr>
          <w:p w14:paraId="334EE0DE" w14:textId="41CF0046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14</w:t>
            </w:r>
            <w:r w:rsidR="004F0E46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12</w:t>
            </w:r>
          </w:p>
        </w:tc>
        <w:tc>
          <w:tcPr>
            <w:tcW w:w="179" w:type="dxa"/>
            <w:shd w:val="clear" w:color="auto" w:fill="auto"/>
          </w:tcPr>
          <w:p w14:paraId="74157E7C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77A25314" w14:textId="6A026CB7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14</w:t>
            </w:r>
            <w:r w:rsidR="00A121D2" w:rsidRPr="006C0CBF">
              <w:rPr>
                <w:rFonts w:ascii="Angsana New" w:hAnsi="Angsana New" w:cs="Angsana New" w:hint="cs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12</w:t>
            </w:r>
          </w:p>
        </w:tc>
        <w:tc>
          <w:tcPr>
            <w:tcW w:w="178" w:type="dxa"/>
            <w:shd w:val="clear" w:color="auto" w:fill="auto"/>
          </w:tcPr>
          <w:p w14:paraId="295A262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17" w:type="dxa"/>
            <w:shd w:val="clear" w:color="auto" w:fill="auto"/>
          </w:tcPr>
          <w:p w14:paraId="02771BDD" w14:textId="6BBF2EDA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669</w:t>
            </w:r>
          </w:p>
        </w:tc>
        <w:tc>
          <w:tcPr>
            <w:tcW w:w="178" w:type="dxa"/>
            <w:shd w:val="clear" w:color="auto" w:fill="auto"/>
          </w:tcPr>
          <w:p w14:paraId="2E749167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48FAE507" w14:textId="50E1867D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669</w:t>
            </w:r>
          </w:p>
        </w:tc>
        <w:tc>
          <w:tcPr>
            <w:tcW w:w="235" w:type="dxa"/>
            <w:shd w:val="clear" w:color="auto" w:fill="auto"/>
          </w:tcPr>
          <w:p w14:paraId="5C310865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601BF623" w14:textId="604BB0F8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75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424</w:t>
            </w:r>
          </w:p>
        </w:tc>
        <w:tc>
          <w:tcPr>
            <w:tcW w:w="181" w:type="dxa"/>
            <w:shd w:val="clear" w:color="auto" w:fill="auto"/>
          </w:tcPr>
          <w:p w14:paraId="2BBE88B0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478E97F6" w14:textId="4F939BCD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75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424</w:t>
            </w:r>
          </w:p>
        </w:tc>
        <w:tc>
          <w:tcPr>
            <w:tcW w:w="178" w:type="dxa"/>
            <w:shd w:val="clear" w:color="auto" w:fill="auto"/>
          </w:tcPr>
          <w:p w14:paraId="446891E8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17" w:type="dxa"/>
            <w:shd w:val="clear" w:color="auto" w:fill="auto"/>
          </w:tcPr>
          <w:p w14:paraId="7AB24D71" w14:textId="2DECF441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526</w:t>
            </w:r>
          </w:p>
        </w:tc>
        <w:tc>
          <w:tcPr>
            <w:tcW w:w="178" w:type="dxa"/>
            <w:shd w:val="clear" w:color="auto" w:fill="auto"/>
          </w:tcPr>
          <w:p w14:paraId="2551D1ED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4EEF3DE6" w14:textId="57886849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512</w:t>
            </w:r>
          </w:p>
        </w:tc>
        <w:tc>
          <w:tcPr>
            <w:tcW w:w="178" w:type="dxa"/>
            <w:shd w:val="clear" w:color="auto" w:fill="auto"/>
          </w:tcPr>
          <w:p w14:paraId="4B26815D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1F3D9A57" w14:textId="18C3F783" w:rsidR="00A121D2" w:rsidRPr="006C0CBF" w:rsidRDefault="004F0E46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956AF02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2D84AA6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58B1B78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12" w:type="dxa"/>
            <w:shd w:val="clear" w:color="auto" w:fill="auto"/>
          </w:tcPr>
          <w:p w14:paraId="54A9BECE" w14:textId="53BC730D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526</w:t>
            </w:r>
          </w:p>
        </w:tc>
        <w:tc>
          <w:tcPr>
            <w:tcW w:w="178" w:type="dxa"/>
            <w:shd w:val="clear" w:color="auto" w:fill="auto"/>
          </w:tcPr>
          <w:p w14:paraId="0F09DA7A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24" w:type="dxa"/>
            <w:shd w:val="clear" w:color="auto" w:fill="auto"/>
          </w:tcPr>
          <w:p w14:paraId="080F348B" w14:textId="5C803EB3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27"/>
                <w:szCs w:val="27"/>
              </w:rPr>
              <w:t>512</w:t>
            </w:r>
          </w:p>
        </w:tc>
        <w:tc>
          <w:tcPr>
            <w:tcW w:w="184" w:type="dxa"/>
            <w:shd w:val="clear" w:color="auto" w:fill="auto"/>
          </w:tcPr>
          <w:p w14:paraId="4A5F7124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4A845834" w14:textId="21D502C7" w:rsidR="00A121D2" w:rsidRPr="006C0CBF" w:rsidRDefault="004F0E46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238B2D5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64317D74" w14:textId="001BDA86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6C0CBF">
              <w:rPr>
                <w:rFonts w:ascii="Angsana New" w:hAnsi="Angsana New" w:cs="Angsana New" w:hint="cs"/>
                <w:sz w:val="27"/>
                <w:szCs w:val="27"/>
                <w:lang w:bidi="th-TH"/>
              </w:rPr>
              <w:t>-</w:t>
            </w:r>
          </w:p>
        </w:tc>
      </w:tr>
      <w:tr w:rsidR="00DC63BC" w:rsidRPr="00DD7CDF" w14:paraId="33E63F8E" w14:textId="77777777" w:rsidTr="00DC63BC">
        <w:trPr>
          <w:cantSplit/>
          <w:trHeight w:val="304"/>
        </w:trPr>
        <w:tc>
          <w:tcPr>
            <w:tcW w:w="2711" w:type="dxa"/>
            <w:shd w:val="clear" w:color="auto" w:fill="auto"/>
          </w:tcPr>
          <w:p w14:paraId="6ACBCF1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461" w:hanging="8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C0CB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27D3AE3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9" w:type="dxa"/>
          </w:tcPr>
          <w:p w14:paraId="7ECF7BA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14:paraId="78C873C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D0FD5F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07" w:type="dxa"/>
            <w:shd w:val="clear" w:color="auto" w:fill="auto"/>
          </w:tcPr>
          <w:p w14:paraId="23914C9D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1834E6A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14:paraId="4080357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18F9F3A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4DDC1FC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235" w:type="dxa"/>
            <w:shd w:val="clear" w:color="auto" w:fill="auto"/>
          </w:tcPr>
          <w:p w14:paraId="10BB04F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AF12A" w14:textId="0D994E5B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75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  <w:r w:rsidR="004F0E46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27"/>
              </w:rPr>
              <w:t>30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181" w:type="dxa"/>
            <w:shd w:val="clear" w:color="auto" w:fill="auto"/>
          </w:tcPr>
          <w:p w14:paraId="2BC2CC4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26D9E" w14:textId="405DF889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75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4</w:t>
            </w:r>
            <w:r w:rsidR="00A121D2" w:rsidRPr="006C0CBF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181</w:t>
            </w:r>
          </w:p>
        </w:tc>
        <w:tc>
          <w:tcPr>
            <w:tcW w:w="178" w:type="dxa"/>
            <w:shd w:val="clear" w:color="auto" w:fill="auto"/>
          </w:tcPr>
          <w:p w14:paraId="22D4335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29501" w14:textId="69626156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  <w:r w:rsidR="004F0E46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520</w:t>
            </w:r>
          </w:p>
        </w:tc>
        <w:tc>
          <w:tcPr>
            <w:tcW w:w="178" w:type="dxa"/>
            <w:shd w:val="clear" w:color="auto" w:fill="auto"/>
          </w:tcPr>
          <w:p w14:paraId="60DB1FA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93C47" w14:textId="0954CFA0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7</w:t>
            </w:r>
            <w:r w:rsidR="00A121D2" w:rsidRPr="006C0CBF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045</w:t>
            </w:r>
          </w:p>
        </w:tc>
        <w:tc>
          <w:tcPr>
            <w:tcW w:w="178" w:type="dxa"/>
            <w:shd w:val="clear" w:color="auto" w:fill="auto"/>
          </w:tcPr>
          <w:p w14:paraId="676A52F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EED5B" w14:textId="30FB1B62" w:rsidR="00A121D2" w:rsidRPr="006C0CBF" w:rsidRDefault="004F0E46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2E4AB66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0654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38982E5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76F1" w14:textId="4B014072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  <w:r w:rsidR="004F0E46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520</w:t>
            </w:r>
          </w:p>
        </w:tc>
        <w:tc>
          <w:tcPr>
            <w:tcW w:w="178" w:type="dxa"/>
            <w:shd w:val="clear" w:color="auto" w:fill="auto"/>
          </w:tcPr>
          <w:p w14:paraId="0832B6A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6A407" w14:textId="74E576B7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7</w:t>
            </w:r>
            <w:r w:rsidR="00A121D2" w:rsidRPr="006C0CBF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045</w:t>
            </w:r>
          </w:p>
        </w:tc>
        <w:tc>
          <w:tcPr>
            <w:tcW w:w="184" w:type="dxa"/>
            <w:shd w:val="clear" w:color="auto" w:fill="auto"/>
          </w:tcPr>
          <w:p w14:paraId="5A1F553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5136A" w14:textId="39FC10CE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82</w:t>
            </w:r>
            <w:r w:rsidR="006D2086"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696D40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1CB04" w14:textId="32EC6FE9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105</w:t>
            </w:r>
          </w:p>
        </w:tc>
      </w:tr>
      <w:tr w:rsidR="00DC63BC" w:rsidRPr="00DD7CDF" w14:paraId="7E40B7C4" w14:textId="77777777" w:rsidTr="00DC63BC">
        <w:trPr>
          <w:cantSplit/>
          <w:trHeight w:val="304"/>
        </w:trPr>
        <w:tc>
          <w:tcPr>
            <w:tcW w:w="2711" w:type="dxa"/>
            <w:shd w:val="clear" w:color="auto" w:fill="auto"/>
          </w:tcPr>
          <w:p w14:paraId="2321020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461" w:hanging="8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C0CB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รวมทั้งสิ้น</w:t>
            </w:r>
          </w:p>
        </w:tc>
        <w:tc>
          <w:tcPr>
            <w:tcW w:w="990" w:type="dxa"/>
          </w:tcPr>
          <w:p w14:paraId="44579F6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9" w:type="dxa"/>
          </w:tcPr>
          <w:p w14:paraId="708B42F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14:paraId="2994733E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F15DAE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07" w:type="dxa"/>
            <w:shd w:val="clear" w:color="auto" w:fill="auto"/>
          </w:tcPr>
          <w:p w14:paraId="447ABCE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33AE01F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14:paraId="358D8FCF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12D2CB73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22" w:type="dxa"/>
            <w:shd w:val="clear" w:color="auto" w:fill="auto"/>
          </w:tcPr>
          <w:p w14:paraId="3BD3A6B0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5" w:type="dxa"/>
            <w:shd w:val="clear" w:color="auto" w:fill="auto"/>
          </w:tcPr>
          <w:p w14:paraId="41AE7259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16" w:type="dxa"/>
            <w:tcBorders>
              <w:bottom w:val="double" w:sz="4" w:space="0" w:color="auto"/>
            </w:tcBorders>
            <w:shd w:val="clear" w:color="auto" w:fill="auto"/>
          </w:tcPr>
          <w:p w14:paraId="5C6593F3" w14:textId="237F3F77" w:rsidR="00A121D2" w:rsidRPr="006C0CBF" w:rsidRDefault="002606E5" w:rsidP="004F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75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88</w:t>
            </w:r>
            <w:r w:rsidR="004F0E46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292</w:t>
            </w:r>
          </w:p>
        </w:tc>
        <w:tc>
          <w:tcPr>
            <w:tcW w:w="181" w:type="dxa"/>
            <w:shd w:val="clear" w:color="auto" w:fill="auto"/>
          </w:tcPr>
          <w:p w14:paraId="3FE9C664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shd w:val="clear" w:color="auto" w:fill="auto"/>
          </w:tcPr>
          <w:p w14:paraId="066CC080" w14:textId="693C8EDA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75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86</w:t>
            </w:r>
            <w:r w:rsidR="00A121D2" w:rsidRPr="006C0CBF">
              <w:rPr>
                <w:rFonts w:ascii="Angsana New" w:hAnsi="Angsana New" w:cs="Angsana New" w:hint="cs"/>
                <w:b/>
                <w:bCs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095</w:t>
            </w:r>
          </w:p>
        </w:tc>
        <w:tc>
          <w:tcPr>
            <w:tcW w:w="178" w:type="dxa"/>
            <w:shd w:val="clear" w:color="auto" w:fill="auto"/>
          </w:tcPr>
          <w:p w14:paraId="15219DA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  <w:shd w:val="clear" w:color="auto" w:fill="auto"/>
          </w:tcPr>
          <w:p w14:paraId="45A90CFE" w14:textId="06773A43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104</w:t>
            </w:r>
            <w:r w:rsidR="004F0E46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914</w:t>
            </w:r>
          </w:p>
        </w:tc>
        <w:tc>
          <w:tcPr>
            <w:tcW w:w="178" w:type="dxa"/>
            <w:shd w:val="clear" w:color="auto" w:fill="auto"/>
          </w:tcPr>
          <w:p w14:paraId="01644E82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707" w:type="dxa"/>
            <w:tcBorders>
              <w:bottom w:val="double" w:sz="4" w:space="0" w:color="auto"/>
            </w:tcBorders>
            <w:shd w:val="clear" w:color="auto" w:fill="auto"/>
          </w:tcPr>
          <w:p w14:paraId="002489BA" w14:textId="30058C74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105</w:t>
            </w:r>
            <w:r w:rsidR="00A121D2" w:rsidRPr="006C0CBF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893</w:t>
            </w:r>
          </w:p>
        </w:tc>
        <w:tc>
          <w:tcPr>
            <w:tcW w:w="178" w:type="dxa"/>
            <w:shd w:val="clear" w:color="auto" w:fill="auto"/>
          </w:tcPr>
          <w:p w14:paraId="14C45667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706" w:type="dxa"/>
            <w:tcBorders>
              <w:bottom w:val="double" w:sz="4" w:space="0" w:color="auto"/>
            </w:tcBorders>
            <w:shd w:val="clear" w:color="auto" w:fill="auto"/>
          </w:tcPr>
          <w:p w14:paraId="4B336460" w14:textId="2C563A52" w:rsidR="00A121D2" w:rsidRPr="006C0CBF" w:rsidRDefault="004F0E46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D9E98BC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707" w:type="dxa"/>
            <w:tcBorders>
              <w:bottom w:val="double" w:sz="4" w:space="0" w:color="auto"/>
            </w:tcBorders>
            <w:shd w:val="clear" w:color="auto" w:fill="auto"/>
          </w:tcPr>
          <w:p w14:paraId="18562051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C0CBF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B2289DC" w14:textId="77777777" w:rsidR="00A121D2" w:rsidRPr="006C0CBF" w:rsidRDefault="00A121D2" w:rsidP="00A121D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12" w:type="dxa"/>
            <w:tcBorders>
              <w:bottom w:val="double" w:sz="4" w:space="0" w:color="auto"/>
            </w:tcBorders>
            <w:shd w:val="clear" w:color="auto" w:fill="auto"/>
          </w:tcPr>
          <w:p w14:paraId="370F8CDF" w14:textId="3378A06A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104</w:t>
            </w:r>
            <w:r w:rsidR="004F0E46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914</w:t>
            </w:r>
          </w:p>
        </w:tc>
        <w:tc>
          <w:tcPr>
            <w:tcW w:w="178" w:type="dxa"/>
            <w:shd w:val="clear" w:color="auto" w:fill="auto"/>
          </w:tcPr>
          <w:p w14:paraId="6A9C199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24" w:type="dxa"/>
            <w:tcBorders>
              <w:bottom w:val="double" w:sz="4" w:space="0" w:color="auto"/>
            </w:tcBorders>
            <w:shd w:val="clear" w:color="auto" w:fill="auto"/>
          </w:tcPr>
          <w:p w14:paraId="018E496A" w14:textId="111FAA4F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105</w:t>
            </w:r>
            <w:r w:rsidR="00A121D2" w:rsidRPr="006C0CBF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  <w:t>893</w:t>
            </w:r>
          </w:p>
        </w:tc>
        <w:tc>
          <w:tcPr>
            <w:tcW w:w="184" w:type="dxa"/>
            <w:shd w:val="clear" w:color="auto" w:fill="auto"/>
          </w:tcPr>
          <w:p w14:paraId="4AA32AA5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shd w:val="clear" w:color="auto" w:fill="auto"/>
          </w:tcPr>
          <w:p w14:paraId="70A7CC30" w14:textId="32485B9B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  <w:r w:rsidR="004F0E46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62</w:t>
            </w:r>
            <w:r w:rsidR="006C7D88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70514758" w14:textId="77777777" w:rsidR="00A121D2" w:rsidRPr="006C0CBF" w:rsidRDefault="00A121D2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tcBorders>
              <w:bottom w:val="double" w:sz="4" w:space="0" w:color="auto"/>
            </w:tcBorders>
            <w:shd w:val="clear" w:color="auto" w:fill="auto"/>
          </w:tcPr>
          <w:p w14:paraId="792AE92F" w14:textId="157F7608" w:rsidR="00A121D2" w:rsidRPr="006C0CBF" w:rsidRDefault="002606E5" w:rsidP="00A12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DF31E5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729</w:t>
            </w:r>
          </w:p>
        </w:tc>
      </w:tr>
    </w:tbl>
    <w:p w14:paraId="34409CA2" w14:textId="326D9A37" w:rsidR="00162DC5" w:rsidRPr="00DD7CDF" w:rsidRDefault="00162DC5" w:rsidP="00F71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08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pacing w:val="-4"/>
          <w:sz w:val="28"/>
          <w:szCs w:val="30"/>
          <w:vertAlign w:val="superscript"/>
        </w:rPr>
        <w:lastRenderedPageBreak/>
        <w:t>*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71981" w:rsidRPr="00DD7CDF">
        <w:rPr>
          <w:rFonts w:ascii="Angsana New" w:hAnsi="Angsana New" w:cs="Angsana New"/>
          <w:sz w:val="28"/>
          <w:szCs w:val="28"/>
        </w:rPr>
        <w:t xml:space="preserve">BHJ </w:t>
      </w:r>
      <w:proofErr w:type="spellStart"/>
      <w:r w:rsidR="00F71981" w:rsidRPr="00DD7CDF">
        <w:rPr>
          <w:rFonts w:ascii="Angsana New" w:hAnsi="Angsana New" w:cs="Angsana New"/>
          <w:sz w:val="28"/>
          <w:szCs w:val="28"/>
        </w:rPr>
        <w:t>Kalino</w:t>
      </w:r>
      <w:proofErr w:type="spellEnd"/>
      <w:r w:rsidR="00F71981" w:rsidRPr="00DD7CDF">
        <w:rPr>
          <w:rFonts w:ascii="Angsana New" w:hAnsi="Angsana New" w:cs="Angsana New"/>
          <w:sz w:val="28"/>
          <w:szCs w:val="28"/>
        </w:rPr>
        <w:t xml:space="preserve"> Food AB</w:t>
      </w:r>
      <w:r w:rsidR="00F7198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71981">
        <w:rPr>
          <w:rFonts w:ascii="Angsana New" w:hAnsi="Angsana New" w:cs="Angsana New"/>
          <w:sz w:val="28"/>
          <w:szCs w:val="28"/>
        </w:rPr>
        <w:t>(“BHJ”)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เป็นบริษัทร่วมที่ถือหุ้นโดย 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CPF Denmark A/S (“CPF DM”) 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ในอัตราร้อยละ 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29</w:t>
      </w:r>
      <w:r w:rsidRPr="00DD7CDF">
        <w:rPr>
          <w:rFonts w:ascii="Angsana New" w:hAnsi="Angsana New" w:cs="Angsana New"/>
          <w:spacing w:val="-4"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00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26B4C" w:rsidRPr="00DD7CD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ของหุ้นที่ออกและจำหน่ายแล้ว 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โดย 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CPF DM 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>เป็นบริษัทย่อยที่บร</w:t>
      </w:r>
      <w:r w:rsidR="00161ECD" w:rsidRPr="00DD7CDF">
        <w:rPr>
          <w:rFonts w:ascii="Angsana New" w:hAnsi="Angsana New" w:cs="Angsana New"/>
          <w:spacing w:val="-4"/>
          <w:sz w:val="30"/>
          <w:szCs w:val="30"/>
          <w:cs/>
        </w:rPr>
        <w:t>ิษัทถือหุ้นทางอ้อมในอัตราร้อยละ</w:t>
      </w:r>
      <w:r w:rsidR="00161ECD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52</w:t>
      </w:r>
      <w:r w:rsidRPr="00DD7CDF">
        <w:rPr>
          <w:rFonts w:ascii="Angsana New" w:hAnsi="Angsana New" w:cs="Angsana New"/>
          <w:spacing w:val="-2"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00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E3532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="008E3532" w:rsidRPr="00DD7CDF">
        <w:rPr>
          <w:rFonts w:ascii="Angsana New" w:hAnsi="Angsana New" w:cs="Angsana New"/>
          <w:spacing w:val="-2"/>
          <w:sz w:val="30"/>
          <w:szCs w:val="30"/>
        </w:rPr>
        <w:t xml:space="preserve">CPF DM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ใน </w:t>
      </w:r>
      <w:r w:rsidRPr="00DD7CDF">
        <w:rPr>
          <w:rFonts w:ascii="Angsana New" w:hAnsi="Angsana New" w:cs="Angsana New"/>
          <w:sz w:val="30"/>
          <w:szCs w:val="30"/>
        </w:rPr>
        <w:t xml:space="preserve">BHJ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ในอัตราร้อยละ </w:t>
      </w:r>
      <w:r w:rsidR="002606E5" w:rsidRPr="002606E5">
        <w:rPr>
          <w:rFonts w:ascii="Angsana New" w:hAnsi="Angsana New" w:cs="Angsana New"/>
          <w:sz w:val="30"/>
          <w:szCs w:val="30"/>
        </w:rPr>
        <w:t>15</w:t>
      </w:r>
      <w:r w:rsidRPr="00DD7CDF">
        <w:rPr>
          <w:rFonts w:ascii="Angsana New" w:hAnsi="Angsana New" w:cs="Angsana New"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sz w:val="30"/>
          <w:szCs w:val="30"/>
        </w:rPr>
        <w:t>08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EC56F0" w:rsidRPr="00DD7CDF">
        <w:rPr>
          <w:rFonts w:ascii="Angsana New" w:hAnsi="Angsana New" w:cs="Angsana New"/>
          <w:sz w:val="30"/>
          <w:szCs w:val="30"/>
          <w:cs/>
        </w:rPr>
        <w:t>รวม</w:t>
      </w:r>
      <w:r w:rsidR="001E25DD" w:rsidRPr="00DD7CDF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D460B" w:rsidRPr="00DD7CDF">
        <w:rPr>
          <w:rFonts w:ascii="Angsana New" w:hAnsi="Angsana New" w:cs="Angsana New"/>
          <w:spacing w:val="-2"/>
          <w:sz w:val="30"/>
          <w:szCs w:val="30"/>
          <w:cs/>
        </w:rPr>
        <w:t>ตามวิธี</w:t>
      </w:r>
      <w:r w:rsidR="006D460B" w:rsidRPr="00DD7CDF">
        <w:rPr>
          <w:rFonts w:ascii="Angsana New" w:hAnsi="Angsana New" w:cs="Angsana New"/>
          <w:sz w:val="30"/>
          <w:szCs w:val="30"/>
          <w:cs/>
        </w:rPr>
        <w:t>ส่วนได้เสีย</w:t>
      </w:r>
      <w:r w:rsidR="00E734C6" w:rsidRPr="00DD7CDF">
        <w:rPr>
          <w:rFonts w:ascii="Angsana New" w:hAnsi="Angsana New" w:cs="Angsana New"/>
          <w:sz w:val="30"/>
          <w:szCs w:val="30"/>
        </w:rPr>
        <w:tab/>
      </w:r>
      <w:r w:rsidR="00E734C6" w:rsidRPr="00DD7CDF">
        <w:rPr>
          <w:rFonts w:ascii="Angsana New" w:hAnsi="Angsana New" w:cs="Angsana New"/>
          <w:sz w:val="30"/>
          <w:szCs w:val="30"/>
        </w:rPr>
        <w:tab/>
      </w:r>
    </w:p>
    <w:p w14:paraId="2DC5C307" w14:textId="578B634E" w:rsidR="00DA1476" w:rsidRPr="00DD7CDF" w:rsidRDefault="00B27B37" w:rsidP="000429AC">
      <w:pPr>
        <w:ind w:right="108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pacing w:val="-4"/>
          <w:sz w:val="28"/>
          <w:szCs w:val="30"/>
          <w:vertAlign w:val="superscript"/>
        </w:rPr>
        <w:t>*</w:t>
      </w:r>
      <w:r w:rsidR="009B19A2" w:rsidRPr="00DD7CDF">
        <w:rPr>
          <w:rFonts w:ascii="Angsana New" w:hAnsi="Angsana New" w:cs="Angsana New"/>
          <w:spacing w:val="-4"/>
          <w:sz w:val="28"/>
          <w:szCs w:val="30"/>
          <w:vertAlign w:val="superscript"/>
        </w:rPr>
        <w:t xml:space="preserve">* </w:t>
      </w:r>
      <w:r w:rsidRPr="00DD7CDF">
        <w:rPr>
          <w:rFonts w:ascii="Angsana New" w:hAnsi="Angsana New" w:cs="Angsana New"/>
          <w:spacing w:val="-4"/>
          <w:sz w:val="30"/>
          <w:szCs w:val="30"/>
        </w:rPr>
        <w:t>Ningxia Xiao Ming Animal Husbandry Co., Ltd</w:t>
      </w:r>
      <w:r w:rsidR="00F474CB" w:rsidRPr="00DD7CDF">
        <w:rPr>
          <w:rFonts w:ascii="Angsana New" w:hAnsi="Angsana New" w:cs="Angsana New"/>
          <w:spacing w:val="-4"/>
          <w:sz w:val="30"/>
          <w:szCs w:val="30"/>
        </w:rPr>
        <w:t>.</w:t>
      </w:r>
      <w:r w:rsidR="001E25DD"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E25DD" w:rsidRPr="00DD7CDF">
        <w:rPr>
          <w:rFonts w:ascii="Angsana New" w:hAnsi="Angsana New" w:cs="Angsana New"/>
          <w:spacing w:val="-4"/>
          <w:sz w:val="30"/>
          <w:szCs w:val="30"/>
        </w:rPr>
        <w:t>(“</w:t>
      </w:r>
      <w:r w:rsidR="002B2924" w:rsidRPr="00DD7CDF">
        <w:rPr>
          <w:rFonts w:ascii="Angsana New" w:hAnsi="Angsana New" w:cs="Angsana New"/>
          <w:spacing w:val="-4"/>
          <w:sz w:val="30"/>
          <w:szCs w:val="30"/>
        </w:rPr>
        <w:t>Ningxia Xiao Ming</w:t>
      </w:r>
      <w:r w:rsidR="001E25DD" w:rsidRPr="00DD7CDF">
        <w:rPr>
          <w:rFonts w:ascii="Angsana New" w:hAnsi="Angsana New" w:cs="Angsana New"/>
          <w:spacing w:val="-4"/>
          <w:sz w:val="30"/>
          <w:szCs w:val="30"/>
        </w:rPr>
        <w:t>”)</w:t>
      </w:r>
      <w:r w:rsidR="009C65A8" w:rsidRPr="00DD7CDF">
        <w:rPr>
          <w:rFonts w:ascii="Angsana New" w:hAnsi="Angsana New" w:cs="Angsana New"/>
          <w:spacing w:val="-4"/>
          <w:sz w:val="30"/>
          <w:szCs w:val="30"/>
        </w:rPr>
        <w:t>,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Qingd</w:t>
      </w:r>
      <w:r w:rsidR="00F0579A" w:rsidRPr="00DD7CDF">
        <w:rPr>
          <w:rFonts w:ascii="Angsana New" w:hAnsi="Angsana New" w:cs="Angsana New"/>
          <w:spacing w:val="-4"/>
          <w:sz w:val="30"/>
          <w:szCs w:val="30"/>
        </w:rPr>
        <w:t>a</w:t>
      </w:r>
      <w:r w:rsidRPr="00DD7CDF">
        <w:rPr>
          <w:rFonts w:ascii="Angsana New" w:hAnsi="Angsana New" w:cs="Angsana New"/>
          <w:spacing w:val="-4"/>
          <w:sz w:val="30"/>
          <w:szCs w:val="30"/>
        </w:rPr>
        <w:t>o Yi Bang Bio Engineering Co., Ltd</w:t>
      </w:r>
      <w:r w:rsidR="00F0579A" w:rsidRPr="00DD7CDF">
        <w:rPr>
          <w:rFonts w:ascii="Angsana New" w:hAnsi="Angsana New" w:cs="Angsana New"/>
          <w:spacing w:val="-4"/>
          <w:sz w:val="30"/>
          <w:szCs w:val="30"/>
        </w:rPr>
        <w:t>.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E25DD" w:rsidRPr="00DD7CDF">
        <w:rPr>
          <w:rFonts w:ascii="Angsana New" w:hAnsi="Angsana New" w:cs="Angsana New"/>
          <w:spacing w:val="-4"/>
          <w:sz w:val="30"/>
          <w:szCs w:val="30"/>
        </w:rPr>
        <w:t>(“</w:t>
      </w:r>
      <w:r w:rsidR="002B2924" w:rsidRPr="00DD7CDF">
        <w:rPr>
          <w:rFonts w:ascii="Angsana New" w:hAnsi="Angsana New" w:cs="Angsana New"/>
          <w:spacing w:val="-4"/>
          <w:sz w:val="30"/>
          <w:szCs w:val="30"/>
        </w:rPr>
        <w:t>Qingdao Yi Bang</w:t>
      </w:r>
      <w:r w:rsidR="001E25DD" w:rsidRPr="00DD7CDF">
        <w:rPr>
          <w:rFonts w:ascii="Angsana New" w:hAnsi="Angsana New" w:cs="Angsana New"/>
          <w:spacing w:val="-4"/>
          <w:sz w:val="30"/>
          <w:szCs w:val="30"/>
        </w:rPr>
        <w:t xml:space="preserve">”) </w:t>
      </w:r>
      <w:r w:rsidR="009C65A8" w:rsidRPr="00DD7CD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proofErr w:type="spellStart"/>
      <w:r w:rsidR="009C65A8" w:rsidRPr="00DD7CDF">
        <w:rPr>
          <w:rFonts w:ascii="Angsana New" w:hAnsi="Angsana New" w:cs="Angsana New"/>
          <w:spacing w:val="-4"/>
          <w:sz w:val="30"/>
          <w:szCs w:val="30"/>
        </w:rPr>
        <w:t>Cixi</w:t>
      </w:r>
      <w:proofErr w:type="spellEnd"/>
      <w:r w:rsidR="009C65A8"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proofErr w:type="spellStart"/>
      <w:r w:rsidR="009C65A8" w:rsidRPr="00DD7CDF">
        <w:rPr>
          <w:rFonts w:ascii="Angsana New" w:hAnsi="Angsana New" w:cs="Angsana New"/>
          <w:spacing w:val="-4"/>
          <w:sz w:val="30"/>
          <w:szCs w:val="30"/>
        </w:rPr>
        <w:t>Zhuda</w:t>
      </w:r>
      <w:proofErr w:type="spellEnd"/>
      <w:r w:rsidR="00D9646F" w:rsidRPr="00DD7CDF">
        <w:rPr>
          <w:rFonts w:ascii="Angsana New" w:hAnsi="Angsana New" w:cs="Angsana New"/>
          <w:spacing w:val="-4"/>
          <w:sz w:val="30"/>
          <w:szCs w:val="30"/>
        </w:rPr>
        <w:t xml:space="preserve"> Investment Center Limited </w:t>
      </w:r>
      <w:r w:rsidR="009C65A8" w:rsidRPr="00DD7CDF">
        <w:rPr>
          <w:rFonts w:ascii="Angsana New" w:hAnsi="Angsana New" w:cs="Angsana New"/>
          <w:spacing w:val="-4"/>
          <w:sz w:val="30"/>
          <w:szCs w:val="30"/>
        </w:rPr>
        <w:t>Partnership</w:t>
      </w:r>
      <w:r w:rsidR="009C65A8" w:rsidRPr="00DD7CDF">
        <w:rPr>
          <w:rFonts w:ascii="Angsana New" w:hAnsi="Angsana New" w:cs="Angsana New"/>
          <w:spacing w:val="-2"/>
          <w:sz w:val="30"/>
          <w:szCs w:val="30"/>
        </w:rPr>
        <w:t xml:space="preserve"> (“</w:t>
      </w:r>
      <w:proofErr w:type="spellStart"/>
      <w:r w:rsidR="009C65A8" w:rsidRPr="00DD7CDF">
        <w:rPr>
          <w:rFonts w:ascii="Angsana New" w:hAnsi="Angsana New" w:cs="Angsana New"/>
          <w:spacing w:val="-2"/>
          <w:sz w:val="30"/>
          <w:szCs w:val="30"/>
        </w:rPr>
        <w:t>Cixi</w:t>
      </w:r>
      <w:proofErr w:type="spellEnd"/>
      <w:r w:rsidR="009C65A8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proofErr w:type="spellStart"/>
      <w:r w:rsidR="009C65A8" w:rsidRPr="00DD7CDF">
        <w:rPr>
          <w:rFonts w:ascii="Angsana New" w:hAnsi="Angsana New" w:cs="Angsana New"/>
          <w:spacing w:val="-2"/>
          <w:sz w:val="30"/>
          <w:szCs w:val="30"/>
        </w:rPr>
        <w:t>Zhuda</w:t>
      </w:r>
      <w:proofErr w:type="spellEnd"/>
      <w:r w:rsidR="009C65A8" w:rsidRPr="00DD7CDF">
        <w:rPr>
          <w:rFonts w:ascii="Angsana New" w:hAnsi="Angsana New" w:cs="Angsana New"/>
          <w:spacing w:val="-2"/>
          <w:sz w:val="30"/>
          <w:szCs w:val="30"/>
        </w:rPr>
        <w:t>”)</w:t>
      </w:r>
      <w:r w:rsidR="009C65A8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เป็นบริษัทร่วมที่ถือหุ้นโดย </w:t>
      </w:r>
      <w:r w:rsidRPr="00DD7CDF">
        <w:rPr>
          <w:rFonts w:ascii="Angsana New" w:hAnsi="Angsana New" w:cs="Angsana New"/>
          <w:sz w:val="30"/>
          <w:szCs w:val="30"/>
        </w:rPr>
        <w:t>Chia Tai Investment Co., Ltd. (“CTI”)</w:t>
      </w:r>
      <w:r w:rsidRPr="00DD7CDF">
        <w:rPr>
          <w:rFonts w:ascii="Angsana New" w:hAnsi="Angsana New" w:cs="Angsana New"/>
          <w:sz w:val="28"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ในอัตราร้อยละ 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16</w:t>
      </w:r>
      <w:r w:rsidRPr="00DD7CDF">
        <w:rPr>
          <w:rFonts w:ascii="Angsana New" w:hAnsi="Angsana New" w:cs="Angsana New"/>
          <w:spacing w:val="-2"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07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B4DE1" w:rsidRPr="00DD7CDF">
        <w:rPr>
          <w:rFonts w:ascii="Angsana New" w:hAnsi="Angsana New" w:cs="Angsana New"/>
          <w:spacing w:val="-2"/>
          <w:sz w:val="30"/>
          <w:szCs w:val="30"/>
          <w:cs/>
        </w:rPr>
        <w:t>ร้อยละ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12</w:t>
      </w:r>
      <w:r w:rsidRPr="00DD7CDF">
        <w:rPr>
          <w:rFonts w:ascii="Angsana New" w:hAnsi="Angsana New" w:cs="Angsana New"/>
          <w:spacing w:val="-2"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00</w:t>
      </w:r>
      <w:r w:rsidR="009C65A8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และร้อยละ 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1</w:t>
      </w:r>
      <w:r w:rsidR="008835CC" w:rsidRPr="00DD7CDF">
        <w:rPr>
          <w:rFonts w:ascii="Angsana New" w:hAnsi="Angsana New" w:cs="Angsana New"/>
          <w:spacing w:val="-2"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00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C138C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ของหุ้นที่ออกและจำหน่ายแล้ว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ตามลำดับ</w:t>
      </w:r>
      <w:r w:rsidR="009C65A8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โดย 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CTI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เป็นบริษัทย่อยที่บริษัทถือหุ้นทางอ้อมในอัตราร้อยละ 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52</w:t>
      </w:r>
      <w:r w:rsidR="00DF7DA6" w:rsidRPr="00DD7CDF">
        <w:rPr>
          <w:rFonts w:ascii="Angsana New" w:hAnsi="Angsana New" w:cs="Angsana New"/>
          <w:spacing w:val="-2"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24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Pr="00DD7CDF">
        <w:rPr>
          <w:rFonts w:ascii="Angsana New" w:hAnsi="Angsana New" w:cs="Angsana New"/>
          <w:spacing w:val="-2"/>
          <w:sz w:val="30"/>
          <w:szCs w:val="30"/>
        </w:rPr>
        <w:t>CTI</w:t>
      </w:r>
      <w:r w:rsidR="008D2209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D2209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30</w:t>
      </w:r>
      <w:r w:rsidR="00BB387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B3874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8D2209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2563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ดังนั้นกลุ่มบริษัท</w:t>
      </w:r>
      <w:r w:rsidR="00EA0EAB" w:rsidRPr="00DD7CDF">
        <w:rPr>
          <w:rFonts w:ascii="Angsana New" w:hAnsi="Angsana New" w:cs="Angsana New" w:hint="cs"/>
          <w:spacing w:val="-2"/>
          <w:sz w:val="30"/>
          <w:szCs w:val="30"/>
          <w:cs/>
        </w:rPr>
        <w:t>จึง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บันทึกเงินลงทุน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ใน </w:t>
      </w:r>
      <w:r w:rsidR="002B2924" w:rsidRPr="00DD7CDF">
        <w:rPr>
          <w:rFonts w:ascii="Angsana New" w:hAnsi="Angsana New" w:cs="Angsana New"/>
          <w:spacing w:val="-2"/>
          <w:sz w:val="30"/>
          <w:szCs w:val="30"/>
        </w:rPr>
        <w:t>Ningxia Xiao Ming</w:t>
      </w:r>
      <w:r w:rsidR="009C65A8" w:rsidRPr="00DD7CDF">
        <w:rPr>
          <w:rFonts w:ascii="Angsana New" w:hAnsi="Angsana New" w:cs="Angsana New"/>
          <w:spacing w:val="-2"/>
          <w:sz w:val="30"/>
          <w:szCs w:val="30"/>
        </w:rPr>
        <w:t>,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B3272" w:rsidRPr="00DD7CDF">
        <w:rPr>
          <w:rFonts w:ascii="Angsana New" w:hAnsi="Angsana New" w:cs="Angsana New"/>
          <w:spacing w:val="-2"/>
          <w:sz w:val="30"/>
          <w:szCs w:val="30"/>
        </w:rPr>
        <w:t xml:space="preserve">Qingdao </w:t>
      </w:r>
      <w:r w:rsidR="00FB3272" w:rsidRPr="00DD7CDF">
        <w:rPr>
          <w:rFonts w:ascii="Angsana New" w:hAnsi="Angsana New" w:cs="Angsana New"/>
          <w:spacing w:val="-8"/>
          <w:sz w:val="30"/>
          <w:szCs w:val="30"/>
        </w:rPr>
        <w:t>Yi Bang</w:t>
      </w:r>
      <w:r w:rsidR="009C65A8" w:rsidRPr="00DD7CDF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9C65A8" w:rsidRPr="00DD7CD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และ </w:t>
      </w:r>
      <w:proofErr w:type="spellStart"/>
      <w:r w:rsidR="009C65A8" w:rsidRPr="00DD7CDF">
        <w:rPr>
          <w:rFonts w:ascii="Angsana New" w:hAnsi="Angsana New" w:cs="Angsana New"/>
          <w:spacing w:val="-8"/>
          <w:sz w:val="30"/>
          <w:szCs w:val="30"/>
        </w:rPr>
        <w:t>Cixi</w:t>
      </w:r>
      <w:proofErr w:type="spellEnd"/>
      <w:r w:rsidR="009C65A8" w:rsidRPr="00DD7CDF">
        <w:rPr>
          <w:rFonts w:ascii="Angsana New" w:hAnsi="Angsana New" w:cs="Angsana New"/>
          <w:spacing w:val="-8"/>
          <w:sz w:val="30"/>
          <w:szCs w:val="30"/>
        </w:rPr>
        <w:t xml:space="preserve"> </w:t>
      </w:r>
      <w:proofErr w:type="spellStart"/>
      <w:r w:rsidR="009C65A8" w:rsidRPr="00DD7CDF">
        <w:rPr>
          <w:rFonts w:ascii="Angsana New" w:hAnsi="Angsana New" w:cs="Angsana New"/>
          <w:spacing w:val="-8"/>
          <w:sz w:val="30"/>
          <w:szCs w:val="30"/>
        </w:rPr>
        <w:t>Zhuda</w:t>
      </w:r>
      <w:proofErr w:type="spellEnd"/>
      <w:r w:rsidRPr="00DD7CDF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8"/>
          <w:sz w:val="30"/>
          <w:szCs w:val="30"/>
          <w:cs/>
        </w:rPr>
        <w:t xml:space="preserve">ในอัตราร้อยละ </w:t>
      </w:r>
      <w:r w:rsidR="002606E5" w:rsidRPr="002606E5">
        <w:rPr>
          <w:rFonts w:ascii="Angsana New" w:hAnsi="Angsana New" w:cs="Angsana New"/>
          <w:spacing w:val="-8"/>
          <w:sz w:val="30"/>
          <w:szCs w:val="30"/>
        </w:rPr>
        <w:t>8</w:t>
      </w:r>
      <w:r w:rsidRPr="00DD7CDF">
        <w:rPr>
          <w:rFonts w:ascii="Angsana New" w:hAnsi="Angsana New" w:cs="Angsana New"/>
          <w:spacing w:val="-8"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spacing w:val="-8"/>
          <w:sz w:val="30"/>
          <w:szCs w:val="30"/>
        </w:rPr>
        <w:t>40</w:t>
      </w:r>
      <w:r w:rsidRPr="00DD7CDF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9C65A8" w:rsidRPr="00DD7CDF">
        <w:rPr>
          <w:rFonts w:ascii="Angsana New" w:hAnsi="Angsana New" w:cs="Angsana New" w:hint="cs"/>
          <w:spacing w:val="-8"/>
          <w:sz w:val="30"/>
          <w:szCs w:val="30"/>
          <w:cs/>
        </w:rPr>
        <w:t>ร้</w:t>
      </w:r>
      <w:r w:rsidR="001B4DE1" w:rsidRPr="00DD7CDF">
        <w:rPr>
          <w:rFonts w:ascii="Angsana New" w:hAnsi="Angsana New" w:cs="Angsana New"/>
          <w:spacing w:val="-8"/>
          <w:sz w:val="30"/>
          <w:szCs w:val="30"/>
          <w:cs/>
        </w:rPr>
        <w:t>อยละ</w:t>
      </w:r>
      <w:r w:rsidRPr="00DD7CDF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pacing w:val="-8"/>
          <w:sz w:val="30"/>
          <w:szCs w:val="30"/>
        </w:rPr>
        <w:t>6</w:t>
      </w:r>
      <w:r w:rsidRPr="00DD7CDF">
        <w:rPr>
          <w:rFonts w:ascii="Angsana New" w:hAnsi="Angsana New" w:cs="Angsana New"/>
          <w:spacing w:val="-8"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spacing w:val="-8"/>
          <w:sz w:val="30"/>
          <w:szCs w:val="30"/>
        </w:rPr>
        <w:t>27</w:t>
      </w:r>
      <w:r w:rsidRPr="00DD7CDF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9C65A8" w:rsidRPr="00DD7CDF">
        <w:rPr>
          <w:rFonts w:ascii="Angsana New" w:hAnsi="Angsana New" w:cs="Angsana New" w:hint="cs"/>
          <w:spacing w:val="-8"/>
          <w:sz w:val="30"/>
          <w:szCs w:val="30"/>
          <w:cs/>
        </w:rPr>
        <w:t>และร้อยละ</w:t>
      </w:r>
      <w:r w:rsidR="008835CC" w:rsidRPr="00DD7CDF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spacing w:val="-8"/>
          <w:sz w:val="30"/>
          <w:szCs w:val="30"/>
        </w:rPr>
        <w:t>0</w:t>
      </w:r>
      <w:r w:rsidR="008835CC" w:rsidRPr="00DD7CDF">
        <w:rPr>
          <w:rFonts w:ascii="Angsana New" w:hAnsi="Angsana New" w:cs="Angsana New"/>
          <w:spacing w:val="-8"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spacing w:val="-8"/>
          <w:sz w:val="30"/>
          <w:szCs w:val="30"/>
        </w:rPr>
        <w:t>52</w:t>
      </w:r>
      <w:r w:rsidR="009C65A8" w:rsidRPr="00DD7CD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1C5483" w:rsidRPr="00DD7CDF">
        <w:rPr>
          <w:rFonts w:ascii="Angsana New" w:hAnsi="Angsana New" w:cs="Angsana New"/>
          <w:spacing w:val="-8"/>
          <w:sz w:val="30"/>
          <w:szCs w:val="30"/>
          <w:cs/>
        </w:rPr>
        <w:t>ตามลำดับ</w:t>
      </w:r>
      <w:r w:rsidRPr="00DD7CDF">
        <w:rPr>
          <w:rFonts w:ascii="Angsana New" w:hAnsi="Angsana New" w:cs="Angsana New"/>
          <w:spacing w:val="-8"/>
          <w:sz w:val="30"/>
          <w:szCs w:val="30"/>
          <w:cs/>
        </w:rPr>
        <w:t>ในงบการเงิน</w:t>
      </w:r>
      <w:r w:rsidR="00EC56F0" w:rsidRPr="00DD7CDF">
        <w:rPr>
          <w:rFonts w:ascii="Angsana New" w:hAnsi="Angsana New" w:cs="Angsana New"/>
          <w:spacing w:val="-8"/>
          <w:sz w:val="30"/>
          <w:szCs w:val="30"/>
          <w:cs/>
        </w:rPr>
        <w:t>รวม</w:t>
      </w:r>
      <w:r w:rsidR="00B55D7E" w:rsidRPr="00DD7CDF">
        <w:rPr>
          <w:rFonts w:ascii="Angsana New" w:hAnsi="Angsana New" w:cs="Angsana New"/>
          <w:spacing w:val="-8"/>
          <w:sz w:val="30"/>
          <w:szCs w:val="30"/>
          <w:cs/>
        </w:rPr>
        <w:t>ระหว่างกาล</w:t>
      </w:r>
      <w:r w:rsidR="00FE0B8C" w:rsidRPr="00DD7CDF">
        <w:rPr>
          <w:rFonts w:ascii="Angsana New" w:hAnsi="Angsana New" w:cs="Angsana New" w:hint="cs"/>
          <w:spacing w:val="-8"/>
          <w:sz w:val="30"/>
          <w:szCs w:val="30"/>
          <w:cs/>
        </w:rPr>
        <w:t>ตามวิธีส่วนได้เสีย</w:t>
      </w:r>
      <w:r w:rsidR="00CD430B" w:rsidRPr="00DD7CDF">
        <w:rPr>
          <w:rFonts w:ascii="Angsana New" w:hAnsi="Angsana New" w:cs="Angsana New"/>
          <w:spacing w:val="-8"/>
          <w:sz w:val="30"/>
          <w:szCs w:val="30"/>
          <w:cs/>
        </w:rPr>
        <w:t xml:space="preserve"> เนื่องจาก </w:t>
      </w:r>
      <w:r w:rsidR="004E0990" w:rsidRPr="00DD7CDF">
        <w:rPr>
          <w:rFonts w:ascii="Angsana New" w:hAnsi="Angsana New" w:cs="Angsana New"/>
          <w:spacing w:val="-8"/>
          <w:sz w:val="30"/>
          <w:szCs w:val="30"/>
        </w:rPr>
        <w:t>CTI</w:t>
      </w:r>
      <w:r w:rsidR="00CD430B" w:rsidRPr="00DD7CDF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CD430B" w:rsidRPr="00DD7CDF">
        <w:rPr>
          <w:rFonts w:ascii="Angsana New" w:hAnsi="Angsana New" w:cs="Angsana New"/>
          <w:spacing w:val="-8"/>
          <w:sz w:val="30"/>
          <w:szCs w:val="30"/>
          <w:cs/>
        </w:rPr>
        <w:t>เป็นผู้มีอิทธิพลอย่างมีนัยสำคัญใน</w:t>
      </w:r>
      <w:r w:rsidR="00EA0EAB" w:rsidRPr="00DD7CDF">
        <w:rPr>
          <w:rFonts w:ascii="Angsana New" w:hAnsi="Angsana New" w:cs="Angsana New"/>
          <w:spacing w:val="-8"/>
          <w:sz w:val="30"/>
          <w:szCs w:val="30"/>
          <w:cs/>
        </w:rPr>
        <w:t>บริษัทดังกล่าว</w:t>
      </w:r>
      <w:r w:rsidR="00E53216" w:rsidRPr="00DD7CDF">
        <w:rPr>
          <w:rFonts w:ascii="Angsana New" w:hAnsi="Angsana New" w:cs="Angsana New"/>
          <w:spacing w:val="-8"/>
          <w:sz w:val="30"/>
          <w:szCs w:val="30"/>
          <w:cs/>
        </w:rPr>
        <w:t>โดยมี</w:t>
      </w:r>
      <w:r w:rsidR="00E53216" w:rsidRPr="00DD7CDF">
        <w:rPr>
          <w:rFonts w:ascii="Angsana New" w:hAnsi="Angsana New" w:cs="Angsana New"/>
          <w:sz w:val="30"/>
          <w:szCs w:val="30"/>
          <w:cs/>
        </w:rPr>
        <w:t>ตัวแทนอยู่ในคณะกรรมการ</w:t>
      </w:r>
      <w:r w:rsidR="007134F4" w:rsidRPr="00DD7CDF">
        <w:rPr>
          <w:rFonts w:ascii="Angsana New" w:hAnsi="Angsana New" w:cs="Angsana New"/>
          <w:sz w:val="30"/>
          <w:szCs w:val="30"/>
        </w:rPr>
        <w:t xml:space="preserve"> </w:t>
      </w:r>
      <w:r w:rsidR="00CD430B" w:rsidRPr="00DD7CDF">
        <w:rPr>
          <w:rFonts w:ascii="Angsana New" w:hAnsi="Angsana New" w:cs="Angsana New"/>
          <w:sz w:val="30"/>
          <w:szCs w:val="30"/>
          <w:cs/>
        </w:rPr>
        <w:t>รวมทั้งมีส่วนร่วมในการกำห</w:t>
      </w:r>
      <w:r w:rsidR="00DA1476" w:rsidRPr="00DD7CDF">
        <w:rPr>
          <w:rFonts w:ascii="Angsana New" w:hAnsi="Angsana New" w:cs="Angsana New"/>
          <w:sz w:val="30"/>
          <w:szCs w:val="30"/>
          <w:cs/>
        </w:rPr>
        <w:t>นดนโยบายและมีส่วนร่วมในการตัดสิ</w:t>
      </w:r>
      <w:r w:rsidR="00CD430B" w:rsidRPr="00DD7CDF">
        <w:rPr>
          <w:rFonts w:ascii="Angsana New" w:hAnsi="Angsana New" w:cs="Angsana New"/>
          <w:sz w:val="30"/>
          <w:szCs w:val="30"/>
          <w:cs/>
        </w:rPr>
        <w:t>นใจในเรื่องที่สำคัญ</w:t>
      </w:r>
      <w:r w:rsidR="00B55D7E" w:rsidRPr="00DD7CDF">
        <w:rPr>
          <w:rFonts w:ascii="Angsana New" w:hAnsi="Angsana New" w:cs="Angsana New"/>
          <w:sz w:val="30"/>
          <w:szCs w:val="30"/>
          <w:cs/>
        </w:rPr>
        <w:t>ของ</w:t>
      </w:r>
      <w:r w:rsidR="00EA0EAB" w:rsidRPr="00DD7CDF">
        <w:rPr>
          <w:rFonts w:ascii="Angsana New" w:hAnsi="Angsana New" w:cs="Angsana New"/>
          <w:sz w:val="30"/>
          <w:szCs w:val="30"/>
          <w:cs/>
        </w:rPr>
        <w:t>บริษัทดังกล่าว</w:t>
      </w:r>
      <w:r w:rsidR="009C65A8" w:rsidRPr="00DD7CD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6D7A4A9" w14:textId="77777777" w:rsidR="00EA0EAB" w:rsidRPr="00DD7CDF" w:rsidRDefault="00EA0EAB" w:rsidP="000429AC">
      <w:pPr>
        <w:ind w:right="10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9D494F3" w14:textId="74FEE359" w:rsidR="001070D4" w:rsidRPr="00DD7CDF" w:rsidRDefault="00162DC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pacing w:val="-2"/>
          <w:sz w:val="28"/>
          <w:szCs w:val="30"/>
          <w:vertAlign w:val="superscript"/>
        </w:rPr>
        <w:t>*</w:t>
      </w:r>
      <w:r w:rsidR="009B19A2" w:rsidRPr="00DD7CDF">
        <w:rPr>
          <w:rFonts w:ascii="Angsana New" w:hAnsi="Angsana New" w:cs="Angsana New"/>
          <w:spacing w:val="-2"/>
          <w:sz w:val="28"/>
          <w:szCs w:val="30"/>
          <w:vertAlign w:val="superscript"/>
        </w:rPr>
        <w:t>*</w:t>
      </w:r>
      <w:r w:rsidR="00D565A8" w:rsidRPr="00DD7CDF">
        <w:rPr>
          <w:rFonts w:ascii="Angsana New" w:hAnsi="Angsana New" w:cs="Angsana New"/>
          <w:spacing w:val="-2"/>
          <w:sz w:val="28"/>
          <w:szCs w:val="30"/>
          <w:vertAlign w:val="superscript"/>
        </w:rPr>
        <w:t>*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4"/>
          <w:sz w:val="30"/>
          <w:szCs w:val="30"/>
        </w:rPr>
        <w:t>Zhan Jiang Deni Carburetor Co., Ltd</w:t>
      </w:r>
      <w:r w:rsidR="00D565A8" w:rsidRPr="00DD7CDF">
        <w:rPr>
          <w:rFonts w:ascii="Angsana New" w:hAnsi="Angsana New" w:cs="Angsana New"/>
          <w:spacing w:val="-4"/>
          <w:sz w:val="30"/>
          <w:szCs w:val="30"/>
        </w:rPr>
        <w:t>.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55D7E" w:rsidRPr="00DD7CDF">
        <w:rPr>
          <w:rFonts w:ascii="Angsana New" w:hAnsi="Angsana New" w:cs="Angsana New"/>
          <w:spacing w:val="-4"/>
          <w:sz w:val="30"/>
          <w:szCs w:val="30"/>
        </w:rPr>
        <w:t>(“</w:t>
      </w:r>
      <w:r w:rsidR="00CD2A60" w:rsidRPr="00DD7CDF">
        <w:rPr>
          <w:rFonts w:ascii="Angsana New" w:hAnsi="Angsana New" w:cs="Angsana New"/>
          <w:spacing w:val="-4"/>
          <w:sz w:val="30"/>
          <w:szCs w:val="30"/>
        </w:rPr>
        <w:t>Zhanj</w:t>
      </w:r>
      <w:r w:rsidR="002B2924" w:rsidRPr="00DD7CDF">
        <w:rPr>
          <w:rFonts w:ascii="Angsana New" w:hAnsi="Angsana New" w:cs="Angsana New"/>
          <w:spacing w:val="-4"/>
          <w:sz w:val="30"/>
          <w:szCs w:val="30"/>
        </w:rPr>
        <w:t>iang Deni</w:t>
      </w:r>
      <w:r w:rsidR="00B55D7E" w:rsidRPr="00DD7CDF">
        <w:rPr>
          <w:rFonts w:ascii="Angsana New" w:hAnsi="Angsana New" w:cs="Angsana New"/>
          <w:spacing w:val="-4"/>
          <w:sz w:val="30"/>
          <w:szCs w:val="30"/>
        </w:rPr>
        <w:t xml:space="preserve">”) 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เป็นบริษัทร่วมที่ถือหุ้นโดย </w:t>
      </w:r>
      <w:r w:rsidR="002249E6" w:rsidRPr="00DD7CDF">
        <w:rPr>
          <w:rFonts w:ascii="Angsana New" w:hAnsi="Angsana New" w:cs="Angsana New"/>
          <w:spacing w:val="-4"/>
          <w:sz w:val="30"/>
          <w:szCs w:val="30"/>
        </w:rPr>
        <w:t>Chia Tai Enterprises International Limited (“CTEI”)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ในอัตราร้อยละ 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28</w:t>
      </w:r>
      <w:r w:rsidRPr="00DD7CDF">
        <w:rPr>
          <w:rFonts w:ascii="Angsana New" w:hAnsi="Angsana New" w:cs="Angsana New"/>
          <w:spacing w:val="-4"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00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C138C" w:rsidRPr="00DD7CDF">
        <w:rPr>
          <w:rFonts w:ascii="Angsana New" w:hAnsi="Angsana New" w:cs="Angsana New" w:hint="cs"/>
          <w:spacing w:val="-4"/>
          <w:sz w:val="30"/>
          <w:szCs w:val="30"/>
          <w:cs/>
        </w:rPr>
        <w:t>ของหุ้นที่ออกและจำหน่ายแล้ว</w:t>
      </w:r>
      <w:r w:rsidR="008C138C" w:rsidRPr="00DD7CDF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โดย </w:t>
      </w:r>
      <w:r w:rsidRPr="00DD7CDF">
        <w:rPr>
          <w:rFonts w:ascii="Angsana New" w:hAnsi="Angsana New" w:cs="Angsana New"/>
          <w:spacing w:val="-2"/>
          <w:sz w:val="30"/>
          <w:szCs w:val="30"/>
        </w:rPr>
        <w:t>C</w:t>
      </w:r>
      <w:r w:rsidR="002249E6" w:rsidRPr="00DD7CDF">
        <w:rPr>
          <w:rFonts w:ascii="Angsana New" w:hAnsi="Angsana New" w:cs="Angsana New"/>
          <w:spacing w:val="-2"/>
          <w:sz w:val="30"/>
          <w:szCs w:val="30"/>
        </w:rPr>
        <w:t>TEI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เป็นบริษัทย่อยที่บริษัทถือหุ้นทางตรงและทางอ้อมในอัตราร้อยละ 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50</w:t>
      </w:r>
      <w:r w:rsidRPr="00DD7CDF">
        <w:rPr>
          <w:rFonts w:ascii="Angsana New" w:hAnsi="Angsana New" w:cs="Angsana New"/>
          <w:spacing w:val="-2"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43</w:t>
      </w:r>
      <w:r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Pr="00DD7CDF">
        <w:rPr>
          <w:rFonts w:ascii="Angsana New" w:hAnsi="Angsana New" w:cs="Angsana New"/>
          <w:spacing w:val="-2"/>
          <w:sz w:val="30"/>
          <w:szCs w:val="30"/>
        </w:rPr>
        <w:t>C</w:t>
      </w:r>
      <w:r w:rsidR="002249E6" w:rsidRPr="00DD7CDF">
        <w:rPr>
          <w:rFonts w:ascii="Angsana New" w:hAnsi="Angsana New" w:cs="Angsana New"/>
          <w:spacing w:val="-2"/>
          <w:sz w:val="30"/>
          <w:szCs w:val="30"/>
        </w:rPr>
        <w:t xml:space="preserve">TEI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ใน </w:t>
      </w:r>
      <w:r w:rsidR="00CD2A60" w:rsidRPr="00DD7CDF">
        <w:rPr>
          <w:rFonts w:ascii="Angsana New" w:hAnsi="Angsana New" w:cs="Angsana New"/>
          <w:sz w:val="30"/>
          <w:szCs w:val="30"/>
        </w:rPr>
        <w:t>Zhanj</w:t>
      </w:r>
      <w:r w:rsidR="002B2924" w:rsidRPr="00DD7CDF">
        <w:rPr>
          <w:rFonts w:ascii="Angsana New" w:hAnsi="Angsana New" w:cs="Angsana New"/>
          <w:sz w:val="30"/>
          <w:szCs w:val="30"/>
        </w:rPr>
        <w:t>iang Deni</w:t>
      </w:r>
      <w:r w:rsidRPr="00DD7CDF">
        <w:rPr>
          <w:rFonts w:ascii="Angsana New" w:hAnsi="Angsana New" w:cs="Angsana New"/>
          <w:sz w:val="28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ในอัตราร้อยละ </w:t>
      </w:r>
      <w:r w:rsidR="002606E5" w:rsidRPr="002606E5">
        <w:rPr>
          <w:rFonts w:ascii="Angsana New" w:hAnsi="Angsana New" w:cs="Angsana New"/>
          <w:sz w:val="30"/>
          <w:szCs w:val="30"/>
        </w:rPr>
        <w:t>14</w:t>
      </w:r>
      <w:r w:rsidRPr="00DD7CDF">
        <w:rPr>
          <w:rFonts w:ascii="Angsana New" w:hAnsi="Angsana New" w:cs="Angsana New"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sz w:val="30"/>
          <w:szCs w:val="30"/>
        </w:rPr>
        <w:t>12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EC56F0" w:rsidRPr="00DD7CDF">
        <w:rPr>
          <w:rFonts w:ascii="Angsana New" w:hAnsi="Angsana New" w:cs="Angsana New"/>
          <w:sz w:val="30"/>
          <w:szCs w:val="30"/>
          <w:cs/>
        </w:rPr>
        <w:t>รวม</w:t>
      </w:r>
      <w:r w:rsidR="00B55D7E" w:rsidRPr="00DD7CDF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D460B" w:rsidRPr="00DD7CDF">
        <w:rPr>
          <w:rFonts w:ascii="Angsana New" w:hAnsi="Angsana New" w:cs="Angsana New"/>
          <w:spacing w:val="-2"/>
          <w:sz w:val="30"/>
          <w:szCs w:val="30"/>
          <w:cs/>
        </w:rPr>
        <w:t>ตามวิธี</w:t>
      </w:r>
      <w:r w:rsidR="006D460B" w:rsidRPr="00DD7CDF">
        <w:rPr>
          <w:rFonts w:ascii="Angsana New" w:hAnsi="Angsana New" w:cs="Angsana New"/>
          <w:sz w:val="30"/>
          <w:szCs w:val="30"/>
          <w:cs/>
        </w:rPr>
        <w:t>ส่วนได้เสีย</w:t>
      </w:r>
    </w:p>
    <w:p w14:paraId="43BF1B9A" w14:textId="2AF0A22C" w:rsidR="00464738" w:rsidRPr="00892E34" w:rsidRDefault="00E0545A" w:rsidP="0089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68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E50DAA" w:rsidRPr="00DD7C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รายละเอียดเงินลงทุนในบริษัทร่วมและเงินปันผลรับ (ต่อ)</w:t>
      </w:r>
    </w:p>
    <w:tbl>
      <w:tblPr>
        <w:tblW w:w="1578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31"/>
        <w:gridCol w:w="1065"/>
        <w:gridCol w:w="182"/>
        <w:gridCol w:w="808"/>
        <w:gridCol w:w="181"/>
        <w:gridCol w:w="782"/>
        <w:gridCol w:w="214"/>
        <w:gridCol w:w="709"/>
        <w:gridCol w:w="181"/>
        <w:gridCol w:w="667"/>
        <w:gridCol w:w="216"/>
        <w:gridCol w:w="662"/>
        <w:gridCol w:w="263"/>
        <w:gridCol w:w="735"/>
        <w:gridCol w:w="217"/>
        <w:gridCol w:w="664"/>
        <w:gridCol w:w="216"/>
        <w:gridCol w:w="661"/>
        <w:gridCol w:w="12"/>
        <w:gridCol w:w="207"/>
        <w:gridCol w:w="12"/>
        <w:gridCol w:w="651"/>
        <w:gridCol w:w="216"/>
        <w:gridCol w:w="662"/>
        <w:gridCol w:w="20"/>
        <w:gridCol w:w="195"/>
        <w:gridCol w:w="20"/>
        <w:gridCol w:w="813"/>
        <w:gridCol w:w="184"/>
        <w:gridCol w:w="827"/>
        <w:gridCol w:w="8"/>
      </w:tblGrid>
      <w:tr w:rsidR="00EA7F1F" w:rsidRPr="00BB3874" w14:paraId="3590AB0F" w14:textId="77777777" w:rsidTr="004F3CCE">
        <w:trPr>
          <w:cantSplit/>
          <w:trHeight w:val="340"/>
        </w:trPr>
        <w:tc>
          <w:tcPr>
            <w:tcW w:w="3531" w:type="dxa"/>
            <w:shd w:val="clear" w:color="auto" w:fill="auto"/>
          </w:tcPr>
          <w:p w14:paraId="18D9DE46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250" w:type="dxa"/>
            <w:gridSpan w:val="30"/>
          </w:tcPr>
          <w:p w14:paraId="57B428DE" w14:textId="6DC6412D" w:rsidR="00EA7F1F" w:rsidRPr="00EA7F1F" w:rsidRDefault="00EA7F1F" w:rsidP="00EA7F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EA7F1F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(หน่วย</w:t>
            </w:r>
            <w:r w:rsidRPr="00EA7F1F">
              <w:rPr>
                <w:rFonts w:ascii="Angsana New" w:hAnsi="Angsana New" w:cs="Angsana New" w:hint="cs"/>
                <w:i/>
                <w:iCs/>
                <w:sz w:val="27"/>
                <w:szCs w:val="27"/>
              </w:rPr>
              <w:t xml:space="preserve">: </w:t>
            </w:r>
            <w:r w:rsidRPr="00EA7F1F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ล้านบาท)</w:t>
            </w:r>
          </w:p>
        </w:tc>
      </w:tr>
      <w:tr w:rsidR="00EA7F1F" w:rsidRPr="00BB3874" w14:paraId="3A2C6DF9" w14:textId="77777777" w:rsidTr="004F3CCE">
        <w:trPr>
          <w:cantSplit/>
          <w:trHeight w:val="340"/>
        </w:trPr>
        <w:tc>
          <w:tcPr>
            <w:tcW w:w="3531" w:type="dxa"/>
            <w:shd w:val="clear" w:color="auto" w:fill="auto"/>
          </w:tcPr>
          <w:p w14:paraId="769A9996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250" w:type="dxa"/>
            <w:gridSpan w:val="30"/>
          </w:tcPr>
          <w:p w14:paraId="49681CFA" w14:textId="62BEC768" w:rsidR="00EA7F1F" w:rsidRPr="00EA7F1F" w:rsidRDefault="00EA7F1F" w:rsidP="00EA7F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EA7F1F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EA7F1F" w:rsidRPr="00BB3874" w14:paraId="3305917D" w14:textId="77777777" w:rsidTr="004F3CCE">
        <w:trPr>
          <w:gridAfter w:val="1"/>
          <w:wAfter w:w="8" w:type="dxa"/>
          <w:cantSplit/>
          <w:trHeight w:val="340"/>
        </w:trPr>
        <w:tc>
          <w:tcPr>
            <w:tcW w:w="3531" w:type="dxa"/>
            <w:shd w:val="clear" w:color="auto" w:fill="auto"/>
          </w:tcPr>
          <w:p w14:paraId="2D004ACC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7F4237FE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2A6AFAD8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7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525F5C7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สัดส่วน</w:t>
            </w:r>
          </w:p>
        </w:tc>
        <w:tc>
          <w:tcPr>
            <w:tcW w:w="214" w:type="dxa"/>
            <w:tcBorders>
              <w:top w:val="single" w:sz="4" w:space="0" w:color="auto"/>
            </w:tcBorders>
            <w:shd w:val="clear" w:color="auto" w:fill="auto"/>
          </w:tcPr>
          <w:p w14:paraId="7C52ADCE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AE2A1DD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lang w:val="en-GB"/>
              </w:rPr>
              <w:tab/>
            </w:r>
          </w:p>
        </w:tc>
        <w:tc>
          <w:tcPr>
            <w:tcW w:w="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84FA9" w14:textId="77777777" w:rsidR="00EA7F1F" w:rsidRPr="00EA7F1F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4DEF6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A51AA" w14:textId="77777777" w:rsidR="00EA7F1F" w:rsidRPr="00EA7F1F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55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72953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93668" w14:textId="77777777" w:rsidR="00EA7F1F" w:rsidRPr="00EA7F1F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4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92B25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8EB8D" w14:textId="77777777" w:rsidR="00EA7F1F" w:rsidRPr="00EA7F1F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2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17A81" w14:textId="318AB47C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เงินปันผลรับ</w:t>
            </w:r>
          </w:p>
        </w:tc>
      </w:tr>
      <w:tr w:rsidR="00EA7F1F" w:rsidRPr="00BB3874" w14:paraId="6A02CE95" w14:textId="77777777" w:rsidTr="004F3CCE">
        <w:trPr>
          <w:gridAfter w:val="1"/>
          <w:wAfter w:w="8" w:type="dxa"/>
          <w:cantSplit/>
          <w:trHeight w:val="340"/>
        </w:trPr>
        <w:tc>
          <w:tcPr>
            <w:tcW w:w="3531" w:type="dxa"/>
            <w:shd w:val="clear" w:color="auto" w:fill="auto"/>
          </w:tcPr>
          <w:p w14:paraId="77AB2E17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65" w:type="dxa"/>
          </w:tcPr>
          <w:p w14:paraId="7D1425B5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ประเทศที่</w:t>
            </w:r>
          </w:p>
        </w:tc>
        <w:tc>
          <w:tcPr>
            <w:tcW w:w="182" w:type="dxa"/>
          </w:tcPr>
          <w:p w14:paraId="08F78C9D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71" w:type="dxa"/>
            <w:gridSpan w:val="3"/>
            <w:shd w:val="clear" w:color="auto" w:fill="auto"/>
          </w:tcPr>
          <w:p w14:paraId="1BDA2041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ความเป็นเจ้าของ</w:t>
            </w:r>
          </w:p>
        </w:tc>
        <w:tc>
          <w:tcPr>
            <w:tcW w:w="214" w:type="dxa"/>
            <w:shd w:val="clear" w:color="auto" w:fill="auto"/>
          </w:tcPr>
          <w:p w14:paraId="1A142074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57" w:type="dxa"/>
            <w:gridSpan w:val="3"/>
            <w:shd w:val="clear" w:color="auto" w:fill="auto"/>
          </w:tcPr>
          <w:p w14:paraId="112DB685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16" w:type="dxa"/>
            <w:shd w:val="clear" w:color="auto" w:fill="auto"/>
            <w:vAlign w:val="bottom"/>
          </w:tcPr>
          <w:p w14:paraId="21BFBE85" w14:textId="77777777" w:rsidR="00EA7F1F" w:rsidRPr="00EA7F1F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60" w:type="dxa"/>
            <w:gridSpan w:val="3"/>
            <w:shd w:val="clear" w:color="auto" w:fill="auto"/>
            <w:vAlign w:val="bottom"/>
          </w:tcPr>
          <w:p w14:paraId="53FCC29E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17" w:type="dxa"/>
            <w:shd w:val="clear" w:color="auto" w:fill="auto"/>
            <w:vAlign w:val="bottom"/>
          </w:tcPr>
          <w:p w14:paraId="22C2FA1F" w14:textId="77777777" w:rsidR="00EA7F1F" w:rsidRPr="00EA7F1F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553" w:type="dxa"/>
            <w:gridSpan w:val="4"/>
            <w:shd w:val="clear" w:color="auto" w:fill="auto"/>
            <w:vAlign w:val="bottom"/>
          </w:tcPr>
          <w:p w14:paraId="4A3C4328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การด้อยค่า</w:t>
            </w:r>
          </w:p>
        </w:tc>
        <w:tc>
          <w:tcPr>
            <w:tcW w:w="219" w:type="dxa"/>
            <w:gridSpan w:val="2"/>
            <w:shd w:val="clear" w:color="auto" w:fill="auto"/>
            <w:vAlign w:val="bottom"/>
          </w:tcPr>
          <w:p w14:paraId="04E92688" w14:textId="77777777" w:rsidR="00EA7F1F" w:rsidRPr="00EA7F1F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49" w:type="dxa"/>
            <w:gridSpan w:val="4"/>
            <w:shd w:val="clear" w:color="auto" w:fill="auto"/>
            <w:vAlign w:val="bottom"/>
          </w:tcPr>
          <w:p w14:paraId="7F77F071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3750125E" w14:textId="77777777" w:rsidR="00EA7F1F" w:rsidRPr="00EA7F1F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24" w:type="dxa"/>
            <w:gridSpan w:val="3"/>
            <w:shd w:val="clear" w:color="auto" w:fill="auto"/>
            <w:vAlign w:val="bottom"/>
          </w:tcPr>
          <w:p w14:paraId="15DD689B" w14:textId="7C22770E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สำหรับงวด</w:t>
            </w:r>
            <w:r w:rsidRPr="00EA7F1F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หก</w:t>
            </w:r>
            <w:r w:rsidRPr="00EA7F1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เดือน</w:t>
            </w:r>
          </w:p>
        </w:tc>
      </w:tr>
      <w:tr w:rsidR="00EA7F1F" w:rsidRPr="00BB3874" w14:paraId="337957A5" w14:textId="77777777" w:rsidTr="004F3CCE">
        <w:trPr>
          <w:gridAfter w:val="1"/>
          <w:wAfter w:w="8" w:type="dxa"/>
          <w:cantSplit/>
          <w:trHeight w:val="340"/>
        </w:trPr>
        <w:tc>
          <w:tcPr>
            <w:tcW w:w="3531" w:type="dxa"/>
            <w:shd w:val="clear" w:color="auto" w:fill="auto"/>
          </w:tcPr>
          <w:p w14:paraId="08BC26E3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352C9680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ดำเนินธุรกิจ</w:t>
            </w:r>
          </w:p>
        </w:tc>
        <w:tc>
          <w:tcPr>
            <w:tcW w:w="182" w:type="dxa"/>
          </w:tcPr>
          <w:p w14:paraId="0A9683A5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7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450DEF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EA7F1F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  <w:t>(ร้อยละ)</w:t>
            </w:r>
          </w:p>
        </w:tc>
        <w:tc>
          <w:tcPr>
            <w:tcW w:w="214" w:type="dxa"/>
            <w:shd w:val="clear" w:color="auto" w:fill="auto"/>
          </w:tcPr>
          <w:p w14:paraId="33345E1F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0B8BFF" w14:textId="77777777" w:rsidR="00EA7F1F" w:rsidRPr="00EA7F1F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ทุนชำระแล้ว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0506B372" w14:textId="77777777" w:rsidR="00EA7F1F" w:rsidRPr="00EA7F1F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ECEFD" w14:textId="77777777" w:rsidR="00EA7F1F" w:rsidRPr="00EA7F1F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วิธีราคาทุน</w:t>
            </w:r>
          </w:p>
        </w:tc>
        <w:tc>
          <w:tcPr>
            <w:tcW w:w="217" w:type="dxa"/>
            <w:shd w:val="clear" w:color="auto" w:fill="auto"/>
            <w:vAlign w:val="bottom"/>
          </w:tcPr>
          <w:p w14:paraId="51F7B10D" w14:textId="77777777" w:rsidR="00EA7F1F" w:rsidRPr="00EA7F1F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55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F685C" w14:textId="77777777" w:rsidR="00EA7F1F" w:rsidRPr="00EA7F1F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สะสม</w:t>
            </w:r>
          </w:p>
        </w:tc>
        <w:tc>
          <w:tcPr>
            <w:tcW w:w="219" w:type="dxa"/>
            <w:gridSpan w:val="2"/>
            <w:shd w:val="clear" w:color="auto" w:fill="auto"/>
            <w:vAlign w:val="bottom"/>
          </w:tcPr>
          <w:p w14:paraId="77A37F30" w14:textId="77777777" w:rsidR="00EA7F1F" w:rsidRPr="00EA7F1F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4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358AF" w14:textId="77777777" w:rsidR="00EA7F1F" w:rsidRPr="00EA7F1F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ราคาทุน - สุทธิ</w:t>
            </w: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567E2257" w14:textId="77777777" w:rsidR="00EA7F1F" w:rsidRPr="00EA7F1F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2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84B9B" w14:textId="696FAF70" w:rsidR="00EA7F1F" w:rsidRPr="00EA7F1F" w:rsidDel="00685444" w:rsidRDefault="00EA7F1F" w:rsidP="0046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สิ้นสุดวันที่</w:t>
            </w:r>
          </w:p>
        </w:tc>
      </w:tr>
      <w:tr w:rsidR="00EA7F1F" w:rsidRPr="00BB3874" w14:paraId="5062113F" w14:textId="77777777" w:rsidTr="004F3CCE">
        <w:trPr>
          <w:cantSplit/>
          <w:trHeight w:val="340"/>
        </w:trPr>
        <w:tc>
          <w:tcPr>
            <w:tcW w:w="3531" w:type="dxa"/>
            <w:shd w:val="clear" w:color="auto" w:fill="auto"/>
          </w:tcPr>
          <w:p w14:paraId="512422B7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7254B526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36B65782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vMerge w:val="restart"/>
            <w:shd w:val="clear" w:color="auto" w:fill="auto"/>
          </w:tcPr>
          <w:p w14:paraId="3DBA213A" w14:textId="3F2E808F" w:rsidR="00EA7F1F" w:rsidRPr="00EA7F1F" w:rsidRDefault="002606E5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pacing w:val="-6"/>
                <w:sz w:val="30"/>
                <w:szCs w:val="27"/>
              </w:rPr>
              <w:t>30</w:t>
            </w:r>
          </w:p>
          <w:p w14:paraId="72D4E8D8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มิถุนายน</w:t>
            </w:r>
          </w:p>
          <w:p w14:paraId="3F898592" w14:textId="20EA48DA" w:rsidR="00EA7F1F" w:rsidRPr="00EA7F1F" w:rsidRDefault="002606E5" w:rsidP="00BB3874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19D6103A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82" w:type="dxa"/>
            <w:vMerge w:val="restart"/>
            <w:shd w:val="clear" w:color="auto" w:fill="auto"/>
          </w:tcPr>
          <w:p w14:paraId="443940E9" w14:textId="5E156A5A" w:rsidR="00EA7F1F" w:rsidRPr="00EA7F1F" w:rsidRDefault="002606E5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pacing w:val="-6"/>
                <w:sz w:val="30"/>
                <w:szCs w:val="27"/>
              </w:rPr>
              <w:t>31</w:t>
            </w:r>
          </w:p>
          <w:p w14:paraId="5B914A3E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637BFB31" w14:textId="3E7C5CF9" w:rsidR="00EA7F1F" w:rsidRPr="00EA7F1F" w:rsidRDefault="002606E5" w:rsidP="00BB3874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  <w:tc>
          <w:tcPr>
            <w:tcW w:w="214" w:type="dxa"/>
            <w:shd w:val="clear" w:color="auto" w:fill="auto"/>
          </w:tcPr>
          <w:p w14:paraId="26606AC2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4D073ABE" w14:textId="79CD08D9" w:rsidR="00EA7F1F" w:rsidRPr="00EA7F1F" w:rsidRDefault="002606E5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pacing w:val="-6"/>
                <w:sz w:val="30"/>
                <w:szCs w:val="27"/>
              </w:rPr>
              <w:t>30</w:t>
            </w:r>
          </w:p>
          <w:p w14:paraId="15727EAA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มิถุนายน</w:t>
            </w:r>
          </w:p>
          <w:p w14:paraId="145758E2" w14:textId="74317B5A" w:rsidR="00EA7F1F" w:rsidRPr="00EA7F1F" w:rsidRDefault="002606E5" w:rsidP="00BB3874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181" w:type="dxa"/>
            <w:shd w:val="clear" w:color="auto" w:fill="auto"/>
          </w:tcPr>
          <w:p w14:paraId="75F98A2C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67" w:type="dxa"/>
            <w:vMerge w:val="restart"/>
            <w:shd w:val="clear" w:color="auto" w:fill="auto"/>
          </w:tcPr>
          <w:p w14:paraId="0136C368" w14:textId="5D2ACAE3" w:rsidR="00EA7F1F" w:rsidRPr="00EA7F1F" w:rsidRDefault="002606E5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pacing w:val="-6"/>
                <w:sz w:val="30"/>
                <w:szCs w:val="27"/>
              </w:rPr>
              <w:t>31</w:t>
            </w:r>
          </w:p>
          <w:p w14:paraId="5AD600DB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2CF3255B" w14:textId="6A8880BE" w:rsidR="00EA7F1F" w:rsidRPr="00EA7F1F" w:rsidRDefault="002606E5" w:rsidP="00BB3874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  <w:tc>
          <w:tcPr>
            <w:tcW w:w="216" w:type="dxa"/>
            <w:shd w:val="clear" w:color="auto" w:fill="auto"/>
          </w:tcPr>
          <w:p w14:paraId="06ECCCDC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6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C76AEA" w14:textId="367AB588" w:rsidR="00EA7F1F" w:rsidRPr="00EA7F1F" w:rsidRDefault="002606E5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pacing w:val="-6"/>
                <w:sz w:val="30"/>
                <w:szCs w:val="27"/>
              </w:rPr>
              <w:t>30</w:t>
            </w:r>
          </w:p>
          <w:p w14:paraId="6B963F46" w14:textId="77777777" w:rsidR="00EA7F1F" w:rsidRPr="00EA7F1F" w:rsidRDefault="00EA7F1F" w:rsidP="00BB3874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มิถุนายน</w:t>
            </w:r>
          </w:p>
          <w:p w14:paraId="3884F6D4" w14:textId="0CDD16D7" w:rsidR="00EA7F1F" w:rsidRPr="00EA7F1F" w:rsidRDefault="002606E5" w:rsidP="00BB3874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5FFDE5DA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A67B6EF" w14:textId="315B16D5" w:rsidR="00EA7F1F" w:rsidRPr="00EA7F1F" w:rsidRDefault="002606E5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pacing w:val="-6"/>
                <w:sz w:val="30"/>
                <w:szCs w:val="27"/>
              </w:rPr>
              <w:t>31</w:t>
            </w:r>
          </w:p>
          <w:p w14:paraId="32713C88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67E1C763" w14:textId="63869B27" w:rsidR="00EA7F1F" w:rsidRPr="00EA7F1F" w:rsidRDefault="002606E5" w:rsidP="00BB3874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  <w:tc>
          <w:tcPr>
            <w:tcW w:w="217" w:type="dxa"/>
            <w:shd w:val="clear" w:color="auto" w:fill="auto"/>
          </w:tcPr>
          <w:p w14:paraId="5BAB15A0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42A1236" w14:textId="4EAFE560" w:rsidR="00EA7F1F" w:rsidRPr="00EA7F1F" w:rsidRDefault="002606E5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pacing w:val="-6"/>
                <w:sz w:val="30"/>
                <w:szCs w:val="27"/>
              </w:rPr>
              <w:t>30</w:t>
            </w:r>
          </w:p>
          <w:p w14:paraId="1D1F1DDF" w14:textId="77777777" w:rsidR="00EA7F1F" w:rsidRPr="00EA7F1F" w:rsidRDefault="00EA7F1F" w:rsidP="00BB3874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มิถุนายน</w:t>
            </w:r>
          </w:p>
          <w:p w14:paraId="30F73A37" w14:textId="61541C0B" w:rsidR="00EA7F1F" w:rsidRPr="00EA7F1F" w:rsidRDefault="002606E5" w:rsidP="00BB3874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216" w:type="dxa"/>
            <w:shd w:val="clear" w:color="auto" w:fill="auto"/>
          </w:tcPr>
          <w:p w14:paraId="178120FB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FDAFE39" w14:textId="63E0F996" w:rsidR="00EA7F1F" w:rsidRPr="00EA7F1F" w:rsidRDefault="002606E5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pacing w:val="-6"/>
                <w:sz w:val="30"/>
                <w:szCs w:val="27"/>
              </w:rPr>
              <w:t>31</w:t>
            </w:r>
          </w:p>
          <w:p w14:paraId="1922036F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1F579DA9" w14:textId="01063FA1" w:rsidR="00EA7F1F" w:rsidRPr="00EA7F1F" w:rsidRDefault="002606E5" w:rsidP="00BB3874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7F4824C6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3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4DA2026" w14:textId="00349F3B" w:rsidR="00EA7F1F" w:rsidRPr="00EA7F1F" w:rsidRDefault="002606E5" w:rsidP="00BB3874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 w:hint="cs"/>
                <w:spacing w:val="-6"/>
                <w:sz w:val="30"/>
                <w:szCs w:val="27"/>
              </w:rPr>
              <w:t>30</w:t>
            </w:r>
          </w:p>
          <w:p w14:paraId="58D62703" w14:textId="77777777" w:rsidR="00EA7F1F" w:rsidRPr="00EA7F1F" w:rsidRDefault="00EA7F1F" w:rsidP="00BB3874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A7F1F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มิถุนายน</w:t>
            </w:r>
          </w:p>
          <w:p w14:paraId="5A3F0D88" w14:textId="5AD8ED32" w:rsidR="00EA7F1F" w:rsidRPr="00EA7F1F" w:rsidRDefault="002606E5" w:rsidP="00BB3874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 w:hint="cs"/>
                <w:spacing w:val="-6"/>
                <w:sz w:val="30"/>
                <w:szCs w:val="27"/>
              </w:rPr>
              <w:t>2563</w:t>
            </w:r>
          </w:p>
        </w:tc>
        <w:tc>
          <w:tcPr>
            <w:tcW w:w="216" w:type="dxa"/>
            <w:vMerge w:val="restart"/>
            <w:shd w:val="clear" w:color="auto" w:fill="auto"/>
          </w:tcPr>
          <w:p w14:paraId="3FF70B66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6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37D1E9A" w14:textId="2E27538C" w:rsidR="00EA7F1F" w:rsidRPr="00EA7F1F" w:rsidRDefault="002606E5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pacing w:val="-6"/>
                <w:sz w:val="30"/>
                <w:szCs w:val="27"/>
              </w:rPr>
              <w:t>31</w:t>
            </w:r>
          </w:p>
          <w:p w14:paraId="1E1563AB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720BA58D" w14:textId="458C9C5F" w:rsidR="00EA7F1F" w:rsidRPr="00EA7F1F" w:rsidRDefault="002606E5" w:rsidP="00BB3874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  <w:tc>
          <w:tcPr>
            <w:tcW w:w="215" w:type="dxa"/>
            <w:gridSpan w:val="2"/>
            <w:vMerge w:val="restart"/>
            <w:shd w:val="clear" w:color="auto" w:fill="auto"/>
          </w:tcPr>
          <w:p w14:paraId="43DB077C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833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4BB043A" w14:textId="48DC4DB0" w:rsidR="00EA7F1F" w:rsidRPr="00EA7F1F" w:rsidRDefault="002606E5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 w:hint="cs"/>
                <w:spacing w:val="-6"/>
                <w:sz w:val="30"/>
                <w:szCs w:val="27"/>
              </w:rPr>
              <w:t>30</w:t>
            </w:r>
          </w:p>
          <w:p w14:paraId="7179D196" w14:textId="6F6A4613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A7F1F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มิถุนายน</w:t>
            </w:r>
          </w:p>
          <w:p w14:paraId="559DF94A" w14:textId="46943634" w:rsidR="00EA7F1F" w:rsidRPr="00EA7F1F" w:rsidRDefault="002606E5" w:rsidP="00BB3874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184" w:type="dxa"/>
            <w:vMerge w:val="restart"/>
            <w:shd w:val="clear" w:color="auto" w:fill="auto"/>
          </w:tcPr>
          <w:p w14:paraId="28716C04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835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249B105" w14:textId="17DA0C28" w:rsidR="00EA7F1F" w:rsidRPr="00EA7F1F" w:rsidRDefault="002606E5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 w:hint="cs"/>
                <w:spacing w:val="-6"/>
                <w:sz w:val="30"/>
                <w:szCs w:val="27"/>
              </w:rPr>
              <w:t>30</w:t>
            </w:r>
          </w:p>
          <w:p w14:paraId="2B5AD806" w14:textId="61F47401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EA7F1F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มิถุนายน</w:t>
            </w:r>
          </w:p>
          <w:p w14:paraId="0018BEF3" w14:textId="2502D1AA" w:rsidR="00EA7F1F" w:rsidRPr="00EA7F1F" w:rsidRDefault="002606E5" w:rsidP="00BB3874">
            <w:pPr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</w:tr>
      <w:tr w:rsidR="00EA7F1F" w:rsidRPr="00BB3874" w14:paraId="41501D44" w14:textId="77777777" w:rsidTr="004F3CCE">
        <w:trPr>
          <w:cantSplit/>
          <w:trHeight w:val="340"/>
        </w:trPr>
        <w:tc>
          <w:tcPr>
            <w:tcW w:w="3531" w:type="dxa"/>
            <w:shd w:val="clear" w:color="auto" w:fill="auto"/>
          </w:tcPr>
          <w:p w14:paraId="5D3C74BB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65" w:type="dxa"/>
          </w:tcPr>
          <w:p w14:paraId="7356FF0D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6B837CBF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55A24D" w14:textId="16666F9F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264021A4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55756DD" w14:textId="527E8A6D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4" w:type="dxa"/>
            <w:shd w:val="clear" w:color="auto" w:fill="auto"/>
          </w:tcPr>
          <w:p w14:paraId="02AC1E4D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013246D" w14:textId="26AB51EB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196922C6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67C0BF" w14:textId="6CC4F41D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345A4FC8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6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B370D2" w14:textId="321D402F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14:paraId="09FBCE82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2DF6C5" w14:textId="329FAB09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7" w:type="dxa"/>
            <w:shd w:val="clear" w:color="auto" w:fill="auto"/>
          </w:tcPr>
          <w:p w14:paraId="2A60971E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A9AD67" w14:textId="1C681988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256E1705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75E30D" w14:textId="4BD08242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44942118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1C6787A" w14:textId="4D9FD840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vMerge/>
            <w:shd w:val="clear" w:color="auto" w:fill="auto"/>
          </w:tcPr>
          <w:p w14:paraId="3608A33B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6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46AF025" w14:textId="52F50D8B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5" w:type="dxa"/>
            <w:gridSpan w:val="2"/>
            <w:vMerge/>
            <w:shd w:val="clear" w:color="auto" w:fill="auto"/>
          </w:tcPr>
          <w:p w14:paraId="158B8087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83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3CE80A7" w14:textId="3E3E2763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vMerge/>
            <w:shd w:val="clear" w:color="auto" w:fill="auto"/>
          </w:tcPr>
          <w:p w14:paraId="442A56B1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3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74C9DD8" w14:textId="2F7EB7B8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A7F1F" w:rsidRPr="00BB3874" w14:paraId="6E7958D6" w14:textId="77777777" w:rsidTr="004F3CCE">
        <w:trPr>
          <w:cantSplit/>
          <w:trHeight w:hRule="exact" w:val="135"/>
        </w:trPr>
        <w:tc>
          <w:tcPr>
            <w:tcW w:w="3531" w:type="dxa"/>
            <w:shd w:val="clear" w:color="auto" w:fill="auto"/>
          </w:tcPr>
          <w:p w14:paraId="397FA394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65" w:type="dxa"/>
          </w:tcPr>
          <w:p w14:paraId="70B3317D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2" w:type="dxa"/>
          </w:tcPr>
          <w:p w14:paraId="257E889D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808" w:type="dxa"/>
            <w:shd w:val="clear" w:color="auto" w:fill="auto"/>
          </w:tcPr>
          <w:p w14:paraId="024BC0C9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2F2F9904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82" w:type="dxa"/>
            <w:shd w:val="clear" w:color="auto" w:fill="auto"/>
          </w:tcPr>
          <w:p w14:paraId="500DF88F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4" w:type="dxa"/>
            <w:shd w:val="clear" w:color="auto" w:fill="auto"/>
          </w:tcPr>
          <w:p w14:paraId="43056914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419D0A05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40962EEB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</w:tcPr>
          <w:p w14:paraId="5C92C3B0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056A1A5F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auto"/>
          </w:tcPr>
          <w:p w14:paraId="52826369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6F2C961F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</w:tcPr>
          <w:p w14:paraId="1C882172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7" w:type="dxa"/>
            <w:shd w:val="clear" w:color="auto" w:fill="auto"/>
          </w:tcPr>
          <w:p w14:paraId="2D77C165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</w:tcPr>
          <w:p w14:paraId="36936F73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51276CE3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auto" w:fill="auto"/>
          </w:tcPr>
          <w:p w14:paraId="70891FB2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5791EAB2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E59266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692DFD76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auto"/>
          </w:tcPr>
          <w:p w14:paraId="246190BB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4DFA08E2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33B3BA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  <w:shd w:val="clear" w:color="auto" w:fill="auto"/>
          </w:tcPr>
          <w:p w14:paraId="36829015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9DE413B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EA7F1F" w:rsidRPr="00BB3874" w14:paraId="572A9004" w14:textId="77777777" w:rsidTr="004F3CCE">
        <w:trPr>
          <w:cantSplit/>
          <w:trHeight w:val="291"/>
        </w:trPr>
        <w:tc>
          <w:tcPr>
            <w:tcW w:w="3531" w:type="dxa"/>
            <w:shd w:val="clear" w:color="auto" w:fill="auto"/>
          </w:tcPr>
          <w:p w14:paraId="4051F2DE" w14:textId="610CB868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EA7F1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หลักทรัพย์ในความต้องการ</w:t>
            </w:r>
          </w:p>
        </w:tc>
        <w:tc>
          <w:tcPr>
            <w:tcW w:w="1065" w:type="dxa"/>
          </w:tcPr>
          <w:p w14:paraId="22DF027F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606F7F6D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307868C4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1657FDD3" w14:textId="77777777" w:rsidR="00EA7F1F" w:rsidRPr="00EA7F1F" w:rsidRDefault="00EA7F1F" w:rsidP="00BB3874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48B13A3B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4" w:type="dxa"/>
            <w:shd w:val="clear" w:color="auto" w:fill="auto"/>
          </w:tcPr>
          <w:p w14:paraId="5213B436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8F56018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587468CF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04E5C337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7D7ECBAD" w14:textId="77777777" w:rsidR="00EA7F1F" w:rsidRPr="00EA7F1F" w:rsidRDefault="00EA7F1F" w:rsidP="00BB3874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04589C9E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567D1B1C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5" w:type="dxa"/>
            <w:shd w:val="clear" w:color="auto" w:fill="auto"/>
          </w:tcPr>
          <w:p w14:paraId="1885E67A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7" w:type="dxa"/>
            <w:shd w:val="clear" w:color="auto" w:fill="auto"/>
          </w:tcPr>
          <w:p w14:paraId="63E79FF9" w14:textId="77777777" w:rsidR="00EA7F1F" w:rsidRPr="00EA7F1F" w:rsidRDefault="00EA7F1F" w:rsidP="00BB3874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3F9C9B0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20BB089B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shd w:val="clear" w:color="auto" w:fill="auto"/>
          </w:tcPr>
          <w:p w14:paraId="4245E778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0ECDB32C" w14:textId="77777777" w:rsidR="00EA7F1F" w:rsidRPr="00EA7F1F" w:rsidRDefault="00EA7F1F" w:rsidP="00BB3874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045F6AE4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5B946061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shd w:val="clear" w:color="auto" w:fill="auto"/>
          </w:tcPr>
          <w:p w14:paraId="664241E0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16E62A02" w14:textId="77777777" w:rsidR="00EA7F1F" w:rsidRPr="00EA7F1F" w:rsidRDefault="00EA7F1F" w:rsidP="00BB3874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14:paraId="16E65D54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1E9727C0" w14:textId="77777777" w:rsidR="00EA7F1F" w:rsidRPr="00EA7F1F" w:rsidRDefault="00EA7F1F" w:rsidP="00BB3874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7DCA820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A7F1F" w:rsidRPr="00BB3874" w14:paraId="15BCC73C" w14:textId="77777777" w:rsidTr="004F3CCE">
        <w:trPr>
          <w:cantSplit/>
          <w:trHeight w:val="80"/>
        </w:trPr>
        <w:tc>
          <w:tcPr>
            <w:tcW w:w="3531" w:type="dxa"/>
            <w:shd w:val="clear" w:color="auto" w:fill="auto"/>
          </w:tcPr>
          <w:p w14:paraId="0CFDF4BC" w14:textId="400B4DFD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EA7F1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  </w:t>
            </w:r>
            <w:r w:rsidRPr="00EA7F1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ของตลาด</w:t>
            </w:r>
          </w:p>
        </w:tc>
        <w:tc>
          <w:tcPr>
            <w:tcW w:w="1065" w:type="dxa"/>
          </w:tcPr>
          <w:p w14:paraId="05A27517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4472ADF3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7E881EC3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471116BA" w14:textId="77777777" w:rsidR="00EA7F1F" w:rsidRPr="00EA7F1F" w:rsidRDefault="00EA7F1F" w:rsidP="00BB3874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75A1A905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4" w:type="dxa"/>
            <w:shd w:val="clear" w:color="auto" w:fill="auto"/>
          </w:tcPr>
          <w:p w14:paraId="55DE21A5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45BDA875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17F47177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17B1975B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13084F95" w14:textId="77777777" w:rsidR="00EA7F1F" w:rsidRPr="00EA7F1F" w:rsidRDefault="00EA7F1F" w:rsidP="00BB3874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40E1D295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32587499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5" w:type="dxa"/>
            <w:shd w:val="clear" w:color="auto" w:fill="auto"/>
          </w:tcPr>
          <w:p w14:paraId="067DDC97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7" w:type="dxa"/>
            <w:shd w:val="clear" w:color="auto" w:fill="auto"/>
          </w:tcPr>
          <w:p w14:paraId="25843984" w14:textId="77777777" w:rsidR="00EA7F1F" w:rsidRPr="00EA7F1F" w:rsidRDefault="00EA7F1F" w:rsidP="00BB3874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638D2C8F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39F362CF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shd w:val="clear" w:color="auto" w:fill="auto"/>
          </w:tcPr>
          <w:p w14:paraId="49227883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4A762736" w14:textId="77777777" w:rsidR="00EA7F1F" w:rsidRPr="00EA7F1F" w:rsidRDefault="00EA7F1F" w:rsidP="00BB3874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31CB127E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56913760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shd w:val="clear" w:color="auto" w:fill="auto"/>
          </w:tcPr>
          <w:p w14:paraId="1C064248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372986EB" w14:textId="77777777" w:rsidR="00EA7F1F" w:rsidRPr="00EA7F1F" w:rsidRDefault="00EA7F1F" w:rsidP="00BB3874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14:paraId="4F29B924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0EB076C5" w14:textId="77777777" w:rsidR="00EA7F1F" w:rsidRPr="00EA7F1F" w:rsidRDefault="00EA7F1F" w:rsidP="00BB3874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2C90B21" w14:textId="77777777" w:rsidR="00EA7F1F" w:rsidRPr="00EA7F1F" w:rsidRDefault="00EA7F1F" w:rsidP="00B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F3CCE" w:rsidRPr="00BB3874" w14:paraId="394EAD42" w14:textId="77777777" w:rsidTr="004F3CCE">
        <w:trPr>
          <w:cantSplit/>
          <w:trHeight w:val="291"/>
        </w:trPr>
        <w:tc>
          <w:tcPr>
            <w:tcW w:w="3531" w:type="dxa"/>
            <w:shd w:val="clear" w:color="auto" w:fill="auto"/>
          </w:tcPr>
          <w:p w14:paraId="10FC9124" w14:textId="4A8104E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ซีพี</w:t>
            </w:r>
            <w:r w:rsidRPr="00EA7F1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A7F1F">
              <w:rPr>
                <w:rFonts w:asciiTheme="majorBidi" w:hAnsiTheme="majorBidi" w:cstheme="majorBidi"/>
                <w:sz w:val="27"/>
                <w:szCs w:val="27"/>
                <w:cs/>
              </w:rPr>
              <w:t>ออลล์ จำกัด (มหาชน)</w:t>
            </w:r>
          </w:p>
        </w:tc>
        <w:tc>
          <w:tcPr>
            <w:tcW w:w="1065" w:type="dxa"/>
          </w:tcPr>
          <w:p w14:paraId="4458C927" w14:textId="428E6B38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182" w:type="dxa"/>
          </w:tcPr>
          <w:p w14:paraId="1D29A40D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61875A1E" w14:textId="631C1453" w:rsidR="004F3CCE" w:rsidRPr="00EA7F1F" w:rsidRDefault="002606E5" w:rsidP="00266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340" w:lineRule="exact"/>
              <w:ind w:left="-85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4F3CCE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97</w:t>
            </w:r>
          </w:p>
        </w:tc>
        <w:tc>
          <w:tcPr>
            <w:tcW w:w="181" w:type="dxa"/>
            <w:shd w:val="clear" w:color="auto" w:fill="auto"/>
          </w:tcPr>
          <w:p w14:paraId="2099111C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2B321B57" w14:textId="60AE39CF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14" w:type="dxa"/>
            <w:shd w:val="clear" w:color="auto" w:fill="auto"/>
          </w:tcPr>
          <w:p w14:paraId="3C4FACFA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7ABBA87" w14:textId="0F88BE95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4F3CC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983</w:t>
            </w:r>
          </w:p>
        </w:tc>
        <w:tc>
          <w:tcPr>
            <w:tcW w:w="181" w:type="dxa"/>
            <w:shd w:val="clear" w:color="auto" w:fill="auto"/>
          </w:tcPr>
          <w:p w14:paraId="721FA05C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4257E906" w14:textId="11256533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419371E8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</w:tcPr>
          <w:p w14:paraId="5085AC3E" w14:textId="144E10AE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4F3CC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198</w:t>
            </w:r>
          </w:p>
        </w:tc>
        <w:tc>
          <w:tcPr>
            <w:tcW w:w="263" w:type="dxa"/>
            <w:shd w:val="clear" w:color="auto" w:fill="auto"/>
          </w:tcPr>
          <w:p w14:paraId="332DB3FF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</w:tcPr>
          <w:p w14:paraId="7B5EFF92" w14:textId="799FF72A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17" w:type="dxa"/>
            <w:shd w:val="clear" w:color="auto" w:fill="auto"/>
          </w:tcPr>
          <w:p w14:paraId="067F7E40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7ED8F02B" w14:textId="4C9199F3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63829A7B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14:paraId="246D3A13" w14:textId="05EF1CB9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0D59B922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1FF2BE" w14:textId="3D70C776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4F3CC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2606E5">
              <w:rPr>
                <w:rFonts w:asciiTheme="majorBidi" w:hAnsiTheme="majorBidi" w:cstheme="majorBidi"/>
                <w:sz w:val="27"/>
                <w:szCs w:val="27"/>
              </w:rPr>
              <w:t>198</w:t>
            </w:r>
          </w:p>
        </w:tc>
        <w:tc>
          <w:tcPr>
            <w:tcW w:w="216" w:type="dxa"/>
            <w:shd w:val="clear" w:color="auto" w:fill="auto"/>
          </w:tcPr>
          <w:p w14:paraId="52B02F00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</w:tcPr>
          <w:p w14:paraId="4C07F3E2" w14:textId="564FC3DF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6823F99E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2C1E68" w14:textId="3BFC51FE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113</w:t>
            </w:r>
          </w:p>
        </w:tc>
        <w:tc>
          <w:tcPr>
            <w:tcW w:w="184" w:type="dxa"/>
            <w:shd w:val="clear" w:color="auto" w:fill="auto"/>
          </w:tcPr>
          <w:p w14:paraId="029746DD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863FEA" w14:textId="307D9376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F3CCE" w:rsidRPr="00BB3874" w14:paraId="7500E6B2" w14:textId="77777777" w:rsidTr="004F3CCE">
        <w:trPr>
          <w:cantSplit/>
          <w:trHeight w:val="291"/>
        </w:trPr>
        <w:tc>
          <w:tcPr>
            <w:tcW w:w="3531" w:type="dxa"/>
            <w:shd w:val="clear" w:color="auto" w:fill="auto"/>
          </w:tcPr>
          <w:p w14:paraId="3FD03710" w14:textId="7E18DE9F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EA7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  <w:r w:rsidRPr="00EA7F1F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</w:p>
        </w:tc>
        <w:tc>
          <w:tcPr>
            <w:tcW w:w="1065" w:type="dxa"/>
          </w:tcPr>
          <w:p w14:paraId="31DD2719" w14:textId="300B74D9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0C31AC19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68A3EF88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742913F0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66EECEBA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4" w:type="dxa"/>
            <w:shd w:val="clear" w:color="auto" w:fill="auto"/>
          </w:tcPr>
          <w:p w14:paraId="727DAF2D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AB649FB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1E410D1C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40A0A65E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6E1B2AA7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045F3" w14:textId="782B69CF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340" w:lineRule="exact"/>
              <w:ind w:left="-75" w:right="-79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4F3CC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,</w:t>
            </w:r>
            <w:r w:rsidRPr="002606E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198</w:t>
            </w:r>
          </w:p>
        </w:tc>
        <w:tc>
          <w:tcPr>
            <w:tcW w:w="263" w:type="dxa"/>
            <w:shd w:val="clear" w:color="auto" w:fill="auto"/>
          </w:tcPr>
          <w:p w14:paraId="73C849B9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1453A" w14:textId="2CBB6B45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EA7F1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217" w:type="dxa"/>
            <w:shd w:val="clear" w:color="auto" w:fill="auto"/>
          </w:tcPr>
          <w:p w14:paraId="4289A833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474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DD1E3" w14:textId="08CBDFCA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EA7F1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2E99B068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14F6F" w14:textId="0D24C4CD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0821445F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474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8AB54" w14:textId="3F952D33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4F3CC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,</w:t>
            </w:r>
            <w:r w:rsidRPr="002606E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198</w:t>
            </w:r>
          </w:p>
        </w:tc>
        <w:tc>
          <w:tcPr>
            <w:tcW w:w="216" w:type="dxa"/>
            <w:shd w:val="clear" w:color="auto" w:fill="auto"/>
          </w:tcPr>
          <w:p w14:paraId="21E1A5E9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6A0CD" w14:textId="4D1A1F00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5B73CB69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474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F6D6A" w14:textId="5926BCDF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113</w:t>
            </w:r>
          </w:p>
        </w:tc>
        <w:tc>
          <w:tcPr>
            <w:tcW w:w="184" w:type="dxa"/>
            <w:shd w:val="clear" w:color="auto" w:fill="auto"/>
          </w:tcPr>
          <w:p w14:paraId="76252F0E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474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B2B18" w14:textId="0FBBD5D2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EA7F1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4F3CCE" w:rsidRPr="00BB3874" w14:paraId="7EBEDD4A" w14:textId="77777777" w:rsidTr="004F3CCE">
        <w:trPr>
          <w:cantSplit/>
          <w:trHeight w:val="52"/>
        </w:trPr>
        <w:tc>
          <w:tcPr>
            <w:tcW w:w="3531" w:type="dxa"/>
            <w:shd w:val="clear" w:color="auto" w:fill="auto"/>
          </w:tcPr>
          <w:p w14:paraId="0AD99F19" w14:textId="3482197F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65" w:type="dxa"/>
          </w:tcPr>
          <w:p w14:paraId="59B948F7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3430FF20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56B84ED5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77B523E8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7B2F7603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4" w:type="dxa"/>
            <w:shd w:val="clear" w:color="auto" w:fill="auto"/>
          </w:tcPr>
          <w:p w14:paraId="66CF3F4F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37BC9B08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599459DF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2B48A34B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1CAD4193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auto"/>
          </w:tcPr>
          <w:p w14:paraId="3DB96943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0D080669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</w:tcPr>
          <w:p w14:paraId="07EAA02C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7" w:type="dxa"/>
            <w:shd w:val="clear" w:color="auto" w:fill="auto"/>
          </w:tcPr>
          <w:p w14:paraId="4F0F6A09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</w:tcPr>
          <w:p w14:paraId="17162E9A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4906910D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auto" w:fill="auto"/>
          </w:tcPr>
          <w:p w14:paraId="1BF78806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022A2207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6823D6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2733928D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auto"/>
          </w:tcPr>
          <w:p w14:paraId="0089F27C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4728288F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A8C18D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67162E17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F30976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F3CCE" w:rsidRPr="00BB3874" w14:paraId="5A0F97CE" w14:textId="77777777" w:rsidTr="004F3CCE">
        <w:trPr>
          <w:cantSplit/>
          <w:trHeight w:val="291"/>
        </w:trPr>
        <w:tc>
          <w:tcPr>
            <w:tcW w:w="3531" w:type="dxa"/>
            <w:shd w:val="clear" w:color="auto" w:fill="auto"/>
          </w:tcPr>
          <w:p w14:paraId="37CFB227" w14:textId="3B68D011" w:rsidR="004F3CCE" w:rsidRPr="00201DF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201DF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หลักทรัพย์ที่ไม่ใช่หลักทรัพย์</w:t>
            </w:r>
          </w:p>
        </w:tc>
        <w:tc>
          <w:tcPr>
            <w:tcW w:w="1065" w:type="dxa"/>
          </w:tcPr>
          <w:p w14:paraId="35F2448E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2A3CD2E1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7A72CCAA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2122882D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44CEE7E9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4" w:type="dxa"/>
            <w:shd w:val="clear" w:color="auto" w:fill="auto"/>
          </w:tcPr>
          <w:p w14:paraId="50A3AD03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32311DFD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21583AD8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50D63254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4455B3C1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26DDDAE4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28232642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5" w:type="dxa"/>
            <w:shd w:val="clear" w:color="auto" w:fill="auto"/>
          </w:tcPr>
          <w:p w14:paraId="677F8C1D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7" w:type="dxa"/>
            <w:shd w:val="clear" w:color="auto" w:fill="auto"/>
          </w:tcPr>
          <w:p w14:paraId="232F2215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75A7F7F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05D9E8CE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shd w:val="clear" w:color="auto" w:fill="auto"/>
          </w:tcPr>
          <w:p w14:paraId="13C4ED1F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04C98047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414AD83E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6F56A20E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shd w:val="clear" w:color="auto" w:fill="auto"/>
          </w:tcPr>
          <w:p w14:paraId="6993E3A0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69906ABB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14:paraId="645B8091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25602573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4898065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F3CCE" w:rsidRPr="00BB3874" w14:paraId="5BCADEDD" w14:textId="77777777" w:rsidTr="004F3CCE">
        <w:trPr>
          <w:cantSplit/>
          <w:trHeight w:val="291"/>
        </w:trPr>
        <w:tc>
          <w:tcPr>
            <w:tcW w:w="3531" w:type="dxa"/>
            <w:shd w:val="clear" w:color="auto" w:fill="auto"/>
          </w:tcPr>
          <w:p w14:paraId="16E3D2BB" w14:textId="77777777" w:rsidR="004F3CCE" w:rsidRPr="00201DFF" w:rsidRDefault="004F3CCE" w:rsidP="0020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201DF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  </w:t>
            </w:r>
            <w:r w:rsidRPr="00201DF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ในความต้องการของตลาด</w:t>
            </w:r>
          </w:p>
        </w:tc>
        <w:tc>
          <w:tcPr>
            <w:tcW w:w="1065" w:type="dxa"/>
          </w:tcPr>
          <w:p w14:paraId="3D180B47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5E75773C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5B6C2DD5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602739F1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5BE6AC2A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4" w:type="dxa"/>
            <w:shd w:val="clear" w:color="auto" w:fill="auto"/>
          </w:tcPr>
          <w:p w14:paraId="3B67AA63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3007DB8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14E3C8F3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" w:type="dxa"/>
            <w:shd w:val="clear" w:color="auto" w:fill="auto"/>
          </w:tcPr>
          <w:p w14:paraId="01A0C23C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0F4834DE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6020DD8C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67E03257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35" w:type="dxa"/>
            <w:shd w:val="clear" w:color="auto" w:fill="auto"/>
          </w:tcPr>
          <w:p w14:paraId="1EF81A1C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7" w:type="dxa"/>
            <w:shd w:val="clear" w:color="auto" w:fill="auto"/>
          </w:tcPr>
          <w:p w14:paraId="2F0E6A3B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55DD8118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2DAE5421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shd w:val="clear" w:color="auto" w:fill="auto"/>
          </w:tcPr>
          <w:p w14:paraId="13DE4ABC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51E5D27B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78C89DC2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  <w:shd w:val="clear" w:color="auto" w:fill="auto"/>
          </w:tcPr>
          <w:p w14:paraId="43591CF4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shd w:val="clear" w:color="auto" w:fill="auto"/>
          </w:tcPr>
          <w:p w14:paraId="4CB891AF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5FB9C6A1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14:paraId="75060971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03A53708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43CCE7F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F3CCE" w:rsidRPr="00BB3874" w14:paraId="751D5F89" w14:textId="77777777" w:rsidTr="004F3CCE">
        <w:trPr>
          <w:cantSplit/>
          <w:trHeight w:val="337"/>
        </w:trPr>
        <w:tc>
          <w:tcPr>
            <w:tcW w:w="3531" w:type="dxa"/>
            <w:shd w:val="clear" w:color="auto" w:fill="auto"/>
          </w:tcPr>
          <w:p w14:paraId="10D4A086" w14:textId="457B70AD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นว</w:t>
            </w:r>
            <w:r w:rsidRPr="00EA7F1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2606E5" w:rsidRPr="002606E5">
              <w:rPr>
                <w:rFonts w:asciiTheme="majorBidi" w:hAnsiTheme="majorBidi" w:cstheme="majorBidi"/>
                <w:sz w:val="27"/>
                <w:szCs w:val="27"/>
              </w:rPr>
              <w:t>84</w:t>
            </w:r>
            <w:r w:rsidRPr="00EA7F1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065" w:type="dxa"/>
          </w:tcPr>
          <w:p w14:paraId="481EFF29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5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182" w:type="dxa"/>
          </w:tcPr>
          <w:p w14:paraId="682F907F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808" w:type="dxa"/>
            <w:shd w:val="clear" w:color="auto" w:fill="auto"/>
          </w:tcPr>
          <w:p w14:paraId="03C758B8" w14:textId="04DC35A8" w:rsidR="004F3CCE" w:rsidRPr="00996FFB" w:rsidRDefault="002606E5" w:rsidP="00996FFB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96FF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</w:t>
            </w:r>
            <w:r w:rsidR="004F3CCE" w:rsidRPr="00996FF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.</w:t>
            </w:r>
            <w:r w:rsidRPr="00996FF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00</w:t>
            </w:r>
          </w:p>
        </w:tc>
        <w:tc>
          <w:tcPr>
            <w:tcW w:w="181" w:type="dxa"/>
            <w:shd w:val="clear" w:color="auto" w:fill="auto"/>
          </w:tcPr>
          <w:p w14:paraId="11A332A2" w14:textId="77777777" w:rsidR="004F3CCE" w:rsidRPr="00996FFB" w:rsidRDefault="004F3CCE" w:rsidP="00996FF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3CDA35A3" w14:textId="3EE011F6" w:rsidR="004F3CCE" w:rsidRPr="00996FFB" w:rsidRDefault="002606E5" w:rsidP="00996FF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96FF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</w:t>
            </w:r>
            <w:r w:rsidR="004F3CCE" w:rsidRPr="00996FF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.</w:t>
            </w:r>
            <w:r w:rsidRPr="00996FF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00</w:t>
            </w:r>
          </w:p>
        </w:tc>
        <w:tc>
          <w:tcPr>
            <w:tcW w:w="214" w:type="dxa"/>
            <w:shd w:val="clear" w:color="auto" w:fill="auto"/>
          </w:tcPr>
          <w:p w14:paraId="1A487E51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6A22A391" w14:textId="54F12C22" w:rsidR="004F3CCE" w:rsidRPr="00EA7F1F" w:rsidRDefault="002606E5" w:rsidP="002665F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="004F3CCE" w:rsidRPr="00EA7F1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203</w:t>
            </w:r>
          </w:p>
        </w:tc>
        <w:tc>
          <w:tcPr>
            <w:tcW w:w="181" w:type="dxa"/>
            <w:shd w:val="clear" w:color="auto" w:fill="auto"/>
          </w:tcPr>
          <w:p w14:paraId="4DE9F014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7" w:type="dxa"/>
            <w:shd w:val="clear" w:color="auto" w:fill="auto"/>
          </w:tcPr>
          <w:p w14:paraId="22AC1984" w14:textId="30D7B762" w:rsidR="004F3CCE" w:rsidRPr="00EA7F1F" w:rsidRDefault="002606E5" w:rsidP="004F3CC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="004F3CCE" w:rsidRPr="00EA7F1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203</w:t>
            </w:r>
          </w:p>
        </w:tc>
        <w:tc>
          <w:tcPr>
            <w:tcW w:w="216" w:type="dxa"/>
            <w:shd w:val="clear" w:color="auto" w:fill="auto"/>
          </w:tcPr>
          <w:p w14:paraId="3F5BA629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3A023821" w14:textId="1B6F3BC8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159</w:t>
            </w:r>
          </w:p>
        </w:tc>
        <w:tc>
          <w:tcPr>
            <w:tcW w:w="263" w:type="dxa"/>
            <w:shd w:val="clear" w:color="auto" w:fill="auto"/>
          </w:tcPr>
          <w:p w14:paraId="02301D8A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35" w:type="dxa"/>
            <w:shd w:val="clear" w:color="auto" w:fill="auto"/>
          </w:tcPr>
          <w:p w14:paraId="0AE9D88E" w14:textId="0123694E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159</w:t>
            </w:r>
          </w:p>
        </w:tc>
        <w:tc>
          <w:tcPr>
            <w:tcW w:w="217" w:type="dxa"/>
            <w:shd w:val="clear" w:color="auto" w:fill="auto"/>
          </w:tcPr>
          <w:p w14:paraId="48257383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63374C10" w14:textId="0C1AE166" w:rsidR="004F3CCE" w:rsidRPr="00EA7F1F" w:rsidRDefault="004F3CCE" w:rsidP="004F3C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5B6DF760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1" w:type="dxa"/>
            <w:shd w:val="clear" w:color="auto" w:fill="auto"/>
          </w:tcPr>
          <w:p w14:paraId="24B7F77E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409E598A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15DDE8E3" w14:textId="740EEE15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159</w:t>
            </w:r>
          </w:p>
        </w:tc>
        <w:tc>
          <w:tcPr>
            <w:tcW w:w="216" w:type="dxa"/>
            <w:shd w:val="clear" w:color="auto" w:fill="auto"/>
          </w:tcPr>
          <w:p w14:paraId="7D3C1990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05ADA5FF" w14:textId="0D4D4840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159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71C5E4B3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14:paraId="4FE3A8A7" w14:textId="53B597F9" w:rsidR="004F3CCE" w:rsidRPr="00EA7F1F" w:rsidRDefault="004F3CCE" w:rsidP="004F3CC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BC9F1CC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D4E04DD" w14:textId="271DE8A2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F3CCE" w:rsidRPr="00BB3874" w14:paraId="6CA410EB" w14:textId="77777777" w:rsidTr="004F3CCE">
        <w:trPr>
          <w:cantSplit/>
          <w:trHeight w:val="291"/>
        </w:trPr>
        <w:tc>
          <w:tcPr>
            <w:tcW w:w="3531" w:type="dxa"/>
            <w:shd w:val="clear" w:color="auto" w:fill="auto"/>
          </w:tcPr>
          <w:p w14:paraId="02E6EF07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</w:rPr>
              <w:t xml:space="preserve">C.P. Aquaculture (India) </w:t>
            </w:r>
          </w:p>
        </w:tc>
        <w:tc>
          <w:tcPr>
            <w:tcW w:w="1065" w:type="dxa"/>
          </w:tcPr>
          <w:p w14:paraId="706C9484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108A75E8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2ADA09B1" w14:textId="77777777" w:rsidR="004F3CCE" w:rsidRPr="00996FFB" w:rsidRDefault="004F3CCE" w:rsidP="00996FFB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09B29EED" w14:textId="77777777" w:rsidR="004F3CCE" w:rsidRPr="00EA7F1F" w:rsidRDefault="004F3CCE" w:rsidP="00996FF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2487927C" w14:textId="77777777" w:rsidR="004F3CCE" w:rsidRPr="00996FFB" w:rsidRDefault="004F3CCE" w:rsidP="00996FF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4" w:type="dxa"/>
            <w:shd w:val="clear" w:color="auto" w:fill="auto"/>
          </w:tcPr>
          <w:p w14:paraId="000B7538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9" w:type="dxa"/>
            <w:shd w:val="clear" w:color="auto" w:fill="auto"/>
          </w:tcPr>
          <w:p w14:paraId="529C9479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shd w:val="clear" w:color="auto" w:fill="auto"/>
          </w:tcPr>
          <w:p w14:paraId="5BF8C976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7" w:type="dxa"/>
            <w:shd w:val="clear" w:color="auto" w:fill="auto"/>
          </w:tcPr>
          <w:p w14:paraId="7255A3BB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5A774467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2C880CD8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14:paraId="7A6183BF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35" w:type="dxa"/>
            <w:shd w:val="clear" w:color="auto" w:fill="auto"/>
          </w:tcPr>
          <w:p w14:paraId="0A0828F5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7" w:type="dxa"/>
            <w:shd w:val="clear" w:color="auto" w:fill="auto"/>
          </w:tcPr>
          <w:p w14:paraId="7617E823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B76A98A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3252D406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1" w:type="dxa"/>
            <w:shd w:val="clear" w:color="auto" w:fill="auto"/>
          </w:tcPr>
          <w:p w14:paraId="2E9CA932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9" w:type="dxa"/>
            <w:gridSpan w:val="2"/>
            <w:shd w:val="clear" w:color="auto" w:fill="auto"/>
          </w:tcPr>
          <w:p w14:paraId="4B13B3C9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14:paraId="4DE510F1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67C7CF1B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287"/>
                <w:tab w:val="decimal" w:pos="53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2" w:type="dxa"/>
            <w:shd w:val="clear" w:color="auto" w:fill="auto"/>
          </w:tcPr>
          <w:p w14:paraId="77612BAD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65D58920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14:paraId="4BFA8570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  <w:tab w:val="decimal" w:pos="55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shd w:val="clear" w:color="auto" w:fill="auto"/>
          </w:tcPr>
          <w:p w14:paraId="64DDFA58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2D9E7F3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F3CCE" w:rsidRPr="00BB3874" w14:paraId="3965321A" w14:textId="77777777" w:rsidTr="004F3CCE">
        <w:trPr>
          <w:cantSplit/>
          <w:trHeight w:val="291"/>
        </w:trPr>
        <w:tc>
          <w:tcPr>
            <w:tcW w:w="3531" w:type="dxa"/>
            <w:shd w:val="clear" w:color="auto" w:fill="auto"/>
          </w:tcPr>
          <w:p w14:paraId="6D29F7B0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left" w:pos="284"/>
                <w:tab w:val="left" w:pos="470"/>
              </w:tabs>
              <w:spacing w:line="240" w:lineRule="auto"/>
              <w:ind w:left="461"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</w:rPr>
              <w:t>Private Limited</w:t>
            </w:r>
          </w:p>
        </w:tc>
        <w:tc>
          <w:tcPr>
            <w:tcW w:w="1065" w:type="dxa"/>
          </w:tcPr>
          <w:p w14:paraId="7E0FFF90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cs/>
              </w:rPr>
              <w:t>อินเดีย</w:t>
            </w:r>
          </w:p>
        </w:tc>
        <w:tc>
          <w:tcPr>
            <w:tcW w:w="182" w:type="dxa"/>
          </w:tcPr>
          <w:p w14:paraId="46CC356B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  <w:shd w:val="clear" w:color="auto" w:fill="auto"/>
          </w:tcPr>
          <w:p w14:paraId="232A1853" w14:textId="2D22496B" w:rsidR="004F3CCE" w:rsidRPr="00996FFB" w:rsidRDefault="002606E5" w:rsidP="00996FFB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96FF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="004F3CCE" w:rsidRPr="00996FF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.</w:t>
            </w:r>
            <w:r w:rsidRPr="00996FF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70</w:t>
            </w:r>
          </w:p>
        </w:tc>
        <w:tc>
          <w:tcPr>
            <w:tcW w:w="181" w:type="dxa"/>
            <w:shd w:val="clear" w:color="auto" w:fill="auto"/>
          </w:tcPr>
          <w:p w14:paraId="20F3E273" w14:textId="77777777" w:rsidR="004F3CCE" w:rsidRPr="00EA7F1F" w:rsidRDefault="004F3CCE" w:rsidP="00996FF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47431564" w14:textId="7045795D" w:rsidR="004F3CCE" w:rsidRPr="00996FFB" w:rsidRDefault="002606E5" w:rsidP="00996FF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96FF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="004F3CCE" w:rsidRPr="00996FF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.</w:t>
            </w:r>
            <w:r w:rsidRPr="00996FF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70</w:t>
            </w:r>
          </w:p>
        </w:tc>
        <w:tc>
          <w:tcPr>
            <w:tcW w:w="214" w:type="dxa"/>
            <w:shd w:val="clear" w:color="auto" w:fill="auto"/>
          </w:tcPr>
          <w:p w14:paraId="73987F55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9" w:type="dxa"/>
            <w:shd w:val="clear" w:color="auto" w:fill="auto"/>
          </w:tcPr>
          <w:p w14:paraId="3C59D032" w14:textId="78C85E9A" w:rsidR="004F3CCE" w:rsidRPr="00EA7F1F" w:rsidRDefault="002606E5" w:rsidP="004F3CC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192</w:t>
            </w:r>
          </w:p>
        </w:tc>
        <w:tc>
          <w:tcPr>
            <w:tcW w:w="181" w:type="dxa"/>
            <w:shd w:val="clear" w:color="auto" w:fill="auto"/>
          </w:tcPr>
          <w:p w14:paraId="5C94F2CB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7" w:type="dxa"/>
            <w:shd w:val="clear" w:color="auto" w:fill="auto"/>
          </w:tcPr>
          <w:p w14:paraId="59332D69" w14:textId="359BA409" w:rsidR="004F3CCE" w:rsidRPr="00EA7F1F" w:rsidRDefault="002606E5" w:rsidP="004F3CC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192</w:t>
            </w:r>
          </w:p>
        </w:tc>
        <w:tc>
          <w:tcPr>
            <w:tcW w:w="216" w:type="dxa"/>
            <w:shd w:val="clear" w:color="auto" w:fill="auto"/>
          </w:tcPr>
          <w:p w14:paraId="1B6202EB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</w:tcPr>
          <w:p w14:paraId="1A16A8D2" w14:textId="7CD9A960" w:rsidR="004F3CCE" w:rsidRPr="00EA7F1F" w:rsidRDefault="002606E5" w:rsidP="004F3CCE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176</w:t>
            </w:r>
          </w:p>
        </w:tc>
        <w:tc>
          <w:tcPr>
            <w:tcW w:w="263" w:type="dxa"/>
            <w:shd w:val="clear" w:color="auto" w:fill="auto"/>
          </w:tcPr>
          <w:p w14:paraId="725743A6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</w:tcPr>
          <w:p w14:paraId="18CB1C76" w14:textId="53E6BE71" w:rsidR="004F3CCE" w:rsidRPr="00EA7F1F" w:rsidRDefault="002606E5" w:rsidP="004F3CCE">
            <w:pPr>
              <w:pStyle w:val="acctfourfigures"/>
              <w:tabs>
                <w:tab w:val="clear" w:pos="765"/>
                <w:tab w:val="decimal" w:pos="449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176</w:t>
            </w:r>
          </w:p>
        </w:tc>
        <w:tc>
          <w:tcPr>
            <w:tcW w:w="217" w:type="dxa"/>
            <w:shd w:val="clear" w:color="auto" w:fill="auto"/>
          </w:tcPr>
          <w:p w14:paraId="430F96BC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23989BB9" w14:textId="7CF7A629" w:rsidR="004F3CCE" w:rsidRPr="00EA7F1F" w:rsidRDefault="004F3CCE" w:rsidP="004F3CC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309ADA08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14:paraId="3FAB25DF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23D8A1FF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CB8023" w14:textId="610D055D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176</w:t>
            </w:r>
          </w:p>
        </w:tc>
        <w:tc>
          <w:tcPr>
            <w:tcW w:w="216" w:type="dxa"/>
            <w:shd w:val="clear" w:color="auto" w:fill="auto"/>
          </w:tcPr>
          <w:p w14:paraId="41FFAA03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</w:tcPr>
          <w:p w14:paraId="082A1321" w14:textId="7B7CBCD1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176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512C8AE4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9259F" w14:textId="21FEC12F" w:rsidR="004F3CCE" w:rsidRPr="00EA7F1F" w:rsidRDefault="004F3CCE" w:rsidP="004F3CCE">
            <w:pPr>
              <w:pStyle w:val="acctfourfigures"/>
              <w:tabs>
                <w:tab w:val="clear" w:pos="765"/>
                <w:tab w:val="decimal" w:pos="55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985019B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9B5DAA" w14:textId="5C9D262E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F3CCE" w:rsidRPr="00BB3874" w14:paraId="0909DC77" w14:textId="77777777" w:rsidTr="004F3CCE">
        <w:trPr>
          <w:cantSplit/>
          <w:trHeight w:val="340"/>
        </w:trPr>
        <w:tc>
          <w:tcPr>
            <w:tcW w:w="3531" w:type="dxa"/>
            <w:shd w:val="clear" w:color="auto" w:fill="auto"/>
          </w:tcPr>
          <w:p w14:paraId="7A3FE622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1" w:hanging="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7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65" w:type="dxa"/>
          </w:tcPr>
          <w:p w14:paraId="006CACA1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2" w:type="dxa"/>
          </w:tcPr>
          <w:p w14:paraId="64273CC8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5053A983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349AD843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82" w:type="dxa"/>
            <w:shd w:val="clear" w:color="auto" w:fill="auto"/>
          </w:tcPr>
          <w:p w14:paraId="33675BBB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14" w:type="dxa"/>
            <w:shd w:val="clear" w:color="auto" w:fill="auto"/>
          </w:tcPr>
          <w:p w14:paraId="1F36E329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17B567A6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25561749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7" w:type="dxa"/>
            <w:shd w:val="clear" w:color="auto" w:fill="auto"/>
          </w:tcPr>
          <w:p w14:paraId="72C80609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7E9C8226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9E7CF" w14:textId="029DF4D9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335</w:t>
            </w:r>
          </w:p>
        </w:tc>
        <w:tc>
          <w:tcPr>
            <w:tcW w:w="263" w:type="dxa"/>
            <w:shd w:val="clear" w:color="auto" w:fill="auto"/>
          </w:tcPr>
          <w:p w14:paraId="297EE1B8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60A71" w14:textId="6A7F9788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335</w:t>
            </w:r>
          </w:p>
        </w:tc>
        <w:tc>
          <w:tcPr>
            <w:tcW w:w="217" w:type="dxa"/>
            <w:shd w:val="clear" w:color="auto" w:fill="auto"/>
          </w:tcPr>
          <w:p w14:paraId="13EB462E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B1F76" w14:textId="2E16E08B" w:rsidR="004F3CCE" w:rsidRPr="00EA7F1F" w:rsidRDefault="004F3CCE" w:rsidP="004F3CC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1F22EEB3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C1408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EA7F1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280949EE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5ECD5" w14:textId="62365D2F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335</w:t>
            </w:r>
          </w:p>
        </w:tc>
        <w:tc>
          <w:tcPr>
            <w:tcW w:w="216" w:type="dxa"/>
            <w:shd w:val="clear" w:color="auto" w:fill="auto"/>
          </w:tcPr>
          <w:p w14:paraId="6C3B51C9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D84E1" w14:textId="0C932264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335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139F8521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31136" w14:textId="1383B8F1" w:rsidR="004F3CCE" w:rsidRPr="00EA7F1F" w:rsidRDefault="004F3CCE" w:rsidP="004F3CCE">
            <w:pPr>
              <w:pStyle w:val="acctfourfigures"/>
              <w:tabs>
                <w:tab w:val="clear" w:pos="765"/>
                <w:tab w:val="decimal" w:pos="555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B7836BB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89646" w14:textId="76C78552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EA7F1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4F3CCE" w:rsidRPr="00BB3874" w14:paraId="44BEE43A" w14:textId="77777777" w:rsidTr="004F3CCE">
        <w:trPr>
          <w:cantSplit/>
          <w:trHeight w:val="340"/>
        </w:trPr>
        <w:tc>
          <w:tcPr>
            <w:tcW w:w="3531" w:type="dxa"/>
            <w:shd w:val="clear" w:color="auto" w:fill="auto"/>
          </w:tcPr>
          <w:p w14:paraId="3A5D31DE" w14:textId="406CD1EC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1" w:hanging="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EA7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รวมทั้งสิ้น</w:t>
            </w:r>
          </w:p>
        </w:tc>
        <w:tc>
          <w:tcPr>
            <w:tcW w:w="1065" w:type="dxa"/>
          </w:tcPr>
          <w:p w14:paraId="244ED60F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2" w:type="dxa"/>
          </w:tcPr>
          <w:p w14:paraId="7F76D111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C3F6E4B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7876E31F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782" w:type="dxa"/>
            <w:shd w:val="clear" w:color="auto" w:fill="auto"/>
          </w:tcPr>
          <w:p w14:paraId="03F41F17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14" w:type="dxa"/>
            <w:shd w:val="clear" w:color="auto" w:fill="auto"/>
          </w:tcPr>
          <w:p w14:paraId="47596E87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4CF1FB39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7A3F8CCD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67" w:type="dxa"/>
            <w:shd w:val="clear" w:color="auto" w:fill="auto"/>
          </w:tcPr>
          <w:p w14:paraId="73097F2B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" w:type="dxa"/>
            <w:shd w:val="clear" w:color="auto" w:fill="auto"/>
          </w:tcPr>
          <w:p w14:paraId="4E6087A3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04B29" w14:textId="68C39657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4F3CC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,</w:t>
            </w:r>
            <w:r w:rsidRPr="002606E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533</w:t>
            </w:r>
          </w:p>
        </w:tc>
        <w:tc>
          <w:tcPr>
            <w:tcW w:w="263" w:type="dxa"/>
            <w:shd w:val="clear" w:color="auto" w:fill="auto"/>
          </w:tcPr>
          <w:p w14:paraId="059040A9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D41EE" w14:textId="5D8BB851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335</w:t>
            </w:r>
          </w:p>
        </w:tc>
        <w:tc>
          <w:tcPr>
            <w:tcW w:w="217" w:type="dxa"/>
            <w:shd w:val="clear" w:color="auto" w:fill="auto"/>
          </w:tcPr>
          <w:p w14:paraId="39A6F338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E2892" w14:textId="4A7DA86C" w:rsidR="004F3CCE" w:rsidRPr="00EA7F1F" w:rsidRDefault="004F3CCE" w:rsidP="004F3CC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2A975D68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715B5" w14:textId="7CF50FC5" w:rsidR="004F3CCE" w:rsidRPr="00EA7F1F" w:rsidRDefault="004F3CCE" w:rsidP="004F3CCE">
            <w:pPr>
              <w:pStyle w:val="acctfourfigures"/>
              <w:tabs>
                <w:tab w:val="clear" w:pos="765"/>
                <w:tab w:val="decimal" w:pos="42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EA7F1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19" w:type="dxa"/>
            <w:gridSpan w:val="2"/>
            <w:shd w:val="clear" w:color="auto" w:fill="auto"/>
          </w:tcPr>
          <w:p w14:paraId="3B3879B3" w14:textId="77777777" w:rsidR="004F3CCE" w:rsidRPr="00EA7F1F" w:rsidRDefault="004F3CCE" w:rsidP="004F3CC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1A3AB" w14:textId="502AAC07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4F3CC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606E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533</w:t>
            </w:r>
          </w:p>
        </w:tc>
        <w:tc>
          <w:tcPr>
            <w:tcW w:w="216" w:type="dxa"/>
            <w:shd w:val="clear" w:color="auto" w:fill="auto"/>
          </w:tcPr>
          <w:p w14:paraId="54109037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9778F" w14:textId="4966B1A1" w:rsidR="004F3CCE" w:rsidRPr="00EA7F1F" w:rsidRDefault="002606E5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335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40EC6544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5C402" w14:textId="4D5435D5" w:rsidR="004F3CCE" w:rsidRPr="00EA7F1F" w:rsidRDefault="002606E5" w:rsidP="004F3CCE">
            <w:pPr>
              <w:pStyle w:val="acctfourfigures"/>
              <w:tabs>
                <w:tab w:val="clear" w:pos="765"/>
                <w:tab w:val="decimal" w:pos="555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113</w:t>
            </w:r>
          </w:p>
        </w:tc>
        <w:tc>
          <w:tcPr>
            <w:tcW w:w="184" w:type="dxa"/>
            <w:shd w:val="clear" w:color="auto" w:fill="auto"/>
          </w:tcPr>
          <w:p w14:paraId="3A6D668E" w14:textId="77777777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429A9" w14:textId="6ECEAF9E" w:rsidR="004F3CCE" w:rsidRPr="00EA7F1F" w:rsidRDefault="004F3CCE" w:rsidP="004F3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A7F1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008377BD" w14:textId="77777777" w:rsidR="00843FF4" w:rsidRPr="00DD7CDF" w:rsidRDefault="00843FF4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right="-590"/>
        <w:jc w:val="thaiDistribute"/>
        <w:rPr>
          <w:rFonts w:ascii="Angsana New" w:eastAsia="CG Times (W1)" w:hAnsi="Angsana New" w:cs="Angsana New"/>
          <w:sz w:val="30"/>
          <w:szCs w:val="30"/>
        </w:rPr>
        <w:sectPr w:rsidR="00843FF4" w:rsidRPr="00DD7CDF" w:rsidSect="00405EDA">
          <w:headerReference w:type="default" r:id="rId12"/>
          <w:pgSz w:w="16834" w:h="11909" w:orient="landscape" w:code="9"/>
          <w:pgMar w:top="576" w:right="461" w:bottom="288" w:left="1152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</w:p>
    <w:p w14:paraId="4E954329" w14:textId="7875B888" w:rsidR="00FA18E8" w:rsidRPr="00DD7CDF" w:rsidRDefault="002606E5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2606E5">
        <w:rPr>
          <w:rFonts w:ascii="Angsana New" w:hAnsi="Angsana New" w:cs="Angsana New"/>
          <w:sz w:val="30"/>
          <w:szCs w:val="30"/>
          <w:lang w:val="en-US" w:bidi="th-TH"/>
        </w:rPr>
        <w:lastRenderedPageBreak/>
        <w:t>8</w:t>
      </w:r>
      <w:r w:rsidR="008A7EDE" w:rsidRPr="00DD7CDF"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FA18E8" w:rsidRPr="00DD7CDF">
        <w:rPr>
          <w:rFonts w:ascii="Angsana New" w:hAnsi="Angsana New" w:cs="Angsana New"/>
          <w:bCs/>
          <w:sz w:val="30"/>
          <w:szCs w:val="30"/>
          <w:cs/>
          <w:lang w:val="en-US" w:bidi="th-TH"/>
        </w:rPr>
        <w:t>เงินลงทุนใน</w:t>
      </w:r>
      <w:r w:rsidR="00AD0463" w:rsidRPr="00DD7CDF">
        <w:rPr>
          <w:rFonts w:ascii="Angsana New" w:hAnsi="Angsana New" w:cs="Angsana New"/>
          <w:bCs/>
          <w:sz w:val="30"/>
          <w:szCs w:val="30"/>
          <w:cs/>
          <w:lang w:val="en-US" w:bidi="th-TH"/>
        </w:rPr>
        <w:t>การร่วมค้า</w:t>
      </w:r>
    </w:p>
    <w:p w14:paraId="4F3E49E5" w14:textId="77777777" w:rsidR="00E20E48" w:rsidRPr="00DD7CDF" w:rsidRDefault="00E20E48" w:rsidP="000429AC">
      <w:pPr>
        <w:pStyle w:val="acctmergecolhdg"/>
        <w:spacing w:line="240" w:lineRule="auto"/>
        <w:ind w:left="540"/>
        <w:jc w:val="both"/>
        <w:rPr>
          <w:rFonts w:ascii="Angsana New" w:hAnsi="Angsana New" w:cs="Angsana New"/>
          <w:b w:val="0"/>
          <w:bCs/>
          <w:sz w:val="30"/>
          <w:szCs w:val="30"/>
          <w:lang w:val="en-US"/>
        </w:rPr>
      </w:pPr>
    </w:p>
    <w:p w14:paraId="5DED3DF4" w14:textId="276E3CAA" w:rsidR="009B4546" w:rsidRDefault="009B4546" w:rsidP="009B4546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hAnsi="Angsana New" w:cs="Angsana New"/>
          <w:spacing w:val="-4"/>
          <w:lang w:val="en-US"/>
        </w:rPr>
      </w:pPr>
      <w:r w:rsidRPr="007B685F">
        <w:rPr>
          <w:rFonts w:ascii="Angsana New" w:hAnsi="Angsana New" w:cs="Angsana New"/>
          <w:spacing w:val="-4"/>
          <w:cs/>
          <w:lang w:val="en-US"/>
        </w:rPr>
        <w:t>รายการเคลื่อนไหวของเงินลงทุนใน</w:t>
      </w:r>
      <w:r w:rsidRPr="007B685F">
        <w:rPr>
          <w:rFonts w:ascii="Angsana New" w:hAnsi="Angsana New" w:cs="Angsana New"/>
          <w:cs/>
        </w:rPr>
        <w:t>การร่วมค้า</w:t>
      </w:r>
      <w:r w:rsidRPr="007B685F">
        <w:rPr>
          <w:rFonts w:ascii="Angsana New" w:hAnsi="Angsana New" w:cs="Angsana New"/>
          <w:spacing w:val="-4"/>
          <w:cs/>
          <w:lang w:val="en-US"/>
        </w:rPr>
        <w:t>ในระหว่างงวด</w:t>
      </w:r>
      <w:r w:rsidRPr="007B685F">
        <w:rPr>
          <w:rFonts w:ascii="Angsana New" w:hAnsi="Angsana New" w:cs="Angsana New" w:hint="cs"/>
          <w:spacing w:val="-4"/>
          <w:cs/>
          <w:lang w:val="en-US"/>
        </w:rPr>
        <w:t>หก</w:t>
      </w:r>
      <w:r w:rsidRPr="007B685F">
        <w:rPr>
          <w:rFonts w:ascii="Angsana New" w:hAnsi="Angsana New" w:cs="Angsana New"/>
          <w:spacing w:val="-4"/>
          <w:cs/>
          <w:lang w:val="en-US"/>
        </w:rPr>
        <w:t xml:space="preserve">เดือนสิ้นสุดวันที่ </w:t>
      </w:r>
      <w:r w:rsidR="002606E5" w:rsidRPr="002606E5">
        <w:rPr>
          <w:rFonts w:ascii="Angsana New" w:hAnsi="Angsana New" w:cs="Angsana New"/>
          <w:spacing w:val="-4"/>
          <w:lang w:val="en-US"/>
        </w:rPr>
        <w:t>30</w:t>
      </w:r>
      <w:r w:rsidRPr="007B685F">
        <w:rPr>
          <w:rFonts w:ascii="Angsana New" w:hAnsi="Angsana New" w:cs="Angsana New" w:hint="cs"/>
          <w:spacing w:val="-4"/>
          <w:cs/>
          <w:lang w:val="en-US"/>
        </w:rPr>
        <w:t xml:space="preserve"> มิถุนายน</w:t>
      </w:r>
      <w:r w:rsidRPr="007B685F">
        <w:rPr>
          <w:rFonts w:ascii="Angsana New" w:hAnsi="Angsana New" w:cs="Angsana New"/>
          <w:spacing w:val="-4"/>
          <w:cs/>
          <w:lang w:val="en-US"/>
        </w:rPr>
        <w:t xml:space="preserve"> มีดังนี้</w:t>
      </w:r>
    </w:p>
    <w:p w14:paraId="03100A06" w14:textId="195D2E65" w:rsidR="009B4546" w:rsidRDefault="009B4546" w:rsidP="009B4546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hAnsi="Angsana New" w:cs="Angsana New"/>
          <w:spacing w:val="-4"/>
          <w:lang w:val="en-US"/>
        </w:rPr>
      </w:pPr>
    </w:p>
    <w:tbl>
      <w:tblPr>
        <w:tblW w:w="9198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512"/>
        <w:gridCol w:w="664"/>
        <w:gridCol w:w="1080"/>
        <w:gridCol w:w="270"/>
        <w:gridCol w:w="1017"/>
        <w:gridCol w:w="270"/>
        <w:gridCol w:w="1080"/>
        <w:gridCol w:w="270"/>
        <w:gridCol w:w="1035"/>
      </w:tblGrid>
      <w:tr w:rsidR="009B4546" w:rsidRPr="007B685F" w14:paraId="4B1100F7" w14:textId="77777777" w:rsidTr="00667B8E">
        <w:tc>
          <w:tcPr>
            <w:tcW w:w="3512" w:type="dxa"/>
          </w:tcPr>
          <w:p w14:paraId="20BC4C23" w14:textId="77777777" w:rsidR="009B4546" w:rsidRPr="007B685F" w:rsidRDefault="009B4546" w:rsidP="00DA4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72C1AA49" w14:textId="77777777" w:rsidR="009B4546" w:rsidRPr="007B685F" w:rsidRDefault="009B4546" w:rsidP="00DA4E9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0AAEAEFB" w14:textId="77777777" w:rsidR="009B4546" w:rsidRPr="007B685F" w:rsidRDefault="009B4546" w:rsidP="00DA4E9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B7B6B" w14:textId="77777777" w:rsidR="009B4546" w:rsidRPr="007B685F" w:rsidRDefault="009B4546" w:rsidP="00DA4E9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hideMark/>
          </w:tcPr>
          <w:p w14:paraId="1E3AA678" w14:textId="77777777" w:rsidR="009B4546" w:rsidRPr="007B685F" w:rsidRDefault="009B4546" w:rsidP="00DA4E9C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B4546" w:rsidRPr="007B685F" w14:paraId="20AB6730" w14:textId="77777777" w:rsidTr="00667B8E">
        <w:tc>
          <w:tcPr>
            <w:tcW w:w="3512" w:type="dxa"/>
          </w:tcPr>
          <w:p w14:paraId="665EE67C" w14:textId="77777777" w:rsidR="009B4546" w:rsidRPr="007B685F" w:rsidRDefault="009B4546" w:rsidP="00DA4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61BD0C52" w14:textId="77777777" w:rsidR="009B4546" w:rsidRPr="007B685F" w:rsidRDefault="009B4546" w:rsidP="00DA4E9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E877F" w14:textId="77777777" w:rsidR="009B4546" w:rsidRPr="007B685F" w:rsidRDefault="009B4546" w:rsidP="00DA4E9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F0E794" w14:textId="77777777" w:rsidR="009B4546" w:rsidRPr="007B685F" w:rsidRDefault="009B4546" w:rsidP="00DA4E9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F10DCE" w14:textId="77777777" w:rsidR="009B4546" w:rsidRPr="007B685F" w:rsidRDefault="009B4546" w:rsidP="00DA4E9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4546" w:rsidRPr="007B685F" w14:paraId="46C4038B" w14:textId="77777777" w:rsidTr="00667B8E">
        <w:tc>
          <w:tcPr>
            <w:tcW w:w="3512" w:type="dxa"/>
          </w:tcPr>
          <w:p w14:paraId="6AA25D9F" w14:textId="77777777" w:rsidR="009B4546" w:rsidRPr="007B685F" w:rsidRDefault="009B4546" w:rsidP="00DA4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71EE9E03" w14:textId="77777777" w:rsidR="009B4546" w:rsidRPr="007B685F" w:rsidRDefault="009B4546" w:rsidP="00DA4E9C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30BF97" w14:textId="35D98BBE" w:rsidR="009B4546" w:rsidRPr="007B685F" w:rsidRDefault="002606E5" w:rsidP="00DA4E9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2F046" w14:textId="77777777" w:rsidR="009B4546" w:rsidRPr="007B685F" w:rsidRDefault="009B4546" w:rsidP="00DA4E9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38A744" w14:textId="328ACB50" w:rsidR="009B4546" w:rsidRPr="007B685F" w:rsidRDefault="002606E5" w:rsidP="00DA4E9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4759CAA" w14:textId="77777777" w:rsidR="009B4546" w:rsidRPr="007B685F" w:rsidRDefault="009B4546" w:rsidP="00DA4E9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08121A" w14:textId="3E531648" w:rsidR="009B4546" w:rsidRPr="007B685F" w:rsidRDefault="002606E5" w:rsidP="00DA4E9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B6250" w14:textId="77777777" w:rsidR="009B4546" w:rsidRPr="007B685F" w:rsidRDefault="009B4546" w:rsidP="00DA4E9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E75C13" w14:textId="23D1D831" w:rsidR="009B4546" w:rsidRPr="007B685F" w:rsidRDefault="002606E5" w:rsidP="00DA4E9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B4546" w:rsidRPr="007B685F" w14:paraId="5793C04A" w14:textId="77777777" w:rsidTr="00667B8E">
        <w:tc>
          <w:tcPr>
            <w:tcW w:w="3512" w:type="dxa"/>
          </w:tcPr>
          <w:p w14:paraId="68C8BFA4" w14:textId="77777777" w:rsidR="009B4546" w:rsidRPr="007B685F" w:rsidRDefault="009B4546" w:rsidP="00DA4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dxa"/>
          </w:tcPr>
          <w:p w14:paraId="786CDB34" w14:textId="77777777" w:rsidR="009B4546" w:rsidRPr="007B685F" w:rsidRDefault="009B4546" w:rsidP="00DA4E9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22" w:type="dxa"/>
            <w:gridSpan w:val="7"/>
          </w:tcPr>
          <w:p w14:paraId="032257ED" w14:textId="77777777" w:rsidR="009B4546" w:rsidRPr="007B685F" w:rsidRDefault="009B4546" w:rsidP="00DA4E9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9B4546" w:rsidRPr="007B685F" w14:paraId="135768DD" w14:textId="77777777" w:rsidTr="00667B8E">
        <w:tc>
          <w:tcPr>
            <w:tcW w:w="3512" w:type="dxa"/>
            <w:hideMark/>
          </w:tcPr>
          <w:p w14:paraId="5A44C2A1" w14:textId="4BA500CC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2606E5" w:rsidRPr="002606E5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7B685F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64" w:type="dxa"/>
          </w:tcPr>
          <w:p w14:paraId="1AEB92FA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72374B" w14:textId="673B6185" w:rsidR="009B4546" w:rsidRPr="007B685F" w:rsidRDefault="002606E5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DD44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6AC0141B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65D0442C" w14:textId="36ACA529" w:rsidR="009B4546" w:rsidRPr="007B685F" w:rsidRDefault="002606E5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9B4546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01D42933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3D3B81" w14:textId="41A8BFDF" w:rsidR="009B4546" w:rsidRPr="007B685F" w:rsidRDefault="002606E5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966EB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1F20A3A0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423200D9" w14:textId="7A36A327" w:rsidR="009B4546" w:rsidRPr="007B685F" w:rsidRDefault="002606E5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B4546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</w:tr>
      <w:tr w:rsidR="009B4546" w:rsidRPr="007B685F" w14:paraId="37BDAC5F" w14:textId="77777777" w:rsidTr="00667B8E">
        <w:tc>
          <w:tcPr>
            <w:tcW w:w="3512" w:type="dxa"/>
            <w:hideMark/>
          </w:tcPr>
          <w:p w14:paraId="1B5EAC92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664" w:type="dxa"/>
          </w:tcPr>
          <w:p w14:paraId="1A0F1F0E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271089" w14:textId="2343CF27" w:rsidR="009B4546" w:rsidRPr="007B685F" w:rsidRDefault="002606E5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D44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085</w:t>
            </w:r>
          </w:p>
        </w:tc>
        <w:tc>
          <w:tcPr>
            <w:tcW w:w="270" w:type="dxa"/>
          </w:tcPr>
          <w:p w14:paraId="62B2374D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6A007583" w14:textId="76490D65" w:rsidR="009B4546" w:rsidRPr="007B685F" w:rsidRDefault="002606E5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381</w:t>
            </w:r>
          </w:p>
        </w:tc>
        <w:tc>
          <w:tcPr>
            <w:tcW w:w="270" w:type="dxa"/>
          </w:tcPr>
          <w:p w14:paraId="2EA91C0D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5E30F" w14:textId="387E83B0" w:rsidR="009B4546" w:rsidRPr="007B685F" w:rsidRDefault="004966EB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048319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6B264F50" w14:textId="1D2953CF" w:rsidR="009B4546" w:rsidRPr="007B685F" w:rsidRDefault="009B4546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4546" w:rsidRPr="007B685F" w14:paraId="53714A4D" w14:textId="77777777" w:rsidTr="00667B8E">
        <w:tc>
          <w:tcPr>
            <w:tcW w:w="3512" w:type="dxa"/>
            <w:hideMark/>
          </w:tcPr>
          <w:p w14:paraId="028A792E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64" w:type="dxa"/>
          </w:tcPr>
          <w:p w14:paraId="155783D3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68EC47" w14:textId="21569E27" w:rsidR="009B4546" w:rsidRPr="007B685F" w:rsidRDefault="00DD44CB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282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3D3A3C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2CEFCC7E" w14:textId="344B8BAF" w:rsidR="009B4546" w:rsidRPr="007B685F" w:rsidRDefault="009B4546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181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84B633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4E6D63" w14:textId="688EDA37" w:rsidR="009B4546" w:rsidRPr="007B685F" w:rsidRDefault="004966EB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C744E8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12AB5F3C" w14:textId="4D5692E8" w:rsidR="009B4546" w:rsidRPr="007B685F" w:rsidRDefault="009B4546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4546" w:rsidRPr="007B685F" w14:paraId="1961E5AA" w14:textId="77777777" w:rsidTr="00667B8E">
        <w:tc>
          <w:tcPr>
            <w:tcW w:w="3512" w:type="dxa"/>
            <w:hideMark/>
          </w:tcPr>
          <w:p w14:paraId="3C3C4D15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โอนส่วนได้เสียในการร่วมค้าที่มีอยู่ก่อน</w:t>
            </w:r>
          </w:p>
        </w:tc>
        <w:tc>
          <w:tcPr>
            <w:tcW w:w="664" w:type="dxa"/>
          </w:tcPr>
          <w:p w14:paraId="7065E1B0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900C95" w14:textId="77777777" w:rsidR="009B4546" w:rsidRPr="007B685F" w:rsidRDefault="009B4546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F7C7C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297580C" w14:textId="77777777" w:rsidR="009B4546" w:rsidRPr="007B685F" w:rsidRDefault="009B4546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98445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448F2" w14:textId="77777777" w:rsidR="009B4546" w:rsidRPr="007B685F" w:rsidRDefault="009B4546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F4BC0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C29C470" w14:textId="77777777" w:rsidR="009B4546" w:rsidRPr="007B685F" w:rsidRDefault="009B4546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4546" w:rsidRPr="007B685F" w14:paraId="2F539B25" w14:textId="77777777" w:rsidTr="00667B8E">
        <w:tc>
          <w:tcPr>
            <w:tcW w:w="3512" w:type="dxa"/>
            <w:hideMark/>
          </w:tcPr>
          <w:p w14:paraId="5BB470AA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การเปลี่ยนสถานภาพเป็นบริษัทย่อย</w:t>
            </w:r>
          </w:p>
        </w:tc>
        <w:tc>
          <w:tcPr>
            <w:tcW w:w="664" w:type="dxa"/>
          </w:tcPr>
          <w:p w14:paraId="345315A8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729715" w14:textId="41BD09FC" w:rsidR="009B4546" w:rsidRPr="007B685F" w:rsidRDefault="00DD44CB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1B04A7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748E569A" w14:textId="798FC149" w:rsidR="009B4546" w:rsidRPr="007B685F" w:rsidRDefault="009B4546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9D4D48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AA7609" w14:textId="4B5663AB" w:rsidR="009B4546" w:rsidRPr="007B685F" w:rsidRDefault="004966EB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7EF78E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23EBFCF2" w14:textId="1CB728E5" w:rsidR="009B4546" w:rsidRPr="007B685F" w:rsidRDefault="009B4546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4546" w:rsidRPr="007B685F" w14:paraId="174A8DF3" w14:textId="77777777" w:rsidTr="00667B8E">
        <w:tc>
          <w:tcPr>
            <w:tcW w:w="3512" w:type="dxa"/>
            <w:hideMark/>
          </w:tcPr>
          <w:p w14:paraId="35739C01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664" w:type="dxa"/>
          </w:tcPr>
          <w:p w14:paraId="2F34A9BB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603CD5" w14:textId="64F1B538" w:rsidR="009B4546" w:rsidRPr="007B685F" w:rsidRDefault="002606E5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259</w:t>
            </w:r>
          </w:p>
        </w:tc>
        <w:tc>
          <w:tcPr>
            <w:tcW w:w="270" w:type="dxa"/>
          </w:tcPr>
          <w:p w14:paraId="110A7F50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5AC2E1EC" w14:textId="69A06CB1" w:rsidR="009B4546" w:rsidRPr="007B685F" w:rsidRDefault="002606E5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01620DFA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EF13C" w14:textId="4C3A8258" w:rsidR="009B4546" w:rsidRPr="007B685F" w:rsidRDefault="004966EB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39543B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3B611AB6" w14:textId="13A79C98" w:rsidR="009B4546" w:rsidRPr="007B685F" w:rsidRDefault="009B4546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4546" w:rsidRPr="007B685F" w14:paraId="7F600788" w14:textId="77777777" w:rsidTr="00667B8E">
        <w:tc>
          <w:tcPr>
            <w:tcW w:w="3512" w:type="dxa"/>
            <w:hideMark/>
          </w:tcPr>
          <w:p w14:paraId="22346C8F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15944365"/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664" w:type="dxa"/>
          </w:tcPr>
          <w:p w14:paraId="50357627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28598" w14:textId="5C4A12FF" w:rsidR="009B4546" w:rsidRPr="007B685F" w:rsidRDefault="00DD44CB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179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CBE060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756B99A4" w14:textId="7DB2F61E" w:rsidR="009B4546" w:rsidRPr="007B685F" w:rsidRDefault="009B4546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223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F20F75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47BE1D" w14:textId="7BA74108" w:rsidR="009B4546" w:rsidRPr="007B685F" w:rsidRDefault="004966EB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554ABB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4220CCDD" w14:textId="4FF43DE8" w:rsidR="009B4546" w:rsidRPr="007B685F" w:rsidRDefault="009B4546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44CB" w:rsidRPr="007B685F" w14:paraId="21B1A3E9" w14:textId="77777777" w:rsidTr="00667B8E">
        <w:tc>
          <w:tcPr>
            <w:tcW w:w="3512" w:type="dxa"/>
          </w:tcPr>
          <w:p w14:paraId="06DFA697" w14:textId="3C37DD51" w:rsidR="00DD44CB" w:rsidRPr="007B685F" w:rsidRDefault="00DD44CB" w:rsidP="009B4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64" w:type="dxa"/>
          </w:tcPr>
          <w:p w14:paraId="4D069D29" w14:textId="77777777" w:rsidR="00DD44CB" w:rsidRPr="007B685F" w:rsidRDefault="00DD44CB" w:rsidP="009B454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8117A" w14:textId="2926FCF6" w:rsidR="00DD44CB" w:rsidRDefault="00DD44CB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533828" w14:textId="77777777" w:rsidR="00DD44CB" w:rsidRPr="007B685F" w:rsidRDefault="00DD44CB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A9E3144" w14:textId="7309F65B" w:rsidR="00DD44CB" w:rsidRPr="007B685F" w:rsidRDefault="00DD44CB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D4FCA2" w14:textId="77777777" w:rsidR="00DD44CB" w:rsidRPr="007B685F" w:rsidRDefault="00DD44CB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CA126" w14:textId="603CEBD4" w:rsidR="00DD44CB" w:rsidRDefault="00DD44CB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EF27E3" w14:textId="77777777" w:rsidR="00DD44CB" w:rsidRPr="007B685F" w:rsidRDefault="00DD44CB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3DA1DAF" w14:textId="1C301E14" w:rsidR="00DD44CB" w:rsidRPr="007B685F" w:rsidRDefault="00DD44CB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0"/>
      <w:tr w:rsidR="009B4546" w:rsidRPr="007B685F" w14:paraId="18302E79" w14:textId="77777777" w:rsidTr="00667B8E">
        <w:tc>
          <w:tcPr>
            <w:tcW w:w="3512" w:type="dxa"/>
            <w:hideMark/>
          </w:tcPr>
          <w:p w14:paraId="220DF707" w14:textId="6806B2E3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606E5" w:rsidRPr="002606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64" w:type="dxa"/>
          </w:tcPr>
          <w:p w14:paraId="0CCA7C85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17BDE7" w14:textId="61DDAF09" w:rsidR="009B4546" w:rsidRPr="007B685F" w:rsidRDefault="002606E5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DD44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286</w:t>
            </w:r>
          </w:p>
        </w:tc>
        <w:tc>
          <w:tcPr>
            <w:tcW w:w="270" w:type="dxa"/>
          </w:tcPr>
          <w:p w14:paraId="5CDD1A9D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52CEC1" w14:textId="0C4954A9" w:rsidR="009B4546" w:rsidRPr="007B685F" w:rsidRDefault="002606E5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9B4546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270" w:type="dxa"/>
          </w:tcPr>
          <w:p w14:paraId="68D29428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ABEC2" w14:textId="1D12B196" w:rsidR="009B4546" w:rsidRPr="007B685F" w:rsidRDefault="002606E5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4966EB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72C51ED2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F3C525B" w14:textId="63739A8D" w:rsidR="009B4546" w:rsidRPr="007B685F" w:rsidRDefault="002606E5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9B4546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360</w:t>
            </w:r>
          </w:p>
        </w:tc>
      </w:tr>
      <w:tr w:rsidR="009B4546" w:rsidRPr="007B685F" w14:paraId="2915B95A" w14:textId="77777777" w:rsidTr="00667B8E">
        <w:tc>
          <w:tcPr>
            <w:tcW w:w="3512" w:type="dxa"/>
          </w:tcPr>
          <w:p w14:paraId="0B73A164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</w:tcPr>
          <w:p w14:paraId="6E032D1A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E62BFE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27854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3F0C2E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2F622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6963BE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477B7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11A5E2" w14:textId="77777777" w:rsidR="009B4546" w:rsidRPr="007B685F" w:rsidRDefault="009B4546" w:rsidP="009B4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67B8E" w:rsidRPr="007B685F" w14:paraId="1AE57FE0" w14:textId="77777777" w:rsidTr="00667B8E">
        <w:tc>
          <w:tcPr>
            <w:tcW w:w="3512" w:type="dxa"/>
            <w:hideMark/>
          </w:tcPr>
          <w:p w14:paraId="41747B0D" w14:textId="3804A030" w:rsidR="00667B8E" w:rsidRPr="007B685F" w:rsidRDefault="00667B8E" w:rsidP="00667B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606E5" w:rsidRPr="002606E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64" w:type="dxa"/>
          </w:tcPr>
          <w:p w14:paraId="2CA174E5" w14:textId="77777777" w:rsidR="00667B8E" w:rsidRPr="007B685F" w:rsidRDefault="00667B8E" w:rsidP="00667B8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0E407E" w14:textId="77777777" w:rsidR="00667B8E" w:rsidRPr="007B685F" w:rsidRDefault="00667B8E" w:rsidP="0066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CD10AB" w14:textId="77777777" w:rsidR="00667B8E" w:rsidRPr="007B685F" w:rsidRDefault="00667B8E" w:rsidP="0066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5435E" w14:textId="0FB3331F" w:rsidR="00667B8E" w:rsidRPr="007B685F" w:rsidRDefault="00116EED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="002606E5"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8545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2606E5"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74F63F6B" w14:textId="77777777" w:rsidR="00667B8E" w:rsidRPr="007B685F" w:rsidRDefault="00667B8E" w:rsidP="0066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EBD6A5" w14:textId="77777777" w:rsidR="00667B8E" w:rsidRPr="007B685F" w:rsidRDefault="00667B8E" w:rsidP="0066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64BA2" w14:textId="77777777" w:rsidR="00667B8E" w:rsidRPr="007B685F" w:rsidRDefault="00667B8E" w:rsidP="0066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7E081F0" w14:textId="58BA327B" w:rsidR="00667B8E" w:rsidRPr="007B685F" w:rsidRDefault="002606E5" w:rsidP="0011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8545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360</w:t>
            </w:r>
          </w:p>
        </w:tc>
      </w:tr>
    </w:tbl>
    <w:p w14:paraId="26C9A499" w14:textId="77777777" w:rsidR="009B4546" w:rsidRPr="007B685F" w:rsidRDefault="009B4546" w:rsidP="009B4546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hAnsi="Angsana New" w:cs="Angsana New"/>
          <w:spacing w:val="-4"/>
          <w:lang w:val="en-US"/>
        </w:rPr>
      </w:pPr>
    </w:p>
    <w:p w14:paraId="28981AF9" w14:textId="77777777" w:rsidR="00464738" w:rsidRPr="00DD7CDF" w:rsidRDefault="00464738" w:rsidP="00464738">
      <w:pPr>
        <w:pStyle w:val="BodyText2"/>
        <w:ind w:left="540" w:right="-43" w:firstLine="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61DE7C7" w14:textId="77777777" w:rsidR="00464738" w:rsidRPr="00DD7CDF" w:rsidRDefault="00464738" w:rsidP="000429AC">
      <w:pPr>
        <w:pStyle w:val="BodyText2"/>
        <w:ind w:left="540" w:right="-43" w:firstLine="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96D6188" w14:textId="77777777" w:rsidR="00464738" w:rsidRPr="00DD7CDF" w:rsidRDefault="00464738" w:rsidP="000429AC">
      <w:pPr>
        <w:pStyle w:val="BodyText2"/>
        <w:ind w:left="540" w:right="-43" w:firstLine="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04437B9F" w14:textId="77777777" w:rsidR="00AF411A" w:rsidRPr="00DD7CDF" w:rsidRDefault="00AF411A" w:rsidP="000429AC">
      <w:pPr>
        <w:pStyle w:val="BodyText2"/>
        <w:ind w:left="540" w:right="-43" w:firstLine="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BEA34BE" w14:textId="77777777" w:rsidR="008A3EB1" w:rsidRPr="00DD7CDF" w:rsidRDefault="008A3EB1" w:rsidP="000429A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lang w:val="en-US"/>
        </w:rPr>
        <w:sectPr w:rsidR="008A3EB1" w:rsidRPr="00DD7CDF" w:rsidSect="00843FF4">
          <w:headerReference w:type="default" r:id="rId13"/>
          <w:footerReference w:type="default" r:id="rId14"/>
          <w:footerReference w:type="first" r:id="rId15"/>
          <w:pgSz w:w="11909" w:h="16834" w:code="9"/>
          <w:pgMar w:top="691" w:right="1152" w:bottom="900" w:left="1152" w:header="720" w:footer="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docGrid w:linePitch="245"/>
        </w:sectPr>
      </w:pPr>
    </w:p>
    <w:p w14:paraId="52F6166B" w14:textId="77777777" w:rsidR="00F54736" w:rsidRPr="00DD7CDF" w:rsidRDefault="00F54736" w:rsidP="00FD2071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cs/>
          <w:lang w:val="en-US"/>
        </w:rPr>
      </w:pPr>
      <w:r w:rsidRPr="00DD7CDF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รายละเอียดเงินลงทุนใน</w:t>
      </w:r>
      <w:r w:rsidR="00AD0463" w:rsidRPr="00DD7CDF">
        <w:rPr>
          <w:rFonts w:ascii="Angsana New" w:hAnsi="Angsana New" w:cs="Angsana New"/>
          <w:b/>
          <w:bCs/>
          <w:i/>
          <w:iCs/>
          <w:cs/>
          <w:lang w:val="en-US"/>
        </w:rPr>
        <w:t>การร่วมค้า</w:t>
      </w:r>
      <w:r w:rsidR="00BA6799" w:rsidRPr="00DD7CDF">
        <w:rPr>
          <w:rFonts w:ascii="Angsana New" w:hAnsi="Angsana New" w:cs="Angsana New" w:hint="cs"/>
          <w:b/>
          <w:bCs/>
          <w:i/>
          <w:iCs/>
          <w:cs/>
          <w:lang w:val="en-US"/>
        </w:rPr>
        <w:t>และเงินปันผลรับ</w:t>
      </w:r>
    </w:p>
    <w:p w14:paraId="7A70AEBC" w14:textId="6727CF1C" w:rsidR="00D71061" w:rsidRPr="00DD44CB" w:rsidRDefault="00F54736" w:rsidP="00DA4E9C">
      <w:pPr>
        <w:pStyle w:val="a"/>
        <w:tabs>
          <w:tab w:val="clear" w:pos="1080"/>
          <w:tab w:val="left" w:pos="540"/>
        </w:tabs>
        <w:spacing w:before="120"/>
        <w:jc w:val="both"/>
        <w:rPr>
          <w:rFonts w:asciiTheme="majorBidi" w:hAnsiTheme="majorBidi" w:cstheme="majorBidi"/>
          <w:cs/>
        </w:rPr>
      </w:pPr>
      <w:r w:rsidRPr="00DD44CB">
        <w:rPr>
          <w:rFonts w:asciiTheme="majorBidi" w:hAnsiTheme="majorBidi" w:cstheme="majorBidi"/>
          <w:cs/>
        </w:rPr>
        <w:t>เงินลงทุนใน</w:t>
      </w:r>
      <w:r w:rsidR="00AD0463" w:rsidRPr="00DD44CB">
        <w:rPr>
          <w:rFonts w:asciiTheme="majorBidi" w:hAnsiTheme="majorBidi" w:cstheme="majorBidi"/>
          <w:cs/>
        </w:rPr>
        <w:t xml:space="preserve">การร่วมค้า </w:t>
      </w:r>
      <w:r w:rsidRPr="00DD44CB">
        <w:rPr>
          <w:rFonts w:asciiTheme="majorBidi" w:hAnsiTheme="majorBidi" w:cstheme="majorBidi"/>
          <w:cs/>
        </w:rPr>
        <w:t xml:space="preserve">ณ วันที่ </w:t>
      </w:r>
      <w:r w:rsidR="002606E5" w:rsidRPr="002606E5">
        <w:rPr>
          <w:rFonts w:ascii="Angsana New" w:hAnsi="Angsana New" w:cstheme="majorBidi"/>
          <w:lang w:val="en-US"/>
        </w:rPr>
        <w:t>30</w:t>
      </w:r>
      <w:r w:rsidR="00667B8E" w:rsidRPr="00DD44CB">
        <w:rPr>
          <w:rFonts w:asciiTheme="majorBidi" w:hAnsiTheme="majorBidi" w:cstheme="majorBidi"/>
          <w:cs/>
        </w:rPr>
        <w:t xml:space="preserve"> มิถุนายน </w:t>
      </w:r>
      <w:r w:rsidR="002606E5" w:rsidRPr="002606E5">
        <w:rPr>
          <w:rFonts w:ascii="Angsana New" w:hAnsi="Angsana New" w:cstheme="majorBidi"/>
          <w:lang w:val="en-US"/>
        </w:rPr>
        <w:t>2563</w:t>
      </w:r>
      <w:r w:rsidR="001818B5" w:rsidRPr="00DD44CB">
        <w:rPr>
          <w:rFonts w:asciiTheme="majorBidi" w:hAnsiTheme="majorBidi" w:cstheme="majorBidi"/>
          <w:cs/>
        </w:rPr>
        <w:t xml:space="preserve"> และ </w:t>
      </w:r>
      <w:r w:rsidR="002606E5" w:rsidRPr="002606E5">
        <w:rPr>
          <w:rFonts w:ascii="Angsana New" w:hAnsi="Angsana New" w:cstheme="majorBidi"/>
          <w:lang w:val="en-US"/>
        </w:rPr>
        <w:t>31</w:t>
      </w:r>
      <w:r w:rsidR="00794C28" w:rsidRPr="00DD44CB">
        <w:rPr>
          <w:rFonts w:asciiTheme="majorBidi" w:hAnsiTheme="majorBidi" w:cstheme="majorBidi"/>
          <w:cs/>
        </w:rPr>
        <w:t xml:space="preserve"> ธันวาคม </w:t>
      </w:r>
      <w:r w:rsidR="002606E5" w:rsidRPr="002606E5">
        <w:rPr>
          <w:rFonts w:ascii="Angsana New" w:hAnsi="Angsana New" w:cstheme="majorBidi"/>
          <w:lang w:val="en-US"/>
        </w:rPr>
        <w:t>2562</w:t>
      </w:r>
      <w:r w:rsidR="00763291" w:rsidRPr="00DD44CB">
        <w:rPr>
          <w:rFonts w:asciiTheme="majorBidi" w:hAnsiTheme="majorBidi" w:cstheme="majorBidi"/>
          <w:lang w:val="en-US"/>
        </w:rPr>
        <w:t xml:space="preserve"> </w:t>
      </w:r>
      <w:r w:rsidR="001606D0" w:rsidRPr="00DD44CB">
        <w:rPr>
          <w:rFonts w:asciiTheme="majorBidi" w:hAnsiTheme="majorBidi" w:cstheme="majorBidi"/>
          <w:cs/>
          <w:lang w:val="en-US"/>
        </w:rPr>
        <w:t>และเงินปันผลรับสำหรับ</w:t>
      </w:r>
      <w:r w:rsidR="00DA236A" w:rsidRPr="00DD44CB">
        <w:rPr>
          <w:rFonts w:asciiTheme="majorBidi" w:hAnsiTheme="majorBidi" w:cstheme="majorBidi"/>
          <w:cs/>
          <w:lang w:val="en-US"/>
        </w:rPr>
        <w:t>แต่ละ</w:t>
      </w:r>
      <w:bookmarkStart w:id="1" w:name="_Hlk7772665"/>
      <w:r w:rsidR="001606D0" w:rsidRPr="00DD44CB">
        <w:rPr>
          <w:rFonts w:asciiTheme="majorBidi" w:hAnsiTheme="majorBidi" w:cstheme="majorBidi"/>
          <w:cs/>
          <w:lang w:val="en-US"/>
        </w:rPr>
        <w:t>งวด</w:t>
      </w:r>
      <w:r w:rsidR="00667B8E" w:rsidRPr="00DD44CB">
        <w:rPr>
          <w:rFonts w:asciiTheme="majorBidi" w:hAnsiTheme="majorBidi" w:cstheme="majorBidi"/>
          <w:cs/>
          <w:lang w:val="en-US"/>
        </w:rPr>
        <w:t>หก</w:t>
      </w:r>
      <w:r w:rsidR="00E20E48" w:rsidRPr="00DD44CB">
        <w:rPr>
          <w:rFonts w:asciiTheme="majorBidi" w:hAnsiTheme="majorBidi" w:cstheme="majorBidi"/>
          <w:cs/>
          <w:lang w:val="en-US"/>
        </w:rPr>
        <w:t>เดือน</w:t>
      </w:r>
      <w:r w:rsidR="001606D0" w:rsidRPr="00DD44CB">
        <w:rPr>
          <w:rFonts w:asciiTheme="majorBidi" w:hAnsiTheme="majorBidi" w:cstheme="majorBidi"/>
          <w:cs/>
          <w:lang w:val="en-US"/>
        </w:rPr>
        <w:t>ส</w:t>
      </w:r>
      <w:r w:rsidR="00DA4E9C" w:rsidRPr="00DD44CB">
        <w:rPr>
          <w:rFonts w:asciiTheme="majorBidi" w:hAnsiTheme="majorBidi" w:cstheme="majorBidi"/>
          <w:cs/>
          <w:lang w:val="en-US"/>
        </w:rPr>
        <w:t>ิ้น</w:t>
      </w:r>
      <w:r w:rsidR="001606D0" w:rsidRPr="00DD44CB">
        <w:rPr>
          <w:rFonts w:asciiTheme="majorBidi" w:hAnsiTheme="majorBidi" w:cstheme="majorBidi"/>
          <w:cs/>
          <w:lang w:val="en-US"/>
        </w:rPr>
        <w:t xml:space="preserve">สุดวันที่ </w:t>
      </w:r>
      <w:r w:rsidR="002606E5" w:rsidRPr="002606E5">
        <w:rPr>
          <w:rFonts w:ascii="Angsana New" w:hAnsi="Angsana New" w:cstheme="majorBidi"/>
          <w:lang w:val="en-US"/>
        </w:rPr>
        <w:t>30</w:t>
      </w:r>
      <w:r w:rsidR="00667B8E" w:rsidRPr="00DD44CB">
        <w:rPr>
          <w:rFonts w:asciiTheme="majorBidi" w:hAnsiTheme="majorBidi" w:cstheme="majorBidi"/>
          <w:cs/>
        </w:rPr>
        <w:t xml:space="preserve"> มิถุนายน</w:t>
      </w:r>
      <w:r w:rsidR="00464738" w:rsidRPr="00DD44CB">
        <w:rPr>
          <w:rFonts w:asciiTheme="majorBidi" w:hAnsiTheme="majorBidi" w:cstheme="majorBidi"/>
          <w:cs/>
          <w:lang w:val="en-US"/>
        </w:rPr>
        <w:t xml:space="preserve"> </w:t>
      </w:r>
      <w:r w:rsidRPr="00DD44CB">
        <w:rPr>
          <w:rFonts w:asciiTheme="majorBidi" w:hAnsiTheme="majorBidi" w:cstheme="majorBidi"/>
          <w:cs/>
        </w:rPr>
        <w:t>มีดัง</w:t>
      </w:r>
      <w:bookmarkEnd w:id="1"/>
      <w:r w:rsidR="00231B8D" w:rsidRPr="00DD44CB">
        <w:rPr>
          <w:rFonts w:asciiTheme="majorBidi" w:hAnsiTheme="majorBidi" w:cstheme="majorBidi"/>
          <w:cs/>
        </w:rPr>
        <w:t>นี้</w:t>
      </w:r>
    </w:p>
    <w:tbl>
      <w:tblPr>
        <w:tblpPr w:leftFromText="180" w:rightFromText="180" w:vertAnchor="text" w:tblpY="1"/>
        <w:tblOverlap w:val="never"/>
        <w:tblW w:w="157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4"/>
        <w:gridCol w:w="983"/>
        <w:gridCol w:w="179"/>
        <w:gridCol w:w="710"/>
        <w:gridCol w:w="179"/>
        <w:gridCol w:w="719"/>
        <w:gridCol w:w="183"/>
        <w:gridCol w:w="713"/>
        <w:gridCol w:w="180"/>
        <w:gridCol w:w="628"/>
        <w:gridCol w:w="183"/>
        <w:gridCol w:w="623"/>
        <w:gridCol w:w="181"/>
        <w:gridCol w:w="620"/>
        <w:gridCol w:w="7"/>
        <w:gridCol w:w="183"/>
        <w:gridCol w:w="675"/>
        <w:gridCol w:w="178"/>
        <w:gridCol w:w="633"/>
        <w:gridCol w:w="183"/>
        <w:gridCol w:w="623"/>
        <w:gridCol w:w="179"/>
        <w:gridCol w:w="628"/>
        <w:gridCol w:w="183"/>
        <w:gridCol w:w="623"/>
        <w:gridCol w:w="179"/>
        <w:gridCol w:w="641"/>
        <w:gridCol w:w="183"/>
        <w:gridCol w:w="801"/>
        <w:gridCol w:w="179"/>
        <w:gridCol w:w="788"/>
      </w:tblGrid>
      <w:tr w:rsidR="00A43802" w:rsidRPr="005679F7" w14:paraId="36487755" w14:textId="77777777" w:rsidTr="00A028B7">
        <w:trPr>
          <w:cantSplit/>
          <w:trHeight w:hRule="exact" w:val="357"/>
          <w:tblHeader/>
        </w:trPr>
        <w:tc>
          <w:tcPr>
            <w:tcW w:w="2774" w:type="dxa"/>
          </w:tcPr>
          <w:p w14:paraId="6FA525D0" w14:textId="77777777" w:rsidR="00A43802" w:rsidRPr="005679F7" w:rsidRDefault="00A43802" w:rsidP="006808D5">
            <w:pPr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947" w:type="dxa"/>
            <w:gridSpan w:val="30"/>
            <w:vAlign w:val="center"/>
          </w:tcPr>
          <w:p w14:paraId="2DA88D7B" w14:textId="787F444A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  <w:r w:rsidRPr="005679F7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5679F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หน่วย</w:t>
            </w:r>
            <w:r w:rsidRPr="005679F7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: </w:t>
            </w:r>
            <w:r w:rsidRPr="005679F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ล้านบาท</w:t>
            </w:r>
            <w:r w:rsidRPr="005679F7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A43802" w:rsidRPr="005679F7" w14:paraId="5873172E" w14:textId="77777777" w:rsidTr="00A028B7">
        <w:trPr>
          <w:cantSplit/>
          <w:trHeight w:hRule="exact" w:val="330"/>
          <w:tblHeader/>
        </w:trPr>
        <w:tc>
          <w:tcPr>
            <w:tcW w:w="2774" w:type="dxa"/>
          </w:tcPr>
          <w:p w14:paraId="0085C632" w14:textId="77777777" w:rsidR="00A43802" w:rsidRPr="005679F7" w:rsidRDefault="00A43802" w:rsidP="006808D5">
            <w:pPr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947" w:type="dxa"/>
            <w:gridSpan w:val="30"/>
          </w:tcPr>
          <w:p w14:paraId="27112988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5679F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3C1F59" w:rsidRPr="006808D5" w14:paraId="58F8746C" w14:textId="77777777" w:rsidTr="005679F7">
        <w:trPr>
          <w:cantSplit/>
          <w:trHeight w:hRule="exact" w:val="330"/>
          <w:tblHeader/>
        </w:trPr>
        <w:tc>
          <w:tcPr>
            <w:tcW w:w="2774" w:type="dxa"/>
          </w:tcPr>
          <w:p w14:paraId="524D1DB5" w14:textId="77777777" w:rsidR="003C1F59" w:rsidRPr="005679F7" w:rsidRDefault="003C1F59" w:rsidP="006808D5">
            <w:pPr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37990C0" w14:textId="77777777" w:rsidR="003C1F59" w:rsidRPr="005679F7" w:rsidRDefault="003C1F59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19B31A73" w14:textId="77777777" w:rsidR="003C1F59" w:rsidRPr="005679F7" w:rsidRDefault="003C1F59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</w:tcBorders>
          </w:tcPr>
          <w:p w14:paraId="57488618" w14:textId="58B27CAD" w:rsidR="003C1F59" w:rsidRPr="005679F7" w:rsidRDefault="003C1F59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สัดส่วน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070A7BA2" w14:textId="73EC9CCE" w:rsidR="003C1F59" w:rsidRPr="005679F7" w:rsidRDefault="003C1F59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521" w:type="dxa"/>
            <w:gridSpan w:val="3"/>
            <w:tcBorders>
              <w:top w:val="single" w:sz="4" w:space="0" w:color="auto"/>
            </w:tcBorders>
          </w:tcPr>
          <w:p w14:paraId="38359EC3" w14:textId="77777777" w:rsidR="003C1F59" w:rsidRPr="005679F7" w:rsidRDefault="003C1F59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07" w:type="dxa"/>
            <w:gridSpan w:val="4"/>
            <w:tcBorders>
              <w:top w:val="single" w:sz="4" w:space="0" w:color="auto"/>
            </w:tcBorders>
          </w:tcPr>
          <w:p w14:paraId="7C187F6B" w14:textId="77777777" w:rsidR="003C1F59" w:rsidRPr="005679F7" w:rsidRDefault="003C1F59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0" w:type="dxa"/>
            <w:gridSpan w:val="2"/>
            <w:tcBorders>
              <w:top w:val="single" w:sz="4" w:space="0" w:color="auto"/>
            </w:tcBorders>
            <w:vAlign w:val="bottom"/>
          </w:tcPr>
          <w:p w14:paraId="52DD313E" w14:textId="77777777" w:rsidR="003C1F59" w:rsidRPr="005679F7" w:rsidDel="00685444" w:rsidRDefault="003C1F59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86" w:type="dxa"/>
            <w:gridSpan w:val="3"/>
            <w:tcBorders>
              <w:top w:val="single" w:sz="4" w:space="0" w:color="auto"/>
            </w:tcBorders>
            <w:vAlign w:val="bottom"/>
          </w:tcPr>
          <w:p w14:paraId="0AB6FDA7" w14:textId="77777777" w:rsidR="003C1F59" w:rsidRPr="005679F7" w:rsidRDefault="003C1F59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292DB940" w14:textId="77777777" w:rsidR="003C1F59" w:rsidRPr="005679F7" w:rsidDel="00685444" w:rsidRDefault="003C1F59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  <w:vAlign w:val="bottom"/>
          </w:tcPr>
          <w:p w14:paraId="5A288DF6" w14:textId="77777777" w:rsidR="003C1F59" w:rsidRPr="005679F7" w:rsidRDefault="003C1F59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0DAFBAB" w14:textId="77777777" w:rsidR="003C1F59" w:rsidRPr="005679F7" w:rsidDel="00685444" w:rsidRDefault="003C1F59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3" w:type="dxa"/>
            <w:gridSpan w:val="3"/>
            <w:tcBorders>
              <w:top w:val="single" w:sz="4" w:space="0" w:color="auto"/>
            </w:tcBorders>
            <w:vAlign w:val="bottom"/>
          </w:tcPr>
          <w:p w14:paraId="4BF5BF23" w14:textId="77777777" w:rsidR="003C1F59" w:rsidRPr="005679F7" w:rsidRDefault="003C1F59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2DB290C3" w14:textId="77777777" w:rsidR="003C1F59" w:rsidRPr="005679F7" w:rsidDel="00685444" w:rsidRDefault="003C1F59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68" w:type="dxa"/>
            <w:gridSpan w:val="3"/>
            <w:tcBorders>
              <w:top w:val="single" w:sz="4" w:space="0" w:color="auto"/>
            </w:tcBorders>
            <w:vAlign w:val="bottom"/>
          </w:tcPr>
          <w:p w14:paraId="366843A9" w14:textId="77777777" w:rsidR="003C1F59" w:rsidRPr="005679F7" w:rsidRDefault="003C1F59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</w:tr>
      <w:tr w:rsidR="00A43802" w:rsidRPr="006808D5" w14:paraId="77D8B9F5" w14:textId="77777777" w:rsidTr="005679F7">
        <w:trPr>
          <w:cantSplit/>
          <w:trHeight w:hRule="exact" w:val="330"/>
          <w:tblHeader/>
        </w:trPr>
        <w:tc>
          <w:tcPr>
            <w:tcW w:w="2774" w:type="dxa"/>
          </w:tcPr>
          <w:p w14:paraId="4E973EC2" w14:textId="77777777" w:rsidR="00A43802" w:rsidRPr="005679F7" w:rsidRDefault="00A43802" w:rsidP="006808D5">
            <w:pPr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83" w:type="dxa"/>
          </w:tcPr>
          <w:p w14:paraId="1B4F650E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</w:tcPr>
          <w:p w14:paraId="4FE495FD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608" w:type="dxa"/>
            <w:gridSpan w:val="3"/>
          </w:tcPr>
          <w:p w14:paraId="0F5AE4D4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ความเป็นเจ้าของ</w:t>
            </w:r>
          </w:p>
        </w:tc>
        <w:tc>
          <w:tcPr>
            <w:tcW w:w="183" w:type="dxa"/>
          </w:tcPr>
          <w:p w14:paraId="2D094B4B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21" w:type="dxa"/>
            <w:gridSpan w:val="3"/>
          </w:tcPr>
          <w:p w14:paraId="589A5183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bottom"/>
          </w:tcPr>
          <w:p w14:paraId="3336038E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4" w:type="dxa"/>
            <w:gridSpan w:val="3"/>
            <w:vAlign w:val="bottom"/>
          </w:tcPr>
          <w:p w14:paraId="3A3326D1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0" w:type="dxa"/>
            <w:gridSpan w:val="2"/>
            <w:vAlign w:val="bottom"/>
          </w:tcPr>
          <w:p w14:paraId="5764FDA9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86" w:type="dxa"/>
            <w:gridSpan w:val="3"/>
            <w:vAlign w:val="bottom"/>
          </w:tcPr>
          <w:p w14:paraId="58641F26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bottom"/>
          </w:tcPr>
          <w:p w14:paraId="140BDE15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0" w:type="dxa"/>
            <w:gridSpan w:val="3"/>
            <w:vAlign w:val="bottom"/>
          </w:tcPr>
          <w:p w14:paraId="265386F9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bottom"/>
          </w:tcPr>
          <w:p w14:paraId="6D6DD2E6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2940B698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bottom"/>
          </w:tcPr>
          <w:p w14:paraId="32A9B492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68" w:type="dxa"/>
            <w:gridSpan w:val="3"/>
            <w:vAlign w:val="bottom"/>
          </w:tcPr>
          <w:p w14:paraId="3381063A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</w:tr>
      <w:tr w:rsidR="00A43802" w:rsidRPr="006808D5" w14:paraId="1D89785E" w14:textId="77777777" w:rsidTr="005679F7">
        <w:trPr>
          <w:cantSplit/>
          <w:trHeight w:hRule="exact" w:val="330"/>
          <w:tblHeader/>
        </w:trPr>
        <w:tc>
          <w:tcPr>
            <w:tcW w:w="2774" w:type="dxa"/>
          </w:tcPr>
          <w:p w14:paraId="5062D281" w14:textId="77777777" w:rsidR="00A43802" w:rsidRPr="005679F7" w:rsidRDefault="00A43802" w:rsidP="006808D5">
            <w:pPr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83" w:type="dxa"/>
          </w:tcPr>
          <w:p w14:paraId="7A328B48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79" w:type="dxa"/>
          </w:tcPr>
          <w:p w14:paraId="001642FE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608" w:type="dxa"/>
            <w:gridSpan w:val="3"/>
            <w:vAlign w:val="center"/>
          </w:tcPr>
          <w:p w14:paraId="7114CB3C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(ทั้งทางตรง</w:t>
            </w:r>
          </w:p>
        </w:tc>
        <w:tc>
          <w:tcPr>
            <w:tcW w:w="183" w:type="dxa"/>
          </w:tcPr>
          <w:p w14:paraId="45C5A925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21" w:type="dxa"/>
            <w:gridSpan w:val="3"/>
          </w:tcPr>
          <w:p w14:paraId="4AF6CABB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lang w:val="en-GB"/>
              </w:rPr>
              <w:tab/>
            </w:r>
          </w:p>
        </w:tc>
        <w:tc>
          <w:tcPr>
            <w:tcW w:w="183" w:type="dxa"/>
            <w:vAlign w:val="bottom"/>
          </w:tcPr>
          <w:p w14:paraId="78CC3D0D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4" w:type="dxa"/>
            <w:gridSpan w:val="3"/>
            <w:vAlign w:val="bottom"/>
          </w:tcPr>
          <w:p w14:paraId="4E4F02C0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0" w:type="dxa"/>
            <w:gridSpan w:val="2"/>
            <w:vAlign w:val="bottom"/>
          </w:tcPr>
          <w:p w14:paraId="4829504C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86" w:type="dxa"/>
            <w:gridSpan w:val="3"/>
            <w:vAlign w:val="bottom"/>
          </w:tcPr>
          <w:p w14:paraId="73FA5790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bottom"/>
          </w:tcPr>
          <w:p w14:paraId="65FE14FD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0" w:type="dxa"/>
            <w:gridSpan w:val="3"/>
            <w:vAlign w:val="bottom"/>
          </w:tcPr>
          <w:p w14:paraId="5F781A7B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bottom"/>
          </w:tcPr>
          <w:p w14:paraId="1D9CC218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21CECB4B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bottom"/>
          </w:tcPr>
          <w:p w14:paraId="1559B50B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68" w:type="dxa"/>
            <w:gridSpan w:val="3"/>
            <w:vAlign w:val="bottom"/>
          </w:tcPr>
          <w:p w14:paraId="2D8334B3" w14:textId="580C1ABA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เงินปันผลรับ</w:t>
            </w:r>
          </w:p>
        </w:tc>
      </w:tr>
      <w:tr w:rsidR="00A43802" w:rsidRPr="006808D5" w14:paraId="7457E1AE" w14:textId="77777777" w:rsidTr="005679F7">
        <w:trPr>
          <w:cantSplit/>
          <w:trHeight w:hRule="exact" w:val="330"/>
          <w:tblHeader/>
        </w:trPr>
        <w:tc>
          <w:tcPr>
            <w:tcW w:w="2774" w:type="dxa"/>
          </w:tcPr>
          <w:p w14:paraId="3DDB709C" w14:textId="77777777" w:rsidR="00A43802" w:rsidRPr="005679F7" w:rsidRDefault="00A43802" w:rsidP="006808D5">
            <w:pPr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83" w:type="dxa"/>
          </w:tcPr>
          <w:p w14:paraId="267BEEEF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ประเทศที่</w:t>
            </w:r>
          </w:p>
        </w:tc>
        <w:tc>
          <w:tcPr>
            <w:tcW w:w="179" w:type="dxa"/>
          </w:tcPr>
          <w:p w14:paraId="7B8A0DA1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608" w:type="dxa"/>
            <w:gridSpan w:val="3"/>
          </w:tcPr>
          <w:p w14:paraId="7A39CC46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และทางอ้อม)</w:t>
            </w:r>
          </w:p>
        </w:tc>
        <w:tc>
          <w:tcPr>
            <w:tcW w:w="183" w:type="dxa"/>
          </w:tcPr>
          <w:p w14:paraId="165EA420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21" w:type="dxa"/>
            <w:gridSpan w:val="3"/>
          </w:tcPr>
          <w:p w14:paraId="47CB1B7E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bottom"/>
          </w:tcPr>
          <w:p w14:paraId="55EA8FA2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4" w:type="dxa"/>
            <w:gridSpan w:val="3"/>
            <w:vAlign w:val="bottom"/>
          </w:tcPr>
          <w:p w14:paraId="2295120B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0" w:type="dxa"/>
            <w:gridSpan w:val="2"/>
            <w:vAlign w:val="bottom"/>
          </w:tcPr>
          <w:p w14:paraId="4BE201D1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86" w:type="dxa"/>
            <w:gridSpan w:val="3"/>
            <w:vAlign w:val="bottom"/>
          </w:tcPr>
          <w:p w14:paraId="386C9641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83" w:type="dxa"/>
            <w:vAlign w:val="bottom"/>
          </w:tcPr>
          <w:p w14:paraId="38CD0199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0" w:type="dxa"/>
            <w:gridSpan w:val="3"/>
            <w:vAlign w:val="bottom"/>
          </w:tcPr>
          <w:p w14:paraId="2BC31716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การด้อยค่า</w:t>
            </w:r>
          </w:p>
        </w:tc>
        <w:tc>
          <w:tcPr>
            <w:tcW w:w="183" w:type="dxa"/>
            <w:vAlign w:val="bottom"/>
          </w:tcPr>
          <w:p w14:paraId="76596BEC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5F8E4122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240" w:lineRule="auto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ส่วนได้เสีย </w:t>
            </w:r>
            <w:r w:rsidRPr="005679F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6F658DB0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68" w:type="dxa"/>
            <w:gridSpan w:val="3"/>
            <w:vAlign w:val="bottom"/>
          </w:tcPr>
          <w:p w14:paraId="25F99F10" w14:textId="2CD278E2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สำหรับงวด</w:t>
            </w:r>
            <w:r w:rsidR="00667B8E" w:rsidRPr="005679F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หก</w:t>
            </w: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เดือน</w:t>
            </w:r>
          </w:p>
        </w:tc>
      </w:tr>
      <w:tr w:rsidR="00A43802" w:rsidRPr="006808D5" w14:paraId="3D39BA48" w14:textId="77777777" w:rsidTr="005679F7">
        <w:trPr>
          <w:cantSplit/>
          <w:trHeight w:hRule="exact" w:val="330"/>
          <w:tblHeader/>
        </w:trPr>
        <w:tc>
          <w:tcPr>
            <w:tcW w:w="2774" w:type="dxa"/>
          </w:tcPr>
          <w:p w14:paraId="6A79CB3E" w14:textId="77777777" w:rsidR="00A43802" w:rsidRPr="005679F7" w:rsidRDefault="00A43802" w:rsidP="006808D5">
            <w:pPr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5D76ED40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ดำเนินธุรกิจ</w:t>
            </w:r>
          </w:p>
        </w:tc>
        <w:tc>
          <w:tcPr>
            <w:tcW w:w="179" w:type="dxa"/>
          </w:tcPr>
          <w:p w14:paraId="3678A763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608" w:type="dxa"/>
            <w:gridSpan w:val="3"/>
            <w:tcBorders>
              <w:bottom w:val="single" w:sz="4" w:space="0" w:color="auto"/>
            </w:tcBorders>
          </w:tcPr>
          <w:p w14:paraId="4DBA5376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679F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  <w:t>(ร้อยละ)</w:t>
            </w:r>
          </w:p>
        </w:tc>
        <w:tc>
          <w:tcPr>
            <w:tcW w:w="183" w:type="dxa"/>
          </w:tcPr>
          <w:p w14:paraId="0020AF30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521" w:type="dxa"/>
            <w:gridSpan w:val="3"/>
            <w:tcBorders>
              <w:bottom w:val="single" w:sz="4" w:space="0" w:color="auto"/>
            </w:tcBorders>
          </w:tcPr>
          <w:p w14:paraId="00ED6556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ทุนชำระแล้ว</w:t>
            </w:r>
          </w:p>
        </w:tc>
        <w:tc>
          <w:tcPr>
            <w:tcW w:w="183" w:type="dxa"/>
            <w:vAlign w:val="bottom"/>
          </w:tcPr>
          <w:p w14:paraId="2E553DC1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24" w:type="dxa"/>
            <w:gridSpan w:val="3"/>
            <w:tcBorders>
              <w:bottom w:val="single" w:sz="4" w:space="0" w:color="auto"/>
            </w:tcBorders>
            <w:vAlign w:val="bottom"/>
          </w:tcPr>
          <w:p w14:paraId="172EEF18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วิธีราคาทุน</w:t>
            </w:r>
          </w:p>
        </w:tc>
        <w:tc>
          <w:tcPr>
            <w:tcW w:w="190" w:type="dxa"/>
            <w:gridSpan w:val="2"/>
            <w:vAlign w:val="bottom"/>
          </w:tcPr>
          <w:p w14:paraId="7E971992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GB"/>
              </w:rPr>
            </w:pPr>
          </w:p>
        </w:tc>
        <w:tc>
          <w:tcPr>
            <w:tcW w:w="1486" w:type="dxa"/>
            <w:gridSpan w:val="3"/>
            <w:tcBorders>
              <w:bottom w:val="single" w:sz="4" w:space="0" w:color="auto"/>
            </w:tcBorders>
            <w:vAlign w:val="bottom"/>
          </w:tcPr>
          <w:p w14:paraId="05BCFC8A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วิธีส่วนได้เสีย</w:t>
            </w:r>
          </w:p>
        </w:tc>
        <w:tc>
          <w:tcPr>
            <w:tcW w:w="183" w:type="dxa"/>
            <w:vAlign w:val="bottom"/>
          </w:tcPr>
          <w:p w14:paraId="3E30EF68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  <w:vAlign w:val="bottom"/>
          </w:tcPr>
          <w:p w14:paraId="765D483D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สะสม</w:t>
            </w:r>
          </w:p>
        </w:tc>
        <w:tc>
          <w:tcPr>
            <w:tcW w:w="183" w:type="dxa"/>
            <w:vAlign w:val="bottom"/>
          </w:tcPr>
          <w:p w14:paraId="73A935BB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3" w:type="dxa"/>
            <w:gridSpan w:val="3"/>
            <w:tcBorders>
              <w:bottom w:val="single" w:sz="4" w:space="0" w:color="auto"/>
            </w:tcBorders>
            <w:vAlign w:val="bottom"/>
          </w:tcPr>
          <w:p w14:paraId="3D7F4497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83" w:type="dxa"/>
            <w:vAlign w:val="bottom"/>
          </w:tcPr>
          <w:p w14:paraId="56771FDC" w14:textId="77777777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68" w:type="dxa"/>
            <w:gridSpan w:val="3"/>
            <w:tcBorders>
              <w:bottom w:val="single" w:sz="4" w:space="0" w:color="auto"/>
            </w:tcBorders>
            <w:vAlign w:val="bottom"/>
          </w:tcPr>
          <w:p w14:paraId="330E0DF2" w14:textId="6D95BE80" w:rsidR="00A43802" w:rsidRPr="005679F7" w:rsidDel="00685444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สิ้นสุดวันที่</w:t>
            </w:r>
          </w:p>
        </w:tc>
      </w:tr>
      <w:tr w:rsidR="005679F7" w:rsidRPr="006808D5" w14:paraId="50489838" w14:textId="77777777" w:rsidTr="005679F7">
        <w:trPr>
          <w:cantSplit/>
          <w:trHeight w:hRule="exact" w:val="330"/>
          <w:tblHeader/>
        </w:trPr>
        <w:tc>
          <w:tcPr>
            <w:tcW w:w="2774" w:type="dxa"/>
          </w:tcPr>
          <w:p w14:paraId="6AAC2CED" w14:textId="77777777" w:rsidR="00DA4E9C" w:rsidRPr="005679F7" w:rsidRDefault="00DA4E9C" w:rsidP="00DA4E9C">
            <w:pPr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A4478F4" w14:textId="77777777" w:rsidR="00DA4E9C" w:rsidRPr="005679F7" w:rsidRDefault="00DA4E9C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</w:tcPr>
          <w:p w14:paraId="5FE12851" w14:textId="77777777" w:rsidR="00DA4E9C" w:rsidRPr="005679F7" w:rsidRDefault="00DA4E9C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</w:tcPr>
          <w:p w14:paraId="5BD4990B" w14:textId="5B763B99" w:rsidR="00DA4E9C" w:rsidRPr="005679F7" w:rsidRDefault="002606E5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30</w:t>
            </w:r>
          </w:p>
        </w:tc>
        <w:tc>
          <w:tcPr>
            <w:tcW w:w="179" w:type="dxa"/>
          </w:tcPr>
          <w:p w14:paraId="0600313D" w14:textId="77777777" w:rsidR="00DA4E9C" w:rsidRPr="005679F7" w:rsidRDefault="00DA4E9C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9" w:type="dxa"/>
          </w:tcPr>
          <w:p w14:paraId="506D9666" w14:textId="411082A9" w:rsidR="00DA4E9C" w:rsidRPr="005679F7" w:rsidRDefault="002606E5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31</w:t>
            </w:r>
          </w:p>
        </w:tc>
        <w:tc>
          <w:tcPr>
            <w:tcW w:w="183" w:type="dxa"/>
          </w:tcPr>
          <w:p w14:paraId="172FAB76" w14:textId="77777777" w:rsidR="00DA4E9C" w:rsidRPr="005679F7" w:rsidRDefault="00DA4E9C" w:rsidP="00DA4E9C">
            <w:pPr>
              <w:pStyle w:val="acctfourfigures"/>
              <w:tabs>
                <w:tab w:val="clear" w:pos="765"/>
              </w:tabs>
              <w:spacing w:line="240" w:lineRule="auto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3" w:type="dxa"/>
          </w:tcPr>
          <w:p w14:paraId="1AD190A2" w14:textId="65CFF5FB" w:rsidR="00DA4E9C" w:rsidRPr="005679F7" w:rsidRDefault="002606E5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30</w:t>
            </w:r>
          </w:p>
        </w:tc>
        <w:tc>
          <w:tcPr>
            <w:tcW w:w="180" w:type="dxa"/>
          </w:tcPr>
          <w:p w14:paraId="74A64441" w14:textId="77777777" w:rsidR="00DA4E9C" w:rsidRPr="005679F7" w:rsidRDefault="00DA4E9C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8" w:type="dxa"/>
          </w:tcPr>
          <w:p w14:paraId="299574AA" w14:textId="0324CABE" w:rsidR="00DA4E9C" w:rsidRPr="005679F7" w:rsidRDefault="002606E5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31</w:t>
            </w:r>
          </w:p>
        </w:tc>
        <w:tc>
          <w:tcPr>
            <w:tcW w:w="183" w:type="dxa"/>
          </w:tcPr>
          <w:p w14:paraId="65A96BC2" w14:textId="77777777" w:rsidR="00DA4E9C" w:rsidRPr="005679F7" w:rsidRDefault="00DA4E9C" w:rsidP="00DA4E9C">
            <w:pPr>
              <w:pStyle w:val="acctfourfigures"/>
              <w:tabs>
                <w:tab w:val="clear" w:pos="765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23" w:type="dxa"/>
          </w:tcPr>
          <w:p w14:paraId="2F97CEB0" w14:textId="408549B3" w:rsidR="00DA4E9C" w:rsidRPr="005679F7" w:rsidRDefault="002606E5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30</w:t>
            </w:r>
          </w:p>
        </w:tc>
        <w:tc>
          <w:tcPr>
            <w:tcW w:w="181" w:type="dxa"/>
          </w:tcPr>
          <w:p w14:paraId="6DE10E47" w14:textId="77777777" w:rsidR="00DA4E9C" w:rsidRPr="005679F7" w:rsidRDefault="00DA4E9C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</w:tcPr>
          <w:p w14:paraId="6DED998D" w14:textId="23B07879" w:rsidR="00DA4E9C" w:rsidRPr="005679F7" w:rsidRDefault="002606E5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31</w:t>
            </w:r>
          </w:p>
        </w:tc>
        <w:tc>
          <w:tcPr>
            <w:tcW w:w="183" w:type="dxa"/>
          </w:tcPr>
          <w:p w14:paraId="4F289575" w14:textId="77777777" w:rsidR="00DA4E9C" w:rsidRPr="005679F7" w:rsidRDefault="00DA4E9C" w:rsidP="00DA4E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</w:tcPr>
          <w:p w14:paraId="62FA7E3F" w14:textId="64658F67" w:rsidR="00DA4E9C" w:rsidRPr="005679F7" w:rsidRDefault="002606E5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30</w:t>
            </w:r>
          </w:p>
        </w:tc>
        <w:tc>
          <w:tcPr>
            <w:tcW w:w="178" w:type="dxa"/>
          </w:tcPr>
          <w:p w14:paraId="3ECA216F" w14:textId="77777777" w:rsidR="00DA4E9C" w:rsidRPr="005679F7" w:rsidRDefault="00DA4E9C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3" w:type="dxa"/>
          </w:tcPr>
          <w:p w14:paraId="6B718466" w14:textId="412C05DE" w:rsidR="00DA4E9C" w:rsidRPr="005679F7" w:rsidRDefault="002606E5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31</w:t>
            </w:r>
          </w:p>
        </w:tc>
        <w:tc>
          <w:tcPr>
            <w:tcW w:w="183" w:type="dxa"/>
          </w:tcPr>
          <w:p w14:paraId="7CF13E87" w14:textId="77777777" w:rsidR="00DA4E9C" w:rsidRPr="005679F7" w:rsidRDefault="00DA4E9C" w:rsidP="00DA4E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4DF8BC73" w14:textId="2912E42A" w:rsidR="00DA4E9C" w:rsidRPr="005679F7" w:rsidRDefault="002606E5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30</w:t>
            </w:r>
          </w:p>
        </w:tc>
        <w:tc>
          <w:tcPr>
            <w:tcW w:w="179" w:type="dxa"/>
          </w:tcPr>
          <w:p w14:paraId="5A6267E9" w14:textId="77777777" w:rsidR="00DA4E9C" w:rsidRPr="005679F7" w:rsidRDefault="00DA4E9C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8" w:type="dxa"/>
          </w:tcPr>
          <w:p w14:paraId="0C393136" w14:textId="28C83573" w:rsidR="00DA4E9C" w:rsidRPr="005679F7" w:rsidRDefault="002606E5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31</w:t>
            </w:r>
          </w:p>
        </w:tc>
        <w:tc>
          <w:tcPr>
            <w:tcW w:w="183" w:type="dxa"/>
          </w:tcPr>
          <w:p w14:paraId="092196BF" w14:textId="77777777" w:rsidR="00DA4E9C" w:rsidRPr="005679F7" w:rsidRDefault="00DA4E9C" w:rsidP="00DA4E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68A0E4B7" w14:textId="13C6671F" w:rsidR="00DA4E9C" w:rsidRPr="005679F7" w:rsidRDefault="002606E5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30</w:t>
            </w:r>
          </w:p>
        </w:tc>
        <w:tc>
          <w:tcPr>
            <w:tcW w:w="179" w:type="dxa"/>
          </w:tcPr>
          <w:p w14:paraId="7F733DAF" w14:textId="77777777" w:rsidR="00DA4E9C" w:rsidRPr="005679F7" w:rsidRDefault="00DA4E9C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</w:tcPr>
          <w:p w14:paraId="0312506C" w14:textId="675E2B31" w:rsidR="00DA4E9C" w:rsidRPr="005679F7" w:rsidRDefault="002606E5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31</w:t>
            </w:r>
          </w:p>
        </w:tc>
        <w:tc>
          <w:tcPr>
            <w:tcW w:w="183" w:type="dxa"/>
          </w:tcPr>
          <w:p w14:paraId="70A3FDCC" w14:textId="77777777" w:rsidR="00DA4E9C" w:rsidRPr="005679F7" w:rsidRDefault="00DA4E9C" w:rsidP="00DA4E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</w:tcPr>
          <w:p w14:paraId="5E4C6EA6" w14:textId="6162CCC6" w:rsidR="00DA4E9C" w:rsidRPr="005679F7" w:rsidRDefault="002606E5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30</w:t>
            </w:r>
          </w:p>
        </w:tc>
        <w:tc>
          <w:tcPr>
            <w:tcW w:w="179" w:type="dxa"/>
          </w:tcPr>
          <w:p w14:paraId="353DCAAB" w14:textId="77777777" w:rsidR="00DA4E9C" w:rsidRPr="005679F7" w:rsidRDefault="00DA4E9C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8" w:type="dxa"/>
          </w:tcPr>
          <w:p w14:paraId="1E94DF56" w14:textId="665A7F49" w:rsidR="00DA4E9C" w:rsidRPr="005679F7" w:rsidRDefault="002606E5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30</w:t>
            </w:r>
          </w:p>
        </w:tc>
      </w:tr>
      <w:tr w:rsidR="005679F7" w:rsidRPr="006808D5" w14:paraId="23909C7D" w14:textId="77777777" w:rsidTr="005679F7">
        <w:trPr>
          <w:cantSplit/>
          <w:trHeight w:hRule="exact" w:val="316"/>
          <w:tblHeader/>
        </w:trPr>
        <w:tc>
          <w:tcPr>
            <w:tcW w:w="2774" w:type="dxa"/>
          </w:tcPr>
          <w:p w14:paraId="0C047C1B" w14:textId="77777777" w:rsidR="00DA4E9C" w:rsidRPr="005679F7" w:rsidRDefault="00DA4E9C" w:rsidP="00DA4E9C">
            <w:pPr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83" w:type="dxa"/>
          </w:tcPr>
          <w:p w14:paraId="2319D088" w14:textId="77777777" w:rsidR="00DA4E9C" w:rsidRPr="005679F7" w:rsidRDefault="00DA4E9C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</w:tcPr>
          <w:p w14:paraId="3061B824" w14:textId="77777777" w:rsidR="00DA4E9C" w:rsidRPr="005679F7" w:rsidRDefault="00DA4E9C" w:rsidP="00DA4E9C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</w:tcPr>
          <w:p w14:paraId="2FE2028A" w14:textId="3530F57F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5679F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มิถุนายน</w:t>
            </w:r>
          </w:p>
          <w:p w14:paraId="0C882A39" w14:textId="6B1BF6CB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79" w:type="dxa"/>
          </w:tcPr>
          <w:p w14:paraId="5EC88820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19" w:type="dxa"/>
          </w:tcPr>
          <w:p w14:paraId="4E1B0F09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7F1CBD2F" w14:textId="54785148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3" w:type="dxa"/>
          </w:tcPr>
          <w:p w14:paraId="0C92AA04" w14:textId="77777777" w:rsidR="00DA4E9C" w:rsidRPr="005679F7" w:rsidRDefault="00DA4E9C" w:rsidP="00DA4E9C">
            <w:pPr>
              <w:pStyle w:val="acctfourfigures"/>
              <w:tabs>
                <w:tab w:val="clear" w:pos="765"/>
              </w:tabs>
              <w:spacing w:line="240" w:lineRule="auto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3" w:type="dxa"/>
          </w:tcPr>
          <w:p w14:paraId="3519ADF3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5679F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มิถุนายน</w:t>
            </w:r>
          </w:p>
          <w:p w14:paraId="646C9857" w14:textId="2702965C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0" w:type="dxa"/>
          </w:tcPr>
          <w:p w14:paraId="351D2124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28" w:type="dxa"/>
          </w:tcPr>
          <w:p w14:paraId="5AFC7EA7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77E7B312" w14:textId="57EA84FB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3" w:type="dxa"/>
          </w:tcPr>
          <w:p w14:paraId="0ECDA43E" w14:textId="77777777" w:rsidR="00DA4E9C" w:rsidRPr="005679F7" w:rsidRDefault="00DA4E9C" w:rsidP="00DA4E9C">
            <w:pPr>
              <w:pStyle w:val="acctfourfigures"/>
              <w:tabs>
                <w:tab w:val="clear" w:pos="765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23" w:type="dxa"/>
          </w:tcPr>
          <w:p w14:paraId="5D75639D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5679F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มิถุนายน</w:t>
            </w:r>
          </w:p>
          <w:p w14:paraId="014DF270" w14:textId="5465AACA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1" w:type="dxa"/>
          </w:tcPr>
          <w:p w14:paraId="265A621F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27" w:type="dxa"/>
            <w:gridSpan w:val="2"/>
          </w:tcPr>
          <w:p w14:paraId="0C8200F8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7C29AE8A" w14:textId="074F6929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3" w:type="dxa"/>
          </w:tcPr>
          <w:p w14:paraId="6619EF46" w14:textId="77777777" w:rsidR="00DA4E9C" w:rsidRPr="005679F7" w:rsidRDefault="00DA4E9C" w:rsidP="00DA4E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</w:tcPr>
          <w:p w14:paraId="752EE20D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5679F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มิถุนายน</w:t>
            </w:r>
          </w:p>
          <w:p w14:paraId="0C11964F" w14:textId="3ECA3F5B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78" w:type="dxa"/>
          </w:tcPr>
          <w:p w14:paraId="19C008C7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33" w:type="dxa"/>
          </w:tcPr>
          <w:p w14:paraId="6A6B9E72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406A8055" w14:textId="7DDB8AE0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3" w:type="dxa"/>
          </w:tcPr>
          <w:p w14:paraId="50CA0E2D" w14:textId="77777777" w:rsidR="00DA4E9C" w:rsidRPr="005679F7" w:rsidRDefault="00DA4E9C" w:rsidP="00DA4E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5B37955D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5679F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มิถุนายน</w:t>
            </w:r>
          </w:p>
          <w:p w14:paraId="673313CE" w14:textId="638508C5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79" w:type="dxa"/>
          </w:tcPr>
          <w:p w14:paraId="2D8BB628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28" w:type="dxa"/>
          </w:tcPr>
          <w:p w14:paraId="0A7A1E72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6AEEBBE7" w14:textId="1B00D863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3" w:type="dxa"/>
          </w:tcPr>
          <w:p w14:paraId="63AB7ECF" w14:textId="77777777" w:rsidR="00DA4E9C" w:rsidRPr="005679F7" w:rsidRDefault="00DA4E9C" w:rsidP="00DA4E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561961C3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5679F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มิถุนายน</w:t>
            </w:r>
          </w:p>
          <w:p w14:paraId="5D4E3C18" w14:textId="3AA5B1B1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79" w:type="dxa"/>
          </w:tcPr>
          <w:p w14:paraId="1D645E7B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41" w:type="dxa"/>
          </w:tcPr>
          <w:p w14:paraId="7D81C7A4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ธันวาคม</w:t>
            </w:r>
          </w:p>
          <w:p w14:paraId="64967392" w14:textId="40790356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83" w:type="dxa"/>
          </w:tcPr>
          <w:p w14:paraId="7ADCA2C5" w14:textId="77777777" w:rsidR="00DA4E9C" w:rsidRPr="005679F7" w:rsidRDefault="00DA4E9C" w:rsidP="00DA4E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</w:tcPr>
          <w:p w14:paraId="0B41EE4B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5679F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มิถุนายน</w:t>
            </w:r>
          </w:p>
          <w:p w14:paraId="7F78399B" w14:textId="76D4DC3B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  <w:tc>
          <w:tcPr>
            <w:tcW w:w="179" w:type="dxa"/>
          </w:tcPr>
          <w:p w14:paraId="4246F5F4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88" w:type="dxa"/>
          </w:tcPr>
          <w:p w14:paraId="5083D444" w14:textId="77777777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5679F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มิถุนายน</w:t>
            </w:r>
          </w:p>
          <w:p w14:paraId="0BC1C433" w14:textId="5F11B4CC" w:rsidR="00DA4E9C" w:rsidRPr="005679F7" w:rsidRDefault="00DA4E9C" w:rsidP="00DA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</w:p>
        </w:tc>
      </w:tr>
      <w:tr w:rsidR="005679F7" w:rsidRPr="006808D5" w14:paraId="62650AFF" w14:textId="77777777" w:rsidTr="005679F7">
        <w:trPr>
          <w:cantSplit/>
          <w:trHeight w:hRule="exact" w:val="330"/>
          <w:tblHeader/>
        </w:trPr>
        <w:tc>
          <w:tcPr>
            <w:tcW w:w="2774" w:type="dxa"/>
          </w:tcPr>
          <w:p w14:paraId="7DD03794" w14:textId="77777777" w:rsidR="00A43802" w:rsidRPr="005679F7" w:rsidRDefault="00A43802" w:rsidP="006808D5">
            <w:pPr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83" w:type="dxa"/>
          </w:tcPr>
          <w:p w14:paraId="37F1369B" w14:textId="77777777" w:rsidR="00A43802" w:rsidRPr="005679F7" w:rsidRDefault="00A43802" w:rsidP="006808D5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</w:tcPr>
          <w:p w14:paraId="3BC8AC4E" w14:textId="77777777" w:rsidR="00A43802" w:rsidRPr="005679F7" w:rsidRDefault="00A43802" w:rsidP="006808D5">
            <w:pPr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1C86F791" w14:textId="39C20648" w:rsidR="00A43802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179" w:type="dxa"/>
          </w:tcPr>
          <w:p w14:paraId="00D4373E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857F686" w14:textId="06A3369B" w:rsidR="00A43802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  <w:tc>
          <w:tcPr>
            <w:tcW w:w="183" w:type="dxa"/>
          </w:tcPr>
          <w:p w14:paraId="11996AF2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124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45A872F2" w14:textId="4BC56B8D" w:rsidR="00A43802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180" w:type="dxa"/>
          </w:tcPr>
          <w:p w14:paraId="6A4E8E1F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62AF1DCA" w14:textId="17D40504" w:rsidR="00A43802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  <w:tc>
          <w:tcPr>
            <w:tcW w:w="183" w:type="dxa"/>
          </w:tcPr>
          <w:p w14:paraId="7316C91D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4C2E4B9B" w14:textId="64755717" w:rsidR="00A43802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181" w:type="dxa"/>
          </w:tcPr>
          <w:p w14:paraId="27174CB5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43E67599" w14:textId="49EE496F" w:rsidR="00A43802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  <w:tc>
          <w:tcPr>
            <w:tcW w:w="183" w:type="dxa"/>
          </w:tcPr>
          <w:p w14:paraId="7B3A511C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074699E9" w14:textId="43E87D09" w:rsidR="00A43802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178" w:type="dxa"/>
          </w:tcPr>
          <w:p w14:paraId="3A8B2123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06831CFA" w14:textId="41208C8E" w:rsidR="00A43802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  <w:tc>
          <w:tcPr>
            <w:tcW w:w="183" w:type="dxa"/>
          </w:tcPr>
          <w:p w14:paraId="6EFB4D74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39D7428B" w14:textId="24619B23" w:rsidR="00A43802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179" w:type="dxa"/>
          </w:tcPr>
          <w:p w14:paraId="12209B73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07F85329" w14:textId="5FA805B2" w:rsidR="00A43802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  <w:tc>
          <w:tcPr>
            <w:tcW w:w="183" w:type="dxa"/>
          </w:tcPr>
          <w:p w14:paraId="5C9B1134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43EFD267" w14:textId="39F6AAC6" w:rsidR="00A43802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179" w:type="dxa"/>
          </w:tcPr>
          <w:p w14:paraId="6267A371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3CF600B7" w14:textId="3E00DCCF" w:rsidR="00A43802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  <w:tc>
          <w:tcPr>
            <w:tcW w:w="183" w:type="dxa"/>
          </w:tcPr>
          <w:p w14:paraId="44863E14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6D0857AF" w14:textId="6F2EB2F6" w:rsidR="00A43802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2563</w:t>
            </w:r>
          </w:p>
        </w:tc>
        <w:tc>
          <w:tcPr>
            <w:tcW w:w="179" w:type="dxa"/>
          </w:tcPr>
          <w:p w14:paraId="7418CD48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768834F8" w14:textId="74DA0C87" w:rsidR="00A43802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="Angsana New" w:hAnsi="Angsana New" w:cstheme="majorBidi"/>
                <w:sz w:val="30"/>
                <w:szCs w:val="27"/>
              </w:rPr>
              <w:t>2562</w:t>
            </w:r>
          </w:p>
        </w:tc>
      </w:tr>
      <w:tr w:rsidR="00A43802" w:rsidRPr="005679F7" w14:paraId="0206D52F" w14:textId="77777777" w:rsidTr="00A028B7">
        <w:trPr>
          <w:cantSplit/>
          <w:trHeight w:hRule="exact" w:val="110"/>
        </w:trPr>
        <w:tc>
          <w:tcPr>
            <w:tcW w:w="2774" w:type="dxa"/>
          </w:tcPr>
          <w:p w14:paraId="5963D10C" w14:textId="77777777" w:rsidR="00A43802" w:rsidRPr="005679F7" w:rsidRDefault="00A43802" w:rsidP="006808D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3" w:type="dxa"/>
          </w:tcPr>
          <w:p w14:paraId="65578F3A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</w:tcPr>
          <w:p w14:paraId="6B1E840D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608" w:type="dxa"/>
            <w:gridSpan w:val="3"/>
          </w:tcPr>
          <w:p w14:paraId="0CBCDAB7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</w:tcPr>
          <w:p w14:paraId="441F58DA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9994" w:type="dxa"/>
            <w:gridSpan w:val="24"/>
          </w:tcPr>
          <w:p w14:paraId="01A069C8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</w:tr>
      <w:tr w:rsidR="005679F7" w:rsidRPr="006808D5" w14:paraId="68C25BA1" w14:textId="77777777" w:rsidTr="005679F7">
        <w:trPr>
          <w:cantSplit/>
          <w:trHeight w:hRule="exact" w:val="330"/>
        </w:trPr>
        <w:tc>
          <w:tcPr>
            <w:tcW w:w="2774" w:type="dxa"/>
          </w:tcPr>
          <w:p w14:paraId="5B2D100A" w14:textId="77777777" w:rsidR="00A43802" w:rsidRPr="005679F7" w:rsidRDefault="00A43802" w:rsidP="006808D5">
            <w:pPr>
              <w:tabs>
                <w:tab w:val="left" w:pos="284"/>
              </w:tabs>
              <w:spacing w:line="240" w:lineRule="auto"/>
              <w:ind w:left="187" w:right="-79" w:hanging="273"/>
              <w:rPr>
                <w:rFonts w:asciiTheme="majorBidi" w:hAnsiTheme="majorBidi" w:cstheme="majorBidi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หลักทรัพย์ที่ไม่ใช่หลักทรัพย์</w:t>
            </w:r>
          </w:p>
        </w:tc>
        <w:tc>
          <w:tcPr>
            <w:tcW w:w="983" w:type="dxa"/>
          </w:tcPr>
          <w:p w14:paraId="6ACD3C29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</w:tcPr>
          <w:p w14:paraId="5E89F165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0" w:type="dxa"/>
          </w:tcPr>
          <w:p w14:paraId="6CFE9D4F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</w:tcPr>
          <w:p w14:paraId="7EE5D5EF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</w:tcPr>
          <w:p w14:paraId="524D23F0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</w:tcPr>
          <w:p w14:paraId="7468A09A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</w:tcPr>
          <w:p w14:paraId="6CE61BCB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52C531A8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720EDE0F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</w:tcPr>
          <w:p w14:paraId="3F69D218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59ADCB3E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</w:tcPr>
          <w:p w14:paraId="7B5AF245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</w:tcPr>
          <w:p w14:paraId="6B0D3EB8" w14:textId="77777777" w:rsidR="00A43802" w:rsidRPr="005679F7" w:rsidRDefault="00A43802" w:rsidP="006808D5">
            <w:pPr>
              <w:tabs>
                <w:tab w:val="decimal" w:pos="55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</w:tcPr>
          <w:p w14:paraId="762C0A35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</w:tcPr>
          <w:p w14:paraId="12908CB7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</w:tcPr>
          <w:p w14:paraId="4E730CE4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</w:tcPr>
          <w:p w14:paraId="2EC25A73" w14:textId="77777777" w:rsidR="00A43802" w:rsidRPr="005679F7" w:rsidRDefault="00A43802" w:rsidP="006808D5">
            <w:pPr>
              <w:tabs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</w:tcPr>
          <w:p w14:paraId="7114BC86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43915D36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</w:tcPr>
          <w:p w14:paraId="3AB1B643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4EA9F36B" w14:textId="77777777" w:rsidR="00A43802" w:rsidRPr="005679F7" w:rsidRDefault="00A43802" w:rsidP="006808D5">
            <w:pPr>
              <w:tabs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</w:tcPr>
          <w:p w14:paraId="68EC29D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470EBC88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</w:tcPr>
          <w:p w14:paraId="1B637E8E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</w:tcPr>
          <w:p w14:paraId="52FADC8F" w14:textId="77777777" w:rsidR="00A43802" w:rsidRPr="005679F7" w:rsidRDefault="00A43802" w:rsidP="006808D5">
            <w:pPr>
              <w:tabs>
                <w:tab w:val="decimal" w:pos="5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</w:tcPr>
          <w:p w14:paraId="7CEC4505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</w:tcPr>
          <w:p w14:paraId="0F20C050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</w:tcPr>
          <w:p w14:paraId="767E7B53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8" w:type="dxa"/>
          </w:tcPr>
          <w:p w14:paraId="6D4E1D2E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5679F7" w:rsidRPr="006808D5" w14:paraId="1C8EA22B" w14:textId="77777777" w:rsidTr="005679F7">
        <w:trPr>
          <w:cantSplit/>
          <w:trHeight w:hRule="exact" w:val="401"/>
        </w:trPr>
        <w:tc>
          <w:tcPr>
            <w:tcW w:w="2774" w:type="dxa"/>
          </w:tcPr>
          <w:p w14:paraId="03421B50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left" w:pos="278"/>
                <w:tab w:val="left" w:pos="457"/>
              </w:tabs>
              <w:spacing w:line="240" w:lineRule="auto"/>
              <w:ind w:left="277" w:right="-79" w:hanging="269"/>
              <w:rPr>
                <w:rFonts w:asciiTheme="majorBidi" w:hAnsiTheme="majorBidi" w:cstheme="majorBidi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ในความต้องการของตลาด</w:t>
            </w:r>
          </w:p>
        </w:tc>
        <w:tc>
          <w:tcPr>
            <w:tcW w:w="983" w:type="dxa"/>
          </w:tcPr>
          <w:p w14:paraId="1A1E8E27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</w:tcPr>
          <w:p w14:paraId="21402997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0" w:type="dxa"/>
          </w:tcPr>
          <w:p w14:paraId="358851E9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</w:tcPr>
          <w:p w14:paraId="49BB1922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</w:tcPr>
          <w:p w14:paraId="29BFFDC0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</w:tcPr>
          <w:p w14:paraId="457684C5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</w:tcPr>
          <w:p w14:paraId="6ED0411F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465F2E02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4C74E45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</w:tcPr>
          <w:p w14:paraId="3B696AE6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5636CC59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</w:tcPr>
          <w:p w14:paraId="0F4A6786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</w:tcPr>
          <w:p w14:paraId="34723674" w14:textId="77777777" w:rsidR="00A43802" w:rsidRPr="005679F7" w:rsidRDefault="00A43802" w:rsidP="006808D5">
            <w:pPr>
              <w:tabs>
                <w:tab w:val="decimal" w:pos="55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</w:tcPr>
          <w:p w14:paraId="1C9FD184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</w:tcPr>
          <w:p w14:paraId="3A357278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</w:tcPr>
          <w:p w14:paraId="2F75444E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</w:tcPr>
          <w:p w14:paraId="40CA2E97" w14:textId="77777777" w:rsidR="00A43802" w:rsidRPr="005679F7" w:rsidRDefault="00A43802" w:rsidP="006808D5">
            <w:pPr>
              <w:tabs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</w:tcPr>
          <w:p w14:paraId="276A30E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2FE38DF3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</w:tcPr>
          <w:p w14:paraId="47C9704E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15E62FB0" w14:textId="77777777" w:rsidR="00A43802" w:rsidRPr="005679F7" w:rsidRDefault="00A43802" w:rsidP="006808D5">
            <w:pPr>
              <w:tabs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</w:tcPr>
          <w:p w14:paraId="3AC03420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7A9C8A83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</w:tcPr>
          <w:p w14:paraId="627AAA17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</w:tcPr>
          <w:p w14:paraId="16DC20C8" w14:textId="77777777" w:rsidR="00A43802" w:rsidRPr="005679F7" w:rsidRDefault="00A43802" w:rsidP="006808D5">
            <w:pPr>
              <w:tabs>
                <w:tab w:val="decimal" w:pos="5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</w:tcPr>
          <w:p w14:paraId="15E245C4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</w:tcPr>
          <w:p w14:paraId="249B3105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</w:tcPr>
          <w:p w14:paraId="70B444D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8" w:type="dxa"/>
          </w:tcPr>
          <w:p w14:paraId="4EC2A707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5679F7" w:rsidRPr="006808D5" w14:paraId="58C0D1AD" w14:textId="77777777" w:rsidTr="005679F7">
        <w:trPr>
          <w:cantSplit/>
          <w:trHeight w:hRule="exact" w:val="316"/>
        </w:trPr>
        <w:tc>
          <w:tcPr>
            <w:tcW w:w="2774" w:type="dxa"/>
          </w:tcPr>
          <w:p w14:paraId="26F0114E" w14:textId="77777777" w:rsidR="00A43802" w:rsidRPr="005679F7" w:rsidRDefault="00A43802" w:rsidP="006808D5">
            <w:pPr>
              <w:tabs>
                <w:tab w:val="clear" w:pos="2807"/>
                <w:tab w:val="left" w:pos="342"/>
                <w:tab w:val="left" w:pos="1991"/>
              </w:tabs>
              <w:spacing w:line="240" w:lineRule="auto"/>
              <w:ind w:left="191" w:right="-351" w:hanging="273"/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val="th-TH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ซีพี-เมจิ จำกัด</w:t>
            </w:r>
            <w:r w:rsidRPr="005679F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983" w:type="dxa"/>
          </w:tcPr>
          <w:p w14:paraId="62D4B453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</w:tcPr>
          <w:p w14:paraId="1516CFF0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</w:tcPr>
          <w:p w14:paraId="2733E05D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</w:tcPr>
          <w:p w14:paraId="0C330FC7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</w:tcPr>
          <w:p w14:paraId="1DF0FD6B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</w:tcPr>
          <w:p w14:paraId="4136A738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</w:tcPr>
          <w:p w14:paraId="68B9F5C5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41166C05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143AD369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</w:tcPr>
          <w:p w14:paraId="2FCD2396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6BDAED0F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1" w:type="dxa"/>
          </w:tcPr>
          <w:p w14:paraId="48C541C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</w:tcPr>
          <w:p w14:paraId="527A17EF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</w:tcPr>
          <w:p w14:paraId="30F50A16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</w:tcPr>
          <w:p w14:paraId="4390B4CD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</w:tcPr>
          <w:p w14:paraId="2174E8E7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</w:tcPr>
          <w:p w14:paraId="1D17A3E3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</w:tcPr>
          <w:p w14:paraId="2EF6F742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537876DE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</w:tcPr>
          <w:p w14:paraId="4F74FEF6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5665F4D0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</w:tcPr>
          <w:p w14:paraId="206DBA6A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2C9528B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9" w:type="dxa"/>
          </w:tcPr>
          <w:p w14:paraId="71487EE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</w:tcPr>
          <w:p w14:paraId="053A20A5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</w:tcPr>
          <w:p w14:paraId="220305A0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</w:tcPr>
          <w:p w14:paraId="68FBA0FE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</w:tcPr>
          <w:p w14:paraId="185C1042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8" w:type="dxa"/>
          </w:tcPr>
          <w:p w14:paraId="1EE8819B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679F7" w:rsidRPr="006808D5" w14:paraId="73B8C303" w14:textId="77777777" w:rsidTr="005679F7">
        <w:trPr>
          <w:cantSplit/>
          <w:trHeight w:hRule="exact" w:val="316"/>
        </w:trPr>
        <w:tc>
          <w:tcPr>
            <w:tcW w:w="2774" w:type="dxa"/>
          </w:tcPr>
          <w:p w14:paraId="7838C6CA" w14:textId="77777777" w:rsidR="00A43802" w:rsidRPr="005679F7" w:rsidRDefault="00A43802" w:rsidP="006808D5">
            <w:pPr>
              <w:tabs>
                <w:tab w:val="clear" w:pos="2807"/>
                <w:tab w:val="left" w:pos="342"/>
                <w:tab w:val="left" w:pos="1991"/>
              </w:tabs>
              <w:spacing w:line="240" w:lineRule="auto"/>
              <w:ind w:left="281" w:right="-351" w:hanging="18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</w:rPr>
              <w:t xml:space="preserve">(“CP-Meiji”) </w:t>
            </w:r>
            <w:r w:rsidRPr="005679F7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</w:rPr>
              <w:t>*</w:t>
            </w:r>
          </w:p>
        </w:tc>
        <w:tc>
          <w:tcPr>
            <w:tcW w:w="983" w:type="dxa"/>
          </w:tcPr>
          <w:p w14:paraId="352F37A2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ไทย</w:t>
            </w:r>
          </w:p>
        </w:tc>
        <w:tc>
          <w:tcPr>
            <w:tcW w:w="179" w:type="dxa"/>
          </w:tcPr>
          <w:p w14:paraId="6F760C41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</w:tcPr>
          <w:p w14:paraId="1EC1019E" w14:textId="6FFEA8EC" w:rsidR="00A43802" w:rsidRPr="005679F7" w:rsidRDefault="002606E5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</w:t>
            </w:r>
            <w:r w:rsidR="00DD44CB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179" w:type="dxa"/>
          </w:tcPr>
          <w:p w14:paraId="6D67C25E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</w:tcPr>
          <w:p w14:paraId="4098844A" w14:textId="5C6728DD" w:rsidR="00A43802" w:rsidRPr="005679F7" w:rsidRDefault="002606E5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</w:t>
            </w:r>
            <w:r w:rsidR="00A43802" w:rsidRPr="005679F7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183" w:type="dxa"/>
          </w:tcPr>
          <w:p w14:paraId="3617D357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</w:tcPr>
          <w:p w14:paraId="4B137CE2" w14:textId="43F8BB4D" w:rsidR="00A43802" w:rsidRPr="005679F7" w:rsidRDefault="002606E5" w:rsidP="00A0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500</w:t>
            </w:r>
          </w:p>
        </w:tc>
        <w:tc>
          <w:tcPr>
            <w:tcW w:w="180" w:type="dxa"/>
          </w:tcPr>
          <w:p w14:paraId="45AAC07E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42A78C2C" w14:textId="32678641" w:rsidR="00A43802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500</w:t>
            </w:r>
          </w:p>
        </w:tc>
        <w:tc>
          <w:tcPr>
            <w:tcW w:w="183" w:type="dxa"/>
          </w:tcPr>
          <w:p w14:paraId="30B94B21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4F83EDFB" w14:textId="499566A0" w:rsidR="00A43802" w:rsidRPr="005679F7" w:rsidRDefault="002606E5" w:rsidP="006808D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="00DD44C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200</w:t>
            </w:r>
          </w:p>
        </w:tc>
        <w:tc>
          <w:tcPr>
            <w:tcW w:w="181" w:type="dxa"/>
          </w:tcPr>
          <w:p w14:paraId="134D8A7B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</w:tcPr>
          <w:p w14:paraId="20C6516D" w14:textId="5CF64526" w:rsidR="00A43802" w:rsidRPr="005679F7" w:rsidRDefault="002606E5" w:rsidP="006808D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="00A43802" w:rsidRPr="005679F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200</w:t>
            </w:r>
          </w:p>
        </w:tc>
        <w:tc>
          <w:tcPr>
            <w:tcW w:w="183" w:type="dxa"/>
          </w:tcPr>
          <w:p w14:paraId="732E73AC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</w:tcPr>
          <w:p w14:paraId="58188CB6" w14:textId="5555552B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</w:t>
            </w:r>
            <w:r w:rsidR="00DD44C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665</w:t>
            </w:r>
          </w:p>
        </w:tc>
        <w:tc>
          <w:tcPr>
            <w:tcW w:w="178" w:type="dxa"/>
          </w:tcPr>
          <w:p w14:paraId="40DB0C71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</w:tcPr>
          <w:p w14:paraId="2E791B3A" w14:textId="1F091A71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</w:t>
            </w:r>
            <w:r w:rsidR="00A43802" w:rsidRPr="005679F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414</w:t>
            </w:r>
          </w:p>
        </w:tc>
        <w:tc>
          <w:tcPr>
            <w:tcW w:w="183" w:type="dxa"/>
          </w:tcPr>
          <w:p w14:paraId="7716412E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2BCF7BFF" w14:textId="2DAB4015" w:rsidR="00A43802" w:rsidRPr="005679F7" w:rsidRDefault="00DD44CB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</w:tcPr>
          <w:p w14:paraId="51D4A9E5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6686A23C" w14:textId="77777777" w:rsidR="00A43802" w:rsidRPr="005679F7" w:rsidRDefault="00A43802" w:rsidP="00DD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</w:tcPr>
          <w:p w14:paraId="560AD527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78A00E95" w14:textId="11EFBE8E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</w:t>
            </w:r>
            <w:r w:rsidR="00DD44C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665</w:t>
            </w:r>
          </w:p>
        </w:tc>
        <w:tc>
          <w:tcPr>
            <w:tcW w:w="179" w:type="dxa"/>
          </w:tcPr>
          <w:p w14:paraId="2F5C6D08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</w:tcPr>
          <w:p w14:paraId="07CF8BF9" w14:textId="47D61568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</w:t>
            </w:r>
            <w:r w:rsidR="00A43802" w:rsidRPr="005679F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414</w:t>
            </w:r>
          </w:p>
        </w:tc>
        <w:tc>
          <w:tcPr>
            <w:tcW w:w="183" w:type="dxa"/>
          </w:tcPr>
          <w:p w14:paraId="40398E8C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</w:tcPr>
          <w:p w14:paraId="7B1E6873" w14:textId="2EF91B57" w:rsidR="00A43802" w:rsidRPr="005679F7" w:rsidRDefault="00DD44CB" w:rsidP="00DD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</w:tcPr>
          <w:p w14:paraId="5899EA94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8" w:type="dxa"/>
          </w:tcPr>
          <w:p w14:paraId="23C911B3" w14:textId="7A35FE98" w:rsidR="00A43802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180</w:t>
            </w:r>
          </w:p>
        </w:tc>
      </w:tr>
      <w:tr w:rsidR="00A028B7" w:rsidRPr="006808D5" w14:paraId="1EE0CF04" w14:textId="77777777" w:rsidTr="005679F7">
        <w:trPr>
          <w:cantSplit/>
          <w:trHeight w:hRule="exact" w:val="316"/>
        </w:trPr>
        <w:tc>
          <w:tcPr>
            <w:tcW w:w="2774" w:type="dxa"/>
            <w:vAlign w:val="center"/>
          </w:tcPr>
          <w:p w14:paraId="121E32C5" w14:textId="06FC74FB" w:rsidR="00A028B7" w:rsidRPr="005679F7" w:rsidRDefault="00A028B7" w:rsidP="00A028B7">
            <w:pPr>
              <w:tabs>
                <w:tab w:val="clear" w:pos="2807"/>
                <w:tab w:val="left" w:pos="342"/>
                <w:tab w:val="left" w:pos="1991"/>
              </w:tabs>
              <w:spacing w:line="240" w:lineRule="auto"/>
              <w:ind w:left="191" w:right="-351" w:hanging="2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ดัคกาลบี้ กรุ๊ป จำกัด</w:t>
            </w:r>
          </w:p>
        </w:tc>
        <w:tc>
          <w:tcPr>
            <w:tcW w:w="983" w:type="dxa"/>
            <w:vAlign w:val="center"/>
          </w:tcPr>
          <w:p w14:paraId="2B8E599A" w14:textId="77777777" w:rsidR="00A028B7" w:rsidRPr="005679F7" w:rsidRDefault="00A028B7" w:rsidP="00A028B7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ไทย</w:t>
            </w:r>
          </w:p>
        </w:tc>
        <w:tc>
          <w:tcPr>
            <w:tcW w:w="179" w:type="dxa"/>
          </w:tcPr>
          <w:p w14:paraId="0F103EF7" w14:textId="77777777" w:rsidR="00A028B7" w:rsidRPr="005679F7" w:rsidRDefault="00A028B7" w:rsidP="00A028B7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710" w:type="dxa"/>
          </w:tcPr>
          <w:p w14:paraId="7D4C5149" w14:textId="7B414FD6" w:rsidR="00A028B7" w:rsidRPr="005679F7" w:rsidRDefault="00A028B7" w:rsidP="00A0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</w:tcPr>
          <w:p w14:paraId="73D74943" w14:textId="77777777" w:rsidR="00A028B7" w:rsidRPr="005679F7" w:rsidRDefault="00A028B7" w:rsidP="00A028B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</w:tcPr>
          <w:p w14:paraId="25229756" w14:textId="651932C0" w:rsidR="00A028B7" w:rsidRPr="005679F7" w:rsidRDefault="002606E5" w:rsidP="00A028B7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41</w:t>
            </w:r>
            <w:r w:rsidR="00A028B7" w:rsidRPr="005679F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35</w:t>
            </w:r>
          </w:p>
        </w:tc>
        <w:tc>
          <w:tcPr>
            <w:tcW w:w="183" w:type="dxa"/>
          </w:tcPr>
          <w:p w14:paraId="3B148BCB" w14:textId="77777777" w:rsidR="00A028B7" w:rsidRPr="005679F7" w:rsidRDefault="00A028B7" w:rsidP="00A028B7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</w:tcPr>
          <w:p w14:paraId="1E43C483" w14:textId="582727FD" w:rsidR="00A028B7" w:rsidRPr="005679F7" w:rsidRDefault="00A028B7" w:rsidP="00A0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28D6A04C" w14:textId="77777777" w:rsidR="00A028B7" w:rsidRPr="005679F7" w:rsidRDefault="00A028B7" w:rsidP="00A028B7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8" w:type="dxa"/>
          </w:tcPr>
          <w:p w14:paraId="4CD03AC2" w14:textId="18C3AB50" w:rsidR="00A028B7" w:rsidRPr="005679F7" w:rsidRDefault="002606E5" w:rsidP="00A0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</w:rPr>
              <w:t>133</w:t>
            </w:r>
          </w:p>
        </w:tc>
        <w:tc>
          <w:tcPr>
            <w:tcW w:w="183" w:type="dxa"/>
          </w:tcPr>
          <w:p w14:paraId="6B6AF253" w14:textId="77777777" w:rsidR="00A028B7" w:rsidRPr="005679F7" w:rsidRDefault="00A028B7" w:rsidP="00A028B7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00DF4FCB" w14:textId="246475BC" w:rsidR="00A028B7" w:rsidRPr="005679F7" w:rsidRDefault="00A028B7" w:rsidP="00A028B7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204D91E" w14:textId="77777777" w:rsidR="00A028B7" w:rsidRPr="005679F7" w:rsidRDefault="00A028B7" w:rsidP="00A028B7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</w:tcPr>
          <w:p w14:paraId="5F0A1A7B" w14:textId="3F8DBF46" w:rsidR="00A028B7" w:rsidRPr="005679F7" w:rsidRDefault="002606E5" w:rsidP="00A028B7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55</w:t>
            </w:r>
          </w:p>
        </w:tc>
        <w:tc>
          <w:tcPr>
            <w:tcW w:w="183" w:type="dxa"/>
          </w:tcPr>
          <w:p w14:paraId="21A6CA13" w14:textId="77777777" w:rsidR="00A028B7" w:rsidRPr="005679F7" w:rsidRDefault="00A028B7" w:rsidP="00A028B7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</w:tcPr>
          <w:p w14:paraId="16A2ED8F" w14:textId="5902A67B" w:rsidR="00A028B7" w:rsidRPr="005679F7" w:rsidRDefault="00A028B7" w:rsidP="00A028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3803256" w14:textId="77777777" w:rsidR="00A028B7" w:rsidRPr="005679F7" w:rsidRDefault="00A028B7" w:rsidP="00A028B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</w:tcPr>
          <w:p w14:paraId="6817C73C" w14:textId="56DE237C" w:rsidR="00A028B7" w:rsidRPr="005679F7" w:rsidRDefault="002606E5" w:rsidP="00A028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36</w:t>
            </w:r>
          </w:p>
        </w:tc>
        <w:tc>
          <w:tcPr>
            <w:tcW w:w="183" w:type="dxa"/>
          </w:tcPr>
          <w:p w14:paraId="73433943" w14:textId="77777777" w:rsidR="00A028B7" w:rsidRPr="005679F7" w:rsidRDefault="00A028B7" w:rsidP="00A028B7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74F8B1D4" w14:textId="1DC62CAA" w:rsidR="00A028B7" w:rsidRPr="005679F7" w:rsidRDefault="00A028B7" w:rsidP="00A0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</w:tcPr>
          <w:p w14:paraId="03CB00D7" w14:textId="77777777" w:rsidR="00A028B7" w:rsidRPr="005679F7" w:rsidRDefault="00A028B7" w:rsidP="00A028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1DEBDE19" w14:textId="77777777" w:rsidR="00A028B7" w:rsidRPr="005679F7" w:rsidRDefault="00A028B7" w:rsidP="00A0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</w:tcPr>
          <w:p w14:paraId="7CB41C13" w14:textId="77777777" w:rsidR="00A028B7" w:rsidRPr="005679F7" w:rsidRDefault="00A028B7" w:rsidP="00A028B7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24A6118B" w14:textId="4289A9B8" w:rsidR="00A028B7" w:rsidRPr="005679F7" w:rsidRDefault="00A028B7" w:rsidP="00A028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11FBD917" w14:textId="77777777" w:rsidR="00A028B7" w:rsidRPr="005679F7" w:rsidRDefault="00A028B7" w:rsidP="00A028B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</w:tcPr>
          <w:p w14:paraId="05C407CC" w14:textId="73C36964" w:rsidR="00A028B7" w:rsidRPr="005679F7" w:rsidRDefault="002606E5" w:rsidP="00A028B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36</w:t>
            </w:r>
          </w:p>
        </w:tc>
        <w:tc>
          <w:tcPr>
            <w:tcW w:w="183" w:type="dxa"/>
          </w:tcPr>
          <w:p w14:paraId="4C6BD8AD" w14:textId="77777777" w:rsidR="00A028B7" w:rsidRPr="005679F7" w:rsidRDefault="00A028B7" w:rsidP="00A028B7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</w:tcPr>
          <w:p w14:paraId="60644E32" w14:textId="259AB7FE" w:rsidR="00A028B7" w:rsidRPr="005679F7" w:rsidRDefault="00A028B7" w:rsidP="00A0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</w:tcPr>
          <w:p w14:paraId="0318BCD8" w14:textId="77777777" w:rsidR="00A028B7" w:rsidRPr="005679F7" w:rsidRDefault="00A028B7" w:rsidP="00A028B7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8" w:type="dxa"/>
          </w:tcPr>
          <w:p w14:paraId="6711546D" w14:textId="77777777" w:rsidR="00A028B7" w:rsidRPr="005679F7" w:rsidRDefault="00A028B7" w:rsidP="00A028B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5679F7" w:rsidRPr="006808D5" w14:paraId="2E8B505B" w14:textId="77777777" w:rsidTr="005679F7">
        <w:trPr>
          <w:cantSplit/>
          <w:trHeight w:hRule="exact" w:val="316"/>
        </w:trPr>
        <w:tc>
          <w:tcPr>
            <w:tcW w:w="2774" w:type="dxa"/>
          </w:tcPr>
          <w:p w14:paraId="317288C6" w14:textId="77777777" w:rsidR="00A43802" w:rsidRPr="005679F7" w:rsidRDefault="00A43802" w:rsidP="006808D5">
            <w:pPr>
              <w:tabs>
                <w:tab w:val="left" w:pos="342"/>
              </w:tabs>
              <w:spacing w:line="240" w:lineRule="auto"/>
              <w:ind w:left="191" w:hanging="273"/>
              <w:rPr>
                <w:rFonts w:asciiTheme="majorBidi" w:hAnsiTheme="majorBidi" w:cstheme="majorBidi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</w:rPr>
              <w:t xml:space="preserve">Andhra Pradesh </w:t>
            </w:r>
            <w:proofErr w:type="spellStart"/>
            <w:r w:rsidRPr="005679F7">
              <w:rPr>
                <w:rFonts w:asciiTheme="majorBidi" w:hAnsiTheme="majorBidi" w:cstheme="majorBidi"/>
                <w:sz w:val="27"/>
                <w:szCs w:val="27"/>
              </w:rPr>
              <w:t>Broodstock</w:t>
            </w:r>
            <w:proofErr w:type="spellEnd"/>
          </w:p>
        </w:tc>
        <w:tc>
          <w:tcPr>
            <w:tcW w:w="983" w:type="dxa"/>
          </w:tcPr>
          <w:p w14:paraId="11F5CFE0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</w:tcPr>
          <w:p w14:paraId="1E3483D7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</w:tcPr>
          <w:p w14:paraId="5FB2A32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</w:tcPr>
          <w:p w14:paraId="632AC78B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</w:tcPr>
          <w:p w14:paraId="7B36034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</w:tcPr>
          <w:p w14:paraId="622978B6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</w:tcPr>
          <w:p w14:paraId="6C08D2EE" w14:textId="77777777" w:rsidR="00A43802" w:rsidRPr="005679F7" w:rsidRDefault="00A43802" w:rsidP="00A028B7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2990D51F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344CC607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</w:tcPr>
          <w:p w14:paraId="0055C420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7551C156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</w:tcPr>
          <w:p w14:paraId="5C72E58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</w:tcPr>
          <w:p w14:paraId="3EDD03E7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</w:tcPr>
          <w:p w14:paraId="3FEB78CE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</w:tcPr>
          <w:p w14:paraId="4786400A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</w:tcPr>
          <w:p w14:paraId="0453AB3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</w:tcPr>
          <w:p w14:paraId="18DCC9FB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</w:tcPr>
          <w:p w14:paraId="693D69F6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74170304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31DBABF0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535FD6DA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</w:tcPr>
          <w:p w14:paraId="1EC239A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1C2B321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</w:tcPr>
          <w:p w14:paraId="402E1F9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</w:tcPr>
          <w:p w14:paraId="447F696E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</w:tcPr>
          <w:p w14:paraId="66FC7EEB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</w:tcPr>
          <w:p w14:paraId="7F9DF507" w14:textId="77777777" w:rsidR="00A43802" w:rsidRPr="00DD44CB" w:rsidRDefault="00A43802" w:rsidP="00DD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</w:tcPr>
          <w:p w14:paraId="69CE10D1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8" w:type="dxa"/>
          </w:tcPr>
          <w:p w14:paraId="216804C2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5679F7" w:rsidRPr="006808D5" w14:paraId="6B5892B4" w14:textId="77777777" w:rsidTr="005679F7">
        <w:trPr>
          <w:cantSplit/>
          <w:trHeight w:hRule="exact" w:val="316"/>
        </w:trPr>
        <w:tc>
          <w:tcPr>
            <w:tcW w:w="2774" w:type="dxa"/>
          </w:tcPr>
          <w:p w14:paraId="319690A5" w14:textId="77777777" w:rsidR="00A43802" w:rsidRPr="005679F7" w:rsidRDefault="00A43802" w:rsidP="006808D5">
            <w:pPr>
              <w:tabs>
                <w:tab w:val="left" w:pos="342"/>
              </w:tabs>
              <w:spacing w:line="240" w:lineRule="auto"/>
              <w:ind w:left="278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proofErr w:type="spellStart"/>
            <w:r w:rsidRPr="005679F7">
              <w:rPr>
                <w:rFonts w:asciiTheme="majorBidi" w:hAnsiTheme="majorBidi" w:cstheme="majorBidi"/>
                <w:sz w:val="27"/>
                <w:szCs w:val="27"/>
              </w:rPr>
              <w:t>Multiplicationcentre</w:t>
            </w:r>
            <w:proofErr w:type="spellEnd"/>
            <w:r w:rsidRPr="005679F7">
              <w:rPr>
                <w:rFonts w:asciiTheme="majorBidi" w:hAnsiTheme="majorBidi" w:cstheme="majorBidi"/>
                <w:sz w:val="27"/>
                <w:szCs w:val="27"/>
              </w:rPr>
              <w:t xml:space="preserve"> Private </w:t>
            </w:r>
          </w:p>
        </w:tc>
        <w:tc>
          <w:tcPr>
            <w:tcW w:w="983" w:type="dxa"/>
          </w:tcPr>
          <w:p w14:paraId="7837DEC2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</w:tcPr>
          <w:p w14:paraId="1269A9FF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</w:tcPr>
          <w:p w14:paraId="7AAB564D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</w:tcPr>
          <w:p w14:paraId="1A1AD0CB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</w:tcPr>
          <w:p w14:paraId="11C8C94D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</w:tcPr>
          <w:p w14:paraId="5EDF425F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</w:tcPr>
          <w:p w14:paraId="36022794" w14:textId="77777777" w:rsidR="00A43802" w:rsidRPr="005679F7" w:rsidRDefault="00A43802" w:rsidP="00A028B7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0BB53648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41F00FA5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</w:tcPr>
          <w:p w14:paraId="3194FC37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3B9CAA90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</w:tcPr>
          <w:p w14:paraId="04483553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</w:tcPr>
          <w:p w14:paraId="613270EA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</w:tcPr>
          <w:p w14:paraId="6722B0F3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</w:tcPr>
          <w:p w14:paraId="38EB425A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</w:tcPr>
          <w:p w14:paraId="345D5C00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</w:tcPr>
          <w:p w14:paraId="7C9F35A7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</w:tcPr>
          <w:p w14:paraId="02DA36B7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0871C574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0FB0A4C0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06AD074D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</w:tcPr>
          <w:p w14:paraId="36FDC9F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413AA2C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</w:tcPr>
          <w:p w14:paraId="018450F8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</w:tcPr>
          <w:p w14:paraId="4C22D9F0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</w:tcPr>
          <w:p w14:paraId="700FAD98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</w:tcPr>
          <w:p w14:paraId="24838A9E" w14:textId="77777777" w:rsidR="00A43802" w:rsidRPr="00DD44CB" w:rsidRDefault="00A43802" w:rsidP="00DD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</w:tcPr>
          <w:p w14:paraId="6569A68A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8" w:type="dxa"/>
          </w:tcPr>
          <w:p w14:paraId="2126DF7D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5679F7" w:rsidRPr="006808D5" w14:paraId="74E8B353" w14:textId="77777777" w:rsidTr="005679F7">
        <w:trPr>
          <w:cantSplit/>
          <w:trHeight w:hRule="exact" w:val="316"/>
        </w:trPr>
        <w:tc>
          <w:tcPr>
            <w:tcW w:w="2774" w:type="dxa"/>
          </w:tcPr>
          <w:p w14:paraId="4000EA7E" w14:textId="2B702DAB" w:rsidR="00A43802" w:rsidRPr="005679F7" w:rsidRDefault="00A43802" w:rsidP="006808D5">
            <w:pPr>
              <w:tabs>
                <w:tab w:val="clear" w:pos="227"/>
                <w:tab w:val="clear" w:pos="454"/>
                <w:tab w:val="left" w:pos="373"/>
                <w:tab w:val="left" w:pos="458"/>
              </w:tabs>
              <w:spacing w:line="240" w:lineRule="auto"/>
              <w:ind w:hanging="1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</w:rPr>
              <w:t xml:space="preserve">       Limited</w:t>
            </w:r>
            <w:r w:rsidR="00BB7E2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5679F7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983" w:type="dxa"/>
          </w:tcPr>
          <w:p w14:paraId="7E30BB36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อินเดีย</w:t>
            </w:r>
          </w:p>
        </w:tc>
        <w:tc>
          <w:tcPr>
            <w:tcW w:w="179" w:type="dxa"/>
          </w:tcPr>
          <w:p w14:paraId="2E8B05D9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</w:tcPr>
          <w:p w14:paraId="266C19CB" w14:textId="1A4A28E0" w:rsidR="00A43802" w:rsidRPr="005679F7" w:rsidRDefault="002606E5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74</w:t>
            </w:r>
            <w:r w:rsidR="00DD44CB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179" w:type="dxa"/>
          </w:tcPr>
          <w:p w14:paraId="1C2650E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</w:tcPr>
          <w:p w14:paraId="04FB2EDA" w14:textId="580CE4F6" w:rsidR="00A43802" w:rsidRPr="005679F7" w:rsidRDefault="002606E5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74</w:t>
            </w:r>
            <w:r w:rsidR="00A43802" w:rsidRPr="005679F7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183" w:type="dxa"/>
          </w:tcPr>
          <w:p w14:paraId="33410EC1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</w:tcPr>
          <w:p w14:paraId="61DFC65F" w14:textId="65206BFB" w:rsidR="00A43802" w:rsidRPr="005679F7" w:rsidRDefault="002606E5" w:rsidP="00A028B7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132</w:t>
            </w:r>
          </w:p>
        </w:tc>
        <w:tc>
          <w:tcPr>
            <w:tcW w:w="180" w:type="dxa"/>
          </w:tcPr>
          <w:p w14:paraId="60CA168E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43D042F1" w14:textId="25ED056E" w:rsidR="00A43802" w:rsidRPr="005679F7" w:rsidRDefault="002606E5" w:rsidP="006808D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132</w:t>
            </w:r>
          </w:p>
        </w:tc>
        <w:tc>
          <w:tcPr>
            <w:tcW w:w="183" w:type="dxa"/>
          </w:tcPr>
          <w:p w14:paraId="27A4ECF9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7D23C2A0" w14:textId="2416D002" w:rsidR="00A43802" w:rsidRPr="005679F7" w:rsidRDefault="002606E5" w:rsidP="006808D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98</w:t>
            </w:r>
          </w:p>
        </w:tc>
        <w:tc>
          <w:tcPr>
            <w:tcW w:w="181" w:type="dxa"/>
          </w:tcPr>
          <w:p w14:paraId="5FEE80D7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</w:tcPr>
          <w:p w14:paraId="5BD196BD" w14:textId="3D4960E8" w:rsidR="00A43802" w:rsidRPr="005679F7" w:rsidRDefault="002606E5" w:rsidP="006808D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98</w:t>
            </w:r>
          </w:p>
        </w:tc>
        <w:tc>
          <w:tcPr>
            <w:tcW w:w="183" w:type="dxa"/>
          </w:tcPr>
          <w:p w14:paraId="1290BA50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</w:tcPr>
          <w:p w14:paraId="554846E2" w14:textId="77179F63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91</w:t>
            </w:r>
          </w:p>
        </w:tc>
        <w:tc>
          <w:tcPr>
            <w:tcW w:w="178" w:type="dxa"/>
          </w:tcPr>
          <w:p w14:paraId="50D4324E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</w:tcPr>
          <w:p w14:paraId="779AAAE1" w14:textId="290DF681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92</w:t>
            </w:r>
          </w:p>
        </w:tc>
        <w:tc>
          <w:tcPr>
            <w:tcW w:w="183" w:type="dxa"/>
          </w:tcPr>
          <w:p w14:paraId="039A840F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59C8F2EA" w14:textId="56AC30BA" w:rsidR="00A43802" w:rsidRPr="005679F7" w:rsidRDefault="00DD44CB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</w:tcPr>
          <w:p w14:paraId="0D1BCF15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7EE40475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3" w:type="dxa"/>
          </w:tcPr>
          <w:p w14:paraId="0C8C06AD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72E8CC39" w14:textId="4FC25843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91</w:t>
            </w:r>
          </w:p>
        </w:tc>
        <w:tc>
          <w:tcPr>
            <w:tcW w:w="179" w:type="dxa"/>
          </w:tcPr>
          <w:p w14:paraId="67EF9B71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</w:tcPr>
          <w:p w14:paraId="6E2B3E40" w14:textId="1C60F026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92</w:t>
            </w:r>
          </w:p>
        </w:tc>
        <w:tc>
          <w:tcPr>
            <w:tcW w:w="183" w:type="dxa"/>
          </w:tcPr>
          <w:p w14:paraId="0C00154A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</w:tcPr>
          <w:p w14:paraId="7A3D6B0E" w14:textId="3B914784" w:rsidR="00A43802" w:rsidRPr="00DD44CB" w:rsidRDefault="00DD44CB" w:rsidP="00DD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DD44C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</w:tcPr>
          <w:p w14:paraId="2140FA9D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8" w:type="dxa"/>
          </w:tcPr>
          <w:p w14:paraId="54DB1CB2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5679F7" w:rsidRPr="006808D5" w14:paraId="35211381" w14:textId="77777777" w:rsidTr="005679F7">
        <w:trPr>
          <w:cantSplit/>
          <w:trHeight w:hRule="exact" w:val="316"/>
        </w:trPr>
        <w:tc>
          <w:tcPr>
            <w:tcW w:w="2774" w:type="dxa"/>
          </w:tcPr>
          <w:p w14:paraId="1E346F1D" w14:textId="77777777" w:rsidR="00A43802" w:rsidRPr="005679F7" w:rsidRDefault="00A43802" w:rsidP="006808D5">
            <w:pPr>
              <w:tabs>
                <w:tab w:val="left" w:pos="342"/>
              </w:tabs>
              <w:spacing w:line="240" w:lineRule="auto"/>
              <w:ind w:left="193" w:hanging="275"/>
              <w:rPr>
                <w:rFonts w:asciiTheme="majorBidi" w:hAnsiTheme="majorBidi" w:cstheme="majorBidi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</w:rPr>
              <w:t xml:space="preserve">Beijing Chia Tai </w:t>
            </w:r>
            <w:proofErr w:type="spellStart"/>
            <w:r w:rsidRPr="005679F7">
              <w:rPr>
                <w:rFonts w:asciiTheme="majorBidi" w:hAnsiTheme="majorBidi" w:cstheme="majorBidi"/>
                <w:sz w:val="27"/>
                <w:szCs w:val="27"/>
              </w:rPr>
              <w:t>Feedmill</w:t>
            </w:r>
            <w:proofErr w:type="spellEnd"/>
            <w:r w:rsidRPr="005679F7">
              <w:rPr>
                <w:rFonts w:asciiTheme="majorBidi" w:hAnsiTheme="majorBidi" w:cstheme="majorBidi"/>
                <w:sz w:val="27"/>
                <w:szCs w:val="27"/>
              </w:rPr>
              <w:t xml:space="preserve"> Co., Ltd.</w:t>
            </w:r>
          </w:p>
        </w:tc>
        <w:tc>
          <w:tcPr>
            <w:tcW w:w="983" w:type="dxa"/>
          </w:tcPr>
          <w:p w14:paraId="5C977E08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1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จีน</w:t>
            </w:r>
          </w:p>
        </w:tc>
        <w:tc>
          <w:tcPr>
            <w:tcW w:w="179" w:type="dxa"/>
          </w:tcPr>
          <w:p w14:paraId="3ACAD239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</w:tcPr>
          <w:p w14:paraId="11EF9BF8" w14:textId="17845FBF" w:rsidR="00A43802" w:rsidRPr="005679F7" w:rsidRDefault="002606E5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  <w:r w:rsidR="00DD44CB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</w:p>
        </w:tc>
        <w:tc>
          <w:tcPr>
            <w:tcW w:w="179" w:type="dxa"/>
          </w:tcPr>
          <w:p w14:paraId="303F229B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</w:tcPr>
          <w:p w14:paraId="011F5FEA" w14:textId="31764288" w:rsidR="00A43802" w:rsidRPr="005679F7" w:rsidRDefault="002606E5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  <w:r w:rsidR="00A43802" w:rsidRPr="005679F7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</w:p>
        </w:tc>
        <w:tc>
          <w:tcPr>
            <w:tcW w:w="183" w:type="dxa"/>
          </w:tcPr>
          <w:p w14:paraId="2BAF520D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</w:tcPr>
          <w:p w14:paraId="7FEB7F7B" w14:textId="2CEB20A9" w:rsidR="00A43802" w:rsidRPr="005679F7" w:rsidRDefault="002606E5" w:rsidP="00A028B7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157</w:t>
            </w:r>
          </w:p>
        </w:tc>
        <w:tc>
          <w:tcPr>
            <w:tcW w:w="180" w:type="dxa"/>
          </w:tcPr>
          <w:p w14:paraId="08869752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2E67E9CD" w14:textId="5A99CE1A" w:rsidR="00A43802" w:rsidRPr="005679F7" w:rsidRDefault="00A43802" w:rsidP="006808D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="002606E5"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157</w:t>
            </w:r>
          </w:p>
        </w:tc>
        <w:tc>
          <w:tcPr>
            <w:tcW w:w="183" w:type="dxa"/>
          </w:tcPr>
          <w:p w14:paraId="63811C1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6B2058AD" w14:textId="70481E34" w:rsidR="00A43802" w:rsidRPr="005679F7" w:rsidRDefault="002606E5" w:rsidP="006808D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128</w:t>
            </w:r>
          </w:p>
        </w:tc>
        <w:tc>
          <w:tcPr>
            <w:tcW w:w="181" w:type="dxa"/>
          </w:tcPr>
          <w:p w14:paraId="52F6E460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</w:tcPr>
          <w:p w14:paraId="64A416B5" w14:textId="4E1E9324" w:rsidR="00A43802" w:rsidRPr="005679F7" w:rsidRDefault="002606E5" w:rsidP="006808D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128</w:t>
            </w:r>
          </w:p>
        </w:tc>
        <w:tc>
          <w:tcPr>
            <w:tcW w:w="183" w:type="dxa"/>
          </w:tcPr>
          <w:p w14:paraId="060803CF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</w:tcPr>
          <w:p w14:paraId="7C86DECF" w14:textId="185A47F3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250</w:t>
            </w:r>
          </w:p>
        </w:tc>
        <w:tc>
          <w:tcPr>
            <w:tcW w:w="178" w:type="dxa"/>
          </w:tcPr>
          <w:p w14:paraId="5D1E9765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</w:tcPr>
          <w:p w14:paraId="79A2E29E" w14:textId="4A786378" w:rsidR="00A43802" w:rsidRPr="001B3D78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</w:t>
            </w:r>
            <w:r w:rsidRPr="001B3D78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</w:p>
        </w:tc>
        <w:tc>
          <w:tcPr>
            <w:tcW w:w="183" w:type="dxa"/>
          </w:tcPr>
          <w:p w14:paraId="78DCBAEF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46FC669F" w14:textId="26D6278A" w:rsidR="00A43802" w:rsidRPr="005679F7" w:rsidRDefault="00DD44CB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</w:tcPr>
          <w:p w14:paraId="5BF9CF15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198A32FF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</w:tcPr>
          <w:p w14:paraId="65D3165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6E0DAA53" w14:textId="090B72B5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250</w:t>
            </w:r>
          </w:p>
        </w:tc>
        <w:tc>
          <w:tcPr>
            <w:tcW w:w="179" w:type="dxa"/>
          </w:tcPr>
          <w:p w14:paraId="1D4C295E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</w:tcPr>
          <w:p w14:paraId="0DDBAE54" w14:textId="3F6631AD" w:rsidR="00A43802" w:rsidRPr="001B3D78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</w:t>
            </w:r>
            <w:r w:rsidRPr="001B3D78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</w:p>
        </w:tc>
        <w:tc>
          <w:tcPr>
            <w:tcW w:w="183" w:type="dxa"/>
          </w:tcPr>
          <w:p w14:paraId="3FBB8251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</w:tcPr>
          <w:p w14:paraId="178320F0" w14:textId="4F716E4A" w:rsidR="00A43802" w:rsidRPr="005679F7" w:rsidRDefault="00DD44CB" w:rsidP="00DD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</w:tcPr>
          <w:p w14:paraId="1C9363EB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8" w:type="dxa"/>
          </w:tcPr>
          <w:p w14:paraId="5D6CE1D8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5679F7" w:rsidRPr="006808D5" w14:paraId="4206C39B" w14:textId="77777777" w:rsidTr="005679F7">
        <w:trPr>
          <w:cantSplit/>
          <w:trHeight w:hRule="exact" w:val="316"/>
        </w:trPr>
        <w:tc>
          <w:tcPr>
            <w:tcW w:w="2774" w:type="dxa"/>
          </w:tcPr>
          <w:p w14:paraId="50F61541" w14:textId="77777777" w:rsidR="00A43802" w:rsidRPr="005679F7" w:rsidRDefault="00A43802" w:rsidP="006808D5">
            <w:pPr>
              <w:tabs>
                <w:tab w:val="left" w:pos="342"/>
              </w:tabs>
              <w:spacing w:line="240" w:lineRule="auto"/>
              <w:ind w:left="193" w:hanging="275"/>
              <w:rPr>
                <w:rFonts w:asciiTheme="majorBidi" w:hAnsiTheme="majorBidi" w:cstheme="majorBidi"/>
                <w:sz w:val="27"/>
                <w:szCs w:val="27"/>
              </w:rPr>
            </w:pPr>
            <w:proofErr w:type="spellStart"/>
            <w:r w:rsidRPr="005679F7">
              <w:rPr>
                <w:rFonts w:asciiTheme="majorBidi" w:hAnsiTheme="majorBidi" w:cstheme="majorBidi"/>
                <w:sz w:val="27"/>
                <w:szCs w:val="27"/>
              </w:rPr>
              <w:t>Camanor</w:t>
            </w:r>
            <w:proofErr w:type="spellEnd"/>
            <w:r w:rsidRPr="005679F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proofErr w:type="spellStart"/>
            <w:r w:rsidRPr="005679F7">
              <w:rPr>
                <w:rFonts w:asciiTheme="majorBidi" w:hAnsiTheme="majorBidi" w:cstheme="majorBidi"/>
                <w:sz w:val="27"/>
                <w:szCs w:val="27"/>
              </w:rPr>
              <w:t>Produtos</w:t>
            </w:r>
            <w:proofErr w:type="spellEnd"/>
            <w:r w:rsidRPr="005679F7"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proofErr w:type="spellStart"/>
            <w:r w:rsidRPr="005679F7">
              <w:rPr>
                <w:rFonts w:asciiTheme="majorBidi" w:hAnsiTheme="majorBidi" w:cstheme="majorBidi"/>
                <w:sz w:val="27"/>
                <w:szCs w:val="27"/>
              </w:rPr>
              <w:t>Marinhos</w:t>
            </w:r>
            <w:proofErr w:type="spellEnd"/>
            <w:r w:rsidRPr="005679F7">
              <w:rPr>
                <w:rFonts w:asciiTheme="majorBidi" w:hAnsiTheme="majorBidi" w:cstheme="majorBidi"/>
                <w:sz w:val="27"/>
                <w:szCs w:val="27"/>
              </w:rPr>
              <w:t xml:space="preserve"> S.A.</w:t>
            </w:r>
          </w:p>
        </w:tc>
        <w:tc>
          <w:tcPr>
            <w:tcW w:w="983" w:type="dxa"/>
          </w:tcPr>
          <w:p w14:paraId="0B9A2CD8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บราซิล</w:t>
            </w:r>
          </w:p>
        </w:tc>
        <w:tc>
          <w:tcPr>
            <w:tcW w:w="179" w:type="dxa"/>
          </w:tcPr>
          <w:p w14:paraId="34B6FFD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</w:tcPr>
          <w:p w14:paraId="6B8266E6" w14:textId="601178A5" w:rsidR="00A43802" w:rsidRPr="005679F7" w:rsidRDefault="002606E5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</w:t>
            </w:r>
            <w:r w:rsidR="00DD44CB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</w:p>
        </w:tc>
        <w:tc>
          <w:tcPr>
            <w:tcW w:w="179" w:type="dxa"/>
          </w:tcPr>
          <w:p w14:paraId="04B26671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</w:tcPr>
          <w:p w14:paraId="4B10AB48" w14:textId="7D2F4E73" w:rsidR="00A43802" w:rsidRPr="005679F7" w:rsidRDefault="002606E5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</w:t>
            </w:r>
            <w:r w:rsidR="00A43802" w:rsidRPr="005679F7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</w:p>
        </w:tc>
        <w:tc>
          <w:tcPr>
            <w:tcW w:w="183" w:type="dxa"/>
          </w:tcPr>
          <w:p w14:paraId="5987C5C4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</w:tcPr>
          <w:p w14:paraId="48BADD86" w14:textId="5B9B9111" w:rsidR="00A43802" w:rsidRPr="005679F7" w:rsidRDefault="002606E5" w:rsidP="00A028B7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103</w:t>
            </w:r>
          </w:p>
        </w:tc>
        <w:tc>
          <w:tcPr>
            <w:tcW w:w="180" w:type="dxa"/>
          </w:tcPr>
          <w:p w14:paraId="43D1380B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4C5FDA15" w14:textId="2FD2E86D" w:rsidR="00A43802" w:rsidRPr="005679F7" w:rsidRDefault="002606E5" w:rsidP="006808D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103</w:t>
            </w:r>
          </w:p>
        </w:tc>
        <w:tc>
          <w:tcPr>
            <w:tcW w:w="183" w:type="dxa"/>
          </w:tcPr>
          <w:p w14:paraId="143E3A8A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32586A9E" w14:textId="06331205" w:rsidR="00A43802" w:rsidRPr="005679F7" w:rsidRDefault="002606E5" w:rsidP="006808D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566</w:t>
            </w:r>
          </w:p>
        </w:tc>
        <w:tc>
          <w:tcPr>
            <w:tcW w:w="181" w:type="dxa"/>
          </w:tcPr>
          <w:p w14:paraId="04FF08DE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</w:tcPr>
          <w:p w14:paraId="4703DB7B" w14:textId="61749834" w:rsidR="00A43802" w:rsidRPr="005679F7" w:rsidRDefault="002606E5" w:rsidP="006808D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566</w:t>
            </w:r>
          </w:p>
        </w:tc>
        <w:tc>
          <w:tcPr>
            <w:tcW w:w="183" w:type="dxa"/>
          </w:tcPr>
          <w:p w14:paraId="7A07C550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</w:tcPr>
          <w:p w14:paraId="172980C8" w14:textId="233019C2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420</w:t>
            </w:r>
          </w:p>
        </w:tc>
        <w:tc>
          <w:tcPr>
            <w:tcW w:w="178" w:type="dxa"/>
          </w:tcPr>
          <w:p w14:paraId="2E3E2FBB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</w:tcPr>
          <w:p w14:paraId="22B9DFD1" w14:textId="19EA84F6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496</w:t>
            </w:r>
          </w:p>
        </w:tc>
        <w:tc>
          <w:tcPr>
            <w:tcW w:w="183" w:type="dxa"/>
          </w:tcPr>
          <w:p w14:paraId="4FCC2852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6633B1FF" w14:textId="00B7960E" w:rsidR="00A43802" w:rsidRPr="005679F7" w:rsidRDefault="00DD44CB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</w:tcPr>
          <w:p w14:paraId="6840662A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099C53FE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3" w:type="dxa"/>
          </w:tcPr>
          <w:p w14:paraId="4D4EFEFB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6A98B680" w14:textId="7A8369E4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420</w:t>
            </w:r>
          </w:p>
        </w:tc>
        <w:tc>
          <w:tcPr>
            <w:tcW w:w="179" w:type="dxa"/>
          </w:tcPr>
          <w:p w14:paraId="7F9E4C19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</w:tcPr>
          <w:p w14:paraId="76DA6818" w14:textId="537CBD9A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496</w:t>
            </w:r>
          </w:p>
        </w:tc>
        <w:tc>
          <w:tcPr>
            <w:tcW w:w="183" w:type="dxa"/>
          </w:tcPr>
          <w:p w14:paraId="33D85B3A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</w:tcPr>
          <w:p w14:paraId="0E309950" w14:textId="4DA0F6D5" w:rsidR="00A43802" w:rsidRPr="00DD44CB" w:rsidRDefault="00DD44CB" w:rsidP="00DD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DD44C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</w:tcPr>
          <w:p w14:paraId="79765259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8" w:type="dxa"/>
          </w:tcPr>
          <w:p w14:paraId="4B421AB1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5679F7" w:rsidRPr="006808D5" w14:paraId="2FD8E4E6" w14:textId="77777777" w:rsidTr="005679F7">
        <w:trPr>
          <w:cantSplit/>
          <w:trHeight w:hRule="exact" w:val="316"/>
        </w:trPr>
        <w:tc>
          <w:tcPr>
            <w:tcW w:w="2774" w:type="dxa"/>
          </w:tcPr>
          <w:p w14:paraId="188AD9D8" w14:textId="77777777" w:rsidR="00A43802" w:rsidRPr="005679F7" w:rsidRDefault="00A43802" w:rsidP="006808D5">
            <w:pPr>
              <w:tabs>
                <w:tab w:val="left" w:pos="342"/>
              </w:tabs>
              <w:spacing w:line="240" w:lineRule="auto"/>
              <w:ind w:left="191" w:hanging="273"/>
              <w:rPr>
                <w:rFonts w:asciiTheme="majorBidi" w:hAnsiTheme="majorBidi" w:cstheme="majorBidi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</w:rPr>
              <w:t>CP-MP Logistics Joint Stock Company</w:t>
            </w:r>
          </w:p>
        </w:tc>
        <w:tc>
          <w:tcPr>
            <w:tcW w:w="983" w:type="dxa"/>
          </w:tcPr>
          <w:p w14:paraId="21D3E05A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</w:tcPr>
          <w:p w14:paraId="5852AEF7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</w:tcPr>
          <w:p w14:paraId="770F2480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</w:tcPr>
          <w:p w14:paraId="1AF83C7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</w:tcPr>
          <w:p w14:paraId="40352FC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3" w:type="dxa"/>
          </w:tcPr>
          <w:p w14:paraId="53777B47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</w:tcPr>
          <w:p w14:paraId="29C1284A" w14:textId="77777777" w:rsidR="00A43802" w:rsidRPr="005679F7" w:rsidRDefault="00A43802" w:rsidP="00A028B7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2335C06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375E3469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</w:tcPr>
          <w:p w14:paraId="340D7F14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04D1016E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</w:tcPr>
          <w:p w14:paraId="6130804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</w:tcPr>
          <w:p w14:paraId="1CB6CB50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</w:tcPr>
          <w:p w14:paraId="2BA27E87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</w:tcPr>
          <w:p w14:paraId="13DCB8F1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</w:tcPr>
          <w:p w14:paraId="15AFBC5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</w:tcPr>
          <w:p w14:paraId="11D9E1DA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</w:tcPr>
          <w:p w14:paraId="6EBA2629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7656D50C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79" w:type="dxa"/>
          </w:tcPr>
          <w:p w14:paraId="7C382BC3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11F3C22B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3" w:type="dxa"/>
          </w:tcPr>
          <w:p w14:paraId="4F6C9581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13B06450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9" w:type="dxa"/>
          </w:tcPr>
          <w:p w14:paraId="7104FA7F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</w:tcPr>
          <w:p w14:paraId="670AC522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3" w:type="dxa"/>
          </w:tcPr>
          <w:p w14:paraId="233991E1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</w:tcPr>
          <w:p w14:paraId="729E271F" w14:textId="77777777" w:rsidR="00A43802" w:rsidRPr="00DD44CB" w:rsidRDefault="00A43802" w:rsidP="00DD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</w:tcPr>
          <w:p w14:paraId="384FCDEB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8" w:type="dxa"/>
          </w:tcPr>
          <w:p w14:paraId="689B7B5F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</w:tr>
      <w:tr w:rsidR="005679F7" w:rsidRPr="006808D5" w14:paraId="184D9561" w14:textId="77777777" w:rsidTr="005679F7">
        <w:trPr>
          <w:cantSplit/>
          <w:trHeight w:hRule="exact" w:val="316"/>
        </w:trPr>
        <w:tc>
          <w:tcPr>
            <w:tcW w:w="2774" w:type="dxa"/>
          </w:tcPr>
          <w:p w14:paraId="2ED208EC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left" w:pos="342"/>
                <w:tab w:val="left" w:pos="371"/>
              </w:tabs>
              <w:spacing w:line="240" w:lineRule="auto"/>
              <w:ind w:left="371" w:hanging="453"/>
              <w:rPr>
                <w:rFonts w:asciiTheme="majorBidi" w:hAnsiTheme="majorBidi" w:cstheme="majorBidi"/>
                <w:sz w:val="27"/>
                <w:szCs w:val="27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</w:rPr>
              <w:t xml:space="preserve">     Company</w:t>
            </w:r>
          </w:p>
        </w:tc>
        <w:tc>
          <w:tcPr>
            <w:tcW w:w="983" w:type="dxa"/>
          </w:tcPr>
          <w:p w14:paraId="4AAD1682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เวียดนาม</w:t>
            </w:r>
          </w:p>
        </w:tc>
        <w:tc>
          <w:tcPr>
            <w:tcW w:w="179" w:type="dxa"/>
          </w:tcPr>
          <w:p w14:paraId="6D454BB8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0" w:type="dxa"/>
          </w:tcPr>
          <w:p w14:paraId="1676D186" w14:textId="4569931F" w:rsidR="00A43802" w:rsidRPr="005679F7" w:rsidRDefault="002606E5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32</w:t>
            </w:r>
            <w:r w:rsidR="00DD44C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</w:t>
            </w:r>
          </w:p>
        </w:tc>
        <w:tc>
          <w:tcPr>
            <w:tcW w:w="179" w:type="dxa"/>
          </w:tcPr>
          <w:p w14:paraId="6750C8EF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19" w:type="dxa"/>
          </w:tcPr>
          <w:p w14:paraId="21396F10" w14:textId="25E559D0" w:rsidR="00A43802" w:rsidRPr="005679F7" w:rsidRDefault="002606E5" w:rsidP="006808D5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32</w:t>
            </w:r>
            <w:r w:rsidR="00A43802" w:rsidRPr="005679F7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</w:t>
            </w:r>
          </w:p>
        </w:tc>
        <w:tc>
          <w:tcPr>
            <w:tcW w:w="183" w:type="dxa"/>
          </w:tcPr>
          <w:p w14:paraId="3366846B" w14:textId="77777777" w:rsidR="00A43802" w:rsidRPr="005679F7" w:rsidRDefault="00A43802" w:rsidP="006808D5">
            <w:pPr>
              <w:tabs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3" w:type="dxa"/>
          </w:tcPr>
          <w:p w14:paraId="7EF2BAE9" w14:textId="63938D7D" w:rsidR="00A43802" w:rsidRPr="005679F7" w:rsidRDefault="002606E5" w:rsidP="00A028B7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</w:t>
            </w:r>
          </w:p>
        </w:tc>
        <w:tc>
          <w:tcPr>
            <w:tcW w:w="180" w:type="dxa"/>
          </w:tcPr>
          <w:p w14:paraId="40F965C5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3AC20A69" w14:textId="77D990D2" w:rsidR="00A43802" w:rsidRPr="005679F7" w:rsidRDefault="002606E5" w:rsidP="006808D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</w:t>
            </w:r>
          </w:p>
        </w:tc>
        <w:tc>
          <w:tcPr>
            <w:tcW w:w="183" w:type="dxa"/>
          </w:tcPr>
          <w:p w14:paraId="411641CD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0DE71F48" w14:textId="3C75CF91" w:rsidR="00A43802" w:rsidRPr="005679F7" w:rsidRDefault="002606E5" w:rsidP="006808D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76A7BD68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7" w:type="dxa"/>
            <w:gridSpan w:val="2"/>
          </w:tcPr>
          <w:p w14:paraId="1C1A3E16" w14:textId="7DA1719C" w:rsidR="00A43802" w:rsidRPr="005679F7" w:rsidRDefault="002606E5" w:rsidP="006808D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183" w:type="dxa"/>
          </w:tcPr>
          <w:p w14:paraId="35CC9CD9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75" w:type="dxa"/>
          </w:tcPr>
          <w:p w14:paraId="05A9F5EB" w14:textId="3ED4691A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644BFDFA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33" w:type="dxa"/>
          </w:tcPr>
          <w:p w14:paraId="525B5635" w14:textId="4FCCF2C4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150708C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3" w:type="dxa"/>
          </w:tcPr>
          <w:p w14:paraId="49E92FE8" w14:textId="1E043E0D" w:rsidR="00A43802" w:rsidRPr="005679F7" w:rsidRDefault="00DD44CB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79" w:type="dxa"/>
          </w:tcPr>
          <w:p w14:paraId="11DFC128" w14:textId="77777777" w:rsidR="00A43802" w:rsidRPr="005679F7" w:rsidRDefault="00A43802" w:rsidP="006808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628" w:type="dxa"/>
          </w:tcPr>
          <w:p w14:paraId="5001E842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83" w:type="dxa"/>
          </w:tcPr>
          <w:p w14:paraId="743805D0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23" w:type="dxa"/>
          </w:tcPr>
          <w:p w14:paraId="2443F49A" w14:textId="69C716B5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179" w:type="dxa"/>
          </w:tcPr>
          <w:p w14:paraId="5E0B6B1F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1" w:type="dxa"/>
          </w:tcPr>
          <w:p w14:paraId="7719606C" w14:textId="446BF7C7" w:rsidR="00A43802" w:rsidRPr="005679F7" w:rsidRDefault="002606E5" w:rsidP="006808D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6E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2394F91C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</w:tcPr>
          <w:p w14:paraId="252573FA" w14:textId="332A1D13" w:rsidR="00A43802" w:rsidRPr="00DD44CB" w:rsidRDefault="00DD44CB" w:rsidP="00DD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DD44C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</w:tcPr>
          <w:p w14:paraId="28DEF844" w14:textId="77777777" w:rsidR="00A43802" w:rsidRPr="005679F7" w:rsidRDefault="00A43802" w:rsidP="006808D5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8" w:type="dxa"/>
          </w:tcPr>
          <w:p w14:paraId="0CE71642" w14:textId="77777777" w:rsidR="00A43802" w:rsidRPr="005679F7" w:rsidRDefault="00A43802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679F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</w:tbl>
    <w:p w14:paraId="736874F0" w14:textId="1DACF593" w:rsidR="00464738" w:rsidRPr="00DD7CDF" w:rsidRDefault="00464738" w:rsidP="00464738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cs/>
          <w:lang w:val="en-US"/>
        </w:rPr>
      </w:pPr>
      <w:r w:rsidRPr="00DD7CDF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รายละเอียดเงินลงทุนในการร่วมค้า</w:t>
      </w:r>
      <w:r w:rsidR="009C4866">
        <w:rPr>
          <w:rFonts w:ascii="Angsana New" w:hAnsi="Angsana New" w:cs="Angsana New" w:hint="cs"/>
          <w:b/>
          <w:bCs/>
          <w:i/>
          <w:iCs/>
          <w:cs/>
          <w:lang w:val="en-US"/>
        </w:rPr>
        <w:t>และเงินปันผลรับ</w:t>
      </w:r>
      <w:r w:rsidRPr="00DD7CDF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Pr="00DD7CDF">
        <w:rPr>
          <w:rFonts w:ascii="Angsana New" w:hAnsi="Angsana New" w:cs="Angsana New"/>
          <w:b/>
          <w:bCs/>
          <w:i/>
          <w:iCs/>
          <w:cs/>
          <w:lang w:val="en-US"/>
        </w:rPr>
        <w:t>(ต่อ)</w:t>
      </w:r>
    </w:p>
    <w:p w14:paraId="095B1F11" w14:textId="77777777" w:rsidR="00464738" w:rsidRPr="00DD7CDF" w:rsidRDefault="00464738" w:rsidP="00464738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sz w:val="28"/>
          <w:szCs w:val="28"/>
          <w:vertAlign w:val="superscript"/>
          <w:lang w:val="en-US"/>
        </w:rPr>
      </w:pPr>
    </w:p>
    <w:tbl>
      <w:tblPr>
        <w:tblpPr w:leftFromText="180" w:rightFromText="180" w:vertAnchor="text" w:tblpY="1"/>
        <w:tblOverlap w:val="never"/>
        <w:tblW w:w="156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80"/>
        <w:gridCol w:w="630"/>
        <w:gridCol w:w="184"/>
        <w:gridCol w:w="716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626"/>
        <w:gridCol w:w="180"/>
        <w:gridCol w:w="630"/>
        <w:gridCol w:w="184"/>
        <w:gridCol w:w="806"/>
        <w:gridCol w:w="180"/>
        <w:gridCol w:w="810"/>
        <w:gridCol w:w="6"/>
      </w:tblGrid>
      <w:tr w:rsidR="00464738" w:rsidRPr="006808D5" w14:paraId="4C5F6EDE" w14:textId="77777777" w:rsidTr="00D328B8">
        <w:trPr>
          <w:gridAfter w:val="1"/>
          <w:wAfter w:w="6" w:type="dxa"/>
          <w:cantSplit/>
          <w:trHeight w:hRule="exact" w:val="337"/>
          <w:tblHeader/>
        </w:trPr>
        <w:tc>
          <w:tcPr>
            <w:tcW w:w="2790" w:type="dxa"/>
          </w:tcPr>
          <w:p w14:paraId="07C376AB" w14:textId="77777777" w:rsidR="00464738" w:rsidRPr="005679F7" w:rsidRDefault="00464738" w:rsidP="006808D5">
            <w:pPr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70AC2708" w14:textId="77777777" w:rsidR="00464738" w:rsidRPr="005679F7" w:rsidRDefault="00464738" w:rsidP="006808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17623E7E" w14:textId="77777777" w:rsidR="00464738" w:rsidRPr="005679F7" w:rsidRDefault="00464738" w:rsidP="006808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1610" w:type="dxa"/>
            <w:gridSpan w:val="27"/>
          </w:tcPr>
          <w:p w14:paraId="2F04207F" w14:textId="77777777" w:rsidR="00464738" w:rsidRPr="005679F7" w:rsidRDefault="00464738" w:rsidP="006808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27"/>
                <w:szCs w:val="27"/>
                <w:lang w:val="en-US" w:bidi="th-TH"/>
              </w:rPr>
            </w:pPr>
            <w:r w:rsidRPr="005679F7">
              <w:rPr>
                <w:rFonts w:ascii="Angsana New" w:hAnsi="Angsana New" w:cs="Angsana New"/>
                <w:i/>
                <w:iCs/>
                <w:sz w:val="27"/>
                <w:szCs w:val="27"/>
                <w:lang w:val="en-US" w:bidi="th-TH"/>
              </w:rPr>
              <w:t>(</w:t>
            </w:r>
            <w:r w:rsidRPr="005679F7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US" w:bidi="th-TH"/>
              </w:rPr>
              <w:t>หน่วย</w:t>
            </w:r>
            <w:r w:rsidRPr="005679F7">
              <w:rPr>
                <w:rFonts w:ascii="Angsana New" w:hAnsi="Angsana New" w:cs="Angsana New"/>
                <w:i/>
                <w:iCs/>
                <w:sz w:val="27"/>
                <w:szCs w:val="27"/>
                <w:lang w:val="en-US" w:bidi="th-TH"/>
              </w:rPr>
              <w:t xml:space="preserve">: </w:t>
            </w:r>
            <w:r w:rsidRPr="005679F7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US" w:bidi="th-TH"/>
              </w:rPr>
              <w:t>ล้านบาท</w:t>
            </w:r>
            <w:r w:rsidRPr="005679F7">
              <w:rPr>
                <w:rFonts w:ascii="Angsana New" w:hAnsi="Angsana New" w:cs="Angsana New"/>
                <w:i/>
                <w:iCs/>
                <w:sz w:val="27"/>
                <w:szCs w:val="27"/>
                <w:lang w:val="en-US" w:bidi="th-TH"/>
              </w:rPr>
              <w:t>)</w:t>
            </w:r>
          </w:p>
        </w:tc>
      </w:tr>
      <w:tr w:rsidR="00464738" w:rsidRPr="006808D5" w14:paraId="01A031C8" w14:textId="77777777" w:rsidTr="00D328B8">
        <w:trPr>
          <w:cantSplit/>
          <w:trHeight w:hRule="exact" w:val="337"/>
          <w:tblHeader/>
        </w:trPr>
        <w:tc>
          <w:tcPr>
            <w:tcW w:w="2790" w:type="dxa"/>
          </w:tcPr>
          <w:p w14:paraId="042D2679" w14:textId="77777777" w:rsidR="00464738" w:rsidRPr="005679F7" w:rsidRDefault="00464738" w:rsidP="006808D5">
            <w:pPr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876" w:type="dxa"/>
            <w:gridSpan w:val="30"/>
          </w:tcPr>
          <w:p w14:paraId="5329B20B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1D1C0E" w:rsidRPr="006808D5" w14:paraId="6F936707" w14:textId="77777777" w:rsidTr="001D1C0E">
        <w:trPr>
          <w:gridAfter w:val="1"/>
          <w:wAfter w:w="6" w:type="dxa"/>
          <w:cantSplit/>
          <w:trHeight w:hRule="exact" w:val="337"/>
          <w:tblHeader/>
        </w:trPr>
        <w:tc>
          <w:tcPr>
            <w:tcW w:w="2790" w:type="dxa"/>
          </w:tcPr>
          <w:p w14:paraId="79A27AB4" w14:textId="77777777" w:rsidR="001D1C0E" w:rsidRPr="005679F7" w:rsidRDefault="001D1C0E" w:rsidP="006808D5">
            <w:pPr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4A3C4E" w14:textId="77777777" w:rsidR="001D1C0E" w:rsidRPr="005679F7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FF87DE3" w14:textId="77777777" w:rsidR="001D1C0E" w:rsidRPr="005679F7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71E438D9" w14:textId="77777777" w:rsidR="001D1C0E" w:rsidRPr="005679F7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สัดส่วน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5B02497A" w14:textId="7A1AD181" w:rsidR="001D1C0E" w:rsidRPr="005679F7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</w:tcPr>
          <w:p w14:paraId="01C9A943" w14:textId="77777777" w:rsidR="001D1C0E" w:rsidRPr="005679F7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</w:tcBorders>
          </w:tcPr>
          <w:p w14:paraId="306F1DF2" w14:textId="77777777" w:rsidR="001D1C0E" w:rsidRPr="005679F7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31DCA602" w14:textId="77777777" w:rsidR="001D1C0E" w:rsidRPr="005679F7" w:rsidDel="00685444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  <w:vAlign w:val="bottom"/>
          </w:tcPr>
          <w:p w14:paraId="78D96414" w14:textId="77777777" w:rsidR="001D1C0E" w:rsidRPr="005679F7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46E14CCD" w14:textId="77777777" w:rsidR="001D1C0E" w:rsidRPr="005679F7" w:rsidDel="00685444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  <w:vAlign w:val="bottom"/>
          </w:tcPr>
          <w:p w14:paraId="4C4C1FED" w14:textId="77777777" w:rsidR="001D1C0E" w:rsidRPr="005679F7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1F719D91" w14:textId="77777777" w:rsidR="001D1C0E" w:rsidRPr="005679F7" w:rsidDel="00685444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  <w:vAlign w:val="bottom"/>
          </w:tcPr>
          <w:p w14:paraId="64B68EAD" w14:textId="77777777" w:rsidR="001D1C0E" w:rsidRPr="005679F7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90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vAlign w:val="bottom"/>
          </w:tcPr>
          <w:p w14:paraId="4A8C7C3B" w14:textId="77777777" w:rsidR="001D1C0E" w:rsidRPr="005679F7" w:rsidDel="00685444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6" w:type="dxa"/>
            <w:gridSpan w:val="3"/>
            <w:tcBorders>
              <w:top w:val="single" w:sz="4" w:space="0" w:color="auto"/>
            </w:tcBorders>
            <w:vAlign w:val="bottom"/>
          </w:tcPr>
          <w:p w14:paraId="0A86C72B" w14:textId="77777777" w:rsidR="001D1C0E" w:rsidRPr="005679F7" w:rsidRDefault="001D1C0E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</w:tr>
      <w:tr w:rsidR="00464738" w:rsidRPr="006808D5" w14:paraId="1EBDDEEF" w14:textId="77777777" w:rsidTr="00D328B8">
        <w:trPr>
          <w:gridAfter w:val="1"/>
          <w:wAfter w:w="6" w:type="dxa"/>
          <w:cantSplit/>
          <w:trHeight w:hRule="exact" w:val="337"/>
          <w:tblHeader/>
        </w:trPr>
        <w:tc>
          <w:tcPr>
            <w:tcW w:w="2790" w:type="dxa"/>
          </w:tcPr>
          <w:p w14:paraId="04E47068" w14:textId="77777777" w:rsidR="00464738" w:rsidRPr="005679F7" w:rsidRDefault="00464738" w:rsidP="006808D5">
            <w:pPr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4AB8F8CF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352DEB6D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530" w:type="dxa"/>
            <w:gridSpan w:val="3"/>
          </w:tcPr>
          <w:p w14:paraId="3DAD805A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ความเป็นเจ้าของ</w:t>
            </w:r>
          </w:p>
        </w:tc>
        <w:tc>
          <w:tcPr>
            <w:tcW w:w="184" w:type="dxa"/>
          </w:tcPr>
          <w:p w14:paraId="4421C8AC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</w:tcPr>
          <w:p w14:paraId="5F1C4F5D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5C1D9DAB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77367EC3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00A9F049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1273D44C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00A42ECC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35A3F627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90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6E27148A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6C4BE213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362CDB21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71DF4DF0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</w:tr>
      <w:tr w:rsidR="00464738" w:rsidRPr="006808D5" w14:paraId="02981ADF" w14:textId="77777777" w:rsidTr="00D328B8">
        <w:trPr>
          <w:gridAfter w:val="1"/>
          <w:wAfter w:w="6" w:type="dxa"/>
          <w:cantSplit/>
          <w:trHeight w:hRule="exact" w:val="337"/>
          <w:tblHeader/>
        </w:trPr>
        <w:tc>
          <w:tcPr>
            <w:tcW w:w="2790" w:type="dxa"/>
          </w:tcPr>
          <w:p w14:paraId="751E3C48" w14:textId="77777777" w:rsidR="00464738" w:rsidRPr="005679F7" w:rsidRDefault="00464738" w:rsidP="006808D5">
            <w:pPr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23FB7E9C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234E23E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530" w:type="dxa"/>
            <w:gridSpan w:val="3"/>
          </w:tcPr>
          <w:p w14:paraId="41D82782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(ทั้งทางตรง</w:t>
            </w:r>
          </w:p>
        </w:tc>
        <w:tc>
          <w:tcPr>
            <w:tcW w:w="184" w:type="dxa"/>
          </w:tcPr>
          <w:p w14:paraId="1C708EE8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</w:tcPr>
          <w:p w14:paraId="25271B3F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5"/>
              </w:tabs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lang w:val="en-GB"/>
              </w:rPr>
              <w:tab/>
            </w:r>
          </w:p>
        </w:tc>
        <w:tc>
          <w:tcPr>
            <w:tcW w:w="184" w:type="dxa"/>
            <w:vAlign w:val="bottom"/>
          </w:tcPr>
          <w:p w14:paraId="684D05DE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6DE70883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533E74E3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1E170681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746134C3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50321BFE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90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2D68C28E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26FC8EEA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42036BDE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184DFAB8" w14:textId="340C1907" w:rsidR="00464738" w:rsidRPr="005679F7" w:rsidRDefault="007A6963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เงินปันผลรับ</w:t>
            </w:r>
          </w:p>
        </w:tc>
      </w:tr>
      <w:tr w:rsidR="00464738" w:rsidRPr="006808D5" w14:paraId="5A346517" w14:textId="77777777" w:rsidTr="00D328B8">
        <w:trPr>
          <w:gridAfter w:val="1"/>
          <w:wAfter w:w="6" w:type="dxa"/>
          <w:cantSplit/>
          <w:trHeight w:hRule="exact" w:val="337"/>
          <w:tblHeader/>
        </w:trPr>
        <w:tc>
          <w:tcPr>
            <w:tcW w:w="2790" w:type="dxa"/>
          </w:tcPr>
          <w:p w14:paraId="204B8F11" w14:textId="77777777" w:rsidR="00464738" w:rsidRPr="005679F7" w:rsidRDefault="00464738" w:rsidP="006808D5">
            <w:pPr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0DBC3F8C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09DE831A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530" w:type="dxa"/>
            <w:gridSpan w:val="3"/>
          </w:tcPr>
          <w:p w14:paraId="38583A7D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และทางอ้อม)</w:t>
            </w:r>
          </w:p>
        </w:tc>
        <w:tc>
          <w:tcPr>
            <w:tcW w:w="184" w:type="dxa"/>
          </w:tcPr>
          <w:p w14:paraId="2BC8902C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</w:tcPr>
          <w:p w14:paraId="484FBBC1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35E2B7CD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55B20166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28EC7C4D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13694C13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49982DEC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6E269956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59D579F1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6DB3FC92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ind w:left="-131" w:right="-14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 xml:space="preserve">ส่วนได้เสีย </w:t>
            </w:r>
            <w:r w:rsidRPr="005679F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4" w:type="dxa"/>
            <w:vAlign w:val="bottom"/>
          </w:tcPr>
          <w:p w14:paraId="2CED6E11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2BA453ED" w14:textId="36589786" w:rsidR="00464738" w:rsidRPr="005679F7" w:rsidRDefault="007A6963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สำหรับ</w:t>
            </w:r>
            <w:r w:rsidRPr="005679F7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งวด</w:t>
            </w:r>
            <w:r w:rsidR="00B03009" w:rsidRPr="005679F7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หก</w:t>
            </w:r>
            <w:r w:rsidRPr="005679F7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เดือน</w:t>
            </w:r>
          </w:p>
        </w:tc>
      </w:tr>
      <w:tr w:rsidR="00464738" w:rsidRPr="006808D5" w14:paraId="7D0BDDC7" w14:textId="77777777" w:rsidTr="00D328B8">
        <w:trPr>
          <w:gridAfter w:val="1"/>
          <w:wAfter w:w="6" w:type="dxa"/>
          <w:cantSplit/>
          <w:trHeight w:hRule="exact" w:val="337"/>
          <w:tblHeader/>
        </w:trPr>
        <w:tc>
          <w:tcPr>
            <w:tcW w:w="2790" w:type="dxa"/>
          </w:tcPr>
          <w:p w14:paraId="271713D3" w14:textId="77777777" w:rsidR="00464738" w:rsidRPr="005679F7" w:rsidRDefault="00464738" w:rsidP="006808D5">
            <w:pPr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6051C8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792E2E1C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7BABDACF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GB"/>
              </w:rPr>
              <w:t>(ร้อยละ)</w:t>
            </w:r>
          </w:p>
        </w:tc>
        <w:tc>
          <w:tcPr>
            <w:tcW w:w="184" w:type="dxa"/>
          </w:tcPr>
          <w:p w14:paraId="0AF6341C" w14:textId="77777777" w:rsidR="00464738" w:rsidRPr="005679F7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</w:tcPr>
          <w:p w14:paraId="2239C1DB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1CCEC46E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43526995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วิธีราคาทุน</w:t>
            </w:r>
          </w:p>
        </w:tc>
        <w:tc>
          <w:tcPr>
            <w:tcW w:w="184" w:type="dxa"/>
            <w:vAlign w:val="bottom"/>
          </w:tcPr>
          <w:p w14:paraId="4BA946C1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380C3AD9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วิธีส่วนได้เสีย</w:t>
            </w:r>
          </w:p>
        </w:tc>
        <w:tc>
          <w:tcPr>
            <w:tcW w:w="184" w:type="dxa"/>
            <w:vAlign w:val="bottom"/>
          </w:tcPr>
          <w:p w14:paraId="483A5D6A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021E8966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สะสม</w:t>
            </w:r>
          </w:p>
        </w:tc>
        <w:tc>
          <w:tcPr>
            <w:tcW w:w="184" w:type="dxa"/>
            <w:vAlign w:val="bottom"/>
          </w:tcPr>
          <w:p w14:paraId="6889B205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057F4ADB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4" w:type="dxa"/>
            <w:vAlign w:val="bottom"/>
          </w:tcPr>
          <w:p w14:paraId="7F67604A" w14:textId="77777777" w:rsidR="00464738" w:rsidRPr="005679F7" w:rsidDel="00685444" w:rsidRDefault="00464738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96" w:type="dxa"/>
            <w:gridSpan w:val="3"/>
            <w:tcBorders>
              <w:bottom w:val="single" w:sz="4" w:space="0" w:color="auto"/>
            </w:tcBorders>
            <w:vAlign w:val="bottom"/>
          </w:tcPr>
          <w:p w14:paraId="3BE5E195" w14:textId="0F7F6AAA" w:rsidR="00464738" w:rsidRPr="005679F7" w:rsidDel="00685444" w:rsidRDefault="007A6963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สิ้นสุดวันที่</w:t>
            </w:r>
          </w:p>
        </w:tc>
      </w:tr>
      <w:tr w:rsidR="00B03009" w:rsidRPr="006808D5" w14:paraId="5A6C70EB" w14:textId="77777777" w:rsidTr="00CF0181">
        <w:trPr>
          <w:gridAfter w:val="1"/>
          <w:wAfter w:w="6" w:type="dxa"/>
          <w:cantSplit/>
          <w:trHeight w:hRule="exact" w:val="337"/>
          <w:tblHeader/>
        </w:trPr>
        <w:tc>
          <w:tcPr>
            <w:tcW w:w="2790" w:type="dxa"/>
          </w:tcPr>
          <w:p w14:paraId="4B481487" w14:textId="77777777" w:rsidR="00B03009" w:rsidRPr="005679F7" w:rsidRDefault="00B03009" w:rsidP="00B03009">
            <w:pPr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4854FD" w14:textId="77777777" w:rsidR="00B03009" w:rsidRPr="005679F7" w:rsidRDefault="00B03009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CF12E80" w14:textId="77777777" w:rsidR="00B03009" w:rsidRPr="005679F7" w:rsidRDefault="00B03009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vAlign w:val="center"/>
          </w:tcPr>
          <w:p w14:paraId="6B91AE01" w14:textId="06DAE4F4" w:rsidR="00B03009" w:rsidRPr="005679F7" w:rsidRDefault="002606E5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30</w:t>
            </w:r>
          </w:p>
        </w:tc>
        <w:tc>
          <w:tcPr>
            <w:tcW w:w="184" w:type="dxa"/>
            <w:vAlign w:val="center"/>
          </w:tcPr>
          <w:p w14:paraId="4ECD3D78" w14:textId="77777777" w:rsidR="00B03009" w:rsidRPr="005679F7" w:rsidRDefault="00B03009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16" w:type="dxa"/>
            <w:vAlign w:val="center"/>
          </w:tcPr>
          <w:p w14:paraId="32BC0E05" w14:textId="08A22060" w:rsidR="00B03009" w:rsidRPr="005679F7" w:rsidRDefault="002606E5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31</w:t>
            </w:r>
          </w:p>
        </w:tc>
        <w:tc>
          <w:tcPr>
            <w:tcW w:w="184" w:type="dxa"/>
            <w:vAlign w:val="center"/>
          </w:tcPr>
          <w:p w14:paraId="73729F18" w14:textId="77777777" w:rsidR="00B03009" w:rsidRPr="005679F7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  <w:vAlign w:val="center"/>
          </w:tcPr>
          <w:p w14:paraId="0F4E4E4A" w14:textId="628DFC19" w:rsidR="00B03009" w:rsidRPr="005679F7" w:rsidRDefault="002606E5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30</w:t>
            </w:r>
          </w:p>
        </w:tc>
        <w:tc>
          <w:tcPr>
            <w:tcW w:w="180" w:type="dxa"/>
            <w:vAlign w:val="center"/>
          </w:tcPr>
          <w:p w14:paraId="4A1E1605" w14:textId="77777777" w:rsidR="00B03009" w:rsidRPr="005679F7" w:rsidRDefault="00B03009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vAlign w:val="center"/>
          </w:tcPr>
          <w:p w14:paraId="7F3F8CF0" w14:textId="11AF95AA" w:rsidR="00B03009" w:rsidRPr="005679F7" w:rsidRDefault="002606E5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31</w:t>
            </w:r>
          </w:p>
        </w:tc>
        <w:tc>
          <w:tcPr>
            <w:tcW w:w="184" w:type="dxa"/>
            <w:vAlign w:val="center"/>
          </w:tcPr>
          <w:p w14:paraId="440ECC32" w14:textId="77777777" w:rsidR="00B03009" w:rsidRPr="005679F7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626" w:type="dxa"/>
            <w:vAlign w:val="center"/>
          </w:tcPr>
          <w:p w14:paraId="06BC817E" w14:textId="2081D592" w:rsidR="00B03009" w:rsidRPr="005679F7" w:rsidRDefault="002606E5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30</w:t>
            </w:r>
          </w:p>
        </w:tc>
        <w:tc>
          <w:tcPr>
            <w:tcW w:w="180" w:type="dxa"/>
            <w:vAlign w:val="center"/>
          </w:tcPr>
          <w:p w14:paraId="08C084C3" w14:textId="77777777" w:rsidR="00B03009" w:rsidRPr="005679F7" w:rsidRDefault="00B03009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vAlign w:val="center"/>
          </w:tcPr>
          <w:p w14:paraId="5CB1D2FA" w14:textId="7F77A203" w:rsidR="00B03009" w:rsidRPr="005679F7" w:rsidRDefault="002606E5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31</w:t>
            </w:r>
          </w:p>
        </w:tc>
        <w:tc>
          <w:tcPr>
            <w:tcW w:w="184" w:type="dxa"/>
            <w:vAlign w:val="center"/>
          </w:tcPr>
          <w:p w14:paraId="2CF7AC1E" w14:textId="77777777" w:rsidR="00B03009" w:rsidRPr="005679F7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  <w:vAlign w:val="center"/>
          </w:tcPr>
          <w:p w14:paraId="3492D8EF" w14:textId="66B3B9C6" w:rsidR="00B03009" w:rsidRPr="005679F7" w:rsidRDefault="002606E5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30</w:t>
            </w:r>
          </w:p>
        </w:tc>
        <w:tc>
          <w:tcPr>
            <w:tcW w:w="180" w:type="dxa"/>
            <w:vAlign w:val="center"/>
          </w:tcPr>
          <w:p w14:paraId="00992118" w14:textId="77777777" w:rsidR="00B03009" w:rsidRPr="005679F7" w:rsidRDefault="00B03009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vAlign w:val="center"/>
          </w:tcPr>
          <w:p w14:paraId="0D974826" w14:textId="6B033980" w:rsidR="00B03009" w:rsidRPr="005679F7" w:rsidRDefault="002606E5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31</w:t>
            </w:r>
          </w:p>
        </w:tc>
        <w:tc>
          <w:tcPr>
            <w:tcW w:w="184" w:type="dxa"/>
            <w:vAlign w:val="center"/>
          </w:tcPr>
          <w:p w14:paraId="7FB796A5" w14:textId="77777777" w:rsidR="00B03009" w:rsidRPr="005679F7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  <w:vAlign w:val="center"/>
          </w:tcPr>
          <w:p w14:paraId="411B302A" w14:textId="2716BAAF" w:rsidR="00B03009" w:rsidRPr="005679F7" w:rsidRDefault="002606E5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30</w:t>
            </w:r>
          </w:p>
        </w:tc>
        <w:tc>
          <w:tcPr>
            <w:tcW w:w="180" w:type="dxa"/>
            <w:vAlign w:val="center"/>
          </w:tcPr>
          <w:p w14:paraId="4B139300" w14:textId="77777777" w:rsidR="00B03009" w:rsidRPr="005679F7" w:rsidRDefault="00B03009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vAlign w:val="center"/>
          </w:tcPr>
          <w:p w14:paraId="48FB3560" w14:textId="176739AE" w:rsidR="00B03009" w:rsidRPr="005679F7" w:rsidRDefault="002606E5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31</w:t>
            </w:r>
          </w:p>
        </w:tc>
        <w:tc>
          <w:tcPr>
            <w:tcW w:w="184" w:type="dxa"/>
            <w:vAlign w:val="center"/>
          </w:tcPr>
          <w:p w14:paraId="683B7D90" w14:textId="77777777" w:rsidR="00B03009" w:rsidRPr="005679F7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  <w:vAlign w:val="center"/>
          </w:tcPr>
          <w:p w14:paraId="4D4CE769" w14:textId="7F5C9271" w:rsidR="00B03009" w:rsidRPr="005679F7" w:rsidRDefault="002606E5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30</w:t>
            </w:r>
          </w:p>
        </w:tc>
        <w:tc>
          <w:tcPr>
            <w:tcW w:w="180" w:type="dxa"/>
            <w:vAlign w:val="center"/>
          </w:tcPr>
          <w:p w14:paraId="1A5688C7" w14:textId="77777777" w:rsidR="00B03009" w:rsidRPr="005679F7" w:rsidRDefault="00B03009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vAlign w:val="center"/>
          </w:tcPr>
          <w:p w14:paraId="04CA07C6" w14:textId="340F8264" w:rsidR="00B03009" w:rsidRPr="005679F7" w:rsidRDefault="002606E5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31</w:t>
            </w:r>
          </w:p>
        </w:tc>
        <w:tc>
          <w:tcPr>
            <w:tcW w:w="184" w:type="dxa"/>
            <w:vAlign w:val="center"/>
          </w:tcPr>
          <w:p w14:paraId="5598E35C" w14:textId="77777777" w:rsidR="00B03009" w:rsidRPr="005679F7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  <w:vAlign w:val="center"/>
          </w:tcPr>
          <w:p w14:paraId="6557359C" w14:textId="29879FC7" w:rsidR="00B03009" w:rsidRPr="005679F7" w:rsidRDefault="002606E5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30</w:t>
            </w:r>
          </w:p>
        </w:tc>
        <w:tc>
          <w:tcPr>
            <w:tcW w:w="180" w:type="dxa"/>
            <w:vAlign w:val="center"/>
          </w:tcPr>
          <w:p w14:paraId="5DB07ECE" w14:textId="77777777" w:rsidR="00B03009" w:rsidRPr="005679F7" w:rsidRDefault="00B03009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vAlign w:val="center"/>
          </w:tcPr>
          <w:p w14:paraId="56FD9C92" w14:textId="2BA5E0C7" w:rsidR="00B03009" w:rsidRPr="005679F7" w:rsidRDefault="002606E5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30</w:t>
            </w:r>
          </w:p>
        </w:tc>
      </w:tr>
      <w:tr w:rsidR="00B03009" w:rsidRPr="006808D5" w14:paraId="0592E84F" w14:textId="77777777" w:rsidTr="00CF0181">
        <w:trPr>
          <w:gridAfter w:val="1"/>
          <w:wAfter w:w="6" w:type="dxa"/>
          <w:cantSplit/>
          <w:trHeight w:hRule="exact" w:val="365"/>
          <w:tblHeader/>
        </w:trPr>
        <w:tc>
          <w:tcPr>
            <w:tcW w:w="2790" w:type="dxa"/>
          </w:tcPr>
          <w:p w14:paraId="0D34C615" w14:textId="77777777" w:rsidR="00B03009" w:rsidRPr="005679F7" w:rsidRDefault="00B03009" w:rsidP="00B03009">
            <w:pPr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3C9FDDE2" w14:textId="77777777" w:rsidR="00B03009" w:rsidRPr="005679F7" w:rsidRDefault="00B03009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5C10012A" w14:textId="77777777" w:rsidR="00B03009" w:rsidRPr="005679F7" w:rsidRDefault="00B03009" w:rsidP="00B03009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vAlign w:val="center"/>
          </w:tcPr>
          <w:p w14:paraId="6D098ED5" w14:textId="67DDB772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5679F7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  <w:p w14:paraId="22B974C5" w14:textId="6B681A6B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184" w:type="dxa"/>
            <w:vAlign w:val="center"/>
          </w:tcPr>
          <w:p w14:paraId="3FC178EA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716" w:type="dxa"/>
            <w:vAlign w:val="center"/>
          </w:tcPr>
          <w:p w14:paraId="7C48908E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5679F7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  <w:p w14:paraId="06DE98D7" w14:textId="13CA7322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184" w:type="dxa"/>
            <w:vAlign w:val="center"/>
          </w:tcPr>
          <w:p w14:paraId="249A3052" w14:textId="77777777" w:rsidR="00B03009" w:rsidRPr="005679F7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  <w:vAlign w:val="center"/>
          </w:tcPr>
          <w:p w14:paraId="04973E5E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5679F7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  <w:p w14:paraId="0F0CCF47" w14:textId="58AFA75B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797897FA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vAlign w:val="center"/>
          </w:tcPr>
          <w:p w14:paraId="226B5313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5679F7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  <w:p w14:paraId="0A5EC01F" w14:textId="6864FCE1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184" w:type="dxa"/>
            <w:vAlign w:val="center"/>
          </w:tcPr>
          <w:p w14:paraId="6FFD0BEC" w14:textId="77777777" w:rsidR="00B03009" w:rsidRPr="005679F7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626" w:type="dxa"/>
            <w:vAlign w:val="center"/>
          </w:tcPr>
          <w:p w14:paraId="3E9FBC7F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5679F7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  <w:p w14:paraId="1BCAC70B" w14:textId="3B2D6ECD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4D42AC7D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vAlign w:val="center"/>
          </w:tcPr>
          <w:p w14:paraId="428ED24D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5679F7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  <w:p w14:paraId="5D4A472D" w14:textId="01555AF3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184" w:type="dxa"/>
            <w:vAlign w:val="center"/>
          </w:tcPr>
          <w:p w14:paraId="05997FAA" w14:textId="77777777" w:rsidR="00B03009" w:rsidRPr="005679F7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  <w:vAlign w:val="center"/>
          </w:tcPr>
          <w:p w14:paraId="100B4E1D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5679F7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  <w:p w14:paraId="1AD30C04" w14:textId="2885B878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2D80B8AA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vAlign w:val="center"/>
          </w:tcPr>
          <w:p w14:paraId="37E9C922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5679F7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  <w:p w14:paraId="31E5C2C8" w14:textId="5A09756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184" w:type="dxa"/>
            <w:vAlign w:val="center"/>
          </w:tcPr>
          <w:p w14:paraId="566E42D4" w14:textId="77777777" w:rsidR="00B03009" w:rsidRPr="005679F7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  <w:vAlign w:val="center"/>
          </w:tcPr>
          <w:p w14:paraId="10EF2EFE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5679F7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  <w:p w14:paraId="1D2E03B2" w14:textId="4E32C082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095087ED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vAlign w:val="center"/>
          </w:tcPr>
          <w:p w14:paraId="3C3B30F7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5679F7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  <w:p w14:paraId="237053A6" w14:textId="629D00F9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184" w:type="dxa"/>
            <w:vAlign w:val="center"/>
          </w:tcPr>
          <w:p w14:paraId="2745DCCD" w14:textId="77777777" w:rsidR="00B03009" w:rsidRPr="005679F7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  <w:vAlign w:val="center"/>
          </w:tcPr>
          <w:p w14:paraId="25D8D6C8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5679F7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  <w:p w14:paraId="7A91A643" w14:textId="4A673009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40A45D90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vAlign w:val="center"/>
          </w:tcPr>
          <w:p w14:paraId="09EECC46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5679F7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</w:p>
          <w:p w14:paraId="0F65276E" w14:textId="774E17AA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184" w:type="dxa"/>
            <w:vAlign w:val="center"/>
          </w:tcPr>
          <w:p w14:paraId="36A65FD5" w14:textId="77777777" w:rsidR="00B03009" w:rsidRPr="005679F7" w:rsidRDefault="00B03009" w:rsidP="00B030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  <w:vAlign w:val="center"/>
          </w:tcPr>
          <w:p w14:paraId="6D54BEB6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5679F7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  <w:p w14:paraId="3C9406F1" w14:textId="291F421E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15DB0E64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lang w:bidi="ar-SA"/>
              </w:rPr>
            </w:pPr>
          </w:p>
        </w:tc>
        <w:tc>
          <w:tcPr>
            <w:tcW w:w="810" w:type="dxa"/>
            <w:vAlign w:val="center"/>
          </w:tcPr>
          <w:p w14:paraId="3E6AE500" w14:textId="77777777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5679F7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มิถุนายน</w:t>
            </w:r>
          </w:p>
          <w:p w14:paraId="64AABFF4" w14:textId="2F384494" w:rsidR="00B03009" w:rsidRPr="005679F7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</w:p>
        </w:tc>
      </w:tr>
      <w:tr w:rsidR="002D160F" w:rsidRPr="006808D5" w14:paraId="5BEF795C" w14:textId="77777777" w:rsidTr="00CF0181">
        <w:trPr>
          <w:gridAfter w:val="1"/>
          <w:wAfter w:w="6" w:type="dxa"/>
          <w:cantSplit/>
          <w:trHeight w:hRule="exact" w:val="337"/>
          <w:tblHeader/>
        </w:trPr>
        <w:tc>
          <w:tcPr>
            <w:tcW w:w="2790" w:type="dxa"/>
          </w:tcPr>
          <w:p w14:paraId="6FE6CB0E" w14:textId="77777777" w:rsidR="00B60FDD" w:rsidRPr="005679F7" w:rsidRDefault="00B60FDD" w:rsidP="006808D5">
            <w:pPr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0408C64F" w14:textId="77777777" w:rsidR="00B60FDD" w:rsidRPr="005679F7" w:rsidRDefault="00B60FDD" w:rsidP="006808D5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5FAC7FAB" w14:textId="77777777" w:rsidR="00B60FDD" w:rsidRPr="005679F7" w:rsidRDefault="00B60FDD" w:rsidP="006808D5">
            <w:pPr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77AA9B15" w14:textId="5C9A37F4" w:rsidR="00B60FDD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2563</w:t>
            </w:r>
          </w:p>
        </w:tc>
        <w:tc>
          <w:tcPr>
            <w:tcW w:w="184" w:type="dxa"/>
            <w:vAlign w:val="center"/>
          </w:tcPr>
          <w:p w14:paraId="670C7E45" w14:textId="77777777" w:rsidR="00B60FDD" w:rsidRPr="005679F7" w:rsidRDefault="00B60FDD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14:paraId="655510D4" w14:textId="6F027D5D" w:rsidR="00B60FDD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2562</w:t>
            </w:r>
          </w:p>
        </w:tc>
        <w:tc>
          <w:tcPr>
            <w:tcW w:w="184" w:type="dxa"/>
            <w:vAlign w:val="center"/>
          </w:tcPr>
          <w:p w14:paraId="0B738736" w14:textId="77777777" w:rsidR="00B60FDD" w:rsidRPr="005679F7" w:rsidRDefault="00B60FDD" w:rsidP="006808D5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vAlign w:val="center"/>
          </w:tcPr>
          <w:p w14:paraId="6A16CF33" w14:textId="34934097" w:rsidR="00B60FDD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0817B44B" w14:textId="77777777" w:rsidR="00B60FDD" w:rsidRPr="005679F7" w:rsidRDefault="00B60FDD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06C4FC8" w14:textId="7882B627" w:rsidR="00B60FDD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2562</w:t>
            </w:r>
          </w:p>
        </w:tc>
        <w:tc>
          <w:tcPr>
            <w:tcW w:w="184" w:type="dxa"/>
            <w:vAlign w:val="center"/>
          </w:tcPr>
          <w:p w14:paraId="263D576B" w14:textId="77777777" w:rsidR="00B60FDD" w:rsidRPr="005679F7" w:rsidRDefault="00B60FDD" w:rsidP="006808D5">
            <w:pPr>
              <w:pStyle w:val="acctfourfigures"/>
              <w:tabs>
                <w:tab w:val="clear" w:pos="765"/>
              </w:tabs>
              <w:spacing w:line="240" w:lineRule="atLeast"/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vAlign w:val="center"/>
          </w:tcPr>
          <w:p w14:paraId="1A4F5A59" w14:textId="24FCD7F4" w:rsidR="00B60FDD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7149BDD4" w14:textId="77777777" w:rsidR="00B60FDD" w:rsidRPr="005679F7" w:rsidRDefault="00B60FDD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5046261" w14:textId="6EB2C100" w:rsidR="00B60FDD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2562</w:t>
            </w:r>
          </w:p>
        </w:tc>
        <w:tc>
          <w:tcPr>
            <w:tcW w:w="184" w:type="dxa"/>
            <w:vAlign w:val="center"/>
          </w:tcPr>
          <w:p w14:paraId="043F0087" w14:textId="77777777" w:rsidR="00B60FDD" w:rsidRPr="005679F7" w:rsidRDefault="00B60FDD" w:rsidP="006808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vAlign w:val="center"/>
          </w:tcPr>
          <w:p w14:paraId="0003F3FE" w14:textId="3E900678" w:rsidR="00B60FDD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32B40C8C" w14:textId="77777777" w:rsidR="00B60FDD" w:rsidRPr="005679F7" w:rsidRDefault="00B60FDD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40523652" w14:textId="74F33C32" w:rsidR="00B60FDD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2562</w:t>
            </w:r>
          </w:p>
        </w:tc>
        <w:tc>
          <w:tcPr>
            <w:tcW w:w="184" w:type="dxa"/>
            <w:vAlign w:val="center"/>
          </w:tcPr>
          <w:p w14:paraId="2CFAB8D3" w14:textId="77777777" w:rsidR="00B60FDD" w:rsidRPr="005679F7" w:rsidRDefault="00B60FDD" w:rsidP="006808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vAlign w:val="center"/>
          </w:tcPr>
          <w:p w14:paraId="29914E52" w14:textId="225C59CD" w:rsidR="00B60FDD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46766732" w14:textId="77777777" w:rsidR="00B60FDD" w:rsidRPr="005679F7" w:rsidRDefault="00B60FDD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4761C6F9" w14:textId="7FE6E435" w:rsidR="00B60FDD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2562</w:t>
            </w:r>
          </w:p>
        </w:tc>
        <w:tc>
          <w:tcPr>
            <w:tcW w:w="184" w:type="dxa"/>
            <w:vAlign w:val="center"/>
          </w:tcPr>
          <w:p w14:paraId="0D1B282F" w14:textId="77777777" w:rsidR="00B60FDD" w:rsidRPr="005679F7" w:rsidRDefault="00B60FDD" w:rsidP="006808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vAlign w:val="center"/>
          </w:tcPr>
          <w:p w14:paraId="65E151DD" w14:textId="0A53DFBE" w:rsidR="00B60FDD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100E6D5F" w14:textId="77777777" w:rsidR="00B60FDD" w:rsidRPr="005679F7" w:rsidRDefault="00B60FDD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4868013" w14:textId="7E7EAEA4" w:rsidR="00B60FDD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2562</w:t>
            </w:r>
          </w:p>
        </w:tc>
        <w:tc>
          <w:tcPr>
            <w:tcW w:w="184" w:type="dxa"/>
            <w:vAlign w:val="center"/>
          </w:tcPr>
          <w:p w14:paraId="06EC12FA" w14:textId="77777777" w:rsidR="00B60FDD" w:rsidRPr="005679F7" w:rsidRDefault="00B60FDD" w:rsidP="006808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29A0AB88" w14:textId="36E02033" w:rsidR="00B60FDD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2563</w:t>
            </w:r>
          </w:p>
        </w:tc>
        <w:tc>
          <w:tcPr>
            <w:tcW w:w="180" w:type="dxa"/>
            <w:vAlign w:val="center"/>
          </w:tcPr>
          <w:p w14:paraId="13E1486A" w14:textId="77777777" w:rsidR="00B60FDD" w:rsidRPr="005679F7" w:rsidRDefault="00B60FDD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44A3D357" w14:textId="6684143A" w:rsidR="00B60FDD" w:rsidRPr="005679F7" w:rsidRDefault="002606E5" w:rsidP="0068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2562</w:t>
            </w:r>
          </w:p>
        </w:tc>
      </w:tr>
      <w:tr w:rsidR="00B60FDD" w:rsidRPr="006808D5" w14:paraId="7159B45D" w14:textId="77777777" w:rsidTr="00D328B8">
        <w:trPr>
          <w:gridAfter w:val="1"/>
          <w:wAfter w:w="6" w:type="dxa"/>
          <w:cantSplit/>
          <w:trHeight w:hRule="exact" w:val="95"/>
        </w:trPr>
        <w:tc>
          <w:tcPr>
            <w:tcW w:w="2790" w:type="dxa"/>
          </w:tcPr>
          <w:p w14:paraId="0D0FA693" w14:textId="77777777" w:rsidR="00B60FDD" w:rsidRPr="005679F7" w:rsidRDefault="00B60FDD" w:rsidP="006808D5">
            <w:pPr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2C761B50" w14:textId="77777777" w:rsidR="00B60FDD" w:rsidRPr="005679F7" w:rsidRDefault="00B60FDD" w:rsidP="006808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4A029198" w14:textId="77777777" w:rsidR="00B60FDD" w:rsidRPr="005679F7" w:rsidRDefault="00B60FDD" w:rsidP="006808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5F9863A3" w14:textId="77777777" w:rsidR="00B60FDD" w:rsidRPr="005679F7" w:rsidRDefault="00B60FDD" w:rsidP="006808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</w:tcPr>
          <w:p w14:paraId="743341DF" w14:textId="77777777" w:rsidR="00B60FDD" w:rsidRPr="005679F7" w:rsidRDefault="00B60FDD" w:rsidP="006808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9896" w:type="dxa"/>
            <w:gridSpan w:val="23"/>
          </w:tcPr>
          <w:p w14:paraId="6D730A29" w14:textId="77777777" w:rsidR="00B60FDD" w:rsidRPr="005679F7" w:rsidRDefault="00B60FDD" w:rsidP="006808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</w:p>
        </w:tc>
      </w:tr>
      <w:tr w:rsidR="00E0779C" w:rsidRPr="006808D5" w14:paraId="72505C1D" w14:textId="77777777" w:rsidTr="00D328B8">
        <w:trPr>
          <w:gridAfter w:val="1"/>
          <w:wAfter w:w="6" w:type="dxa"/>
          <w:cantSplit/>
          <w:trHeight w:hRule="exact" w:val="323"/>
        </w:trPr>
        <w:tc>
          <w:tcPr>
            <w:tcW w:w="2790" w:type="dxa"/>
          </w:tcPr>
          <w:p w14:paraId="19693C2A" w14:textId="77777777" w:rsidR="00E0779C" w:rsidRPr="005679F7" w:rsidRDefault="00E0779C" w:rsidP="00E0779C">
            <w:pPr>
              <w:tabs>
                <w:tab w:val="left" w:pos="342"/>
              </w:tabs>
              <w:ind w:left="190" w:hanging="272"/>
              <w:rPr>
                <w:rFonts w:ascii="Angsana New" w:hAnsi="Angsana New" w:cs="Angsana New"/>
                <w:sz w:val="27"/>
                <w:szCs w:val="27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</w:rPr>
              <w:t>Handan Chia Tai Feed Co., Ltd.</w:t>
            </w:r>
          </w:p>
        </w:tc>
        <w:tc>
          <w:tcPr>
            <w:tcW w:w="1080" w:type="dxa"/>
          </w:tcPr>
          <w:p w14:paraId="7535CBC8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155"/>
                <w:tab w:val="left" w:pos="345"/>
              </w:tabs>
              <w:spacing w:line="240" w:lineRule="atLeast"/>
              <w:ind w:left="-115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จีน</w:t>
            </w:r>
          </w:p>
        </w:tc>
        <w:tc>
          <w:tcPr>
            <w:tcW w:w="180" w:type="dxa"/>
          </w:tcPr>
          <w:p w14:paraId="2BD79E29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09DB50F5" w14:textId="16183738" w:rsidR="00E0779C" w:rsidRPr="005679F7" w:rsidRDefault="00E0779C" w:rsidP="00E0779C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26</w:t>
            </w:r>
            <w:r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12</w:t>
            </w:r>
          </w:p>
        </w:tc>
        <w:tc>
          <w:tcPr>
            <w:tcW w:w="184" w:type="dxa"/>
          </w:tcPr>
          <w:p w14:paraId="3DBD741C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716" w:type="dxa"/>
          </w:tcPr>
          <w:p w14:paraId="281C3D5A" w14:textId="55485AAF" w:rsidR="00E0779C" w:rsidRPr="005679F7" w:rsidRDefault="00E0779C" w:rsidP="00E0779C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</w:rPr>
              <w:t xml:space="preserve">     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26</w:t>
            </w:r>
            <w:r w:rsidRPr="005679F7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12</w:t>
            </w:r>
          </w:p>
        </w:tc>
        <w:tc>
          <w:tcPr>
            <w:tcW w:w="184" w:type="dxa"/>
          </w:tcPr>
          <w:p w14:paraId="5E6A5DBD" w14:textId="77777777" w:rsidR="00E0779C" w:rsidRPr="005679F7" w:rsidRDefault="00E0779C" w:rsidP="00E0779C">
            <w:pPr>
              <w:tabs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319B16C5" w14:textId="4EAE5F28" w:rsidR="00E0779C" w:rsidRPr="005679F7" w:rsidRDefault="00E0779C" w:rsidP="00E0779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56</w:t>
            </w:r>
          </w:p>
        </w:tc>
        <w:tc>
          <w:tcPr>
            <w:tcW w:w="180" w:type="dxa"/>
          </w:tcPr>
          <w:p w14:paraId="25C547C1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1C5E75D5" w14:textId="0BE0F20E" w:rsidR="00E0779C" w:rsidRPr="005679F7" w:rsidRDefault="00E0779C" w:rsidP="00E0779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56</w:t>
            </w:r>
          </w:p>
        </w:tc>
        <w:tc>
          <w:tcPr>
            <w:tcW w:w="184" w:type="dxa"/>
          </w:tcPr>
          <w:p w14:paraId="6EDB2120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6792C408" w14:textId="14D1DF2A" w:rsidR="00E0779C" w:rsidRPr="005679F7" w:rsidRDefault="00E0779C" w:rsidP="00E0779C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</w:tcPr>
          <w:p w14:paraId="0477470B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6EED2631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84" w:type="dxa"/>
          </w:tcPr>
          <w:p w14:paraId="1ADF24A8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7D8E086F" w14:textId="2BE2EAB8" w:rsidR="00E0779C" w:rsidRPr="005679F7" w:rsidRDefault="00E0779C" w:rsidP="00E0779C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4CE68E7F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43F587DC" w14:textId="258FE163" w:rsidR="00E0779C" w:rsidRPr="005679F7" w:rsidRDefault="00E0779C" w:rsidP="00E0779C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20</w:t>
            </w:r>
          </w:p>
        </w:tc>
        <w:tc>
          <w:tcPr>
            <w:tcW w:w="184" w:type="dxa"/>
          </w:tcPr>
          <w:p w14:paraId="3D69E813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22F902FC" w14:textId="600A583B" w:rsidR="00E0779C" w:rsidRPr="00C30369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C30369"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45F44E78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48733207" w14:textId="77777777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0653079F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3A580068" w14:textId="1EFBA5E3" w:rsidR="00E0779C" w:rsidRPr="005679F7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5D145E9C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717E75CA" w14:textId="223B3B32" w:rsidR="00E0779C" w:rsidRPr="005679F7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20</w:t>
            </w:r>
          </w:p>
        </w:tc>
        <w:tc>
          <w:tcPr>
            <w:tcW w:w="184" w:type="dxa"/>
          </w:tcPr>
          <w:p w14:paraId="1B79AE89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</w:tcPr>
          <w:p w14:paraId="262983D4" w14:textId="336B9C02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21B32F7D" w14:textId="77777777" w:rsidR="00E0779C" w:rsidRPr="005679F7" w:rsidRDefault="00E0779C" w:rsidP="00E077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72318F38" w14:textId="0A207487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  <w:tr w:rsidR="00E0779C" w:rsidRPr="006808D5" w14:paraId="195E8590" w14:textId="77777777" w:rsidTr="00D328B8">
        <w:trPr>
          <w:gridAfter w:val="1"/>
          <w:wAfter w:w="6" w:type="dxa"/>
          <w:cantSplit/>
          <w:trHeight w:hRule="exact" w:val="323"/>
        </w:trPr>
        <w:tc>
          <w:tcPr>
            <w:tcW w:w="2790" w:type="dxa"/>
          </w:tcPr>
          <w:p w14:paraId="0FEABFA5" w14:textId="77777777" w:rsidR="00E0779C" w:rsidRPr="005679F7" w:rsidRDefault="00E0779C" w:rsidP="00E0779C">
            <w:pPr>
              <w:tabs>
                <w:tab w:val="left" w:pos="342"/>
              </w:tabs>
              <w:ind w:left="11" w:right="-79" w:hanging="91"/>
              <w:rPr>
                <w:rFonts w:ascii="Angsana New" w:hAnsi="Angsana New" w:cs="Angsana New"/>
                <w:sz w:val="27"/>
                <w:szCs w:val="27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</w:rPr>
              <w:t>Henan East Chia Tai Co., Ltd.</w:t>
            </w:r>
          </w:p>
        </w:tc>
        <w:tc>
          <w:tcPr>
            <w:tcW w:w="1080" w:type="dxa"/>
          </w:tcPr>
          <w:p w14:paraId="3BC6E134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155"/>
              </w:tabs>
              <w:spacing w:line="240" w:lineRule="atLeast"/>
              <w:ind w:left="-115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จีน</w:t>
            </w:r>
          </w:p>
        </w:tc>
        <w:tc>
          <w:tcPr>
            <w:tcW w:w="180" w:type="dxa"/>
          </w:tcPr>
          <w:p w14:paraId="57BA4D93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213ED765" w14:textId="537866A1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26</w:t>
            </w:r>
            <w:r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12</w:t>
            </w:r>
          </w:p>
        </w:tc>
        <w:tc>
          <w:tcPr>
            <w:tcW w:w="184" w:type="dxa"/>
          </w:tcPr>
          <w:p w14:paraId="02DA131D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716" w:type="dxa"/>
          </w:tcPr>
          <w:p w14:paraId="031BF5B6" w14:textId="7E93AC7D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26</w:t>
            </w:r>
            <w:r w:rsidRPr="005679F7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12</w:t>
            </w:r>
          </w:p>
        </w:tc>
        <w:tc>
          <w:tcPr>
            <w:tcW w:w="184" w:type="dxa"/>
          </w:tcPr>
          <w:p w14:paraId="62AE071B" w14:textId="77777777" w:rsidR="00E0779C" w:rsidRPr="005679F7" w:rsidRDefault="00E0779C" w:rsidP="00E0779C">
            <w:pPr>
              <w:tabs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49538C4B" w14:textId="153B326E" w:rsidR="00E0779C" w:rsidRPr="005679F7" w:rsidRDefault="00E0779C" w:rsidP="00E0779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170</w:t>
            </w:r>
          </w:p>
        </w:tc>
        <w:tc>
          <w:tcPr>
            <w:tcW w:w="180" w:type="dxa"/>
          </w:tcPr>
          <w:p w14:paraId="2539E440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38F63E45" w14:textId="5BD3A518" w:rsidR="00E0779C" w:rsidRPr="005679F7" w:rsidRDefault="00E0779C" w:rsidP="00E0779C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170</w:t>
            </w:r>
          </w:p>
        </w:tc>
        <w:tc>
          <w:tcPr>
            <w:tcW w:w="184" w:type="dxa"/>
          </w:tcPr>
          <w:p w14:paraId="59BFC0CB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2C5422E2" w14:textId="03D713F4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225</w:t>
            </w:r>
          </w:p>
        </w:tc>
        <w:tc>
          <w:tcPr>
            <w:tcW w:w="180" w:type="dxa"/>
          </w:tcPr>
          <w:p w14:paraId="32CB0A99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326268E6" w14:textId="43FFC613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225</w:t>
            </w:r>
          </w:p>
        </w:tc>
        <w:tc>
          <w:tcPr>
            <w:tcW w:w="184" w:type="dxa"/>
          </w:tcPr>
          <w:p w14:paraId="045F06D1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4C952970" w14:textId="73BCF03E" w:rsidR="00E0779C" w:rsidRPr="005679F7" w:rsidRDefault="00E0779C" w:rsidP="00E0779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249</w:t>
            </w:r>
          </w:p>
        </w:tc>
        <w:tc>
          <w:tcPr>
            <w:tcW w:w="180" w:type="dxa"/>
          </w:tcPr>
          <w:p w14:paraId="1163794B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3030F04A" w14:textId="2534433A" w:rsidR="00E0779C" w:rsidRPr="003A4C96" w:rsidRDefault="00E0779C" w:rsidP="00E0779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  <w:r w:rsidRPr="003A4C96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31</w:t>
            </w:r>
          </w:p>
        </w:tc>
        <w:tc>
          <w:tcPr>
            <w:tcW w:w="184" w:type="dxa"/>
          </w:tcPr>
          <w:p w14:paraId="607F09A4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04A1D2B7" w14:textId="07E7BD22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4F1D6CCE" w14:textId="77777777" w:rsidR="00E0779C" w:rsidRPr="005679F7" w:rsidRDefault="00E0779C" w:rsidP="00E077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36E3E8C3" w14:textId="77777777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84" w:type="dxa"/>
          </w:tcPr>
          <w:p w14:paraId="60655715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2ACA9D18" w14:textId="29A432E9" w:rsidR="00E0779C" w:rsidRPr="005679F7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249</w:t>
            </w:r>
          </w:p>
        </w:tc>
        <w:tc>
          <w:tcPr>
            <w:tcW w:w="180" w:type="dxa"/>
          </w:tcPr>
          <w:p w14:paraId="39F95ABD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2E1AE744" w14:textId="680232BC" w:rsidR="00E0779C" w:rsidRPr="003A4C96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  <w:r w:rsidRPr="003A4C96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31</w:t>
            </w:r>
          </w:p>
        </w:tc>
        <w:tc>
          <w:tcPr>
            <w:tcW w:w="184" w:type="dxa"/>
          </w:tcPr>
          <w:p w14:paraId="5926F70A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</w:tcPr>
          <w:p w14:paraId="46E02495" w14:textId="424CB5CB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1FE83BD3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2B4BE35F" w14:textId="76E1040F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0779C" w:rsidRPr="006808D5" w14:paraId="282BBE83" w14:textId="77777777" w:rsidTr="00D328B8">
        <w:trPr>
          <w:gridAfter w:val="1"/>
          <w:wAfter w:w="6" w:type="dxa"/>
          <w:cantSplit/>
          <w:trHeight w:hRule="exact" w:val="323"/>
        </w:trPr>
        <w:tc>
          <w:tcPr>
            <w:tcW w:w="2790" w:type="dxa"/>
          </w:tcPr>
          <w:p w14:paraId="5A3694D1" w14:textId="77777777" w:rsidR="00E0779C" w:rsidRPr="005679F7" w:rsidRDefault="00E0779C" w:rsidP="00E0779C">
            <w:pPr>
              <w:tabs>
                <w:tab w:val="left" w:pos="342"/>
              </w:tabs>
              <w:ind w:left="11" w:hanging="91"/>
              <w:rPr>
                <w:rFonts w:ascii="Angsana New" w:hAnsi="Angsana New" w:cs="Angsana New"/>
                <w:sz w:val="27"/>
                <w:szCs w:val="27"/>
              </w:rPr>
            </w:pPr>
            <w:proofErr w:type="spellStart"/>
            <w:r w:rsidRPr="005679F7">
              <w:rPr>
                <w:rFonts w:ascii="Angsana New" w:hAnsi="Angsana New" w:cs="Angsana New"/>
                <w:sz w:val="27"/>
                <w:szCs w:val="27"/>
              </w:rPr>
              <w:t>HyLife</w:t>
            </w:r>
            <w:proofErr w:type="spellEnd"/>
            <w:r w:rsidRPr="005679F7">
              <w:rPr>
                <w:rFonts w:ascii="Angsana New" w:hAnsi="Angsana New" w:cs="Angsana New"/>
                <w:sz w:val="27"/>
                <w:szCs w:val="27"/>
              </w:rPr>
              <w:t xml:space="preserve"> Group Holdings Ltd. </w:t>
            </w:r>
            <w:r w:rsidRPr="005679F7">
              <w:rPr>
                <w:rFonts w:ascii="Angsana New" w:hAnsi="Angsana New" w:cs="Angsana New"/>
                <w:spacing w:val="-2"/>
                <w:sz w:val="27"/>
                <w:szCs w:val="27"/>
                <w:vertAlign w:val="superscript"/>
              </w:rPr>
              <w:t>**</w:t>
            </w:r>
          </w:p>
        </w:tc>
        <w:tc>
          <w:tcPr>
            <w:tcW w:w="1080" w:type="dxa"/>
          </w:tcPr>
          <w:p w14:paraId="7AF7F5E8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แคนาดา</w:t>
            </w:r>
          </w:p>
        </w:tc>
        <w:tc>
          <w:tcPr>
            <w:tcW w:w="180" w:type="dxa"/>
          </w:tcPr>
          <w:p w14:paraId="15A1B946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784D6CCC" w14:textId="23026DA4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10</w:t>
            </w:r>
          </w:p>
        </w:tc>
        <w:tc>
          <w:tcPr>
            <w:tcW w:w="184" w:type="dxa"/>
          </w:tcPr>
          <w:p w14:paraId="4D53BB0E" w14:textId="12B40909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716" w:type="dxa"/>
          </w:tcPr>
          <w:p w14:paraId="203BE620" w14:textId="7FA20CBD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50</w:t>
            </w:r>
            <w:r w:rsidRPr="005679F7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10</w:t>
            </w:r>
          </w:p>
        </w:tc>
        <w:tc>
          <w:tcPr>
            <w:tcW w:w="184" w:type="dxa"/>
          </w:tcPr>
          <w:p w14:paraId="34F80B87" w14:textId="77777777" w:rsidR="00E0779C" w:rsidRPr="005679F7" w:rsidRDefault="00E0779C" w:rsidP="00E0779C">
            <w:pPr>
              <w:tabs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2ADF12D6" w14:textId="0C425ACD" w:rsidR="00E0779C" w:rsidRPr="005679F7" w:rsidRDefault="00E0779C" w:rsidP="00E0779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1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555</w:t>
            </w:r>
          </w:p>
        </w:tc>
        <w:tc>
          <w:tcPr>
            <w:tcW w:w="180" w:type="dxa"/>
          </w:tcPr>
          <w:p w14:paraId="4AE25895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686D38D9" w14:textId="61717FF4" w:rsidR="00E0779C" w:rsidRPr="005679F7" w:rsidRDefault="00E0779C" w:rsidP="00E0779C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1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555</w:t>
            </w:r>
          </w:p>
        </w:tc>
        <w:tc>
          <w:tcPr>
            <w:tcW w:w="184" w:type="dxa"/>
          </w:tcPr>
          <w:p w14:paraId="412ACC2D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21E7B10B" w14:textId="53B2D11D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995</w:t>
            </w:r>
          </w:p>
        </w:tc>
        <w:tc>
          <w:tcPr>
            <w:tcW w:w="180" w:type="dxa"/>
          </w:tcPr>
          <w:p w14:paraId="507FAC8A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4D0B1727" w14:textId="2C92A858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</w:t>
            </w:r>
            <w:r w:rsidRPr="005679F7"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736</w:t>
            </w:r>
          </w:p>
        </w:tc>
        <w:tc>
          <w:tcPr>
            <w:tcW w:w="184" w:type="dxa"/>
          </w:tcPr>
          <w:p w14:paraId="3D841806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0F9A6464" w14:textId="65A2A66A" w:rsidR="00E0779C" w:rsidRPr="005679F7" w:rsidRDefault="00E0779C" w:rsidP="00E0779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223</w:t>
            </w:r>
          </w:p>
        </w:tc>
        <w:tc>
          <w:tcPr>
            <w:tcW w:w="180" w:type="dxa"/>
          </w:tcPr>
          <w:p w14:paraId="310A0B5F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69631A72" w14:textId="6CE0327C" w:rsidR="00E0779C" w:rsidRPr="005679F7" w:rsidRDefault="00E0779C" w:rsidP="00E0779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</w:t>
            </w:r>
            <w:r w:rsidRPr="005679F7"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736</w:t>
            </w:r>
          </w:p>
        </w:tc>
        <w:tc>
          <w:tcPr>
            <w:tcW w:w="184" w:type="dxa"/>
          </w:tcPr>
          <w:p w14:paraId="19FA6693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363DE31B" w14:textId="604F71D4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7F3E4424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12C92845" w14:textId="77777777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84" w:type="dxa"/>
          </w:tcPr>
          <w:p w14:paraId="4A1A970A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79212868" w14:textId="792CAB05" w:rsidR="00E0779C" w:rsidRPr="005679F7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223</w:t>
            </w:r>
          </w:p>
        </w:tc>
        <w:tc>
          <w:tcPr>
            <w:tcW w:w="180" w:type="dxa"/>
          </w:tcPr>
          <w:p w14:paraId="08180C74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1DA27C8F" w14:textId="6F99E5BA" w:rsidR="00E0779C" w:rsidRPr="005679F7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</w:t>
            </w:r>
            <w:r w:rsidRPr="005679F7"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736</w:t>
            </w:r>
          </w:p>
        </w:tc>
        <w:tc>
          <w:tcPr>
            <w:tcW w:w="184" w:type="dxa"/>
          </w:tcPr>
          <w:p w14:paraId="7D91392F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</w:tcPr>
          <w:p w14:paraId="474BCBF7" w14:textId="01F64EFD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282</w:t>
            </w:r>
          </w:p>
        </w:tc>
        <w:tc>
          <w:tcPr>
            <w:tcW w:w="180" w:type="dxa"/>
          </w:tcPr>
          <w:p w14:paraId="41DCA15D" w14:textId="77777777" w:rsidR="00E0779C" w:rsidRPr="005679F7" w:rsidRDefault="00E0779C" w:rsidP="00E077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4827566F" w14:textId="77777777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0779C" w:rsidRPr="006808D5" w14:paraId="2EDE927D" w14:textId="77777777" w:rsidTr="00D328B8">
        <w:trPr>
          <w:gridAfter w:val="1"/>
          <w:wAfter w:w="6" w:type="dxa"/>
          <w:cantSplit/>
          <w:trHeight w:hRule="exact" w:val="323"/>
        </w:trPr>
        <w:tc>
          <w:tcPr>
            <w:tcW w:w="2790" w:type="dxa"/>
          </w:tcPr>
          <w:p w14:paraId="3138676E" w14:textId="77777777" w:rsidR="00E0779C" w:rsidRPr="005679F7" w:rsidRDefault="00E0779C" w:rsidP="00E0779C">
            <w:pPr>
              <w:tabs>
                <w:tab w:val="left" w:pos="342"/>
              </w:tabs>
              <w:ind w:left="11" w:hanging="91"/>
              <w:rPr>
                <w:rFonts w:ascii="Angsana New" w:hAnsi="Angsana New" w:cs="Angsana New"/>
                <w:sz w:val="27"/>
                <w:szCs w:val="27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</w:rPr>
              <w:t>ECI  Metro Investment  Co., Ltd.</w:t>
            </w:r>
          </w:p>
        </w:tc>
        <w:tc>
          <w:tcPr>
            <w:tcW w:w="1080" w:type="dxa"/>
          </w:tcPr>
          <w:p w14:paraId="5BE4B782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155"/>
              </w:tabs>
              <w:spacing w:line="240" w:lineRule="atLeast"/>
              <w:ind w:left="-115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จีน</w:t>
            </w:r>
          </w:p>
        </w:tc>
        <w:tc>
          <w:tcPr>
            <w:tcW w:w="180" w:type="dxa"/>
          </w:tcPr>
          <w:p w14:paraId="7060DA2E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4E9EFC63" w14:textId="06A9390C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21</w:t>
            </w:r>
          </w:p>
        </w:tc>
        <w:tc>
          <w:tcPr>
            <w:tcW w:w="184" w:type="dxa"/>
          </w:tcPr>
          <w:p w14:paraId="44454E89" w14:textId="09268C83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716" w:type="dxa"/>
          </w:tcPr>
          <w:p w14:paraId="31E2BF2D" w14:textId="4882AFCB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25</w:t>
            </w:r>
            <w:r w:rsidRPr="005679F7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21</w:t>
            </w:r>
          </w:p>
        </w:tc>
        <w:tc>
          <w:tcPr>
            <w:tcW w:w="184" w:type="dxa"/>
          </w:tcPr>
          <w:p w14:paraId="62CD0048" w14:textId="77777777" w:rsidR="00E0779C" w:rsidRPr="005679F7" w:rsidRDefault="00E0779C" w:rsidP="00E0779C">
            <w:pPr>
              <w:tabs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6D90A950" w14:textId="14920576" w:rsidR="00E0779C" w:rsidRPr="005679F7" w:rsidRDefault="00E0779C" w:rsidP="00E0779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378</w:t>
            </w:r>
          </w:p>
        </w:tc>
        <w:tc>
          <w:tcPr>
            <w:tcW w:w="180" w:type="dxa"/>
          </w:tcPr>
          <w:p w14:paraId="61BC5620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1140F167" w14:textId="5A46A59B" w:rsidR="00E0779C" w:rsidRPr="005679F7" w:rsidRDefault="00E0779C" w:rsidP="00E0779C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378</w:t>
            </w:r>
          </w:p>
        </w:tc>
        <w:tc>
          <w:tcPr>
            <w:tcW w:w="184" w:type="dxa"/>
          </w:tcPr>
          <w:p w14:paraId="0379C5DA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71A7EFF8" w14:textId="230ECD29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296</w:t>
            </w:r>
          </w:p>
        </w:tc>
        <w:tc>
          <w:tcPr>
            <w:tcW w:w="180" w:type="dxa"/>
          </w:tcPr>
          <w:p w14:paraId="52ADEAA3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750F5EA1" w14:textId="283FCA0B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  <w:r w:rsidRPr="005679F7"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296</w:t>
            </w:r>
          </w:p>
        </w:tc>
        <w:tc>
          <w:tcPr>
            <w:tcW w:w="184" w:type="dxa"/>
          </w:tcPr>
          <w:p w14:paraId="69AE4A82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5E6D5F86" w14:textId="3264B844" w:rsidR="00E0779C" w:rsidRPr="005679F7" w:rsidRDefault="00E0779C" w:rsidP="00E0779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873</w:t>
            </w:r>
          </w:p>
        </w:tc>
        <w:tc>
          <w:tcPr>
            <w:tcW w:w="180" w:type="dxa"/>
          </w:tcPr>
          <w:p w14:paraId="24F69303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2272B32F" w14:textId="34C95CA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  <w:r w:rsidRPr="005679F7"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666</w:t>
            </w:r>
          </w:p>
        </w:tc>
        <w:tc>
          <w:tcPr>
            <w:tcW w:w="184" w:type="dxa"/>
          </w:tcPr>
          <w:p w14:paraId="2550C46E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268C65D6" w14:textId="62CEBFDC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732B8D38" w14:textId="77777777" w:rsidR="00E0779C" w:rsidRPr="005679F7" w:rsidRDefault="00E0779C" w:rsidP="00E077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68D58C4F" w14:textId="77777777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84" w:type="dxa"/>
          </w:tcPr>
          <w:p w14:paraId="6374B359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0F1158D1" w14:textId="0FDAE359" w:rsidR="00E0779C" w:rsidRPr="005679F7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873</w:t>
            </w:r>
          </w:p>
        </w:tc>
        <w:tc>
          <w:tcPr>
            <w:tcW w:w="180" w:type="dxa"/>
          </w:tcPr>
          <w:p w14:paraId="27890A97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4F681354" w14:textId="03EEB8EF" w:rsidR="00E0779C" w:rsidRPr="005679F7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  <w:r w:rsidRPr="005679F7"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666</w:t>
            </w:r>
          </w:p>
        </w:tc>
        <w:tc>
          <w:tcPr>
            <w:tcW w:w="184" w:type="dxa"/>
          </w:tcPr>
          <w:p w14:paraId="66BA5A80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</w:tcPr>
          <w:p w14:paraId="162ECA4D" w14:textId="6B218061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1C13B1BC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3A9630E5" w14:textId="77777777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</w:tr>
      <w:tr w:rsidR="00E0779C" w:rsidRPr="006808D5" w14:paraId="0CBDFBCD" w14:textId="77777777" w:rsidTr="00D328B8">
        <w:trPr>
          <w:gridAfter w:val="1"/>
          <w:wAfter w:w="6" w:type="dxa"/>
          <w:cantSplit/>
          <w:trHeight w:hRule="exact" w:val="323"/>
        </w:trPr>
        <w:tc>
          <w:tcPr>
            <w:tcW w:w="2790" w:type="dxa"/>
          </w:tcPr>
          <w:p w14:paraId="2BA6A253" w14:textId="77777777" w:rsidR="00E0779C" w:rsidRPr="005679F7" w:rsidRDefault="00E0779C" w:rsidP="00E0779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605"/>
              </w:tabs>
              <w:ind w:hanging="80"/>
              <w:rPr>
                <w:rFonts w:ascii="Angsana New" w:hAnsi="Angsana New" w:cs="Angsana New"/>
                <w:sz w:val="27"/>
                <w:szCs w:val="27"/>
              </w:rPr>
            </w:pPr>
            <w:proofErr w:type="spellStart"/>
            <w:r w:rsidRPr="005679F7">
              <w:rPr>
                <w:rFonts w:ascii="Angsana New" w:hAnsi="Angsana New" w:cs="Angsana New"/>
                <w:sz w:val="27"/>
                <w:szCs w:val="27"/>
              </w:rPr>
              <w:t>SuperDrob</w:t>
            </w:r>
            <w:proofErr w:type="spellEnd"/>
            <w:r w:rsidRPr="005679F7">
              <w:rPr>
                <w:rFonts w:ascii="Angsana New" w:hAnsi="Angsana New" w:cs="Angsana New"/>
                <w:sz w:val="27"/>
                <w:szCs w:val="27"/>
              </w:rPr>
              <w:t xml:space="preserve"> S.A.</w:t>
            </w:r>
            <w:r w:rsidRPr="005679F7">
              <w:rPr>
                <w:rFonts w:ascii="Angsana New" w:hAnsi="Angsana New" w:cs="Angsana New"/>
                <w:sz w:val="27"/>
                <w:szCs w:val="27"/>
              </w:rPr>
              <w:tab/>
            </w:r>
          </w:p>
        </w:tc>
        <w:tc>
          <w:tcPr>
            <w:tcW w:w="1080" w:type="dxa"/>
          </w:tcPr>
          <w:p w14:paraId="32AE069F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โปแลนด์</w:t>
            </w:r>
          </w:p>
        </w:tc>
        <w:tc>
          <w:tcPr>
            <w:tcW w:w="180" w:type="dxa"/>
          </w:tcPr>
          <w:p w14:paraId="5940CBA4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25D1302A" w14:textId="79BA1781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49</w:t>
            </w:r>
            <w:r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45</w:t>
            </w:r>
          </w:p>
        </w:tc>
        <w:tc>
          <w:tcPr>
            <w:tcW w:w="184" w:type="dxa"/>
          </w:tcPr>
          <w:p w14:paraId="65319013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716" w:type="dxa"/>
          </w:tcPr>
          <w:p w14:paraId="39711A6B" w14:textId="60135E7A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49</w:t>
            </w:r>
            <w:r w:rsidRPr="005679F7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45</w:t>
            </w:r>
          </w:p>
        </w:tc>
        <w:tc>
          <w:tcPr>
            <w:tcW w:w="184" w:type="dxa"/>
          </w:tcPr>
          <w:p w14:paraId="430F5BD4" w14:textId="77777777" w:rsidR="00E0779C" w:rsidRPr="005679F7" w:rsidRDefault="00E0779C" w:rsidP="00E0779C">
            <w:pPr>
              <w:tabs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3F42AF81" w14:textId="2AFD8A16" w:rsidR="00E0779C" w:rsidRPr="005679F7" w:rsidRDefault="00E0779C" w:rsidP="00E0779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4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708</w:t>
            </w:r>
          </w:p>
        </w:tc>
        <w:tc>
          <w:tcPr>
            <w:tcW w:w="180" w:type="dxa"/>
          </w:tcPr>
          <w:p w14:paraId="7C53B962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32FBD66B" w14:textId="634C0FB6" w:rsidR="00E0779C" w:rsidRPr="005679F7" w:rsidRDefault="00E0779C" w:rsidP="00E0779C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4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708</w:t>
            </w:r>
          </w:p>
        </w:tc>
        <w:tc>
          <w:tcPr>
            <w:tcW w:w="184" w:type="dxa"/>
          </w:tcPr>
          <w:p w14:paraId="025D9D6B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5C6CBD7A" w14:textId="719623BD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794</w:t>
            </w:r>
          </w:p>
        </w:tc>
        <w:tc>
          <w:tcPr>
            <w:tcW w:w="180" w:type="dxa"/>
          </w:tcPr>
          <w:p w14:paraId="52ADE696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7473DD3C" w14:textId="3AF9245E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</w:t>
            </w:r>
            <w:r w:rsidRPr="005679F7"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794</w:t>
            </w:r>
          </w:p>
        </w:tc>
        <w:tc>
          <w:tcPr>
            <w:tcW w:w="184" w:type="dxa"/>
          </w:tcPr>
          <w:p w14:paraId="1BFB3159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0EA0E233" w14:textId="1B84ECBA" w:rsidR="00E0779C" w:rsidRPr="005679F7" w:rsidRDefault="00E0779C" w:rsidP="00E0779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483</w:t>
            </w:r>
          </w:p>
        </w:tc>
        <w:tc>
          <w:tcPr>
            <w:tcW w:w="180" w:type="dxa"/>
          </w:tcPr>
          <w:p w14:paraId="4D128137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59F3E7C8" w14:textId="07177343" w:rsidR="00E0779C" w:rsidRPr="005679F7" w:rsidRDefault="00E0779C" w:rsidP="00E0779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</w:t>
            </w:r>
            <w:r w:rsidRPr="005679F7"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501</w:t>
            </w:r>
          </w:p>
        </w:tc>
        <w:tc>
          <w:tcPr>
            <w:tcW w:w="184" w:type="dxa"/>
          </w:tcPr>
          <w:p w14:paraId="7D0FC476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</w:tcPr>
          <w:p w14:paraId="60F0D6C8" w14:textId="30A33FB4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126C9080" w14:textId="77777777" w:rsidR="00E0779C" w:rsidRPr="005679F7" w:rsidRDefault="00E0779C" w:rsidP="00E077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69F029CE" w14:textId="77777777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84" w:type="dxa"/>
          </w:tcPr>
          <w:p w14:paraId="3D80C397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0FDC4615" w14:textId="5248393C" w:rsidR="00E0779C" w:rsidRPr="005679F7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483</w:t>
            </w:r>
          </w:p>
        </w:tc>
        <w:tc>
          <w:tcPr>
            <w:tcW w:w="180" w:type="dxa"/>
          </w:tcPr>
          <w:p w14:paraId="10795F62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1B4CFE95" w14:textId="00F835A9" w:rsidR="00E0779C" w:rsidRPr="005679F7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</w:t>
            </w:r>
            <w:r w:rsidRPr="005679F7"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501</w:t>
            </w:r>
          </w:p>
        </w:tc>
        <w:tc>
          <w:tcPr>
            <w:tcW w:w="184" w:type="dxa"/>
          </w:tcPr>
          <w:p w14:paraId="73CF54A5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</w:tcPr>
          <w:p w14:paraId="73EF38D2" w14:textId="7F47052B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3B63CC4C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</w:tcPr>
          <w:p w14:paraId="7EA14AC2" w14:textId="77777777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</w:tr>
      <w:tr w:rsidR="00E0779C" w:rsidRPr="006808D5" w14:paraId="303BDA57" w14:textId="77777777" w:rsidTr="00D328B8">
        <w:trPr>
          <w:gridAfter w:val="1"/>
          <w:wAfter w:w="6" w:type="dxa"/>
          <w:cantSplit/>
          <w:trHeight w:hRule="exact" w:val="323"/>
        </w:trPr>
        <w:tc>
          <w:tcPr>
            <w:tcW w:w="2790" w:type="dxa"/>
          </w:tcPr>
          <w:p w14:paraId="6F719CBE" w14:textId="77777777" w:rsidR="00E0779C" w:rsidRPr="005679F7" w:rsidRDefault="00E0779C" w:rsidP="00E0779C">
            <w:pPr>
              <w:tabs>
                <w:tab w:val="left" w:pos="342"/>
              </w:tabs>
              <w:ind w:left="11" w:hanging="91"/>
              <w:rPr>
                <w:rFonts w:ascii="Angsana New" w:hAnsi="Angsana New" w:cs="Angsana New"/>
                <w:sz w:val="27"/>
                <w:szCs w:val="27"/>
              </w:rPr>
            </w:pPr>
            <w:proofErr w:type="spellStart"/>
            <w:r w:rsidRPr="005679F7">
              <w:rPr>
                <w:rFonts w:ascii="Angsana New" w:hAnsi="Angsana New" w:cs="Angsana New"/>
                <w:sz w:val="27"/>
                <w:szCs w:val="27"/>
              </w:rPr>
              <w:t>Westbridge</w:t>
            </w:r>
            <w:proofErr w:type="spellEnd"/>
            <w:r w:rsidRPr="005679F7">
              <w:rPr>
                <w:rFonts w:ascii="Angsana New" w:hAnsi="Angsana New" w:cs="Angsana New"/>
                <w:sz w:val="27"/>
                <w:szCs w:val="27"/>
              </w:rPr>
              <w:t xml:space="preserve"> Foods Holding B.V.</w:t>
            </w:r>
            <w:r w:rsidRPr="005679F7">
              <w:rPr>
                <w:rFonts w:ascii="Angsana New" w:hAnsi="Angsana New" w:cs="Angsana New"/>
                <w:spacing w:val="-2"/>
                <w:sz w:val="27"/>
                <w:szCs w:val="27"/>
                <w:vertAlign w:val="superscript"/>
              </w:rPr>
              <w:t xml:space="preserve"> **</w:t>
            </w:r>
          </w:p>
        </w:tc>
        <w:tc>
          <w:tcPr>
            <w:tcW w:w="1080" w:type="dxa"/>
          </w:tcPr>
          <w:p w14:paraId="74972AD8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เนเธอร์แลนด์</w:t>
            </w:r>
          </w:p>
        </w:tc>
        <w:tc>
          <w:tcPr>
            <w:tcW w:w="180" w:type="dxa"/>
          </w:tcPr>
          <w:p w14:paraId="66538A31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2DE95F08" w14:textId="1135623D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50</w:t>
            </w:r>
            <w:r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00</w:t>
            </w:r>
          </w:p>
        </w:tc>
        <w:tc>
          <w:tcPr>
            <w:tcW w:w="184" w:type="dxa"/>
          </w:tcPr>
          <w:p w14:paraId="6CEF7897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716" w:type="dxa"/>
          </w:tcPr>
          <w:p w14:paraId="39F22C05" w14:textId="0AD1B08E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50</w:t>
            </w:r>
            <w:r w:rsidRPr="005679F7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00</w:t>
            </w:r>
          </w:p>
        </w:tc>
        <w:tc>
          <w:tcPr>
            <w:tcW w:w="184" w:type="dxa"/>
          </w:tcPr>
          <w:p w14:paraId="1A8F9CB4" w14:textId="77777777" w:rsidR="00E0779C" w:rsidRPr="005679F7" w:rsidRDefault="00E0779C" w:rsidP="00E0779C">
            <w:pPr>
              <w:tabs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127B538D" w14:textId="6096A64C" w:rsidR="00E0779C" w:rsidRPr="005679F7" w:rsidRDefault="00E0779C" w:rsidP="00E0779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180" w:type="dxa"/>
          </w:tcPr>
          <w:p w14:paraId="2040F781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7763DAF0" w14:textId="7803A23D" w:rsidR="00E0779C" w:rsidRPr="005679F7" w:rsidRDefault="00E0779C" w:rsidP="00E0779C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184" w:type="dxa"/>
          </w:tcPr>
          <w:p w14:paraId="4CD3298A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5BED72D1" w14:textId="49AB3DC2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F5A940B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0EE34DA" w14:textId="7AE87E4C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1D6E5448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2CA413C4" w14:textId="40CB05FD" w:rsidR="00E0779C" w:rsidRPr="005679F7" w:rsidRDefault="00E0779C" w:rsidP="00E0779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D97163A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83C889D" w14:textId="7516C99A" w:rsidR="00E0779C" w:rsidRPr="005679F7" w:rsidRDefault="00E0779C" w:rsidP="00E0779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6551A4D5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082D6942" w14:textId="01CF9BA2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512BAF57" w14:textId="77777777" w:rsidR="00E0779C" w:rsidRPr="005679F7" w:rsidRDefault="00E0779C" w:rsidP="00E077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3F27673" w14:textId="77777777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84" w:type="dxa"/>
          </w:tcPr>
          <w:p w14:paraId="57B6C516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19B3B662" w14:textId="0048B696" w:rsidR="00E0779C" w:rsidRPr="005679F7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E689BD4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E2EDFC5" w14:textId="07553C40" w:rsidR="00E0779C" w:rsidRPr="005679F7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574B548B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FF73960" w14:textId="629E2D3E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4A6112C2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197220" w14:textId="2670366B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0779C" w:rsidRPr="006808D5" w14:paraId="4402904A" w14:textId="77777777" w:rsidTr="00D328B8">
        <w:trPr>
          <w:gridAfter w:val="1"/>
          <w:wAfter w:w="6" w:type="dxa"/>
          <w:cantSplit/>
          <w:trHeight w:hRule="exact" w:val="323"/>
        </w:trPr>
        <w:tc>
          <w:tcPr>
            <w:tcW w:w="2790" w:type="dxa"/>
          </w:tcPr>
          <w:p w14:paraId="03341599" w14:textId="77777777" w:rsidR="00E0779C" w:rsidRPr="005679F7" w:rsidRDefault="00E0779C" w:rsidP="00E0779C">
            <w:pPr>
              <w:tabs>
                <w:tab w:val="clear" w:pos="227"/>
                <w:tab w:val="left" w:pos="8"/>
                <w:tab w:val="left" w:pos="188"/>
              </w:tabs>
              <w:ind w:hanging="8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679F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</w:tcPr>
          <w:p w14:paraId="002D47D5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6429612A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22816E3B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4" w:type="dxa"/>
          </w:tcPr>
          <w:p w14:paraId="5A6E9F2E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716" w:type="dxa"/>
          </w:tcPr>
          <w:p w14:paraId="60DD8811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4" w:type="dxa"/>
          </w:tcPr>
          <w:p w14:paraId="2DB9E4A5" w14:textId="77777777" w:rsidR="00E0779C" w:rsidRPr="005679F7" w:rsidRDefault="00E0779C" w:rsidP="00E0779C">
            <w:pPr>
              <w:tabs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4F855A11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9DD2CFF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4513FEEA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4" w:type="dxa"/>
          </w:tcPr>
          <w:p w14:paraId="2B272D67" w14:textId="77777777" w:rsidR="00E0779C" w:rsidRPr="00AF6DA9" w:rsidRDefault="00E0779C" w:rsidP="00AF6DA9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14:paraId="19058C75" w14:textId="60468F7D" w:rsidR="00E0779C" w:rsidRPr="00AF6DA9" w:rsidRDefault="00E0779C" w:rsidP="00AF6DA9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17</w:t>
            </w:r>
            <w:r w:rsidRPr="00AF6DA9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,31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4EA1549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33F4E83" w14:textId="065BE8C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17</w:t>
            </w:r>
            <w:r w:rsidRPr="005679F7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112</w:t>
            </w:r>
          </w:p>
        </w:tc>
        <w:tc>
          <w:tcPr>
            <w:tcW w:w="184" w:type="dxa"/>
          </w:tcPr>
          <w:p w14:paraId="4EB3CBE2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dxa"/>
            <w:tcBorders>
              <w:bottom w:val="double" w:sz="4" w:space="0" w:color="auto"/>
            </w:tcBorders>
          </w:tcPr>
          <w:p w14:paraId="62A18433" w14:textId="21A0DAF1" w:rsidR="00E0779C" w:rsidRPr="004B5183" w:rsidRDefault="00E0779C" w:rsidP="00E0779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20</w:t>
            </w:r>
            <w:r w:rsidRPr="004B5183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286</w:t>
            </w:r>
          </w:p>
        </w:tc>
        <w:tc>
          <w:tcPr>
            <w:tcW w:w="180" w:type="dxa"/>
          </w:tcPr>
          <w:p w14:paraId="69599654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14:paraId="2CE913BF" w14:textId="09B2D499" w:rsidR="00E0779C" w:rsidRPr="005679F7" w:rsidRDefault="00E0779C" w:rsidP="00E0779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19</w:t>
            </w:r>
            <w:r w:rsidRPr="005679F7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434</w:t>
            </w:r>
          </w:p>
        </w:tc>
        <w:tc>
          <w:tcPr>
            <w:tcW w:w="184" w:type="dxa"/>
          </w:tcPr>
          <w:p w14:paraId="04A74A33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  <w:tcBorders>
              <w:bottom w:val="double" w:sz="4" w:space="0" w:color="auto"/>
            </w:tcBorders>
          </w:tcPr>
          <w:p w14:paraId="20D648C4" w14:textId="14925505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180" w:type="dxa"/>
          </w:tcPr>
          <w:p w14:paraId="57B2508F" w14:textId="77777777" w:rsidR="00E0779C" w:rsidRPr="005679F7" w:rsidRDefault="00E0779C" w:rsidP="00E077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14:paraId="6EC9511E" w14:textId="77777777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5679F7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-</w:t>
            </w:r>
          </w:p>
        </w:tc>
        <w:tc>
          <w:tcPr>
            <w:tcW w:w="184" w:type="dxa"/>
          </w:tcPr>
          <w:p w14:paraId="3C39DD91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dxa"/>
            <w:tcBorders>
              <w:bottom w:val="double" w:sz="4" w:space="0" w:color="auto"/>
            </w:tcBorders>
          </w:tcPr>
          <w:p w14:paraId="12F5CC49" w14:textId="09AB0E1B" w:rsidR="00E0779C" w:rsidRPr="005679F7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20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286</w:t>
            </w:r>
          </w:p>
        </w:tc>
        <w:tc>
          <w:tcPr>
            <w:tcW w:w="180" w:type="dxa"/>
          </w:tcPr>
          <w:p w14:paraId="7AAAC05E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14:paraId="03A2CAAA" w14:textId="1234A936" w:rsidR="00E0779C" w:rsidRPr="005679F7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19</w:t>
            </w:r>
            <w:r w:rsidRPr="005679F7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434</w:t>
            </w:r>
          </w:p>
        </w:tc>
        <w:tc>
          <w:tcPr>
            <w:tcW w:w="184" w:type="dxa"/>
          </w:tcPr>
          <w:p w14:paraId="1745A09F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</w:tcPr>
          <w:p w14:paraId="652FA477" w14:textId="00A1A73F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282</w:t>
            </w:r>
          </w:p>
        </w:tc>
        <w:tc>
          <w:tcPr>
            <w:tcW w:w="180" w:type="dxa"/>
          </w:tcPr>
          <w:p w14:paraId="6FC5459D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E0C96CF" w14:textId="2A450503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181</w:t>
            </w:r>
          </w:p>
        </w:tc>
      </w:tr>
      <w:tr w:rsidR="00E0779C" w:rsidRPr="006808D5" w14:paraId="13A87BCB" w14:textId="77777777" w:rsidTr="00D328B8">
        <w:trPr>
          <w:gridAfter w:val="1"/>
          <w:wAfter w:w="6" w:type="dxa"/>
          <w:cantSplit/>
          <w:trHeight w:hRule="exact" w:val="323"/>
        </w:trPr>
        <w:tc>
          <w:tcPr>
            <w:tcW w:w="2790" w:type="dxa"/>
          </w:tcPr>
          <w:p w14:paraId="316641EC" w14:textId="77777777" w:rsidR="00E0779C" w:rsidRPr="005679F7" w:rsidRDefault="00E0779C" w:rsidP="00E0779C">
            <w:pPr>
              <w:tabs>
                <w:tab w:val="clear" w:pos="227"/>
                <w:tab w:val="clear" w:pos="454"/>
                <w:tab w:val="left" w:pos="373"/>
                <w:tab w:val="left" w:pos="458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3AFBC8CF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68539160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68FD0A75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4" w:type="dxa"/>
          </w:tcPr>
          <w:p w14:paraId="4E870AA3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716" w:type="dxa"/>
          </w:tcPr>
          <w:p w14:paraId="2DAFEAC7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4" w:type="dxa"/>
          </w:tcPr>
          <w:p w14:paraId="50CEACC8" w14:textId="77777777" w:rsidR="00E0779C" w:rsidRPr="005679F7" w:rsidRDefault="00E0779C" w:rsidP="00E0779C">
            <w:pPr>
              <w:tabs>
                <w:tab w:val="decimal" w:pos="344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</w:tcPr>
          <w:p w14:paraId="23C7625A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3314ED8A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</w:tcPr>
          <w:p w14:paraId="44E98E9D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4" w:type="dxa"/>
          </w:tcPr>
          <w:p w14:paraId="4F1101D0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5A7F6E2A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65B226C9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E86CB93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</w:tcPr>
          <w:p w14:paraId="143CCF73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7BEF2ACB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21499A8B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FBA9672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</w:tcPr>
          <w:p w14:paraId="542A65FC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799754D4" w14:textId="77777777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D9E3284" w14:textId="77777777" w:rsidR="00E0779C" w:rsidRPr="005679F7" w:rsidRDefault="00E0779C" w:rsidP="00E077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904C233" w14:textId="77777777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84" w:type="dxa"/>
          </w:tcPr>
          <w:p w14:paraId="469B0CF9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454D7C68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48AA745A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E3E80FA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</w:tcPr>
          <w:p w14:paraId="4EE6E052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0A387A0A" w14:textId="77777777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3AE99B7" w14:textId="77777777" w:rsidR="00E0779C" w:rsidRPr="005679F7" w:rsidRDefault="00E0779C" w:rsidP="00E0779C">
            <w:pPr>
              <w:pStyle w:val="acctfourfigures"/>
              <w:tabs>
                <w:tab w:val="clear" w:pos="765"/>
                <w:tab w:val="left" w:pos="227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C4BD147" w14:textId="77777777" w:rsidR="00E0779C" w:rsidRPr="005679F7" w:rsidRDefault="00E0779C" w:rsidP="00E0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</w:tr>
    </w:tbl>
    <w:p w14:paraId="41A1DCE8" w14:textId="77777777" w:rsidR="00A711F5" w:rsidRPr="00DD7CDF" w:rsidRDefault="00A711F5" w:rsidP="000429A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vertAlign w:val="superscript"/>
        </w:rPr>
      </w:pPr>
    </w:p>
    <w:p w14:paraId="79A49907" w14:textId="77777777" w:rsidR="00F775F9" w:rsidRPr="00DD7CDF" w:rsidRDefault="00F775F9" w:rsidP="000429A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vertAlign w:val="superscript"/>
        </w:rPr>
      </w:pPr>
    </w:p>
    <w:p w14:paraId="3A8F9F33" w14:textId="77777777" w:rsidR="00F775F9" w:rsidRPr="00DD7CDF" w:rsidRDefault="00F775F9" w:rsidP="000429A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vertAlign w:val="superscript"/>
        </w:rPr>
      </w:pPr>
    </w:p>
    <w:p w14:paraId="1E2E5E6E" w14:textId="301AC2B0" w:rsidR="00DD5805" w:rsidRPr="00DD7CDF" w:rsidRDefault="00DD5805" w:rsidP="000429AC">
      <w:pPr>
        <w:pStyle w:val="a"/>
        <w:tabs>
          <w:tab w:val="clear" w:pos="1080"/>
        </w:tabs>
        <w:ind w:left="90" w:hanging="90"/>
        <w:jc w:val="thaiDistribute"/>
        <w:rPr>
          <w:rFonts w:ascii="Angsana New" w:hAnsi="Angsana New" w:cs="Angsana New"/>
        </w:rPr>
      </w:pPr>
      <w:r w:rsidRPr="00DD7CDF">
        <w:rPr>
          <w:rFonts w:ascii="Angsana New" w:hAnsi="Angsana New" w:cs="Angsana New"/>
          <w:sz w:val="28"/>
          <w:vertAlign w:val="superscript"/>
        </w:rPr>
        <w:lastRenderedPageBreak/>
        <w:t>*</w:t>
      </w:r>
      <w:r w:rsidRPr="00DD7CDF">
        <w:rPr>
          <w:rFonts w:ascii="Angsana New" w:hAnsi="Angsana New" w:cs="Angsana New"/>
          <w:i/>
          <w:iCs/>
          <w:cs/>
        </w:rPr>
        <w:t xml:space="preserve"> </w:t>
      </w:r>
      <w:r w:rsidRPr="00DD7CDF">
        <w:rPr>
          <w:rFonts w:ascii="Angsana New" w:hAnsi="Angsana New" w:cs="Angsana New"/>
          <w:spacing w:val="-4"/>
        </w:rPr>
        <w:t xml:space="preserve">CP-Meiji </w:t>
      </w:r>
      <w:r w:rsidRPr="00DD7CDF">
        <w:rPr>
          <w:rFonts w:ascii="Angsana New" w:hAnsi="Angsana New" w:cs="Angsana New"/>
          <w:spacing w:val="-4"/>
          <w:cs/>
        </w:rPr>
        <w:t>เป็นการร่วมค้า เนื่องจากตามข้อบังคับของ</w:t>
      </w:r>
      <w:r w:rsidRPr="00DD7CDF">
        <w:rPr>
          <w:rFonts w:ascii="Angsana New" w:hAnsi="Angsana New" w:cs="Angsana New"/>
          <w:spacing w:val="-4"/>
        </w:rPr>
        <w:t xml:space="preserve"> CP-Meiji </w:t>
      </w:r>
      <w:r w:rsidRPr="00DD7CDF">
        <w:rPr>
          <w:rFonts w:ascii="Angsana New" w:hAnsi="Angsana New" w:cs="Angsana New"/>
          <w:spacing w:val="-4"/>
          <w:cs/>
        </w:rPr>
        <w:t>ได้กำหนดให้ผู้ลงทุนมีอำนาจควบคุมร่วมกันในการตัดสินใจที่สำคัญทางการเงินและการดำเนินงาน และมีสิทธิในสินทรัพย์สุทธิของ</w:t>
      </w:r>
      <w:r w:rsidRPr="00DD7CDF">
        <w:rPr>
          <w:rFonts w:ascii="Angsana New" w:hAnsi="Angsana New" w:cs="Angsana New"/>
          <w:spacing w:val="-4"/>
        </w:rPr>
        <w:t xml:space="preserve"> CP-Meiji</w:t>
      </w:r>
      <w:r w:rsidRPr="00DD7CDF">
        <w:rPr>
          <w:rFonts w:ascii="Angsana New" w:hAnsi="Angsana New" w:cs="Angsana New"/>
          <w:cs/>
        </w:rPr>
        <w:t xml:space="preserve"> กลุ่มบริษัทได้บันทึกบัญชีเงินลงทุนในการร่วมค้าตามวิธีส่วนได้เสียในงบการเงิน</w:t>
      </w:r>
      <w:r w:rsidR="00EC56F0" w:rsidRPr="00DD7CDF">
        <w:rPr>
          <w:rFonts w:ascii="Angsana New" w:hAnsi="Angsana New" w:cs="Angsana New"/>
          <w:cs/>
        </w:rPr>
        <w:t>รวม</w:t>
      </w:r>
      <w:r w:rsidRPr="00DD7CDF">
        <w:rPr>
          <w:rFonts w:ascii="Angsana New" w:hAnsi="Angsana New" w:cs="Angsana New"/>
          <w:cs/>
        </w:rPr>
        <w:t>ระหว่างกาล</w:t>
      </w:r>
    </w:p>
    <w:p w14:paraId="3A2A3559" w14:textId="77777777" w:rsidR="00F33C74" w:rsidRPr="00DD7CDF" w:rsidRDefault="00F33C74" w:rsidP="00F13B6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</w:p>
    <w:p w14:paraId="5AFAEA49" w14:textId="1DB43CB6" w:rsidR="00A711F5" w:rsidRPr="00DD7CDF" w:rsidRDefault="006720AE" w:rsidP="000429AC">
      <w:pPr>
        <w:pStyle w:val="a"/>
        <w:tabs>
          <w:tab w:val="clear" w:pos="1080"/>
          <w:tab w:val="left" w:pos="540"/>
        </w:tabs>
        <w:ind w:left="180" w:hanging="180"/>
        <w:jc w:val="both"/>
        <w:rPr>
          <w:rFonts w:ascii="Angsana New" w:hAnsi="Angsana New" w:cs="Angsana New"/>
          <w:cs/>
        </w:rPr>
      </w:pPr>
      <w:r w:rsidRPr="00DD7CDF">
        <w:rPr>
          <w:rFonts w:ascii="Angsana New" w:hAnsi="Angsana New" w:cs="Angsana New"/>
          <w:spacing w:val="-6"/>
          <w:sz w:val="28"/>
          <w:szCs w:val="28"/>
          <w:vertAlign w:val="superscript"/>
          <w:cs/>
        </w:rPr>
        <w:t>*</w:t>
      </w:r>
      <w:r w:rsidR="00F33C74" w:rsidRPr="00DD7CDF">
        <w:rPr>
          <w:rFonts w:ascii="Angsana New" w:hAnsi="Angsana New" w:cs="Angsana New"/>
          <w:spacing w:val="-6"/>
          <w:sz w:val="28"/>
          <w:szCs w:val="28"/>
          <w:vertAlign w:val="superscript"/>
          <w:cs/>
        </w:rPr>
        <w:t>*</w:t>
      </w:r>
      <w:r w:rsidRPr="00DD7CDF">
        <w:rPr>
          <w:rFonts w:ascii="Angsana New" w:hAnsi="Angsana New" w:cs="Angsana New"/>
          <w:spacing w:val="-6"/>
          <w:cs/>
        </w:rPr>
        <w:t xml:space="preserve"> </w:t>
      </w:r>
      <w:r w:rsidRPr="00DD7CDF">
        <w:rPr>
          <w:rFonts w:ascii="Angsana New" w:hAnsi="Angsana New" w:cs="Angsana New"/>
          <w:spacing w:val="-6"/>
          <w:lang w:val="en-US"/>
        </w:rPr>
        <w:t xml:space="preserve">Andhra Pradesh </w:t>
      </w:r>
      <w:proofErr w:type="spellStart"/>
      <w:r w:rsidRPr="00DD7CDF">
        <w:rPr>
          <w:rFonts w:ascii="Angsana New" w:hAnsi="Angsana New" w:cs="Angsana New"/>
          <w:spacing w:val="-6"/>
          <w:lang w:val="en-US"/>
        </w:rPr>
        <w:t>Broodstock</w:t>
      </w:r>
      <w:proofErr w:type="spellEnd"/>
      <w:r w:rsidRPr="00DD7CDF">
        <w:rPr>
          <w:rFonts w:ascii="Angsana New" w:hAnsi="Angsana New" w:cs="Angsana New" w:hint="cs"/>
          <w:spacing w:val="-6"/>
          <w:cs/>
        </w:rPr>
        <w:t xml:space="preserve"> </w:t>
      </w:r>
      <w:proofErr w:type="spellStart"/>
      <w:r w:rsidRPr="00DD7CDF">
        <w:rPr>
          <w:rFonts w:ascii="Angsana New" w:hAnsi="Angsana New" w:cs="Angsana New"/>
          <w:spacing w:val="-6"/>
          <w:lang w:val="en-US"/>
        </w:rPr>
        <w:t>Multiplicationcentre</w:t>
      </w:r>
      <w:proofErr w:type="spellEnd"/>
      <w:r w:rsidRPr="00DD7CDF">
        <w:rPr>
          <w:rFonts w:ascii="Angsana New" w:hAnsi="Angsana New" w:cs="Angsana New"/>
          <w:spacing w:val="-6"/>
          <w:lang w:val="en-US"/>
        </w:rPr>
        <w:t xml:space="preserve"> Private Limited</w:t>
      </w:r>
      <w:r w:rsidR="00D328B8">
        <w:rPr>
          <w:rFonts w:ascii="Angsana New" w:hAnsi="Angsana New" w:cs="Angsana New"/>
          <w:spacing w:val="-6"/>
          <w:lang w:val="en-US"/>
        </w:rPr>
        <w:t xml:space="preserve">, </w:t>
      </w:r>
      <w:proofErr w:type="spellStart"/>
      <w:r w:rsidR="00D328B8">
        <w:rPr>
          <w:rFonts w:ascii="Angsana New" w:hAnsi="Angsana New" w:cs="Angsana New"/>
          <w:spacing w:val="-6"/>
          <w:lang w:val="en-US"/>
        </w:rPr>
        <w:t>Hy</w:t>
      </w:r>
      <w:r w:rsidR="00C46325">
        <w:rPr>
          <w:rFonts w:ascii="Angsana New" w:hAnsi="Angsana New" w:cs="Angsana New"/>
          <w:spacing w:val="-6"/>
          <w:lang w:val="en-US"/>
        </w:rPr>
        <w:t>L</w:t>
      </w:r>
      <w:r w:rsidR="00D328B8">
        <w:rPr>
          <w:rFonts w:ascii="Angsana New" w:hAnsi="Angsana New" w:cs="Angsana New"/>
          <w:spacing w:val="-6"/>
          <w:lang w:val="en-US"/>
        </w:rPr>
        <w:t>ife</w:t>
      </w:r>
      <w:proofErr w:type="spellEnd"/>
      <w:r w:rsidR="00D328B8">
        <w:rPr>
          <w:rFonts w:ascii="Angsana New" w:hAnsi="Angsana New" w:cs="Angsana New"/>
          <w:spacing w:val="-6"/>
          <w:lang w:val="en-US"/>
        </w:rPr>
        <w:t xml:space="preserve"> Group Holding</w:t>
      </w:r>
      <w:r w:rsidR="00C46325">
        <w:rPr>
          <w:rFonts w:ascii="Angsana New" w:hAnsi="Angsana New" w:cs="Angsana New"/>
          <w:spacing w:val="-6"/>
          <w:lang w:val="en-US"/>
        </w:rPr>
        <w:t>s</w:t>
      </w:r>
      <w:r w:rsidR="00D328B8">
        <w:rPr>
          <w:rFonts w:ascii="Angsana New" w:hAnsi="Angsana New" w:cs="Angsana New"/>
          <w:spacing w:val="-6"/>
          <w:lang w:val="en-US"/>
        </w:rPr>
        <w:t xml:space="preserve"> Ltd.</w:t>
      </w:r>
      <w:r w:rsidRPr="00DD7CDF">
        <w:rPr>
          <w:rFonts w:ascii="Angsana New" w:hAnsi="Angsana New" w:cs="Angsana New"/>
          <w:spacing w:val="-6"/>
          <w:lang w:val="en-US"/>
        </w:rPr>
        <w:t xml:space="preserve"> </w:t>
      </w:r>
      <w:r w:rsidRPr="00DD7CDF">
        <w:rPr>
          <w:rFonts w:ascii="Angsana New" w:hAnsi="Angsana New" w:cs="Angsana New" w:hint="cs"/>
          <w:spacing w:val="-6"/>
          <w:cs/>
          <w:lang w:val="en-US"/>
        </w:rPr>
        <w:t xml:space="preserve">และ </w:t>
      </w:r>
      <w:r w:rsidRPr="00DD7CDF">
        <w:rPr>
          <w:rFonts w:ascii="Angsana New" w:hAnsi="Angsana New" w:cs="Angsana New" w:hint="cs"/>
          <w:spacing w:val="-6"/>
          <w:cs/>
        </w:rPr>
        <w:t xml:space="preserve">Westbridge Foods Holding B.V. </w:t>
      </w:r>
      <w:r w:rsidRPr="00DD7CDF">
        <w:rPr>
          <w:rFonts w:ascii="Angsana New" w:hAnsi="Angsana New" w:cs="Angsana New"/>
          <w:spacing w:val="-6"/>
          <w:cs/>
        </w:rPr>
        <w:t>เป็น</w:t>
      </w:r>
      <w:r w:rsidRPr="00DD7CDF">
        <w:rPr>
          <w:rFonts w:ascii="Angsana New" w:hAnsi="Angsana New" w:cs="Angsana New" w:hint="cs"/>
          <w:spacing w:val="-6"/>
          <w:cs/>
        </w:rPr>
        <w:t>การร่วมค้าเนื่องจาก</w:t>
      </w:r>
      <w:r w:rsidRPr="00DD7CDF">
        <w:rPr>
          <w:rFonts w:ascii="Angsana New" w:hAnsi="Angsana New" w:cs="Angsana New"/>
          <w:spacing w:val="-6"/>
          <w:cs/>
        </w:rPr>
        <w:t>ผู้ลงทุนมีอำนาจควบคุมร่วมกั</w:t>
      </w:r>
      <w:r w:rsidR="007F0B09" w:rsidRPr="00DD7CDF">
        <w:rPr>
          <w:rFonts w:ascii="Angsana New" w:hAnsi="Angsana New" w:cs="Angsana New"/>
          <w:spacing w:val="-6"/>
          <w:cs/>
        </w:rPr>
        <w:t>นในการตัดสินใจที่สำคัญทางการเงิ</w:t>
      </w:r>
      <w:r w:rsidR="007F0B09" w:rsidRPr="00DD7CDF">
        <w:rPr>
          <w:rFonts w:ascii="Angsana New" w:hAnsi="Angsana New" w:cs="Angsana New" w:hint="cs"/>
          <w:spacing w:val="-6"/>
          <w:cs/>
        </w:rPr>
        <w:t>น</w:t>
      </w:r>
      <w:r w:rsidRPr="00DD7CDF">
        <w:rPr>
          <w:rFonts w:ascii="Angsana New" w:hAnsi="Angsana New" w:cs="Angsana New"/>
          <w:spacing w:val="-6"/>
          <w:cs/>
        </w:rPr>
        <w:t>และ</w:t>
      </w:r>
      <w:r w:rsidRPr="00DD7CDF">
        <w:rPr>
          <w:rFonts w:ascii="Angsana New" w:hAnsi="Angsana New" w:cs="Angsana New"/>
          <w:spacing w:val="-4"/>
          <w:cs/>
        </w:rPr>
        <w:t xml:space="preserve">การดำเนินงาน และมีสิทธิในสินทรัพย์สุทธิของ </w:t>
      </w:r>
      <w:r w:rsidRPr="00DD7CDF">
        <w:rPr>
          <w:rFonts w:ascii="Angsana New" w:hAnsi="Angsana New" w:cs="Angsana New"/>
          <w:spacing w:val="-4"/>
          <w:lang w:val="en-US"/>
        </w:rPr>
        <w:t xml:space="preserve">Andhra Pradesh </w:t>
      </w:r>
      <w:proofErr w:type="spellStart"/>
      <w:r w:rsidRPr="00DD7CDF">
        <w:rPr>
          <w:rFonts w:ascii="Angsana New" w:hAnsi="Angsana New" w:cs="Angsana New"/>
          <w:spacing w:val="-4"/>
          <w:lang w:val="en-US"/>
        </w:rPr>
        <w:t>Broodstock</w:t>
      </w:r>
      <w:proofErr w:type="spellEnd"/>
      <w:r w:rsidRPr="00DD7CDF">
        <w:rPr>
          <w:rFonts w:ascii="Angsana New" w:hAnsi="Angsana New" w:cs="Angsana New" w:hint="cs"/>
          <w:spacing w:val="-4"/>
          <w:cs/>
        </w:rPr>
        <w:t xml:space="preserve"> </w:t>
      </w:r>
      <w:proofErr w:type="spellStart"/>
      <w:r w:rsidRPr="00DD7CDF">
        <w:rPr>
          <w:rFonts w:ascii="Angsana New" w:hAnsi="Angsana New" w:cs="Angsana New"/>
          <w:spacing w:val="-4"/>
          <w:lang w:val="en-US"/>
        </w:rPr>
        <w:t>Multiplicationcentre</w:t>
      </w:r>
      <w:proofErr w:type="spellEnd"/>
      <w:r w:rsidRPr="00DD7CDF">
        <w:rPr>
          <w:rFonts w:ascii="Angsana New" w:hAnsi="Angsana New" w:cs="Angsana New"/>
          <w:spacing w:val="-4"/>
          <w:lang w:val="en-US"/>
        </w:rPr>
        <w:t xml:space="preserve"> Private Limited</w:t>
      </w:r>
      <w:r w:rsidR="00C46325">
        <w:rPr>
          <w:rFonts w:ascii="Angsana New" w:hAnsi="Angsana New" w:cs="Angsana New" w:hint="cs"/>
          <w:cs/>
        </w:rPr>
        <w:t xml:space="preserve">, </w:t>
      </w:r>
      <w:proofErr w:type="spellStart"/>
      <w:r w:rsidR="00C46325">
        <w:rPr>
          <w:rFonts w:ascii="Angsana New" w:hAnsi="Angsana New" w:cs="Angsana New"/>
          <w:spacing w:val="-6"/>
          <w:lang w:val="en-US"/>
        </w:rPr>
        <w:t>HyLife</w:t>
      </w:r>
      <w:proofErr w:type="spellEnd"/>
      <w:r w:rsidR="00C46325">
        <w:rPr>
          <w:rFonts w:ascii="Angsana New" w:hAnsi="Angsana New" w:cs="Angsana New"/>
          <w:spacing w:val="-6"/>
          <w:lang w:val="en-US"/>
        </w:rPr>
        <w:t xml:space="preserve"> Group Holdings Ltd.</w:t>
      </w:r>
      <w:r w:rsidR="00C46325" w:rsidRPr="00DD7CDF">
        <w:rPr>
          <w:rFonts w:ascii="Angsana New" w:hAnsi="Angsana New" w:cs="Angsana New"/>
          <w:spacing w:val="-6"/>
          <w:lang w:val="en-US"/>
        </w:rPr>
        <w:t xml:space="preserve"> </w:t>
      </w:r>
      <w:r w:rsidRPr="00DD7CDF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Pr="00DD7CDF">
        <w:rPr>
          <w:rFonts w:ascii="Angsana New" w:hAnsi="Angsana New" w:cs="Angsana New" w:hint="cs"/>
          <w:spacing w:val="-4"/>
          <w:cs/>
        </w:rPr>
        <w:t>Westbridge Foods Holding B.V. กลุ่มบริษัท</w:t>
      </w:r>
      <w:r w:rsidRPr="00DD7CDF">
        <w:rPr>
          <w:rFonts w:ascii="Angsana New" w:hAnsi="Angsana New" w:cs="Angsana New"/>
          <w:cs/>
        </w:rPr>
        <w:t>ได้บันทึกบัญชีเงินลงทุนในการร่วมค้าตามวิธีส่วนได้เสียในงบการเงินรวม</w:t>
      </w:r>
      <w:r w:rsidR="009B1943" w:rsidRPr="00DD7CDF">
        <w:rPr>
          <w:rFonts w:ascii="Angsana New" w:hAnsi="Angsana New" w:cs="Angsana New" w:hint="cs"/>
          <w:cs/>
        </w:rPr>
        <w:t>ระหว่างกาล</w:t>
      </w:r>
    </w:p>
    <w:p w14:paraId="66FAEB87" w14:textId="77777777" w:rsidR="00555629" w:rsidRPr="00DD7CDF" w:rsidRDefault="00A711F5" w:rsidP="000429AC">
      <w:pPr>
        <w:pStyle w:val="a"/>
        <w:tabs>
          <w:tab w:val="clear" w:pos="1080"/>
          <w:tab w:val="left" w:pos="540"/>
        </w:tabs>
        <w:ind w:left="180" w:hanging="180"/>
        <w:jc w:val="both"/>
        <w:rPr>
          <w:rFonts w:ascii="Angsana New" w:hAnsi="Angsana New" w:cs="Angsana New"/>
          <w:b/>
          <w:bCs/>
          <w:i/>
          <w:iCs/>
          <w:cs/>
        </w:rPr>
      </w:pPr>
      <w:r w:rsidRPr="00DD7CDF">
        <w:rPr>
          <w:rFonts w:ascii="Angsana New" w:hAnsi="Angsana New" w:cs="Angsana New"/>
          <w:cs/>
        </w:rPr>
        <w:br w:type="page"/>
      </w:r>
      <w:r w:rsidR="00555629" w:rsidRPr="00DD7CDF">
        <w:rPr>
          <w:rFonts w:ascii="Angsana New" w:hAnsi="Angsana New" w:cs="Angsana New"/>
          <w:b/>
          <w:bCs/>
          <w:i/>
          <w:iCs/>
          <w:cs/>
        </w:rPr>
        <w:lastRenderedPageBreak/>
        <w:t>รายละเอียดเงินลงทุนในการร่วมค้าและรับเงินปันผลรับ (ต่อ)</w:t>
      </w:r>
    </w:p>
    <w:p w14:paraId="432A814B" w14:textId="77777777" w:rsidR="00555629" w:rsidRPr="00DD7CDF" w:rsidRDefault="0055562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15698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7"/>
        <w:gridCol w:w="1161"/>
        <w:gridCol w:w="209"/>
        <w:gridCol w:w="655"/>
        <w:gridCol w:w="196"/>
        <w:gridCol w:w="656"/>
        <w:gridCol w:w="195"/>
        <w:gridCol w:w="653"/>
        <w:gridCol w:w="195"/>
        <w:gridCol w:w="656"/>
        <w:gridCol w:w="195"/>
        <w:gridCol w:w="653"/>
        <w:gridCol w:w="195"/>
        <w:gridCol w:w="661"/>
        <w:gridCol w:w="198"/>
        <w:gridCol w:w="656"/>
        <w:gridCol w:w="195"/>
        <w:gridCol w:w="675"/>
        <w:gridCol w:w="196"/>
        <w:gridCol w:w="665"/>
        <w:gridCol w:w="195"/>
        <w:gridCol w:w="656"/>
        <w:gridCol w:w="7"/>
        <w:gridCol w:w="188"/>
        <w:gridCol w:w="12"/>
        <w:gridCol w:w="716"/>
        <w:gridCol w:w="16"/>
        <w:gridCol w:w="179"/>
        <w:gridCol w:w="29"/>
        <w:gridCol w:w="762"/>
        <w:gridCol w:w="6"/>
      </w:tblGrid>
      <w:tr w:rsidR="00F74785" w:rsidRPr="00DD7CDF" w14:paraId="7DDFFD7B" w14:textId="77777777" w:rsidTr="00310F4E">
        <w:trPr>
          <w:cantSplit/>
          <w:trHeight w:val="16"/>
        </w:trPr>
        <w:tc>
          <w:tcPr>
            <w:tcW w:w="4067" w:type="dxa"/>
            <w:shd w:val="clear" w:color="auto" w:fill="auto"/>
          </w:tcPr>
          <w:p w14:paraId="50AEFFA0" w14:textId="77777777" w:rsidR="00F74785" w:rsidRPr="00310F4E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64916DBF" w14:textId="77777777" w:rsidR="00F74785" w:rsidRPr="00310F4E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09" w:type="dxa"/>
          </w:tcPr>
          <w:p w14:paraId="3A2C234F" w14:textId="77777777" w:rsidR="00F74785" w:rsidRPr="00310F4E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261" w:type="dxa"/>
            <w:gridSpan w:val="28"/>
            <w:shd w:val="clear" w:color="auto" w:fill="auto"/>
            <w:vAlign w:val="center"/>
          </w:tcPr>
          <w:p w14:paraId="4A536F41" w14:textId="77777777" w:rsidR="00F74785" w:rsidRPr="00310F4E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  <w:r w:rsidRPr="00310F4E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(หน่วย</w:t>
            </w:r>
            <w:r w:rsidRPr="00310F4E">
              <w:rPr>
                <w:rFonts w:ascii="Angsana New" w:hAnsi="Angsana New" w:cs="Angsana New"/>
                <w:i/>
                <w:iCs/>
                <w:sz w:val="27"/>
                <w:szCs w:val="27"/>
              </w:rPr>
              <w:t xml:space="preserve">: </w:t>
            </w:r>
            <w:r w:rsidRPr="00310F4E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ล้านบาท)</w:t>
            </w:r>
          </w:p>
        </w:tc>
      </w:tr>
      <w:tr w:rsidR="00F74785" w:rsidRPr="00DD7CDF" w14:paraId="2E0B035F" w14:textId="77777777" w:rsidTr="00310F4E">
        <w:trPr>
          <w:cantSplit/>
          <w:trHeight w:val="16"/>
        </w:trPr>
        <w:tc>
          <w:tcPr>
            <w:tcW w:w="4067" w:type="dxa"/>
            <w:shd w:val="clear" w:color="auto" w:fill="auto"/>
          </w:tcPr>
          <w:p w14:paraId="150C54F7" w14:textId="77777777" w:rsidR="00F74785" w:rsidRPr="00310F4E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631" w:type="dxa"/>
            <w:gridSpan w:val="30"/>
            <w:tcBorders>
              <w:bottom w:val="single" w:sz="4" w:space="0" w:color="auto"/>
            </w:tcBorders>
          </w:tcPr>
          <w:p w14:paraId="1524562F" w14:textId="77777777" w:rsidR="00F74785" w:rsidRPr="00310F4E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310F4E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F74785" w:rsidRPr="00DD7CDF" w14:paraId="715FF5D3" w14:textId="77777777" w:rsidTr="00310F4E">
        <w:trPr>
          <w:gridAfter w:val="1"/>
          <w:wAfter w:w="6" w:type="dxa"/>
          <w:cantSplit/>
          <w:trHeight w:val="16"/>
        </w:trPr>
        <w:tc>
          <w:tcPr>
            <w:tcW w:w="4067" w:type="dxa"/>
            <w:shd w:val="clear" w:color="auto" w:fill="auto"/>
          </w:tcPr>
          <w:p w14:paraId="778D131F" w14:textId="77777777" w:rsidR="00F74785" w:rsidRPr="00310F4E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A2394A1" w14:textId="77777777" w:rsidR="00F74785" w:rsidRPr="00310F4E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9" w:type="dxa"/>
            <w:tcBorders>
              <w:top w:val="single" w:sz="4" w:space="0" w:color="auto"/>
            </w:tcBorders>
          </w:tcPr>
          <w:p w14:paraId="4209D4CE" w14:textId="77777777" w:rsidR="00F74785" w:rsidRPr="00310F4E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50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E35C778" w14:textId="77777777" w:rsidR="00F74785" w:rsidRPr="00310F4E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310F4E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สัดส่วน</w:t>
            </w: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</w:tcPr>
          <w:p w14:paraId="4031F7E6" w14:textId="77777777" w:rsidR="00F74785" w:rsidRPr="00310F4E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5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7FFF9F6" w14:textId="77777777" w:rsidR="00F74785" w:rsidRPr="00310F4E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5302E" w14:textId="77777777" w:rsidR="00F74785" w:rsidRPr="00310F4E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61813" w14:textId="77777777" w:rsidR="00F74785" w:rsidRPr="00310F4E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52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64FB1" w14:textId="77777777" w:rsidR="00F74785" w:rsidRPr="00310F4E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C1B62" w14:textId="77777777" w:rsidR="00F74785" w:rsidRPr="00310F4E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34F86" w14:textId="77777777" w:rsidR="00F74785" w:rsidRPr="00310F4E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EA81C" w14:textId="77777777" w:rsidR="00F74785" w:rsidRPr="00310F4E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4319B" w14:textId="77777777" w:rsidR="00F74785" w:rsidRPr="00310F4E" w:rsidDel="00685444" w:rsidRDefault="00F7478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310F4E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เงินปันผลรับ</w:t>
            </w:r>
            <w:r w:rsidRPr="00310F4E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สำหรับ</w:t>
            </w:r>
          </w:p>
        </w:tc>
      </w:tr>
      <w:tr w:rsidR="00F74785" w:rsidRPr="00DD7CDF" w14:paraId="4036A7D8" w14:textId="77777777" w:rsidTr="00310F4E">
        <w:trPr>
          <w:gridAfter w:val="1"/>
          <w:wAfter w:w="6" w:type="dxa"/>
          <w:cantSplit/>
          <w:trHeight w:val="16"/>
        </w:trPr>
        <w:tc>
          <w:tcPr>
            <w:tcW w:w="4067" w:type="dxa"/>
            <w:shd w:val="clear" w:color="auto" w:fill="auto"/>
          </w:tcPr>
          <w:p w14:paraId="09669CC9" w14:textId="77777777" w:rsidR="00F74785" w:rsidRPr="00310F4E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40998BAF" w14:textId="77777777" w:rsidR="00F74785" w:rsidRPr="00310F4E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0F4E">
              <w:rPr>
                <w:rFonts w:ascii="Angsana New" w:hAnsi="Angsana New"/>
                <w:sz w:val="27"/>
                <w:szCs w:val="27"/>
                <w:cs/>
                <w:lang w:val="en-GB"/>
              </w:rPr>
              <w:t>ประเทศที่</w:t>
            </w:r>
          </w:p>
        </w:tc>
        <w:tc>
          <w:tcPr>
            <w:tcW w:w="209" w:type="dxa"/>
          </w:tcPr>
          <w:p w14:paraId="5D90890C" w14:textId="77777777" w:rsidR="00F74785" w:rsidRPr="00310F4E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507" w:type="dxa"/>
            <w:gridSpan w:val="3"/>
            <w:shd w:val="clear" w:color="auto" w:fill="auto"/>
          </w:tcPr>
          <w:p w14:paraId="0CE66E59" w14:textId="77777777" w:rsidR="00F74785" w:rsidRPr="00310F4E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310F4E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ความเป็นเจ้าของ</w:t>
            </w:r>
          </w:p>
        </w:tc>
        <w:tc>
          <w:tcPr>
            <w:tcW w:w="195" w:type="dxa"/>
            <w:shd w:val="clear" w:color="auto" w:fill="auto"/>
          </w:tcPr>
          <w:p w14:paraId="7F240FC4" w14:textId="77777777" w:rsidR="00F74785" w:rsidRPr="00310F4E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504" w:type="dxa"/>
            <w:gridSpan w:val="3"/>
            <w:shd w:val="clear" w:color="auto" w:fill="auto"/>
          </w:tcPr>
          <w:p w14:paraId="257DBE54" w14:textId="77777777" w:rsidR="00F74785" w:rsidRPr="00310F4E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63FB542F" w14:textId="77777777" w:rsidR="00F74785" w:rsidRPr="00310F4E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509" w:type="dxa"/>
            <w:gridSpan w:val="3"/>
            <w:shd w:val="clear" w:color="auto" w:fill="auto"/>
            <w:vAlign w:val="bottom"/>
          </w:tcPr>
          <w:p w14:paraId="3BD98DB4" w14:textId="77777777" w:rsidR="00F74785" w:rsidRPr="00310F4E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14:paraId="241E0B2F" w14:textId="77777777" w:rsidR="00F74785" w:rsidRPr="00310F4E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526" w:type="dxa"/>
            <w:gridSpan w:val="3"/>
            <w:shd w:val="clear" w:color="auto" w:fill="auto"/>
            <w:vAlign w:val="bottom"/>
          </w:tcPr>
          <w:p w14:paraId="2F9FC6EB" w14:textId="77777777" w:rsidR="00F74785" w:rsidRPr="00310F4E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1F9EEBBB" w14:textId="77777777" w:rsidR="00F74785" w:rsidRPr="00310F4E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bottom"/>
          </w:tcPr>
          <w:p w14:paraId="2EC62DEA" w14:textId="77777777" w:rsidR="00F74785" w:rsidRPr="00310F4E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0" w:type="dxa"/>
            <w:gridSpan w:val="2"/>
            <w:shd w:val="clear" w:color="auto" w:fill="auto"/>
            <w:vAlign w:val="bottom"/>
          </w:tcPr>
          <w:p w14:paraId="03DC40B4" w14:textId="77777777" w:rsidR="00F74785" w:rsidRPr="00310F4E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02" w:type="dxa"/>
            <w:gridSpan w:val="5"/>
            <w:shd w:val="clear" w:color="auto" w:fill="auto"/>
            <w:vAlign w:val="bottom"/>
          </w:tcPr>
          <w:p w14:paraId="33AAF2F0" w14:textId="55B0DD44" w:rsidR="00F74785" w:rsidRPr="00310F4E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310F4E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งวด</w:t>
            </w:r>
            <w:r w:rsidR="00B03009" w:rsidRPr="00310F4E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หก</w:t>
            </w:r>
            <w:r w:rsidRPr="00310F4E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เดือน</w:t>
            </w:r>
          </w:p>
        </w:tc>
      </w:tr>
      <w:tr w:rsidR="00F74785" w:rsidRPr="00DD7CDF" w14:paraId="12B360C6" w14:textId="77777777" w:rsidTr="00310F4E">
        <w:trPr>
          <w:gridAfter w:val="1"/>
          <w:wAfter w:w="6" w:type="dxa"/>
          <w:cantSplit/>
          <w:trHeight w:val="16"/>
        </w:trPr>
        <w:tc>
          <w:tcPr>
            <w:tcW w:w="4067" w:type="dxa"/>
            <w:shd w:val="clear" w:color="auto" w:fill="auto"/>
          </w:tcPr>
          <w:p w14:paraId="0BD1EE53" w14:textId="77777777" w:rsidR="00F74785" w:rsidRPr="00310F4E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FB0AC5D" w14:textId="77777777" w:rsidR="00F74785" w:rsidRPr="00310F4E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0F4E">
              <w:rPr>
                <w:rFonts w:ascii="Angsana New" w:hAnsi="Angsana New"/>
                <w:sz w:val="27"/>
                <w:szCs w:val="27"/>
                <w:cs/>
                <w:lang w:val="en-GB"/>
              </w:rPr>
              <w:t>ดำเนินธุรกิจ</w:t>
            </w:r>
          </w:p>
        </w:tc>
        <w:tc>
          <w:tcPr>
            <w:tcW w:w="209" w:type="dxa"/>
          </w:tcPr>
          <w:p w14:paraId="07D126D5" w14:textId="77777777" w:rsidR="00F74785" w:rsidRPr="00310F4E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15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CB71F2" w14:textId="77777777" w:rsidR="00F74785" w:rsidRPr="00310F4E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310F4E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GB"/>
              </w:rPr>
              <w:t>(ร้อยละ)</w:t>
            </w:r>
          </w:p>
        </w:tc>
        <w:tc>
          <w:tcPr>
            <w:tcW w:w="195" w:type="dxa"/>
            <w:shd w:val="clear" w:color="auto" w:fill="auto"/>
          </w:tcPr>
          <w:p w14:paraId="00DF5671" w14:textId="77777777" w:rsidR="00F74785" w:rsidRPr="00310F4E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5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03D48B" w14:textId="77777777" w:rsidR="00F74785" w:rsidRPr="00310F4E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310F4E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ทุนชำระแล้ว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4FD8169" w14:textId="77777777" w:rsidR="00F74785" w:rsidRPr="00310F4E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5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A5EDD" w14:textId="77777777" w:rsidR="00F74785" w:rsidRPr="00310F4E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310F4E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วิธีราคาทุน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1F631F2" w14:textId="77777777" w:rsidR="00F74785" w:rsidRPr="00310F4E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7"/>
                <w:szCs w:val="27"/>
                <w:lang w:val="en-GB"/>
              </w:rPr>
            </w:pPr>
          </w:p>
        </w:tc>
        <w:tc>
          <w:tcPr>
            <w:tcW w:w="152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6D10E" w14:textId="77777777" w:rsidR="00F74785" w:rsidRPr="00310F4E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310F4E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การด้อยค่าสะสม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DEECC25" w14:textId="77777777" w:rsidR="00F74785" w:rsidRPr="00310F4E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52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A7AE9" w14:textId="77777777" w:rsidR="00F74785" w:rsidRPr="00310F4E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0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310F4E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ราคาทุน - สุทธิ</w:t>
            </w:r>
          </w:p>
        </w:tc>
        <w:tc>
          <w:tcPr>
            <w:tcW w:w="200" w:type="dxa"/>
            <w:gridSpan w:val="2"/>
            <w:shd w:val="clear" w:color="auto" w:fill="auto"/>
            <w:vAlign w:val="bottom"/>
          </w:tcPr>
          <w:p w14:paraId="3BEA23D2" w14:textId="77777777" w:rsidR="00F74785" w:rsidRPr="00310F4E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0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D0DB3" w14:textId="77777777" w:rsidR="00F74785" w:rsidRPr="00310F4E" w:rsidDel="00685444" w:rsidRDefault="00F74785" w:rsidP="00F7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310F4E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สิ้นสุดวันที่</w:t>
            </w:r>
          </w:p>
        </w:tc>
      </w:tr>
      <w:tr w:rsidR="00B03009" w:rsidRPr="00DD7CDF" w14:paraId="3D9C8C54" w14:textId="77777777" w:rsidTr="00310F4E">
        <w:trPr>
          <w:gridAfter w:val="1"/>
          <w:wAfter w:w="6" w:type="dxa"/>
          <w:cantSplit/>
          <w:trHeight w:val="16"/>
        </w:trPr>
        <w:tc>
          <w:tcPr>
            <w:tcW w:w="4067" w:type="dxa"/>
            <w:shd w:val="clear" w:color="auto" w:fill="auto"/>
          </w:tcPr>
          <w:p w14:paraId="0694501E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2D24D9E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09" w:type="dxa"/>
          </w:tcPr>
          <w:p w14:paraId="58F85B26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55" w:type="dxa"/>
            <w:shd w:val="clear" w:color="auto" w:fill="auto"/>
          </w:tcPr>
          <w:p w14:paraId="4ACD95DA" w14:textId="3FA0FDE4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30</w:t>
            </w:r>
            <w:r w:rsidR="00B03009" w:rsidRPr="00310F4E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196" w:type="dxa"/>
            <w:shd w:val="clear" w:color="auto" w:fill="auto"/>
          </w:tcPr>
          <w:p w14:paraId="4BFA9CE5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6" w:type="dxa"/>
            <w:shd w:val="clear" w:color="auto" w:fill="auto"/>
          </w:tcPr>
          <w:p w14:paraId="6861C8B8" w14:textId="51A708D8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31</w:t>
            </w:r>
            <w:r w:rsidR="00B03009" w:rsidRPr="00310F4E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95" w:type="dxa"/>
            <w:shd w:val="clear" w:color="auto" w:fill="auto"/>
          </w:tcPr>
          <w:p w14:paraId="0A5E1848" w14:textId="77777777" w:rsidR="00B03009" w:rsidRPr="00310F4E" w:rsidRDefault="00B03009" w:rsidP="00B03009">
            <w:pPr>
              <w:pStyle w:val="acctfourfigures"/>
              <w:tabs>
                <w:tab w:val="clear" w:pos="765"/>
              </w:tabs>
              <w:spacing w:line="240" w:lineRule="auto"/>
              <w:ind w:left="-72" w:right="-124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53" w:type="dxa"/>
            <w:shd w:val="clear" w:color="auto" w:fill="auto"/>
          </w:tcPr>
          <w:p w14:paraId="56D6490A" w14:textId="069E5D59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30</w:t>
            </w:r>
            <w:r w:rsidR="00B03009" w:rsidRPr="00310F4E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195" w:type="dxa"/>
            <w:shd w:val="clear" w:color="auto" w:fill="auto"/>
          </w:tcPr>
          <w:p w14:paraId="75BCD806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6" w:type="dxa"/>
            <w:shd w:val="clear" w:color="auto" w:fill="auto"/>
          </w:tcPr>
          <w:p w14:paraId="68B864C0" w14:textId="4C7A475B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31</w:t>
            </w:r>
            <w:r w:rsidR="00B03009" w:rsidRPr="00310F4E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95" w:type="dxa"/>
            <w:shd w:val="clear" w:color="auto" w:fill="auto"/>
          </w:tcPr>
          <w:p w14:paraId="04FDFC49" w14:textId="77777777" w:rsidR="00B03009" w:rsidRPr="00310F4E" w:rsidRDefault="00B03009" w:rsidP="00B03009">
            <w:pPr>
              <w:pStyle w:val="acctfourfigures"/>
              <w:tabs>
                <w:tab w:val="clear" w:pos="765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653" w:type="dxa"/>
            <w:shd w:val="clear" w:color="auto" w:fill="auto"/>
          </w:tcPr>
          <w:p w14:paraId="1EC42A87" w14:textId="4EDAB92F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30</w:t>
            </w:r>
            <w:r w:rsidR="00B03009" w:rsidRPr="00310F4E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195" w:type="dxa"/>
            <w:shd w:val="clear" w:color="auto" w:fill="auto"/>
          </w:tcPr>
          <w:p w14:paraId="66A044BF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1" w:type="dxa"/>
            <w:shd w:val="clear" w:color="auto" w:fill="auto"/>
          </w:tcPr>
          <w:p w14:paraId="2D7A4D12" w14:textId="603D8F63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31</w:t>
            </w:r>
            <w:r w:rsidR="00B03009" w:rsidRPr="00310F4E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98" w:type="dxa"/>
            <w:shd w:val="clear" w:color="auto" w:fill="auto"/>
          </w:tcPr>
          <w:p w14:paraId="47EB84C7" w14:textId="77777777" w:rsidR="00B03009" w:rsidRPr="00310F4E" w:rsidRDefault="00B03009" w:rsidP="00B03009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6" w:type="dxa"/>
            <w:shd w:val="clear" w:color="auto" w:fill="auto"/>
          </w:tcPr>
          <w:p w14:paraId="3151ACF2" w14:textId="51A02B86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30</w:t>
            </w:r>
            <w:r w:rsidR="00B03009" w:rsidRPr="00310F4E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195" w:type="dxa"/>
            <w:shd w:val="clear" w:color="auto" w:fill="auto"/>
          </w:tcPr>
          <w:p w14:paraId="256493E9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75" w:type="dxa"/>
            <w:shd w:val="clear" w:color="auto" w:fill="auto"/>
          </w:tcPr>
          <w:p w14:paraId="1E8B1CE0" w14:textId="47F1A9D4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31</w:t>
            </w:r>
            <w:r w:rsidR="00B03009" w:rsidRPr="00310F4E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96" w:type="dxa"/>
            <w:shd w:val="clear" w:color="auto" w:fill="auto"/>
          </w:tcPr>
          <w:p w14:paraId="59DF7EF0" w14:textId="77777777" w:rsidR="00B03009" w:rsidRPr="00310F4E" w:rsidRDefault="00B03009" w:rsidP="00B03009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shd w:val="clear" w:color="auto" w:fill="auto"/>
          </w:tcPr>
          <w:p w14:paraId="6E15948D" w14:textId="444B003B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30</w:t>
            </w:r>
            <w:r w:rsidR="00B03009" w:rsidRPr="00310F4E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</w:tcPr>
          <w:p w14:paraId="4CF0DD7B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shd w:val="clear" w:color="auto" w:fill="auto"/>
          </w:tcPr>
          <w:p w14:paraId="4F6DA60D" w14:textId="7CE4C739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31</w:t>
            </w:r>
            <w:r w:rsidR="00B03009" w:rsidRPr="00310F4E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3C882FEB" w14:textId="77777777" w:rsidR="00B03009" w:rsidRPr="00310F4E" w:rsidRDefault="00B03009" w:rsidP="00B03009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44" w:type="dxa"/>
            <w:gridSpan w:val="3"/>
            <w:shd w:val="clear" w:color="auto" w:fill="auto"/>
          </w:tcPr>
          <w:p w14:paraId="3E219AC7" w14:textId="28275BD8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30</w:t>
            </w:r>
            <w:r w:rsidR="00B03009" w:rsidRPr="00310F4E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208" w:type="dxa"/>
            <w:gridSpan w:val="2"/>
            <w:shd w:val="clear" w:color="auto" w:fill="auto"/>
          </w:tcPr>
          <w:p w14:paraId="2A3B8A34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62" w:type="dxa"/>
            <w:shd w:val="clear" w:color="auto" w:fill="auto"/>
          </w:tcPr>
          <w:p w14:paraId="1296C8A8" w14:textId="299E0260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30</w:t>
            </w:r>
            <w:r w:rsidR="00B03009" w:rsidRPr="00310F4E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B03009" w:rsidRPr="00DD7CDF" w14:paraId="2009E0ED" w14:textId="77777777" w:rsidTr="00310F4E">
        <w:trPr>
          <w:gridAfter w:val="1"/>
          <w:wAfter w:w="6" w:type="dxa"/>
          <w:cantSplit/>
          <w:trHeight w:val="16"/>
        </w:trPr>
        <w:tc>
          <w:tcPr>
            <w:tcW w:w="4067" w:type="dxa"/>
            <w:shd w:val="clear" w:color="auto" w:fill="auto"/>
          </w:tcPr>
          <w:p w14:paraId="39C04E4E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14:paraId="2188CD5F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09" w:type="dxa"/>
          </w:tcPr>
          <w:p w14:paraId="183B707C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</w:tcPr>
          <w:p w14:paraId="3B56F6A6" w14:textId="5AE160A3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96" w:type="dxa"/>
            <w:shd w:val="clear" w:color="auto" w:fill="auto"/>
          </w:tcPr>
          <w:p w14:paraId="12412196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</w:tcPr>
          <w:p w14:paraId="67B244D1" w14:textId="60AFE1F8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2562</w:t>
            </w:r>
          </w:p>
        </w:tc>
        <w:tc>
          <w:tcPr>
            <w:tcW w:w="195" w:type="dxa"/>
            <w:shd w:val="clear" w:color="auto" w:fill="auto"/>
          </w:tcPr>
          <w:p w14:paraId="3D06F126" w14:textId="77777777" w:rsidR="00B03009" w:rsidRPr="00310F4E" w:rsidRDefault="00B03009" w:rsidP="00B03009">
            <w:pPr>
              <w:pStyle w:val="acctfourfigures"/>
              <w:tabs>
                <w:tab w:val="clear" w:pos="765"/>
              </w:tabs>
              <w:spacing w:line="240" w:lineRule="auto"/>
              <w:ind w:left="-72" w:right="-124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auto"/>
          </w:tcPr>
          <w:p w14:paraId="4E5E15DF" w14:textId="0E2FDDE6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95" w:type="dxa"/>
            <w:shd w:val="clear" w:color="auto" w:fill="auto"/>
          </w:tcPr>
          <w:p w14:paraId="0A79E867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</w:tcPr>
          <w:p w14:paraId="01D56979" w14:textId="5BB161A6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2562</w:t>
            </w:r>
          </w:p>
        </w:tc>
        <w:tc>
          <w:tcPr>
            <w:tcW w:w="195" w:type="dxa"/>
            <w:shd w:val="clear" w:color="auto" w:fill="auto"/>
          </w:tcPr>
          <w:p w14:paraId="733C0751" w14:textId="77777777" w:rsidR="00B03009" w:rsidRPr="00310F4E" w:rsidRDefault="00B03009" w:rsidP="00B03009">
            <w:pPr>
              <w:pStyle w:val="acctfourfigures"/>
              <w:tabs>
                <w:tab w:val="clear" w:pos="765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auto"/>
          </w:tcPr>
          <w:p w14:paraId="60F1AFC1" w14:textId="67080CC9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95" w:type="dxa"/>
            <w:shd w:val="clear" w:color="auto" w:fill="auto"/>
          </w:tcPr>
          <w:p w14:paraId="32F05D4D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14:paraId="4A3812D0" w14:textId="2A89EB40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2562</w:t>
            </w:r>
          </w:p>
        </w:tc>
        <w:tc>
          <w:tcPr>
            <w:tcW w:w="198" w:type="dxa"/>
            <w:shd w:val="clear" w:color="auto" w:fill="auto"/>
          </w:tcPr>
          <w:p w14:paraId="6436861C" w14:textId="77777777" w:rsidR="00B03009" w:rsidRPr="00310F4E" w:rsidRDefault="00B03009" w:rsidP="00B03009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</w:tcPr>
          <w:p w14:paraId="1AC3C421" w14:textId="54167BEA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95" w:type="dxa"/>
            <w:shd w:val="clear" w:color="auto" w:fill="auto"/>
          </w:tcPr>
          <w:p w14:paraId="6347E54D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834A778" w14:textId="7EE327AD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2562</w:t>
            </w:r>
          </w:p>
        </w:tc>
        <w:tc>
          <w:tcPr>
            <w:tcW w:w="196" w:type="dxa"/>
            <w:shd w:val="clear" w:color="auto" w:fill="auto"/>
          </w:tcPr>
          <w:p w14:paraId="77098107" w14:textId="77777777" w:rsidR="00B03009" w:rsidRPr="00310F4E" w:rsidRDefault="00B03009" w:rsidP="00B03009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auto"/>
          </w:tcPr>
          <w:p w14:paraId="42A7F2F6" w14:textId="2DDE6CF4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195" w:type="dxa"/>
            <w:shd w:val="clear" w:color="auto" w:fill="auto"/>
          </w:tcPr>
          <w:p w14:paraId="4020A64D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</w:tcPr>
          <w:p w14:paraId="3F98B722" w14:textId="1B0BBDF3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2562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60B6610D" w14:textId="77777777" w:rsidR="00B03009" w:rsidRPr="00310F4E" w:rsidRDefault="00B03009" w:rsidP="00B03009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B6176C" w14:textId="330C4963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 w:hint="cs"/>
                <w:sz w:val="30"/>
                <w:szCs w:val="27"/>
              </w:rPr>
              <w:t>2563</w:t>
            </w:r>
          </w:p>
        </w:tc>
        <w:tc>
          <w:tcPr>
            <w:tcW w:w="208" w:type="dxa"/>
            <w:gridSpan w:val="2"/>
            <w:shd w:val="clear" w:color="auto" w:fill="auto"/>
          </w:tcPr>
          <w:p w14:paraId="17AD7310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14:paraId="7423E4B5" w14:textId="2A603B4F" w:rsidR="00B03009" w:rsidRPr="00310F4E" w:rsidRDefault="002606E5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30"/>
                <w:szCs w:val="27"/>
              </w:rPr>
              <w:t>2562</w:t>
            </w:r>
          </w:p>
        </w:tc>
      </w:tr>
      <w:tr w:rsidR="00B03009" w:rsidRPr="00DD7CDF" w14:paraId="74743DC5" w14:textId="77777777" w:rsidTr="00310F4E">
        <w:trPr>
          <w:cantSplit/>
          <w:trHeight w:val="16"/>
        </w:trPr>
        <w:tc>
          <w:tcPr>
            <w:tcW w:w="4067" w:type="dxa"/>
            <w:shd w:val="clear" w:color="auto" w:fill="auto"/>
          </w:tcPr>
          <w:p w14:paraId="3606B09A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631" w:type="dxa"/>
            <w:gridSpan w:val="30"/>
          </w:tcPr>
          <w:p w14:paraId="39B1C8E1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GB"/>
              </w:rPr>
            </w:pPr>
          </w:p>
        </w:tc>
      </w:tr>
      <w:tr w:rsidR="00B03009" w:rsidRPr="00DD7CDF" w14:paraId="40190A41" w14:textId="77777777" w:rsidTr="00310F4E">
        <w:trPr>
          <w:gridAfter w:val="1"/>
          <w:wAfter w:w="6" w:type="dxa"/>
          <w:cantSplit/>
          <w:trHeight w:val="16"/>
        </w:trPr>
        <w:tc>
          <w:tcPr>
            <w:tcW w:w="4067" w:type="dxa"/>
            <w:shd w:val="clear" w:color="auto" w:fill="auto"/>
          </w:tcPr>
          <w:p w14:paraId="2A72AD32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310F4E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หลักทรัพย์ที่ไม่ใช่หลักทรัพย์ในความต้องการ</w:t>
            </w:r>
          </w:p>
        </w:tc>
        <w:tc>
          <w:tcPr>
            <w:tcW w:w="1161" w:type="dxa"/>
          </w:tcPr>
          <w:p w14:paraId="0C6B301B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09" w:type="dxa"/>
          </w:tcPr>
          <w:p w14:paraId="07214697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5" w:type="dxa"/>
            <w:shd w:val="clear" w:color="auto" w:fill="auto"/>
          </w:tcPr>
          <w:p w14:paraId="229DCCF9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96" w:type="dxa"/>
            <w:shd w:val="clear" w:color="auto" w:fill="auto"/>
          </w:tcPr>
          <w:p w14:paraId="1ACD3630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rtl/>
                <w:cs/>
                <w:lang w:val="en-GB" w:bidi="ar-SA"/>
              </w:rPr>
            </w:pPr>
          </w:p>
        </w:tc>
        <w:tc>
          <w:tcPr>
            <w:tcW w:w="656" w:type="dxa"/>
            <w:shd w:val="clear" w:color="auto" w:fill="auto"/>
          </w:tcPr>
          <w:p w14:paraId="4DA49F16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3F77EC0E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76A79F7D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179E666A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56" w:type="dxa"/>
            <w:shd w:val="clear" w:color="auto" w:fill="auto"/>
          </w:tcPr>
          <w:p w14:paraId="32CBA87B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4A0B4475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53" w:type="dxa"/>
            <w:shd w:val="clear" w:color="auto" w:fill="auto"/>
          </w:tcPr>
          <w:p w14:paraId="2D4E2B2D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2ADB1BB1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1" w:type="dxa"/>
            <w:shd w:val="clear" w:color="auto" w:fill="auto"/>
          </w:tcPr>
          <w:p w14:paraId="32C20D93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98" w:type="dxa"/>
            <w:shd w:val="clear" w:color="auto" w:fill="auto"/>
          </w:tcPr>
          <w:p w14:paraId="598F83B0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56" w:type="dxa"/>
            <w:shd w:val="clear" w:color="auto" w:fill="auto"/>
          </w:tcPr>
          <w:p w14:paraId="71BBD51F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4DEBEC77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75" w:type="dxa"/>
            <w:shd w:val="clear" w:color="auto" w:fill="auto"/>
          </w:tcPr>
          <w:p w14:paraId="6EDB61C7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7142F33F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307A9DB7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6B01499F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56" w:type="dxa"/>
            <w:shd w:val="clear" w:color="auto" w:fill="auto"/>
          </w:tcPr>
          <w:p w14:paraId="2B72584B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5CB1EEB7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311FC889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2B5CF262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27CB5F70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</w:tr>
      <w:tr w:rsidR="00B03009" w:rsidRPr="00DD7CDF" w14:paraId="492DA1BE" w14:textId="77777777" w:rsidTr="00310F4E">
        <w:trPr>
          <w:gridAfter w:val="1"/>
          <w:wAfter w:w="6" w:type="dxa"/>
          <w:cantSplit/>
          <w:trHeight w:val="16"/>
        </w:trPr>
        <w:tc>
          <w:tcPr>
            <w:tcW w:w="4067" w:type="dxa"/>
            <w:shd w:val="clear" w:color="auto" w:fill="auto"/>
          </w:tcPr>
          <w:p w14:paraId="1BAB2CCB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  <w:r w:rsidRPr="00310F4E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 xml:space="preserve">   </w:t>
            </w:r>
            <w:r w:rsidRPr="00310F4E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ของตลาด</w:t>
            </w:r>
          </w:p>
        </w:tc>
        <w:tc>
          <w:tcPr>
            <w:tcW w:w="1161" w:type="dxa"/>
          </w:tcPr>
          <w:p w14:paraId="10E21EAC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09" w:type="dxa"/>
          </w:tcPr>
          <w:p w14:paraId="4DBF656E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5" w:type="dxa"/>
            <w:shd w:val="clear" w:color="auto" w:fill="auto"/>
          </w:tcPr>
          <w:p w14:paraId="42A30899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96" w:type="dxa"/>
            <w:shd w:val="clear" w:color="auto" w:fill="auto"/>
          </w:tcPr>
          <w:p w14:paraId="038DB50B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56" w:type="dxa"/>
            <w:shd w:val="clear" w:color="auto" w:fill="auto"/>
          </w:tcPr>
          <w:p w14:paraId="6E672A34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06CB0A79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365D87EB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3D34128B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56" w:type="dxa"/>
            <w:shd w:val="clear" w:color="auto" w:fill="auto"/>
          </w:tcPr>
          <w:p w14:paraId="11B845FA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65613560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53" w:type="dxa"/>
            <w:shd w:val="clear" w:color="auto" w:fill="auto"/>
          </w:tcPr>
          <w:p w14:paraId="5D498E7F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69EC8A2E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61" w:type="dxa"/>
            <w:shd w:val="clear" w:color="auto" w:fill="auto"/>
          </w:tcPr>
          <w:p w14:paraId="327E0411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98" w:type="dxa"/>
            <w:shd w:val="clear" w:color="auto" w:fill="auto"/>
          </w:tcPr>
          <w:p w14:paraId="276ED599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56" w:type="dxa"/>
            <w:shd w:val="clear" w:color="auto" w:fill="auto"/>
          </w:tcPr>
          <w:p w14:paraId="620504C1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75944676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75" w:type="dxa"/>
            <w:shd w:val="clear" w:color="auto" w:fill="auto"/>
          </w:tcPr>
          <w:p w14:paraId="546021B7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06FA4545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4A402F19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1B5BB36B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56" w:type="dxa"/>
            <w:shd w:val="clear" w:color="auto" w:fill="auto"/>
          </w:tcPr>
          <w:p w14:paraId="27FEC17A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7351223C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0A9B4B7D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02ABBF46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11D59123" w14:textId="77777777" w:rsidR="00B03009" w:rsidRPr="00310F4E" w:rsidRDefault="00B03009" w:rsidP="00B03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</w:tr>
      <w:tr w:rsidR="00310F4E" w:rsidRPr="00DD7CDF" w14:paraId="4859346D" w14:textId="77777777" w:rsidTr="00310F4E">
        <w:trPr>
          <w:gridAfter w:val="1"/>
          <w:wAfter w:w="6" w:type="dxa"/>
          <w:cantSplit/>
          <w:trHeight w:val="16"/>
        </w:trPr>
        <w:tc>
          <w:tcPr>
            <w:tcW w:w="4067" w:type="dxa"/>
            <w:shd w:val="clear" w:color="auto" w:fill="auto"/>
          </w:tcPr>
          <w:p w14:paraId="76A2BF13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  <w:proofErr w:type="spellStart"/>
            <w:r w:rsidRPr="00310F4E">
              <w:rPr>
                <w:rFonts w:ascii="Angsana New" w:hAnsi="Angsana New"/>
                <w:sz w:val="27"/>
                <w:szCs w:val="27"/>
              </w:rPr>
              <w:t>Camanor</w:t>
            </w:r>
            <w:proofErr w:type="spellEnd"/>
            <w:r w:rsidRPr="00310F4E">
              <w:rPr>
                <w:rFonts w:ascii="Angsana New" w:hAnsi="Angsana New"/>
                <w:sz w:val="27"/>
                <w:szCs w:val="27"/>
              </w:rPr>
              <w:t xml:space="preserve"> </w:t>
            </w:r>
            <w:proofErr w:type="spellStart"/>
            <w:r w:rsidRPr="00310F4E">
              <w:rPr>
                <w:rFonts w:ascii="Angsana New" w:hAnsi="Angsana New"/>
                <w:sz w:val="27"/>
                <w:szCs w:val="27"/>
              </w:rPr>
              <w:t>Produtos</w:t>
            </w:r>
            <w:proofErr w:type="spellEnd"/>
            <w:r w:rsidRPr="00310F4E">
              <w:rPr>
                <w:rFonts w:ascii="Angsana New" w:hAnsi="Angsana New"/>
                <w:sz w:val="27"/>
                <w:szCs w:val="27"/>
              </w:rPr>
              <w:t xml:space="preserve"> </w:t>
            </w:r>
            <w:proofErr w:type="spellStart"/>
            <w:r w:rsidRPr="00310F4E">
              <w:rPr>
                <w:rFonts w:ascii="Angsana New" w:hAnsi="Angsana New"/>
                <w:sz w:val="27"/>
                <w:szCs w:val="27"/>
              </w:rPr>
              <w:t>Marinhos</w:t>
            </w:r>
            <w:proofErr w:type="spellEnd"/>
            <w:r w:rsidRPr="00310F4E">
              <w:rPr>
                <w:rFonts w:ascii="Angsana New" w:hAnsi="Angsana New"/>
                <w:sz w:val="27"/>
                <w:szCs w:val="27"/>
              </w:rPr>
              <w:t xml:space="preserve"> S.A.</w:t>
            </w:r>
          </w:p>
        </w:tc>
        <w:tc>
          <w:tcPr>
            <w:tcW w:w="1161" w:type="dxa"/>
          </w:tcPr>
          <w:p w14:paraId="5C893FED" w14:textId="77777777" w:rsidR="00310F4E" w:rsidRPr="00483EAC" w:rsidRDefault="00310F4E" w:rsidP="00483EA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483EAC">
              <w:rPr>
                <w:rFonts w:ascii="Angsana New" w:hAnsi="Angsana New" w:cs="Angsana New"/>
                <w:sz w:val="27"/>
                <w:szCs w:val="27"/>
                <w:cs/>
              </w:rPr>
              <w:t>บราซิล</w:t>
            </w:r>
          </w:p>
        </w:tc>
        <w:tc>
          <w:tcPr>
            <w:tcW w:w="209" w:type="dxa"/>
          </w:tcPr>
          <w:p w14:paraId="1866430A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5" w:type="dxa"/>
            <w:shd w:val="clear" w:color="auto" w:fill="auto"/>
          </w:tcPr>
          <w:p w14:paraId="2626853D" w14:textId="6CF40CE1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40</w:t>
            </w:r>
            <w:r w:rsidR="004E7E83" w:rsidRPr="00310F4E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96" w:type="dxa"/>
            <w:shd w:val="clear" w:color="auto" w:fill="auto"/>
          </w:tcPr>
          <w:p w14:paraId="2ED24E40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6" w:type="dxa"/>
            <w:shd w:val="clear" w:color="auto" w:fill="auto"/>
          </w:tcPr>
          <w:p w14:paraId="5510C5F7" w14:textId="7B6B67C2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40</w:t>
            </w:r>
            <w:r w:rsidR="00310F4E" w:rsidRPr="00310F4E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95" w:type="dxa"/>
            <w:shd w:val="clear" w:color="auto" w:fill="auto"/>
          </w:tcPr>
          <w:p w14:paraId="7F8770F7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0A05A493" w14:textId="411BC92C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103</w:t>
            </w:r>
          </w:p>
        </w:tc>
        <w:tc>
          <w:tcPr>
            <w:tcW w:w="195" w:type="dxa"/>
            <w:shd w:val="clear" w:color="auto" w:fill="auto"/>
          </w:tcPr>
          <w:p w14:paraId="15876429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56" w:type="dxa"/>
            <w:shd w:val="clear" w:color="auto" w:fill="auto"/>
          </w:tcPr>
          <w:p w14:paraId="061A3AAF" w14:textId="6B3B8536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103</w:t>
            </w:r>
          </w:p>
        </w:tc>
        <w:tc>
          <w:tcPr>
            <w:tcW w:w="195" w:type="dxa"/>
            <w:shd w:val="clear" w:color="auto" w:fill="auto"/>
          </w:tcPr>
          <w:p w14:paraId="374A117C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53" w:type="dxa"/>
            <w:shd w:val="clear" w:color="auto" w:fill="auto"/>
          </w:tcPr>
          <w:p w14:paraId="2F8D8795" w14:textId="2A625844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566</w:t>
            </w:r>
          </w:p>
        </w:tc>
        <w:tc>
          <w:tcPr>
            <w:tcW w:w="195" w:type="dxa"/>
            <w:shd w:val="clear" w:color="auto" w:fill="auto"/>
          </w:tcPr>
          <w:p w14:paraId="6397282F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1" w:type="dxa"/>
            <w:shd w:val="clear" w:color="auto" w:fill="auto"/>
          </w:tcPr>
          <w:p w14:paraId="38ED70BC" w14:textId="29E0FFDB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566</w:t>
            </w:r>
          </w:p>
        </w:tc>
        <w:tc>
          <w:tcPr>
            <w:tcW w:w="198" w:type="dxa"/>
            <w:shd w:val="clear" w:color="auto" w:fill="auto"/>
          </w:tcPr>
          <w:p w14:paraId="080AB816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656" w:type="dxa"/>
            <w:shd w:val="clear" w:color="auto" w:fill="auto"/>
          </w:tcPr>
          <w:p w14:paraId="1E44EB07" w14:textId="1E580E1A" w:rsidR="00310F4E" w:rsidRPr="00310F4E" w:rsidRDefault="004E7E83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54F92683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75" w:type="dxa"/>
            <w:shd w:val="clear" w:color="auto" w:fill="auto"/>
          </w:tcPr>
          <w:p w14:paraId="7547478D" w14:textId="69C953D4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310F4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4A90F5DE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665" w:type="dxa"/>
            <w:shd w:val="clear" w:color="auto" w:fill="auto"/>
          </w:tcPr>
          <w:p w14:paraId="3635130D" w14:textId="61582776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566</w:t>
            </w:r>
          </w:p>
        </w:tc>
        <w:tc>
          <w:tcPr>
            <w:tcW w:w="195" w:type="dxa"/>
            <w:shd w:val="clear" w:color="auto" w:fill="auto"/>
          </w:tcPr>
          <w:p w14:paraId="2D28A58D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6" w:type="dxa"/>
            <w:shd w:val="clear" w:color="auto" w:fill="auto"/>
          </w:tcPr>
          <w:p w14:paraId="0B63E52C" w14:textId="2583ABE8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566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125B7F63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5B32A77E" w14:textId="2E11CA4E" w:rsidR="00310F4E" w:rsidRPr="00310F4E" w:rsidRDefault="004E7E83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41508542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491511D0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310F4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10F4E" w:rsidRPr="00DD7CDF" w14:paraId="4D1A69F9" w14:textId="77777777" w:rsidTr="00310F4E">
        <w:trPr>
          <w:gridAfter w:val="1"/>
          <w:wAfter w:w="6" w:type="dxa"/>
          <w:cantSplit/>
          <w:trHeight w:val="16"/>
        </w:trPr>
        <w:tc>
          <w:tcPr>
            <w:tcW w:w="4067" w:type="dxa"/>
            <w:shd w:val="clear" w:color="auto" w:fill="auto"/>
          </w:tcPr>
          <w:p w14:paraId="213D079A" w14:textId="77777777" w:rsidR="00310F4E" w:rsidRPr="00310F4E" w:rsidRDefault="00310F4E" w:rsidP="00310F4E">
            <w:pPr>
              <w:tabs>
                <w:tab w:val="left" w:pos="284"/>
              </w:tabs>
              <w:rPr>
                <w:rFonts w:ascii="Angsana New" w:hAnsi="Angsana New" w:cs="Angsana New"/>
                <w:sz w:val="27"/>
                <w:szCs w:val="27"/>
              </w:rPr>
            </w:pPr>
            <w:proofErr w:type="spellStart"/>
            <w:r w:rsidRPr="00310F4E">
              <w:rPr>
                <w:rFonts w:ascii="Angsana New" w:hAnsi="Angsana New"/>
                <w:sz w:val="27"/>
                <w:szCs w:val="27"/>
              </w:rPr>
              <w:t>SuperDrob</w:t>
            </w:r>
            <w:proofErr w:type="spellEnd"/>
            <w:r w:rsidRPr="00310F4E">
              <w:rPr>
                <w:rFonts w:ascii="Angsana New" w:hAnsi="Angsana New"/>
                <w:sz w:val="27"/>
                <w:szCs w:val="27"/>
              </w:rPr>
              <w:t xml:space="preserve"> S.A.</w:t>
            </w:r>
          </w:p>
        </w:tc>
        <w:tc>
          <w:tcPr>
            <w:tcW w:w="1161" w:type="dxa"/>
          </w:tcPr>
          <w:p w14:paraId="3D5955CB" w14:textId="77777777" w:rsidR="00310F4E" w:rsidRPr="00483EAC" w:rsidRDefault="00310F4E" w:rsidP="00483EA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483EAC">
              <w:rPr>
                <w:rFonts w:ascii="Angsana New" w:hAnsi="Angsana New" w:cs="Angsana New"/>
                <w:sz w:val="27"/>
                <w:szCs w:val="27"/>
                <w:cs/>
              </w:rPr>
              <w:t>โปแลนด์</w:t>
            </w:r>
          </w:p>
        </w:tc>
        <w:tc>
          <w:tcPr>
            <w:tcW w:w="209" w:type="dxa"/>
          </w:tcPr>
          <w:p w14:paraId="273D2517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5" w:type="dxa"/>
            <w:shd w:val="clear" w:color="auto" w:fill="auto"/>
          </w:tcPr>
          <w:p w14:paraId="6FC49CBF" w14:textId="4BAE4104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49</w:t>
            </w:r>
            <w:r w:rsidR="004E7E83" w:rsidRPr="00310F4E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45</w:t>
            </w:r>
          </w:p>
        </w:tc>
        <w:tc>
          <w:tcPr>
            <w:tcW w:w="196" w:type="dxa"/>
            <w:shd w:val="clear" w:color="auto" w:fill="auto"/>
          </w:tcPr>
          <w:p w14:paraId="64BE50D5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6" w:type="dxa"/>
            <w:shd w:val="clear" w:color="auto" w:fill="auto"/>
          </w:tcPr>
          <w:p w14:paraId="742FE88C" w14:textId="7D21A2BB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49</w:t>
            </w:r>
            <w:r w:rsidR="00310F4E" w:rsidRPr="00310F4E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45</w:t>
            </w:r>
          </w:p>
        </w:tc>
        <w:tc>
          <w:tcPr>
            <w:tcW w:w="195" w:type="dxa"/>
            <w:shd w:val="clear" w:color="auto" w:fill="auto"/>
          </w:tcPr>
          <w:p w14:paraId="6CF935A6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2F8C05A3" w14:textId="712EF1D4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4E7E83" w:rsidRPr="00310F4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708</w:t>
            </w:r>
          </w:p>
        </w:tc>
        <w:tc>
          <w:tcPr>
            <w:tcW w:w="195" w:type="dxa"/>
            <w:shd w:val="clear" w:color="auto" w:fill="auto"/>
          </w:tcPr>
          <w:p w14:paraId="29C0FA16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6" w:type="dxa"/>
            <w:shd w:val="clear" w:color="auto" w:fill="auto"/>
          </w:tcPr>
          <w:p w14:paraId="6B46D67C" w14:textId="73AFA80D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310F4E" w:rsidRPr="00310F4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708</w:t>
            </w:r>
          </w:p>
        </w:tc>
        <w:tc>
          <w:tcPr>
            <w:tcW w:w="195" w:type="dxa"/>
            <w:shd w:val="clear" w:color="auto" w:fill="auto"/>
          </w:tcPr>
          <w:p w14:paraId="179F519B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3" w:type="dxa"/>
            <w:shd w:val="clear" w:color="auto" w:fill="auto"/>
          </w:tcPr>
          <w:p w14:paraId="560A52D7" w14:textId="7E5E98CF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4E7E83" w:rsidRPr="00310F4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794</w:t>
            </w:r>
          </w:p>
        </w:tc>
        <w:tc>
          <w:tcPr>
            <w:tcW w:w="195" w:type="dxa"/>
            <w:shd w:val="clear" w:color="auto" w:fill="auto"/>
          </w:tcPr>
          <w:p w14:paraId="6518F066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1" w:type="dxa"/>
            <w:shd w:val="clear" w:color="auto" w:fill="auto"/>
          </w:tcPr>
          <w:p w14:paraId="08CB6149" w14:textId="77869F0F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310F4E" w:rsidRPr="00310F4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794</w:t>
            </w:r>
          </w:p>
        </w:tc>
        <w:tc>
          <w:tcPr>
            <w:tcW w:w="198" w:type="dxa"/>
            <w:shd w:val="clear" w:color="auto" w:fill="auto"/>
          </w:tcPr>
          <w:p w14:paraId="7D5FD407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6" w:type="dxa"/>
            <w:shd w:val="clear" w:color="auto" w:fill="auto"/>
          </w:tcPr>
          <w:p w14:paraId="60561EAE" w14:textId="150E3A8E" w:rsidR="00310F4E" w:rsidRPr="00310F4E" w:rsidRDefault="004E7E83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62E3E914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08"/>
              </w:tabs>
              <w:spacing w:line="240" w:lineRule="auto"/>
              <w:ind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75" w:type="dxa"/>
            <w:shd w:val="clear" w:color="auto" w:fill="auto"/>
          </w:tcPr>
          <w:p w14:paraId="5C71855F" w14:textId="3A639AE2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310F4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0A1676F0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spacing w:line="240" w:lineRule="auto"/>
              <w:ind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65" w:type="dxa"/>
            <w:shd w:val="clear" w:color="auto" w:fill="auto"/>
          </w:tcPr>
          <w:p w14:paraId="1ADD9E78" w14:textId="0E1749E7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4E7E83" w:rsidRPr="00310F4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794</w:t>
            </w:r>
          </w:p>
        </w:tc>
        <w:tc>
          <w:tcPr>
            <w:tcW w:w="195" w:type="dxa"/>
            <w:shd w:val="clear" w:color="auto" w:fill="auto"/>
          </w:tcPr>
          <w:p w14:paraId="43152DCC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56" w:type="dxa"/>
            <w:shd w:val="clear" w:color="auto" w:fill="auto"/>
          </w:tcPr>
          <w:p w14:paraId="1E8ABA89" w14:textId="3851F6F2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310F4E" w:rsidRPr="00310F4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sz w:val="27"/>
                <w:szCs w:val="27"/>
              </w:rPr>
              <w:t>794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4B22E1ED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144217DE" w14:textId="2E29E309" w:rsidR="00310F4E" w:rsidRPr="00310F4E" w:rsidRDefault="004E7E83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469A6029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1132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2B67EDCC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10" w:right="-79"/>
              <w:rPr>
                <w:rFonts w:ascii="Angsana New" w:hAnsi="Angsana New" w:cs="Angsana New"/>
                <w:sz w:val="27"/>
                <w:szCs w:val="27"/>
              </w:rPr>
            </w:pPr>
            <w:r w:rsidRPr="00310F4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10F4E" w:rsidRPr="00DD7CDF" w14:paraId="3DFCCB9A" w14:textId="77777777" w:rsidTr="00310F4E">
        <w:trPr>
          <w:gridAfter w:val="1"/>
          <w:wAfter w:w="6" w:type="dxa"/>
          <w:cantSplit/>
          <w:trHeight w:val="16"/>
        </w:trPr>
        <w:tc>
          <w:tcPr>
            <w:tcW w:w="4067" w:type="dxa"/>
            <w:shd w:val="clear" w:color="auto" w:fill="auto"/>
          </w:tcPr>
          <w:p w14:paraId="09605E83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310F4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61" w:type="dxa"/>
          </w:tcPr>
          <w:p w14:paraId="51166E07" w14:textId="77777777" w:rsidR="00310F4E" w:rsidRPr="00483EAC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9" w:type="dxa"/>
          </w:tcPr>
          <w:p w14:paraId="6487E359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55" w:type="dxa"/>
            <w:shd w:val="clear" w:color="auto" w:fill="auto"/>
          </w:tcPr>
          <w:p w14:paraId="4C29C13F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78E767A6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56" w:type="dxa"/>
            <w:shd w:val="clear" w:color="auto" w:fill="auto"/>
          </w:tcPr>
          <w:p w14:paraId="60803C5F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95" w:type="dxa"/>
            <w:shd w:val="clear" w:color="auto" w:fill="auto"/>
          </w:tcPr>
          <w:p w14:paraId="3298E619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2EC021E7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1BE16613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56" w:type="dxa"/>
            <w:shd w:val="clear" w:color="auto" w:fill="auto"/>
          </w:tcPr>
          <w:p w14:paraId="3115A17F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95" w:type="dxa"/>
            <w:shd w:val="clear" w:color="auto" w:fill="auto"/>
          </w:tcPr>
          <w:p w14:paraId="25E160A0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4ABA5" w14:textId="02F04E43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  <w:r w:rsidR="004E7E83" w:rsidRPr="00310F4E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360</w:t>
            </w:r>
          </w:p>
        </w:tc>
        <w:tc>
          <w:tcPr>
            <w:tcW w:w="195" w:type="dxa"/>
            <w:shd w:val="clear" w:color="auto" w:fill="auto"/>
          </w:tcPr>
          <w:p w14:paraId="2F79CAC2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44AF1" w14:textId="3A89C414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  <w:r w:rsidR="00310F4E" w:rsidRPr="00310F4E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360</w:t>
            </w:r>
          </w:p>
        </w:tc>
        <w:tc>
          <w:tcPr>
            <w:tcW w:w="198" w:type="dxa"/>
            <w:shd w:val="clear" w:color="auto" w:fill="auto"/>
          </w:tcPr>
          <w:p w14:paraId="189BF0EC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63A78" w14:textId="30992D43" w:rsidR="00310F4E" w:rsidRPr="00310F4E" w:rsidRDefault="004E7E83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14:paraId="1FADD1EE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79"/>
              <w:rPr>
                <w:rFonts w:ascii="Angsana New" w:hAnsi="Angsana New" w:cs="Angsana New"/>
                <w:sz w:val="27"/>
                <w:szCs w:val="27"/>
                <w:rtl/>
                <w:cs/>
                <w:lang w:val="en-GB" w:bidi="ar-SA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B641C" w14:textId="30DD585D" w:rsidR="00310F4E" w:rsidRPr="00A56839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56839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4F1C7F68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right="-79"/>
              <w:rPr>
                <w:rFonts w:ascii="Angsana New" w:hAnsi="Angsana New" w:cs="Angsana New"/>
                <w:sz w:val="27"/>
                <w:szCs w:val="27"/>
                <w:rtl/>
                <w:cs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508E94" w14:textId="3077A709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  <w:r w:rsidR="004E7E83" w:rsidRPr="00310F4E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360</w:t>
            </w:r>
          </w:p>
        </w:tc>
        <w:tc>
          <w:tcPr>
            <w:tcW w:w="195" w:type="dxa"/>
            <w:shd w:val="clear" w:color="auto" w:fill="auto"/>
          </w:tcPr>
          <w:p w14:paraId="147A766C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DB89E" w14:textId="06877B2D" w:rsidR="00310F4E" w:rsidRPr="00310F4E" w:rsidRDefault="002606E5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  <w:r w:rsidR="00310F4E" w:rsidRPr="00310F4E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360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444065C2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C8D94" w14:textId="431A0CB2" w:rsidR="00310F4E" w:rsidRPr="00310F4E" w:rsidRDefault="004E7E83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0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95" w:type="dxa"/>
            <w:gridSpan w:val="2"/>
            <w:shd w:val="clear" w:color="auto" w:fill="auto"/>
          </w:tcPr>
          <w:p w14:paraId="2C205942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D016E" w14:textId="77777777" w:rsidR="00310F4E" w:rsidRPr="00310F4E" w:rsidRDefault="00310F4E" w:rsidP="0031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10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10F4E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</w:tbl>
    <w:p w14:paraId="261BA97D" w14:textId="77777777" w:rsidR="00555629" w:rsidRPr="00DD7CDF" w:rsidRDefault="00555629" w:rsidP="000429A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lang w:val="en-US"/>
        </w:rPr>
      </w:pPr>
    </w:p>
    <w:p w14:paraId="0E41F263" w14:textId="77777777" w:rsidR="00555629" w:rsidRPr="00DD7CDF" w:rsidRDefault="00555629" w:rsidP="000429AC">
      <w:pPr>
        <w:pStyle w:val="a"/>
        <w:tabs>
          <w:tab w:val="clear" w:pos="1080"/>
        </w:tabs>
        <w:ind w:left="90" w:hanging="90"/>
        <w:jc w:val="thaiDistribute"/>
        <w:rPr>
          <w:rFonts w:ascii="Angsana New" w:hAnsi="Angsana New" w:cs="Angsana New"/>
          <w:cs/>
        </w:rPr>
      </w:pPr>
    </w:p>
    <w:p w14:paraId="12FC6881" w14:textId="77777777" w:rsidR="00FD6DD0" w:rsidRPr="00DD7CDF" w:rsidRDefault="00FD6DD0" w:rsidP="000429AC">
      <w:pPr>
        <w:pStyle w:val="a"/>
        <w:tabs>
          <w:tab w:val="clear" w:pos="1080"/>
        </w:tabs>
        <w:ind w:left="540" w:hanging="90"/>
        <w:jc w:val="thaiDistribute"/>
        <w:rPr>
          <w:rFonts w:ascii="Angsana New" w:hAnsi="Angsana New" w:cs="Angsana New"/>
          <w:cs/>
        </w:rPr>
      </w:pPr>
    </w:p>
    <w:p w14:paraId="7841DA9A" w14:textId="77777777" w:rsidR="00DD5805" w:rsidRPr="00DD7CDF" w:rsidRDefault="00DD5805" w:rsidP="000429A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cs/>
          <w:lang w:val="en-US"/>
        </w:rPr>
        <w:sectPr w:rsidR="00DD5805" w:rsidRPr="00DD7CDF" w:rsidSect="00A711F5">
          <w:pgSz w:w="16834" w:h="11909" w:orient="landscape" w:code="9"/>
          <w:pgMar w:top="1152" w:right="691" w:bottom="1152" w:left="900" w:header="720" w:footer="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docGrid w:linePitch="245"/>
        </w:sectPr>
      </w:pPr>
    </w:p>
    <w:p w14:paraId="116C3990" w14:textId="0B756AB8" w:rsidR="00C142F6" w:rsidRPr="00DD7CDF" w:rsidRDefault="002606E5" w:rsidP="000429AC">
      <w:pPr>
        <w:pStyle w:val="acctmergecolhdg"/>
        <w:tabs>
          <w:tab w:val="left" w:pos="540"/>
        </w:tabs>
        <w:spacing w:line="240" w:lineRule="auto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2606E5">
        <w:rPr>
          <w:rFonts w:ascii="Angsana New" w:hAnsi="Angsana New" w:cs="Angsana New"/>
          <w:sz w:val="30"/>
          <w:szCs w:val="30"/>
          <w:lang w:val="en-US"/>
        </w:rPr>
        <w:lastRenderedPageBreak/>
        <w:t>9</w:t>
      </w:r>
      <w:r w:rsidR="002D33FB" w:rsidRPr="00DD7CDF">
        <w:rPr>
          <w:rFonts w:ascii="Angsana New" w:hAnsi="Angsana New" w:cs="Angsana New"/>
          <w:b w:val="0"/>
          <w:bCs/>
          <w:sz w:val="30"/>
          <w:szCs w:val="30"/>
        </w:rPr>
        <w:tab/>
      </w:r>
      <w:r w:rsidR="00C142F6"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7FE90746" w14:textId="77777777" w:rsidR="00C659A5" w:rsidRPr="00DD7CDF" w:rsidRDefault="00C659A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</w:rPr>
      </w:pPr>
    </w:p>
    <w:p w14:paraId="29C910F3" w14:textId="416476FA" w:rsidR="00E90E65" w:rsidRPr="00DD7CDF" w:rsidRDefault="00E90E65" w:rsidP="00906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DD7CDF">
        <w:rPr>
          <w:rFonts w:ascii="Angsana New" w:hAnsi="Angsana New" w:cs="Angsana New"/>
          <w:sz w:val="30"/>
          <w:szCs w:val="30"/>
          <w:cs/>
        </w:rPr>
        <w:t>การซื้อ การจำหน่าย และการโอนที่ดิน อาคารและอุปกรณ์ในระหว่างงวด</w:t>
      </w:r>
      <w:r w:rsidR="001262C1">
        <w:rPr>
          <w:rFonts w:ascii="Angsana New" w:hAnsi="Angsana New" w:cs="Angsana New" w:hint="cs"/>
          <w:sz w:val="30"/>
          <w:szCs w:val="30"/>
          <w:cs/>
        </w:rPr>
        <w:t>หก</w:t>
      </w:r>
      <w:r w:rsidR="00794C28" w:rsidRPr="00DD7CD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2606E5" w:rsidRPr="002606E5">
        <w:rPr>
          <w:rFonts w:ascii="Angsana New" w:hAnsi="Angsana New" w:cs="Angsana New"/>
          <w:sz w:val="30"/>
          <w:szCs w:val="30"/>
        </w:rPr>
        <w:t>30</w:t>
      </w:r>
      <w:r w:rsidR="001262C1">
        <w:rPr>
          <w:rFonts w:ascii="Angsana New" w:hAnsi="Angsana New" w:cs="Angsana New"/>
          <w:sz w:val="30"/>
          <w:szCs w:val="30"/>
        </w:rPr>
        <w:t xml:space="preserve"> </w:t>
      </w:r>
      <w:r w:rsidR="00126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19C1252" w14:textId="77777777" w:rsidR="00B60FDD" w:rsidRPr="00DD7CDF" w:rsidRDefault="00B60FDD" w:rsidP="00B6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tbl>
      <w:tblPr>
        <w:tblW w:w="919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46"/>
        <w:gridCol w:w="1259"/>
        <w:gridCol w:w="270"/>
        <w:gridCol w:w="1260"/>
        <w:gridCol w:w="270"/>
        <w:gridCol w:w="1260"/>
        <w:gridCol w:w="270"/>
        <w:gridCol w:w="1260"/>
      </w:tblGrid>
      <w:tr w:rsidR="009067B5" w:rsidRPr="007B685F" w14:paraId="0106FD54" w14:textId="77777777" w:rsidTr="009067B5">
        <w:tc>
          <w:tcPr>
            <w:tcW w:w="3346" w:type="dxa"/>
          </w:tcPr>
          <w:p w14:paraId="46A138F1" w14:textId="77777777" w:rsidR="009067B5" w:rsidRPr="007B685F" w:rsidRDefault="009067B5" w:rsidP="008354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9" w:type="dxa"/>
            <w:gridSpan w:val="7"/>
            <w:hideMark/>
          </w:tcPr>
          <w:p w14:paraId="32123EFB" w14:textId="77777777" w:rsidR="009067B5" w:rsidRPr="007B685F" w:rsidRDefault="009067B5" w:rsidP="0083545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067B5" w:rsidRPr="007B685F" w14:paraId="32202907" w14:textId="77777777" w:rsidTr="009067B5">
        <w:tc>
          <w:tcPr>
            <w:tcW w:w="3346" w:type="dxa"/>
          </w:tcPr>
          <w:p w14:paraId="04312057" w14:textId="77777777" w:rsidR="009067B5" w:rsidRPr="007B685F" w:rsidRDefault="009067B5" w:rsidP="008354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B24C25" w14:textId="77777777" w:rsidR="009067B5" w:rsidRPr="007B685F" w:rsidRDefault="009067B5" w:rsidP="0083545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67B5" w:rsidRPr="007B685F" w14:paraId="125389A7" w14:textId="77777777" w:rsidTr="009067B5">
        <w:tc>
          <w:tcPr>
            <w:tcW w:w="3346" w:type="dxa"/>
          </w:tcPr>
          <w:p w14:paraId="16D2B641" w14:textId="77777777" w:rsidR="009067B5" w:rsidRPr="007B685F" w:rsidRDefault="009067B5" w:rsidP="008354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A6A4BF" w14:textId="0CD6ABB5" w:rsidR="009067B5" w:rsidRPr="007B685F" w:rsidRDefault="002606E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AF1A8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E56B56" w14:textId="06C49D75" w:rsidR="009067B5" w:rsidRPr="007B685F" w:rsidRDefault="002606E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067B5" w:rsidRPr="007B685F" w14:paraId="48B23D38" w14:textId="77777777" w:rsidTr="009067B5">
        <w:trPr>
          <w:trHeight w:val="70"/>
        </w:trPr>
        <w:tc>
          <w:tcPr>
            <w:tcW w:w="3346" w:type="dxa"/>
          </w:tcPr>
          <w:p w14:paraId="29D4831E" w14:textId="77777777" w:rsidR="009067B5" w:rsidRPr="007B685F" w:rsidRDefault="009067B5" w:rsidP="008354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B6D942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99E20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F43A11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1464958A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1C9902B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CACB4EF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8A623A4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</w:tc>
      </w:tr>
      <w:tr w:rsidR="009067B5" w:rsidRPr="007B685F" w14:paraId="346B2188" w14:textId="77777777" w:rsidTr="009067B5">
        <w:tc>
          <w:tcPr>
            <w:tcW w:w="3346" w:type="dxa"/>
          </w:tcPr>
          <w:p w14:paraId="78E363BC" w14:textId="77777777" w:rsidR="009067B5" w:rsidRPr="007B685F" w:rsidRDefault="009067B5" w:rsidP="008354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46760DB2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39F83CCE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3418E32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</w:t>
            </w:r>
          </w:p>
        </w:tc>
        <w:tc>
          <w:tcPr>
            <w:tcW w:w="270" w:type="dxa"/>
          </w:tcPr>
          <w:p w14:paraId="04F8C219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63AF9D2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2F8EDBBA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6902F16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</w:t>
            </w:r>
          </w:p>
        </w:tc>
      </w:tr>
      <w:tr w:rsidR="009067B5" w:rsidRPr="007B685F" w14:paraId="61657507" w14:textId="77777777" w:rsidTr="009067B5">
        <w:tc>
          <w:tcPr>
            <w:tcW w:w="3346" w:type="dxa"/>
          </w:tcPr>
          <w:p w14:paraId="0CF21D46" w14:textId="77777777" w:rsidR="009067B5" w:rsidRPr="007B685F" w:rsidRDefault="009067B5" w:rsidP="008354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3F59C91E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  <w:r w:rsidRPr="007B685F">
              <w:rPr>
                <w:rFonts w:ascii="Angsana New" w:hAnsi="Angsana New" w:cs="Angsana New" w:hint="cs"/>
                <w:sz w:val="30"/>
                <w:szCs w:val="30"/>
              </w:rPr>
              <w:t>/</w:t>
            </w:r>
          </w:p>
        </w:tc>
        <w:tc>
          <w:tcPr>
            <w:tcW w:w="270" w:type="dxa"/>
          </w:tcPr>
          <w:p w14:paraId="728550B2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F75C3D5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270" w:type="dxa"/>
          </w:tcPr>
          <w:p w14:paraId="63E6B64B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4EC3516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  <w:r w:rsidRPr="007B685F">
              <w:rPr>
                <w:rFonts w:ascii="Angsana New" w:hAnsi="Angsana New" w:cs="Angsana New" w:hint="cs"/>
                <w:sz w:val="30"/>
                <w:szCs w:val="30"/>
              </w:rPr>
              <w:t>/</w:t>
            </w:r>
          </w:p>
        </w:tc>
        <w:tc>
          <w:tcPr>
            <w:tcW w:w="270" w:type="dxa"/>
          </w:tcPr>
          <w:p w14:paraId="14BD5EAB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FE57926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โอนออก</w:t>
            </w:r>
          </w:p>
        </w:tc>
      </w:tr>
      <w:tr w:rsidR="009067B5" w:rsidRPr="007B685F" w14:paraId="0AD52F81" w14:textId="77777777" w:rsidTr="009067B5">
        <w:tc>
          <w:tcPr>
            <w:tcW w:w="3346" w:type="dxa"/>
          </w:tcPr>
          <w:p w14:paraId="0C477FAA" w14:textId="77777777" w:rsidR="009067B5" w:rsidRPr="007B685F" w:rsidRDefault="009067B5" w:rsidP="008354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2DF94260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4E741765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6B25236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1208B743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36B506A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76F8F2DB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789C19B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</w:t>
            </w:r>
          </w:p>
        </w:tc>
      </w:tr>
      <w:tr w:rsidR="009067B5" w:rsidRPr="007B685F" w14:paraId="67A451C5" w14:textId="77777777" w:rsidTr="009067B5">
        <w:tc>
          <w:tcPr>
            <w:tcW w:w="3346" w:type="dxa"/>
          </w:tcPr>
          <w:p w14:paraId="2F8C1353" w14:textId="77777777" w:rsidR="009067B5" w:rsidRPr="007B685F" w:rsidRDefault="009067B5" w:rsidP="008354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CE181E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1C7FFCE2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15369A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49DC9D3E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89318F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3D3F1337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0FDC5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บัญชีสุทธิ</w:t>
            </w:r>
          </w:p>
        </w:tc>
      </w:tr>
      <w:tr w:rsidR="009067B5" w:rsidRPr="007B685F" w14:paraId="5EEF0EFA" w14:textId="77777777" w:rsidTr="009067B5">
        <w:tc>
          <w:tcPr>
            <w:tcW w:w="3346" w:type="dxa"/>
          </w:tcPr>
          <w:p w14:paraId="25E1DF4A" w14:textId="77777777" w:rsidR="009067B5" w:rsidRPr="007B685F" w:rsidRDefault="009067B5" w:rsidP="008354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9" w:type="dxa"/>
            <w:gridSpan w:val="7"/>
          </w:tcPr>
          <w:p w14:paraId="653FE2DC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9067B5" w:rsidRPr="007B685F" w14:paraId="29BA2826" w14:textId="77777777" w:rsidTr="009067B5">
        <w:tc>
          <w:tcPr>
            <w:tcW w:w="3346" w:type="dxa"/>
            <w:hideMark/>
          </w:tcPr>
          <w:p w14:paraId="141E6CBB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59" w:type="dxa"/>
          </w:tcPr>
          <w:p w14:paraId="6E3E0897" w14:textId="12564983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14:paraId="5CDC6DB5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69A57A" w14:textId="08CF04EB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2FE024C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5AB1AAA" w14:textId="26B1F4E5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342</w:t>
            </w:r>
          </w:p>
        </w:tc>
        <w:tc>
          <w:tcPr>
            <w:tcW w:w="270" w:type="dxa"/>
          </w:tcPr>
          <w:p w14:paraId="502ACBAA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4D425C8" w14:textId="78169D1F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067B5" w:rsidRPr="007B685F" w14:paraId="52772829" w14:textId="77777777" w:rsidTr="009067B5">
        <w:tc>
          <w:tcPr>
            <w:tcW w:w="3346" w:type="dxa"/>
            <w:hideMark/>
          </w:tcPr>
          <w:p w14:paraId="65A30003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59" w:type="dxa"/>
          </w:tcPr>
          <w:p w14:paraId="3944547F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A6B13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9A70B3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250BB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3FD745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25AE4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D5BB16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67B5" w:rsidRPr="007B685F" w14:paraId="5469F122" w14:textId="77777777" w:rsidTr="009067B5">
        <w:tc>
          <w:tcPr>
            <w:tcW w:w="3346" w:type="dxa"/>
            <w:hideMark/>
          </w:tcPr>
          <w:p w14:paraId="404C9FC3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และระบบสาธารณูปโภค</w:t>
            </w:r>
          </w:p>
        </w:tc>
        <w:tc>
          <w:tcPr>
            <w:tcW w:w="1259" w:type="dxa"/>
          </w:tcPr>
          <w:p w14:paraId="5699C0C6" w14:textId="391D719D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861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967</w:t>
            </w:r>
          </w:p>
        </w:tc>
        <w:tc>
          <w:tcPr>
            <w:tcW w:w="270" w:type="dxa"/>
          </w:tcPr>
          <w:p w14:paraId="638549F6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736100" w14:textId="50BCB202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861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599</w:t>
            </w:r>
          </w:p>
        </w:tc>
        <w:tc>
          <w:tcPr>
            <w:tcW w:w="270" w:type="dxa"/>
          </w:tcPr>
          <w:p w14:paraId="645CEF6D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C5A0BCD" w14:textId="5421A390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067B5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14:paraId="0583A433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63EDB25" w14:textId="00EA1F78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303</w:t>
            </w:r>
          </w:p>
        </w:tc>
      </w:tr>
      <w:tr w:rsidR="009067B5" w:rsidRPr="007B685F" w14:paraId="70B53B30" w14:textId="77777777" w:rsidTr="009067B5">
        <w:tc>
          <w:tcPr>
            <w:tcW w:w="3346" w:type="dxa"/>
            <w:hideMark/>
          </w:tcPr>
          <w:p w14:paraId="7F548542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59" w:type="dxa"/>
          </w:tcPr>
          <w:p w14:paraId="688921FF" w14:textId="63AC2185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861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6FEA1890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BD3FDB" w14:textId="20473766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14:paraId="31476BA2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BF8ECBD" w14:textId="4AD7CE10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067B5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14:paraId="379ED2B2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305CDCE" w14:textId="729B6595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447</w:t>
            </w:r>
          </w:p>
        </w:tc>
      </w:tr>
      <w:tr w:rsidR="009067B5" w:rsidRPr="007B685F" w14:paraId="45742B9A" w14:textId="77777777" w:rsidTr="009067B5">
        <w:tc>
          <w:tcPr>
            <w:tcW w:w="3346" w:type="dxa"/>
            <w:hideMark/>
          </w:tcPr>
          <w:p w14:paraId="73AC9B18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9" w:type="dxa"/>
          </w:tcPr>
          <w:p w14:paraId="3FC6CEE5" w14:textId="12698933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684</w:t>
            </w:r>
          </w:p>
        </w:tc>
        <w:tc>
          <w:tcPr>
            <w:tcW w:w="270" w:type="dxa"/>
          </w:tcPr>
          <w:p w14:paraId="48FC05AD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729990" w14:textId="1F7963FC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346D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79E960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9FAED54" w14:textId="46FA340A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627</w:t>
            </w:r>
          </w:p>
        </w:tc>
        <w:tc>
          <w:tcPr>
            <w:tcW w:w="270" w:type="dxa"/>
          </w:tcPr>
          <w:p w14:paraId="1A6F871C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39EFD9C" w14:textId="7C14B363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</w:tr>
      <w:tr w:rsidR="009067B5" w:rsidRPr="007B685F" w14:paraId="0184B6FD" w14:textId="77777777" w:rsidTr="009067B5">
        <w:tc>
          <w:tcPr>
            <w:tcW w:w="3346" w:type="dxa"/>
            <w:hideMark/>
          </w:tcPr>
          <w:p w14:paraId="14B99C4C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59" w:type="dxa"/>
          </w:tcPr>
          <w:p w14:paraId="2FADD1EC" w14:textId="2D61B805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3861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A5B1B0F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29DD7F" w14:textId="7B41B12D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3861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C145B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523432D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4D500B9" w14:textId="61075B5D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067B5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842</w:t>
            </w:r>
          </w:p>
        </w:tc>
        <w:tc>
          <w:tcPr>
            <w:tcW w:w="270" w:type="dxa"/>
          </w:tcPr>
          <w:p w14:paraId="4A8977D9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6C793FB" w14:textId="64D41432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067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968</w:t>
            </w:r>
          </w:p>
        </w:tc>
      </w:tr>
      <w:tr w:rsidR="009067B5" w:rsidRPr="007B685F" w14:paraId="49A8018C" w14:textId="77777777" w:rsidTr="009067B5">
        <w:tc>
          <w:tcPr>
            <w:tcW w:w="3346" w:type="dxa"/>
            <w:hideMark/>
          </w:tcPr>
          <w:p w14:paraId="5B6CC13B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DCC8C" w14:textId="224F66F0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  <w:r w:rsidR="003861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529</w:t>
            </w:r>
          </w:p>
        </w:tc>
        <w:tc>
          <w:tcPr>
            <w:tcW w:w="270" w:type="dxa"/>
          </w:tcPr>
          <w:p w14:paraId="3BDD138A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437890" w14:textId="62698D3E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="003861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14:paraId="56750793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B07561" w14:textId="00DCDD09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9067B5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2694086B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13C638" w14:textId="2056EBE2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9067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777</w:t>
            </w:r>
          </w:p>
        </w:tc>
      </w:tr>
    </w:tbl>
    <w:p w14:paraId="08A426CB" w14:textId="464595C8" w:rsidR="00F13F34" w:rsidRDefault="004A792F" w:rsidP="00F13F34">
      <w:pPr>
        <w:rPr>
          <w:rFonts w:cstheme="minorBidi"/>
        </w:rPr>
      </w:pPr>
      <w:r w:rsidRPr="00DD7CDF">
        <w:br w:type="page"/>
      </w:r>
    </w:p>
    <w:p w14:paraId="768FFD9C" w14:textId="26D1B8B7" w:rsidR="00544817" w:rsidRDefault="00544817" w:rsidP="00544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lastRenderedPageBreak/>
        <w:t>การซื้อ การจำหน่าย และการโอนที่ดิน อาคารและอุปกรณ์ในระหว่างงวด</w:t>
      </w:r>
      <w:r w:rsidR="009067B5">
        <w:rPr>
          <w:rFonts w:ascii="Angsana New" w:hAnsi="Angsana New" w:cs="Angsana New" w:hint="cs"/>
          <w:sz w:val="30"/>
          <w:szCs w:val="30"/>
          <w:cs/>
        </w:rPr>
        <w:t>หก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2606E5" w:rsidRPr="002606E5">
        <w:rPr>
          <w:rFonts w:ascii="Angsana New" w:hAnsi="Angsana New" w:cs="Angsana New"/>
          <w:sz w:val="30"/>
          <w:szCs w:val="30"/>
        </w:rPr>
        <w:t>30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="009067B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>มีดังนี้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ต่อ)</w:t>
      </w:r>
    </w:p>
    <w:p w14:paraId="3AAED91D" w14:textId="60CBF22B" w:rsidR="009067B5" w:rsidRPr="00092B77" w:rsidRDefault="009067B5" w:rsidP="00544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tbl>
      <w:tblPr>
        <w:tblW w:w="9195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346"/>
        <w:gridCol w:w="1259"/>
        <w:gridCol w:w="270"/>
        <w:gridCol w:w="1260"/>
        <w:gridCol w:w="270"/>
        <w:gridCol w:w="1260"/>
        <w:gridCol w:w="270"/>
        <w:gridCol w:w="1260"/>
      </w:tblGrid>
      <w:tr w:rsidR="009067B5" w:rsidRPr="007B685F" w14:paraId="060FDEBA" w14:textId="77777777" w:rsidTr="009067B5">
        <w:tc>
          <w:tcPr>
            <w:tcW w:w="3346" w:type="dxa"/>
          </w:tcPr>
          <w:p w14:paraId="70412830" w14:textId="77777777" w:rsidR="009067B5" w:rsidRPr="007B685F" w:rsidRDefault="009067B5" w:rsidP="0083545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5849" w:type="dxa"/>
            <w:gridSpan w:val="7"/>
            <w:hideMark/>
          </w:tcPr>
          <w:p w14:paraId="0EAFB718" w14:textId="77777777" w:rsidR="009067B5" w:rsidRPr="007B685F" w:rsidRDefault="009067B5" w:rsidP="0083545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067B5" w:rsidRPr="007B685F" w14:paraId="59EB8F3E" w14:textId="77777777" w:rsidTr="009067B5">
        <w:tc>
          <w:tcPr>
            <w:tcW w:w="3346" w:type="dxa"/>
          </w:tcPr>
          <w:p w14:paraId="29E0323B" w14:textId="77777777" w:rsidR="009067B5" w:rsidRPr="007B685F" w:rsidRDefault="009067B5" w:rsidP="0083545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F3BECD" w14:textId="77777777" w:rsidR="009067B5" w:rsidRPr="007B685F" w:rsidRDefault="009067B5" w:rsidP="0083545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7B5" w:rsidRPr="007B685F" w14:paraId="3E5FF742" w14:textId="77777777" w:rsidTr="009067B5">
        <w:tc>
          <w:tcPr>
            <w:tcW w:w="3346" w:type="dxa"/>
          </w:tcPr>
          <w:p w14:paraId="3CE33662" w14:textId="77777777" w:rsidR="009067B5" w:rsidRPr="007B685F" w:rsidRDefault="009067B5" w:rsidP="0083545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AA26EA" w14:textId="40711C35" w:rsidR="009067B5" w:rsidRPr="007B685F" w:rsidRDefault="002606E5" w:rsidP="0083545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3CCA0" w14:textId="77777777" w:rsidR="009067B5" w:rsidRPr="007B685F" w:rsidRDefault="009067B5" w:rsidP="0083545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EE0C6F" w14:textId="03CB6175" w:rsidR="009067B5" w:rsidRPr="007B685F" w:rsidRDefault="002606E5" w:rsidP="0083545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067B5" w:rsidRPr="007B685F" w14:paraId="30CAF0CC" w14:textId="77777777" w:rsidTr="009067B5">
        <w:tc>
          <w:tcPr>
            <w:tcW w:w="3346" w:type="dxa"/>
          </w:tcPr>
          <w:p w14:paraId="029D7F43" w14:textId="77777777" w:rsidR="009067B5" w:rsidRPr="007B685F" w:rsidRDefault="009067B5" w:rsidP="0083545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27F079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14892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89E81F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769ADA5B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B7C0E2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7D6F6043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4CCD317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</w:tc>
      </w:tr>
      <w:tr w:rsidR="009067B5" w:rsidRPr="007B685F" w14:paraId="6D70AF1F" w14:textId="77777777" w:rsidTr="009067B5">
        <w:tc>
          <w:tcPr>
            <w:tcW w:w="3346" w:type="dxa"/>
          </w:tcPr>
          <w:p w14:paraId="74849AF9" w14:textId="77777777" w:rsidR="009067B5" w:rsidRPr="007B685F" w:rsidRDefault="009067B5" w:rsidP="0083545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1E3A2CA2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38CF052A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905EC94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</w:t>
            </w:r>
          </w:p>
        </w:tc>
        <w:tc>
          <w:tcPr>
            <w:tcW w:w="270" w:type="dxa"/>
          </w:tcPr>
          <w:p w14:paraId="7351DF2D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6EBB377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3B50A849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054BA02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</w:t>
            </w:r>
          </w:p>
        </w:tc>
      </w:tr>
      <w:tr w:rsidR="009067B5" w:rsidRPr="007B685F" w14:paraId="47FBE402" w14:textId="77777777" w:rsidTr="009067B5">
        <w:tc>
          <w:tcPr>
            <w:tcW w:w="3346" w:type="dxa"/>
          </w:tcPr>
          <w:p w14:paraId="16FB34A5" w14:textId="77777777" w:rsidR="009067B5" w:rsidRPr="007B685F" w:rsidRDefault="009067B5" w:rsidP="0083545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3E1F6580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  <w:r w:rsidRPr="007B685F">
              <w:rPr>
                <w:rFonts w:ascii="Angsana New" w:hAnsi="Angsana New" w:cs="Angsana New" w:hint="cs"/>
                <w:sz w:val="30"/>
                <w:szCs w:val="30"/>
              </w:rPr>
              <w:t>/</w:t>
            </w:r>
          </w:p>
        </w:tc>
        <w:tc>
          <w:tcPr>
            <w:tcW w:w="270" w:type="dxa"/>
          </w:tcPr>
          <w:p w14:paraId="5585A4E2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3135396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270" w:type="dxa"/>
          </w:tcPr>
          <w:p w14:paraId="177A6109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CE94AF2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  <w:r w:rsidRPr="007B685F">
              <w:rPr>
                <w:rFonts w:ascii="Angsana New" w:hAnsi="Angsana New" w:cs="Angsana New" w:hint="cs"/>
                <w:sz w:val="30"/>
                <w:szCs w:val="30"/>
              </w:rPr>
              <w:t>/</w:t>
            </w:r>
          </w:p>
        </w:tc>
        <w:tc>
          <w:tcPr>
            <w:tcW w:w="270" w:type="dxa"/>
          </w:tcPr>
          <w:p w14:paraId="2CED0AFE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CCB8D64" w14:textId="77777777" w:rsidR="009067B5" w:rsidRPr="007B685F" w:rsidRDefault="009067B5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โอนออก</w:t>
            </w:r>
          </w:p>
        </w:tc>
      </w:tr>
      <w:tr w:rsidR="009067B5" w:rsidRPr="007B685F" w14:paraId="57069CBA" w14:textId="77777777" w:rsidTr="009067B5">
        <w:tc>
          <w:tcPr>
            <w:tcW w:w="3346" w:type="dxa"/>
          </w:tcPr>
          <w:p w14:paraId="256700C9" w14:textId="77777777" w:rsidR="009067B5" w:rsidRPr="007B685F" w:rsidRDefault="009067B5" w:rsidP="0083545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7B95F39C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42AFAAA6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8326942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70FD09B3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66A1A7A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14:paraId="1F869D4E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A4D6ACB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</w:t>
            </w:r>
          </w:p>
        </w:tc>
      </w:tr>
      <w:tr w:rsidR="009067B5" w:rsidRPr="007B685F" w14:paraId="4464D05A" w14:textId="77777777" w:rsidTr="009067B5">
        <w:tc>
          <w:tcPr>
            <w:tcW w:w="3346" w:type="dxa"/>
          </w:tcPr>
          <w:p w14:paraId="33B76124" w14:textId="77777777" w:rsidR="009067B5" w:rsidRPr="007B685F" w:rsidRDefault="009067B5" w:rsidP="0083545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166631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7F5B1D8B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896317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62AB6476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39ED6A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1D55E097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95B59C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บัญชีสุทธิ</w:t>
            </w:r>
          </w:p>
        </w:tc>
      </w:tr>
      <w:tr w:rsidR="009067B5" w:rsidRPr="007B685F" w14:paraId="195B80AA" w14:textId="77777777" w:rsidTr="009067B5">
        <w:tc>
          <w:tcPr>
            <w:tcW w:w="3346" w:type="dxa"/>
          </w:tcPr>
          <w:p w14:paraId="6A99ECC1" w14:textId="77777777" w:rsidR="009067B5" w:rsidRPr="007B685F" w:rsidRDefault="009067B5" w:rsidP="0083545E">
            <w:pPr>
              <w:ind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9" w:type="dxa"/>
            <w:gridSpan w:val="7"/>
          </w:tcPr>
          <w:p w14:paraId="2E1C93B6" w14:textId="77777777" w:rsidR="009067B5" w:rsidRPr="007B685F" w:rsidRDefault="009067B5" w:rsidP="0083545E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9067B5" w:rsidRPr="007B685F" w14:paraId="7475B00F" w14:textId="77777777" w:rsidTr="009067B5">
        <w:tc>
          <w:tcPr>
            <w:tcW w:w="3346" w:type="dxa"/>
            <w:hideMark/>
          </w:tcPr>
          <w:p w14:paraId="4293AC9B" w14:textId="77777777" w:rsidR="009067B5" w:rsidRPr="007B685F" w:rsidRDefault="009067B5" w:rsidP="009067B5">
            <w:pPr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59" w:type="dxa"/>
          </w:tcPr>
          <w:p w14:paraId="36519578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DFEA4B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2C26F3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EFABE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4602EB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EADE8B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6846ED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67B5" w:rsidRPr="007B685F" w14:paraId="1EC3A1DC" w14:textId="77777777" w:rsidTr="009067B5">
        <w:tc>
          <w:tcPr>
            <w:tcW w:w="3346" w:type="dxa"/>
            <w:hideMark/>
          </w:tcPr>
          <w:p w14:paraId="61F037F8" w14:textId="77777777" w:rsidR="009067B5" w:rsidRPr="007B685F" w:rsidRDefault="009067B5" w:rsidP="009067B5">
            <w:pPr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และระบบสาธารณูปโภค</w:t>
            </w:r>
          </w:p>
        </w:tc>
        <w:tc>
          <w:tcPr>
            <w:tcW w:w="1259" w:type="dxa"/>
          </w:tcPr>
          <w:p w14:paraId="579FFD22" w14:textId="0637C43A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14:paraId="2FBEEB9A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613C26" w14:textId="22B1E440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F4D6968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7D167F7" w14:textId="44B9A9D9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278E3683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5CE19E2" w14:textId="7A34134D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241</w:t>
            </w:r>
          </w:p>
        </w:tc>
      </w:tr>
      <w:tr w:rsidR="009067B5" w:rsidRPr="007B685F" w14:paraId="62ABF431" w14:textId="77777777" w:rsidTr="009067B5">
        <w:tc>
          <w:tcPr>
            <w:tcW w:w="3346" w:type="dxa"/>
            <w:hideMark/>
          </w:tcPr>
          <w:p w14:paraId="52253596" w14:textId="77777777" w:rsidR="009067B5" w:rsidRPr="007B685F" w:rsidRDefault="009067B5" w:rsidP="009067B5">
            <w:pPr>
              <w:tabs>
                <w:tab w:val="left" w:pos="342"/>
                <w:tab w:val="left" w:pos="106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59" w:type="dxa"/>
          </w:tcPr>
          <w:p w14:paraId="78858BF6" w14:textId="0A18EB3D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311</w:t>
            </w:r>
          </w:p>
        </w:tc>
        <w:tc>
          <w:tcPr>
            <w:tcW w:w="270" w:type="dxa"/>
          </w:tcPr>
          <w:p w14:paraId="36575FB8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FFD95A" w14:textId="66397BAE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24244CA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355ACDC" w14:textId="53D2FE28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48D54599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8DBC89D" w14:textId="3890820A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</w:tr>
      <w:tr w:rsidR="009067B5" w:rsidRPr="007B685F" w14:paraId="0C29F124" w14:textId="77777777" w:rsidTr="009067B5">
        <w:tc>
          <w:tcPr>
            <w:tcW w:w="3346" w:type="dxa"/>
            <w:hideMark/>
          </w:tcPr>
          <w:p w14:paraId="79C3EEBD" w14:textId="77777777" w:rsidR="009067B5" w:rsidRPr="007B685F" w:rsidRDefault="009067B5" w:rsidP="009067B5">
            <w:pPr>
              <w:tabs>
                <w:tab w:val="left" w:pos="342"/>
                <w:tab w:val="left" w:pos="106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9" w:type="dxa"/>
          </w:tcPr>
          <w:p w14:paraId="6CAABAEC" w14:textId="13C2A5EE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CD1F016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45BAD" w14:textId="42AAE311" w:rsidR="009067B5" w:rsidRPr="007B685F" w:rsidRDefault="003D7978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6DD40A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16C5574" w14:textId="75336A13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4172A77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7C503A6" w14:textId="7D77105F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9067B5" w:rsidRPr="007B685F" w14:paraId="2012BDBA" w14:textId="77777777" w:rsidTr="009067B5">
        <w:tc>
          <w:tcPr>
            <w:tcW w:w="3346" w:type="dxa"/>
            <w:hideMark/>
          </w:tcPr>
          <w:p w14:paraId="4014B2E4" w14:textId="77777777" w:rsidR="009067B5" w:rsidRPr="007B685F" w:rsidRDefault="009067B5" w:rsidP="009067B5">
            <w:pPr>
              <w:tabs>
                <w:tab w:val="left" w:pos="342"/>
                <w:tab w:val="left" w:pos="1062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59" w:type="dxa"/>
          </w:tcPr>
          <w:p w14:paraId="751FB33C" w14:textId="036A5147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5C2BFFE7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052B8B" w14:textId="57395421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382</w:t>
            </w:r>
          </w:p>
        </w:tc>
        <w:tc>
          <w:tcPr>
            <w:tcW w:w="270" w:type="dxa"/>
          </w:tcPr>
          <w:p w14:paraId="2464392E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3F270B4" w14:textId="285A365D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76DA7ECE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73FA7BD" w14:textId="73F3D311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426</w:t>
            </w:r>
          </w:p>
        </w:tc>
      </w:tr>
      <w:tr w:rsidR="009067B5" w:rsidRPr="007B685F" w14:paraId="3A6ACAA3" w14:textId="77777777" w:rsidTr="009067B5">
        <w:tc>
          <w:tcPr>
            <w:tcW w:w="3346" w:type="dxa"/>
            <w:hideMark/>
          </w:tcPr>
          <w:p w14:paraId="0A0547AA" w14:textId="77777777" w:rsidR="009067B5" w:rsidRPr="007B685F" w:rsidRDefault="009067B5" w:rsidP="009067B5">
            <w:pPr>
              <w:tabs>
                <w:tab w:val="left" w:pos="342"/>
                <w:tab w:val="left" w:pos="1062"/>
              </w:tabs>
              <w:ind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AF5FD" w14:textId="0377CB9D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5EDBAB59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95744" w14:textId="7D34FBA7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14A58EB1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5FDE9D" w14:textId="78C9F1A0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756</w:t>
            </w:r>
          </w:p>
        </w:tc>
        <w:tc>
          <w:tcPr>
            <w:tcW w:w="270" w:type="dxa"/>
          </w:tcPr>
          <w:p w14:paraId="2EEBFD5C" w14:textId="77777777" w:rsidR="009067B5" w:rsidRPr="007B685F" w:rsidRDefault="009067B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638179" w14:textId="1008A6FA" w:rsidR="009067B5" w:rsidRPr="007B685F" w:rsidRDefault="002606E5" w:rsidP="0090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778</w:t>
            </w:r>
          </w:p>
        </w:tc>
      </w:tr>
    </w:tbl>
    <w:p w14:paraId="203B6C77" w14:textId="204472CE" w:rsidR="00F13F34" w:rsidRPr="00B0743E" w:rsidRDefault="00F13F34" w:rsidP="00F13F34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14:paraId="49904D84" w14:textId="1A2BA831" w:rsidR="00BD3E74" w:rsidRPr="006801E2" w:rsidRDefault="00AF225B" w:rsidP="0073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outlineLvl w:val="0"/>
        <w:rPr>
          <w:rFonts w:ascii="Angsana New" w:eastAsia="Angsana New" w:hAnsi="Angsana New" w:cs="Angsana New"/>
          <w:spacing w:val="-6"/>
          <w:sz w:val="30"/>
          <w:szCs w:val="30"/>
        </w:rPr>
      </w:pPr>
      <w:r w:rsidRPr="00282B7B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9067B5">
        <w:rPr>
          <w:rFonts w:ascii="Angsana New" w:hAnsi="Angsana New" w:cs="Angsana New" w:hint="cs"/>
          <w:sz w:val="30"/>
          <w:szCs w:val="30"/>
          <w:cs/>
        </w:rPr>
        <w:t>หก</w:t>
      </w:r>
      <w:r w:rsidRPr="00282B7B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Pr="00282B7B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30</w:t>
      </w:r>
      <w:r w:rsidR="009067B5">
        <w:rPr>
          <w:rFonts w:ascii="Angsana New" w:hAnsi="Angsana New" w:cs="Angsana New"/>
          <w:sz w:val="30"/>
          <w:szCs w:val="30"/>
        </w:rPr>
        <w:t xml:space="preserve"> </w:t>
      </w:r>
      <w:r w:rsidR="009067B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82B7B">
        <w:rPr>
          <w:rFonts w:ascii="Angsana New" w:hAnsi="Angsana New" w:cs="Angsana New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A0349C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ได้มีการประเมินราคาที่ดินใหม่โดย</w:t>
      </w:r>
      <w:r w:rsidR="006775DC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ผู้ประเมินราคาอิสระ โดยพิจารณาตามเกณฑ์มูลค่ายุติธรรมด้วยวิธีเปรียบเทียบข้อมูลตลาด ทำให้กลุ่มบริษัท</w:t>
      </w:r>
      <w:r w:rsidR="00920B23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>
        <w:rPr>
          <w:rFonts w:ascii="Angsana New" w:hAnsi="Angsana New" w:cs="Angsana New" w:hint="cs"/>
          <w:sz w:val="30"/>
          <w:szCs w:val="30"/>
          <w:cs/>
        </w:rPr>
        <w:t>รับรู้มูลค่าที่ดินเพิ่มขึ้นในงบการเงินรวมและงบการเงินเฉพาะกิจการ</w:t>
      </w:r>
      <w:r w:rsidRPr="005A5D54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2606E5" w:rsidRPr="002606E5">
        <w:rPr>
          <w:rFonts w:ascii="Angsana New" w:hAnsi="Angsana New" w:cs="Angsana New" w:hint="cs"/>
          <w:sz w:val="30"/>
          <w:szCs w:val="30"/>
        </w:rPr>
        <w:t>11</w:t>
      </w:r>
      <w:r w:rsidR="00F345BA" w:rsidRPr="005A5D54">
        <w:rPr>
          <w:rFonts w:ascii="Angsana New" w:hAnsi="Angsana New" w:cs="Angsana New" w:hint="cs"/>
          <w:sz w:val="30"/>
          <w:szCs w:val="30"/>
        </w:rPr>
        <w:t>,</w:t>
      </w:r>
      <w:r w:rsidR="002606E5" w:rsidRPr="002606E5">
        <w:rPr>
          <w:rFonts w:ascii="Angsana New" w:hAnsi="Angsana New" w:cs="Angsana New" w:hint="cs"/>
          <w:sz w:val="30"/>
          <w:szCs w:val="30"/>
        </w:rPr>
        <w:t>741</w:t>
      </w:r>
      <w:r w:rsidRPr="005A5D54">
        <w:rPr>
          <w:rFonts w:ascii="Angsana New" w:hAnsi="Angsana New" w:cs="Angsana New" w:hint="cs"/>
          <w:sz w:val="30"/>
          <w:szCs w:val="30"/>
        </w:rPr>
        <w:t xml:space="preserve"> </w:t>
      </w:r>
      <w:r w:rsidRPr="005A5D54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2606E5" w:rsidRPr="002606E5">
        <w:rPr>
          <w:rFonts w:ascii="Angsana New" w:hAnsi="Angsana New" w:cs="Angsana New" w:hint="cs"/>
          <w:sz w:val="30"/>
          <w:szCs w:val="30"/>
        </w:rPr>
        <w:t>2</w:t>
      </w:r>
      <w:r w:rsidR="00B024A4" w:rsidRPr="005A5D54">
        <w:rPr>
          <w:rFonts w:ascii="Angsana New" w:hAnsi="Angsana New" w:cs="Angsana New" w:hint="cs"/>
          <w:sz w:val="30"/>
          <w:szCs w:val="30"/>
        </w:rPr>
        <w:t>,</w:t>
      </w:r>
      <w:r w:rsidR="002606E5" w:rsidRPr="002606E5">
        <w:rPr>
          <w:rFonts w:ascii="Angsana New" w:hAnsi="Angsana New" w:cs="Angsana New" w:hint="cs"/>
          <w:sz w:val="30"/>
          <w:szCs w:val="30"/>
        </w:rPr>
        <w:t>837</w:t>
      </w:r>
      <w:r w:rsidRPr="005A5D54">
        <w:rPr>
          <w:rFonts w:ascii="Angsana New" w:hAnsi="Angsana New" w:cs="Angsana New" w:hint="cs"/>
          <w:sz w:val="30"/>
          <w:szCs w:val="30"/>
        </w:rPr>
        <w:t xml:space="preserve"> </w:t>
      </w:r>
      <w:r w:rsidRPr="005A5D54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1A3A84" w:rsidRPr="005A5D54">
        <w:rPr>
          <w:rFonts w:ascii="Angsana New" w:hAnsi="Angsana New" w:cs="Angsana New" w:hint="cs"/>
          <w:sz w:val="30"/>
          <w:szCs w:val="30"/>
        </w:rPr>
        <w:t xml:space="preserve"> </w:t>
      </w:r>
      <w:r w:rsidR="001A3A84" w:rsidRPr="005A5D5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606E5" w:rsidRPr="002606E5">
        <w:rPr>
          <w:rFonts w:ascii="Angsana New" w:hAnsi="Angsana New" w:cs="Angsana New" w:hint="cs"/>
          <w:sz w:val="30"/>
          <w:szCs w:val="30"/>
        </w:rPr>
        <w:t>30</w:t>
      </w:r>
      <w:r w:rsidR="009067B5" w:rsidRPr="005A5D54">
        <w:rPr>
          <w:rFonts w:ascii="Angsana New" w:hAnsi="Angsana New" w:cs="Angsana New" w:hint="cs"/>
          <w:sz w:val="30"/>
          <w:szCs w:val="30"/>
        </w:rPr>
        <w:t xml:space="preserve"> </w:t>
      </w:r>
      <w:r w:rsidR="009067B5" w:rsidRPr="005A5D5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2606E5" w:rsidRPr="002606E5">
        <w:rPr>
          <w:rFonts w:ascii="Angsana New" w:hAnsi="Angsana New" w:cs="Angsana New" w:hint="cs"/>
          <w:sz w:val="30"/>
          <w:szCs w:val="30"/>
        </w:rPr>
        <w:t>2563</w:t>
      </w:r>
      <w:r w:rsidR="001A3A84" w:rsidRPr="005A5D54">
        <w:rPr>
          <w:rFonts w:ascii="Angsana New" w:hAnsi="Angsana New" w:cs="Angsana New" w:hint="cs"/>
          <w:sz w:val="30"/>
          <w:szCs w:val="30"/>
        </w:rPr>
        <w:t xml:space="preserve"> </w:t>
      </w:r>
      <w:r w:rsidR="00A62EF5" w:rsidRPr="005A5D54">
        <w:rPr>
          <w:rFonts w:ascii="Angsana New" w:eastAsia="Angsana New" w:hAnsi="Angsana New" w:cs="Angsana New" w:hint="cs"/>
          <w:sz w:val="30"/>
          <w:szCs w:val="30"/>
          <w:cs/>
        </w:rPr>
        <w:t>มูลค่า</w:t>
      </w:r>
      <w:r w:rsidR="00BD3E74" w:rsidRPr="005A5D54">
        <w:rPr>
          <w:rFonts w:ascii="Angsana New" w:eastAsia="Angsana New" w:hAnsi="Angsana New" w:cs="Angsana New" w:hint="cs"/>
          <w:sz w:val="30"/>
          <w:szCs w:val="30"/>
          <w:cs/>
        </w:rPr>
        <w:t>ที่ดินของกลุ่มบริษัทและบริษัท</w:t>
      </w:r>
      <w:r w:rsidR="00BD3E74" w:rsidRPr="005A5D54">
        <w:rPr>
          <w:rFonts w:ascii="Angsana New" w:eastAsia="Angsana New" w:hAnsi="Angsana New" w:cs="Angsana New" w:hint="cs"/>
          <w:spacing w:val="-6"/>
          <w:sz w:val="30"/>
          <w:szCs w:val="30"/>
        </w:rPr>
        <w:t xml:space="preserve"> </w:t>
      </w:r>
      <w:r w:rsidR="00BD3E74" w:rsidRPr="005A5D54">
        <w:rPr>
          <w:rFonts w:ascii="Angsana New" w:eastAsia="Angsana New" w:hAnsi="Angsana New" w:cs="Angsana New" w:hint="cs"/>
          <w:spacing w:val="-6"/>
          <w:sz w:val="30"/>
          <w:szCs w:val="30"/>
          <w:cs/>
        </w:rPr>
        <w:t>มีจำนวนเงินรวม</w:t>
      </w:r>
      <w:r w:rsidR="00BD3E74" w:rsidRPr="005A5D54">
        <w:rPr>
          <w:rFonts w:ascii="Angsana New" w:eastAsia="Angsana New" w:hAnsi="Angsana New" w:cs="Angsana New" w:hint="cs"/>
          <w:spacing w:val="-6"/>
          <w:sz w:val="30"/>
          <w:szCs w:val="30"/>
        </w:rPr>
        <w:t xml:space="preserve"> </w:t>
      </w:r>
      <w:r w:rsidR="002606E5" w:rsidRPr="002606E5">
        <w:rPr>
          <w:rFonts w:ascii="Angsana New" w:eastAsia="Angsana New" w:hAnsi="Angsana New" w:cs="Angsana New" w:hint="cs"/>
          <w:spacing w:val="-6"/>
          <w:sz w:val="30"/>
          <w:szCs w:val="30"/>
        </w:rPr>
        <w:t>45</w:t>
      </w:r>
      <w:r w:rsidR="00F345BA" w:rsidRPr="005A5D54">
        <w:rPr>
          <w:rFonts w:ascii="Angsana New" w:eastAsia="Angsana New" w:hAnsi="Angsana New" w:cs="Angsana New" w:hint="cs"/>
          <w:spacing w:val="-6"/>
          <w:sz w:val="30"/>
          <w:szCs w:val="30"/>
        </w:rPr>
        <w:t>,</w:t>
      </w:r>
      <w:r w:rsidR="002606E5" w:rsidRPr="002606E5">
        <w:rPr>
          <w:rFonts w:ascii="Angsana New" w:eastAsia="Angsana New" w:hAnsi="Angsana New" w:cs="Angsana New" w:hint="cs"/>
          <w:spacing w:val="-6"/>
          <w:sz w:val="30"/>
          <w:szCs w:val="30"/>
        </w:rPr>
        <w:t>549</w:t>
      </w:r>
      <w:r w:rsidR="00DD5176">
        <w:rPr>
          <w:rFonts w:ascii="Angsana New" w:eastAsia="Angsana New" w:hAnsi="Angsana New" w:cs="Angsana New"/>
          <w:spacing w:val="-6"/>
          <w:sz w:val="30"/>
          <w:szCs w:val="30"/>
        </w:rPr>
        <w:t xml:space="preserve"> 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  <w:cs/>
        </w:rPr>
        <w:t>ล้านบาท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</w:rPr>
        <w:t xml:space="preserve"> 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  <w:cs/>
        </w:rPr>
        <w:t>และ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</w:rPr>
        <w:t xml:space="preserve"> </w:t>
      </w:r>
      <w:r w:rsidR="002606E5" w:rsidRPr="002606E5">
        <w:rPr>
          <w:rFonts w:ascii="Angsana New" w:eastAsia="Angsana New" w:hAnsi="Angsana New" w:cs="Angsana New"/>
          <w:spacing w:val="-6"/>
          <w:sz w:val="30"/>
          <w:szCs w:val="30"/>
        </w:rPr>
        <w:t>9</w:t>
      </w:r>
      <w:r w:rsidR="00B024A4">
        <w:rPr>
          <w:rFonts w:ascii="Angsana New" w:eastAsia="Angsana New" w:hAnsi="Angsana New" w:cs="Angsana New"/>
          <w:spacing w:val="-6"/>
          <w:sz w:val="30"/>
          <w:szCs w:val="30"/>
        </w:rPr>
        <w:t>,</w:t>
      </w:r>
      <w:r w:rsidR="002606E5" w:rsidRPr="002606E5">
        <w:rPr>
          <w:rFonts w:ascii="Angsana New" w:eastAsia="Angsana New" w:hAnsi="Angsana New" w:cs="Angsana New"/>
          <w:spacing w:val="-6"/>
          <w:sz w:val="30"/>
          <w:szCs w:val="30"/>
        </w:rPr>
        <w:t>221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</w:rPr>
        <w:t xml:space="preserve"> 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  <w:cs/>
        </w:rPr>
        <w:t>ล้านบาท</w:t>
      </w:r>
      <w:r w:rsidR="008578CE" w:rsidRPr="00A62EF5">
        <w:rPr>
          <w:rFonts w:ascii="Angsana New" w:eastAsia="Angsana New" w:hAnsi="Angsana New" w:cs="Angsana New" w:hint="cs"/>
          <w:spacing w:val="-6"/>
          <w:sz w:val="30"/>
          <w:szCs w:val="30"/>
        </w:rPr>
        <w:t xml:space="preserve"> </w:t>
      </w:r>
      <w:r w:rsidR="00BD3E74" w:rsidRPr="00A62EF5">
        <w:rPr>
          <w:rFonts w:ascii="Angsana New" w:eastAsia="Angsana New" w:hAnsi="Angsana New" w:cs="Angsana New" w:hint="cs"/>
          <w:spacing w:val="-6"/>
          <w:sz w:val="30"/>
          <w:szCs w:val="30"/>
          <w:cs/>
        </w:rPr>
        <w:t>ตามลำดับ</w:t>
      </w:r>
      <w:r w:rsidR="008578CE" w:rsidRPr="00A62EF5">
        <w:rPr>
          <w:rFonts w:asciiTheme="majorBidi" w:eastAsia="Angsana New" w:hAnsiTheme="majorBidi" w:cstheme="majorBidi"/>
          <w:spacing w:val="-6"/>
          <w:sz w:val="30"/>
          <w:szCs w:val="30"/>
        </w:rPr>
        <w:t xml:space="preserve"> </w:t>
      </w:r>
      <w:r w:rsidR="008578CE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(</w:t>
      </w:r>
      <w:r w:rsidR="002606E5" w:rsidRPr="002606E5">
        <w:rPr>
          <w:rFonts w:ascii="Angsana New" w:eastAsia="Angsana New" w:hAnsi="Angsana New" w:cstheme="majorBidi"/>
          <w:i/>
          <w:iCs/>
          <w:spacing w:val="-6"/>
          <w:sz w:val="30"/>
          <w:szCs w:val="30"/>
        </w:rPr>
        <w:t>31</w:t>
      </w:r>
      <w:r w:rsidR="001A3A8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1A3A8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  <w:cs/>
        </w:rPr>
        <w:t xml:space="preserve">ธันวาคม </w:t>
      </w:r>
      <w:r w:rsidR="002606E5" w:rsidRPr="002606E5">
        <w:rPr>
          <w:rFonts w:ascii="Angsana New" w:eastAsia="Angsana New" w:hAnsi="Angsana New" w:cstheme="majorBidi"/>
          <w:i/>
          <w:iCs/>
          <w:spacing w:val="-6"/>
          <w:sz w:val="30"/>
          <w:szCs w:val="30"/>
        </w:rPr>
        <w:t>2562</w:t>
      </w:r>
      <w:r w:rsidR="00BD3E7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: </w:t>
      </w:r>
      <w:r w:rsidR="002606E5" w:rsidRPr="002606E5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33</w:t>
      </w:r>
      <w:r w:rsidR="00BD3E7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,</w:t>
      </w:r>
      <w:r w:rsidR="002606E5" w:rsidRPr="002606E5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489</w:t>
      </w:r>
      <w:r w:rsidR="00BD3E7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BD3E7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="008578CE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BD3E7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  <w:cs/>
        </w:rPr>
        <w:t>และ</w:t>
      </w:r>
      <w:r w:rsidR="008578CE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2606E5" w:rsidRPr="002606E5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6</w:t>
      </w:r>
      <w:r w:rsidR="00BD3E7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,</w:t>
      </w:r>
      <w:r w:rsidR="002606E5" w:rsidRPr="002606E5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383</w:t>
      </w:r>
      <w:r w:rsidR="008578CE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BD3E7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="008578CE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 xml:space="preserve"> </w:t>
      </w:r>
      <w:r w:rsidR="00BD3E74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  <w:cs/>
        </w:rPr>
        <w:t>ตามลำดับ</w:t>
      </w:r>
      <w:r w:rsidR="008578CE" w:rsidRPr="001A3A84">
        <w:rPr>
          <w:rFonts w:asciiTheme="majorBidi" w:eastAsia="Angsana New" w:hAnsiTheme="majorBidi" w:cstheme="majorBidi"/>
          <w:i/>
          <w:iCs/>
          <w:spacing w:val="-6"/>
          <w:sz w:val="30"/>
          <w:szCs w:val="30"/>
        </w:rPr>
        <w:t>)</w:t>
      </w:r>
    </w:p>
    <w:p w14:paraId="3FFAA0C9" w14:textId="71A31F97" w:rsidR="00BD3E74" w:rsidRPr="00B0743E" w:rsidRDefault="00BD3E74" w:rsidP="0073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-387"/>
        <w:jc w:val="thaiDistribute"/>
        <w:rPr>
          <w:rFonts w:ascii="Angsana New" w:eastAsia="Angsana New" w:hAnsi="Angsana New"/>
          <w:i/>
          <w:iCs/>
          <w:sz w:val="28"/>
          <w:szCs w:val="28"/>
        </w:rPr>
      </w:pPr>
    </w:p>
    <w:p w14:paraId="19FFC929" w14:textId="04D4F38E" w:rsidR="001A3A84" w:rsidRDefault="001A3A84" w:rsidP="0073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-387"/>
        <w:jc w:val="thaiDistribute"/>
        <w:rPr>
          <w:rFonts w:ascii="Angsana New" w:eastAsia="Angsana New" w:hAnsi="Angsana New"/>
          <w:i/>
          <w:iCs/>
          <w:sz w:val="30"/>
          <w:szCs w:val="30"/>
        </w:rPr>
      </w:pPr>
      <w:r w:rsidRPr="00BF7919">
        <w:rPr>
          <w:b/>
          <w:bCs/>
          <w:sz w:val="30"/>
          <w:szCs w:val="30"/>
          <w:cs/>
        </w:rPr>
        <w:t>การวัดมูลค่ายุติธรรม</w:t>
      </w:r>
    </w:p>
    <w:p w14:paraId="22B41555" w14:textId="77777777" w:rsidR="001A3A84" w:rsidRPr="00B0743E" w:rsidRDefault="001A3A84" w:rsidP="0073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-387"/>
        <w:jc w:val="thaiDistribute"/>
        <w:rPr>
          <w:rFonts w:ascii="Angsana New" w:eastAsia="Angsana New" w:hAnsi="Angsana New"/>
          <w:i/>
          <w:iCs/>
          <w:sz w:val="28"/>
          <w:szCs w:val="28"/>
        </w:rPr>
      </w:pPr>
    </w:p>
    <w:p w14:paraId="0CF72513" w14:textId="77D4B225" w:rsidR="00BD3E74" w:rsidRDefault="00BD3E74" w:rsidP="0073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 w:hint="cs"/>
          <w:sz w:val="30"/>
          <w:szCs w:val="30"/>
          <w:cs/>
        </w:rPr>
        <w:t>การวัดมูลค่ายุติธรรมของที่ดินดังกล่าว</w:t>
      </w:r>
      <w:r w:rsidRPr="00BF7919">
        <w:rPr>
          <w:rFonts w:ascii="Angsana New" w:hAnsi="Angsana New"/>
          <w:sz w:val="30"/>
          <w:szCs w:val="30"/>
          <w:cs/>
        </w:rPr>
        <w:t>ถูกจัดลำดับชั้นการวัดมูลค่ายุติธรรมอยู่ในระดับที่</w:t>
      </w:r>
      <w:r w:rsidR="00D56009">
        <w:rPr>
          <w:rFonts w:ascii="Angsana New" w:hAnsi="Angsana New"/>
          <w:sz w:val="30"/>
          <w:szCs w:val="30"/>
        </w:rPr>
        <w:t xml:space="preserve"> </w:t>
      </w:r>
      <w:r w:rsidR="002606E5" w:rsidRPr="002606E5">
        <w:rPr>
          <w:rFonts w:ascii="Angsana New" w:hAnsi="Angsana New"/>
          <w:sz w:val="30"/>
          <w:szCs w:val="30"/>
        </w:rPr>
        <w:t>3</w:t>
      </w:r>
      <w:r w:rsidR="00D56009">
        <w:rPr>
          <w:rFonts w:ascii="Angsana New" w:hAnsi="Angsana New"/>
          <w:sz w:val="30"/>
          <w:szCs w:val="30"/>
        </w:rPr>
        <w:t xml:space="preserve"> </w:t>
      </w:r>
      <w:r w:rsidRPr="00BF7919">
        <w:rPr>
          <w:rFonts w:ascii="Angsana New" w:hAnsi="Angsana New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  <w:r w:rsidRPr="00BF791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91EC179" w14:textId="77777777" w:rsidR="00667C38" w:rsidRPr="00B0743E" w:rsidRDefault="00667C38" w:rsidP="0073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eastAsia="Angsana New" w:hAnsi="Angsana New"/>
          <w:spacing w:val="-4"/>
          <w:sz w:val="28"/>
          <w:szCs w:val="28"/>
        </w:rPr>
      </w:pPr>
    </w:p>
    <w:p w14:paraId="002AE9CA" w14:textId="3CD100F6" w:rsidR="00BD3E74" w:rsidRDefault="00BD3E74" w:rsidP="0073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eastAsia="Angsana New" w:hAnsi="Angsana New"/>
          <w:sz w:val="30"/>
          <w:szCs w:val="30"/>
        </w:rPr>
      </w:pPr>
      <w:r w:rsidRPr="00BF7919">
        <w:rPr>
          <w:rFonts w:ascii="Angsana New" w:eastAsia="Angsana New" w:hAnsi="Angsana New" w:hint="cs"/>
          <w:spacing w:val="-4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แสด</w:t>
      </w:r>
      <w:r w:rsidR="00D56009">
        <w:rPr>
          <w:rFonts w:ascii="Angsana New" w:eastAsia="Angsana New" w:hAnsi="Angsana New" w:cstheme="minorBidi" w:hint="cs"/>
          <w:spacing w:val="-4"/>
          <w:sz w:val="30"/>
          <w:szCs w:val="30"/>
          <w:cs/>
        </w:rPr>
        <w:t>ง</w:t>
      </w:r>
      <w:r w:rsidRPr="00BF7919">
        <w:rPr>
          <w:rFonts w:ascii="Angsana New" w:eastAsia="Angsana New" w:hAnsi="Angsana New" w:hint="cs"/>
          <w:spacing w:val="-4"/>
          <w:sz w:val="30"/>
          <w:szCs w:val="30"/>
          <w:cs/>
        </w:rPr>
        <w:t>ในตาราง</w:t>
      </w:r>
      <w:r>
        <w:rPr>
          <w:rFonts w:ascii="Angsana New" w:eastAsia="Angsana New" w:hAnsi="Angsana New"/>
          <w:spacing w:val="-4"/>
          <w:sz w:val="30"/>
          <w:szCs w:val="30"/>
        </w:rPr>
        <w:t xml:space="preserve"> </w:t>
      </w:r>
      <w:r w:rsidRPr="00BF7919">
        <w:rPr>
          <w:rFonts w:ascii="Angsana New" w:eastAsia="Angsana New" w:hAnsi="Angsana New" w:hint="cs"/>
          <w:sz w:val="30"/>
          <w:szCs w:val="30"/>
          <w:cs/>
        </w:rPr>
        <w:t>ดังต่อไปนี้</w:t>
      </w:r>
    </w:p>
    <w:tbl>
      <w:tblPr>
        <w:tblW w:w="9947" w:type="dxa"/>
        <w:tblLook w:val="04A0" w:firstRow="1" w:lastRow="0" w:firstColumn="1" w:lastColumn="0" w:noHBand="0" w:noVBand="1"/>
      </w:tblPr>
      <w:tblGrid>
        <w:gridCol w:w="3168"/>
        <w:gridCol w:w="270"/>
        <w:gridCol w:w="3042"/>
        <w:gridCol w:w="236"/>
        <w:gridCol w:w="3231"/>
      </w:tblGrid>
      <w:tr w:rsidR="00BD3E74" w:rsidRPr="00BF7919" w14:paraId="38B1A41A" w14:textId="77777777" w:rsidTr="00B82161"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94DD5" w14:textId="77777777" w:rsidR="00BD3E74" w:rsidRPr="00BF7919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312B90DE" w14:textId="77777777" w:rsidR="00BD3E74" w:rsidRPr="00BF7919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1724A" w14:textId="77777777" w:rsidR="00BD3E74" w:rsidRPr="00BF7919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F7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</w:tcPr>
          <w:p w14:paraId="086A7B82" w14:textId="77777777" w:rsidR="00BD3E74" w:rsidRPr="00BF7919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0D468" w14:textId="77777777" w:rsidR="00BD3E74" w:rsidRPr="00BF7919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BD3E74" w:rsidRPr="00BF7919" w14:paraId="39381669" w14:textId="77777777" w:rsidTr="00B82161">
        <w:trPr>
          <w:trHeight w:val="164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14:paraId="11F138EA" w14:textId="77777777" w:rsidR="00BD3E74" w:rsidRPr="00BF7919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2116B6" w14:textId="77777777" w:rsidR="00BD3E74" w:rsidRPr="00BF7919" w:rsidRDefault="00BD3E74" w:rsidP="00B82161">
            <w:pPr>
              <w:tabs>
                <w:tab w:val="left" w:pos="540"/>
              </w:tabs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3042" w:type="dxa"/>
            <w:tcBorders>
              <w:top w:val="single" w:sz="4" w:space="0" w:color="auto"/>
            </w:tcBorders>
            <w:shd w:val="clear" w:color="auto" w:fill="auto"/>
          </w:tcPr>
          <w:p w14:paraId="06713CAE" w14:textId="77777777" w:rsidR="00BD3E74" w:rsidRPr="00BF7919" w:rsidRDefault="00BD3E74" w:rsidP="00B82161">
            <w:pPr>
              <w:tabs>
                <w:tab w:val="left" w:pos="540"/>
              </w:tabs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319CBA" w14:textId="77777777" w:rsidR="00BD3E74" w:rsidRPr="00BF7919" w:rsidRDefault="00BD3E74" w:rsidP="00B82161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231" w:type="dxa"/>
            <w:tcBorders>
              <w:top w:val="single" w:sz="4" w:space="0" w:color="auto"/>
            </w:tcBorders>
            <w:shd w:val="clear" w:color="auto" w:fill="auto"/>
          </w:tcPr>
          <w:p w14:paraId="27566A48" w14:textId="77777777" w:rsidR="00BD3E74" w:rsidRPr="00BF7919" w:rsidRDefault="00BD3E74" w:rsidP="00B82161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BD3E74" w:rsidRPr="00BF7919" w14:paraId="51CCCE05" w14:textId="77777777" w:rsidTr="00B82161">
        <w:tc>
          <w:tcPr>
            <w:tcW w:w="3168" w:type="dxa"/>
            <w:shd w:val="clear" w:color="auto" w:fill="auto"/>
          </w:tcPr>
          <w:p w14:paraId="37C09436" w14:textId="77777777" w:rsidR="00BD3E74" w:rsidRPr="00BF7919" w:rsidRDefault="00BD3E74" w:rsidP="00B8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 xml:space="preserve">วิธีเปรียบเทียบข้อมูลตลาด </w:t>
            </w:r>
          </w:p>
        </w:tc>
        <w:tc>
          <w:tcPr>
            <w:tcW w:w="270" w:type="dxa"/>
            <w:shd w:val="clear" w:color="auto" w:fill="auto"/>
          </w:tcPr>
          <w:p w14:paraId="72029BD4" w14:textId="77777777" w:rsidR="00BD3E74" w:rsidRPr="00BF7919" w:rsidRDefault="00BD3E74" w:rsidP="00B82161">
            <w:pPr>
              <w:tabs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2" w:type="dxa"/>
            <w:shd w:val="clear" w:color="auto" w:fill="auto"/>
          </w:tcPr>
          <w:p w14:paraId="69210767" w14:textId="77777777" w:rsidR="00BD3E74" w:rsidRPr="00BF7919" w:rsidRDefault="00BD3E74" w:rsidP="00B82161">
            <w:pPr>
              <w:tabs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36" w:type="dxa"/>
            <w:shd w:val="clear" w:color="auto" w:fill="auto"/>
          </w:tcPr>
          <w:p w14:paraId="3325F022" w14:textId="77777777" w:rsidR="00BD3E74" w:rsidRPr="00BF7919" w:rsidRDefault="00BD3E74" w:rsidP="00B82161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31" w:type="dxa"/>
            <w:shd w:val="clear" w:color="auto" w:fill="auto"/>
          </w:tcPr>
          <w:p w14:paraId="517A098A" w14:textId="5A330E27" w:rsidR="00BD3E74" w:rsidRPr="00BF7919" w:rsidRDefault="00BD3E74" w:rsidP="00B82161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</w:t>
            </w:r>
            <w:r w:rsidR="00B8216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B82161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หาก</w:t>
            </w:r>
            <w:r w:rsidRPr="00BF7919">
              <w:rPr>
                <w:sz w:val="32"/>
                <w:szCs w:val="32"/>
                <w:cs/>
              </w:rPr>
              <w:t>ราคาต่อ</w:t>
            </w:r>
            <w:r w:rsidRPr="00BF7919">
              <w:rPr>
                <w:rFonts w:hint="cs"/>
                <w:sz w:val="32"/>
                <w:szCs w:val="32"/>
                <w:cs/>
              </w:rPr>
              <w:t>พื้นที่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สูงขึ้น</w:t>
            </w:r>
            <w:r w:rsidR="00256D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82161">
              <w:rPr>
                <w:rFonts w:ascii="Angsana New" w:hAnsi="Angsana New"/>
                <w:sz w:val="30"/>
                <w:szCs w:val="30"/>
              </w:rPr>
              <w:t>(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B8216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DE4ABA0" w14:textId="77777777" w:rsidR="00BD3E74" w:rsidRPr="009067B5" w:rsidRDefault="00BD3E74" w:rsidP="00AF2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22BCD604" w14:textId="7E859A76" w:rsidR="00602688" w:rsidRPr="00DD7CDF" w:rsidRDefault="002606E5" w:rsidP="00602688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</w:rPr>
      </w:pPr>
      <w:r w:rsidRPr="002606E5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="00602688" w:rsidRPr="00DD7CDF">
        <w:rPr>
          <w:rFonts w:ascii="Angsana New" w:hAnsi="Angsana New" w:cs="Angsana New"/>
          <w:b w:val="0"/>
          <w:bCs/>
          <w:sz w:val="30"/>
          <w:szCs w:val="30"/>
        </w:rPr>
        <w:tab/>
      </w:r>
      <w:r w:rsidR="003638EE" w:rsidRPr="00DD7CD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สัญญาเช่า</w:t>
      </w:r>
    </w:p>
    <w:p w14:paraId="416B278D" w14:textId="77777777" w:rsidR="007648E9" w:rsidRPr="009067B5" w:rsidRDefault="005D12F1" w:rsidP="005D12F1">
      <w:pPr>
        <w:pStyle w:val="acctmergecolhdg"/>
        <w:spacing w:line="240" w:lineRule="auto"/>
        <w:jc w:val="both"/>
        <w:rPr>
          <w:rFonts w:ascii="Angsana New" w:hAnsi="Angsana New" w:cs="Angsana New"/>
          <w:sz w:val="16"/>
          <w:szCs w:val="16"/>
          <w:lang w:val="en-US" w:bidi="th-TH"/>
        </w:rPr>
      </w:pPr>
      <w:r w:rsidRPr="00DD7CDF">
        <w:rPr>
          <w:rFonts w:ascii="Angsana New" w:hAnsi="Angsana New" w:cs="Angsana New"/>
          <w:sz w:val="30"/>
          <w:szCs w:val="30"/>
          <w:lang w:val="en-US" w:bidi="th-TH"/>
        </w:rPr>
        <w:tab/>
      </w:r>
    </w:p>
    <w:p w14:paraId="17A9455C" w14:textId="0AB507B0" w:rsidR="00DE5560" w:rsidRPr="00DD7CDF" w:rsidRDefault="007648E9" w:rsidP="00642274">
      <w:pPr>
        <w:pStyle w:val="acctmergecolhdg"/>
        <w:spacing w:line="240" w:lineRule="auto"/>
        <w:ind w:firstLine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รายการเคลื่อนไหวของสินทรัพย์สิทธิการใช้</w:t>
      </w:r>
      <w:r w:rsidR="003D37F0"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มีดังนี้</w:t>
      </w:r>
    </w:p>
    <w:tbl>
      <w:tblPr>
        <w:tblW w:w="9852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96"/>
        <w:gridCol w:w="1332"/>
        <w:gridCol w:w="2192"/>
        <w:gridCol w:w="178"/>
        <w:gridCol w:w="2154"/>
      </w:tblGrid>
      <w:tr w:rsidR="00535164" w:rsidRPr="00DD7CDF" w14:paraId="50B72443" w14:textId="77777777" w:rsidTr="00D471FC">
        <w:trPr>
          <w:trHeight w:val="24"/>
          <w:tblHeader/>
        </w:trPr>
        <w:tc>
          <w:tcPr>
            <w:tcW w:w="3996" w:type="dxa"/>
            <w:shd w:val="clear" w:color="auto" w:fill="auto"/>
            <w:vAlign w:val="bottom"/>
          </w:tcPr>
          <w:p w14:paraId="4A133DEF" w14:textId="77777777" w:rsidR="008E0682" w:rsidRPr="00DD7CDF" w:rsidRDefault="008E0682" w:rsidP="00F810C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bookmarkStart w:id="2" w:name="_Hlk47175143"/>
          </w:p>
        </w:tc>
        <w:tc>
          <w:tcPr>
            <w:tcW w:w="1332" w:type="dxa"/>
            <w:shd w:val="clear" w:color="auto" w:fill="auto"/>
          </w:tcPr>
          <w:p w14:paraId="5F3BE7BE" w14:textId="77777777" w:rsidR="008E0682" w:rsidRPr="00DD7CDF" w:rsidRDefault="008E0682" w:rsidP="00F810C4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524" w:type="dxa"/>
            <w:gridSpan w:val="3"/>
            <w:shd w:val="clear" w:color="auto" w:fill="auto"/>
            <w:vAlign w:val="bottom"/>
          </w:tcPr>
          <w:p w14:paraId="769F1A0C" w14:textId="0E65C605" w:rsidR="008E0682" w:rsidRPr="00DD7CDF" w:rsidRDefault="008E0682" w:rsidP="00F810C4">
            <w:pPr>
              <w:pStyle w:val="Pa4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D7CD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471FC" w:rsidRPr="00DD7CDF" w14:paraId="3EE2C6EA" w14:textId="77777777" w:rsidTr="00D471FC">
        <w:trPr>
          <w:trHeight w:val="24"/>
          <w:tblHeader/>
        </w:trPr>
        <w:tc>
          <w:tcPr>
            <w:tcW w:w="3996" w:type="dxa"/>
            <w:shd w:val="clear" w:color="auto" w:fill="auto"/>
            <w:vAlign w:val="bottom"/>
            <w:hideMark/>
          </w:tcPr>
          <w:p w14:paraId="34B0B20B" w14:textId="5A322CDE" w:rsidR="00D471FC" w:rsidRPr="00DD7CDF" w:rsidRDefault="00D471FC" w:rsidP="00D471F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79AB0D6F" w14:textId="4D6F7FF7" w:rsidR="00D471FC" w:rsidRPr="00DD7CDF" w:rsidRDefault="00D471FC" w:rsidP="00D471FC">
            <w:pPr>
              <w:pStyle w:val="Pa47"/>
              <w:ind w:left="-110" w:right="-8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D7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</w:tcPr>
          <w:p w14:paraId="636C1372" w14:textId="37B23A28" w:rsidR="00D471FC" w:rsidRPr="00DF3DC6" w:rsidRDefault="00D471FC" w:rsidP="00D471FC">
            <w:pPr>
              <w:pStyle w:val="Pa47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  <w:shd w:val="clear" w:color="auto" w:fill="auto"/>
          </w:tcPr>
          <w:p w14:paraId="4432FB58" w14:textId="77777777" w:rsidR="00D471FC" w:rsidRPr="00DF3DC6" w:rsidRDefault="00D471FC" w:rsidP="00D471FC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auto"/>
          </w:tcPr>
          <w:p w14:paraId="3CEF2ECA" w14:textId="3C7FE44B" w:rsidR="00D471FC" w:rsidRPr="00D471FC" w:rsidRDefault="00D471FC" w:rsidP="00D471FC">
            <w:pPr>
              <w:pStyle w:val="Pa47"/>
              <w:ind w:left="-80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C6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71FC" w:rsidRPr="00DD7CDF" w14:paraId="72B1BC07" w14:textId="77777777" w:rsidTr="00535164">
        <w:trPr>
          <w:trHeight w:val="24"/>
        </w:trPr>
        <w:tc>
          <w:tcPr>
            <w:tcW w:w="3996" w:type="dxa"/>
            <w:shd w:val="clear" w:color="auto" w:fill="auto"/>
          </w:tcPr>
          <w:p w14:paraId="7EFAFEBC" w14:textId="51F01D55" w:rsidR="00D471FC" w:rsidRPr="00DD7CDF" w:rsidRDefault="00D471FC" w:rsidP="00D47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32" w:type="dxa"/>
            <w:shd w:val="clear" w:color="auto" w:fill="auto"/>
          </w:tcPr>
          <w:p w14:paraId="7E0B6E4D" w14:textId="77777777" w:rsidR="00D471FC" w:rsidRPr="00DD7CDF" w:rsidRDefault="00D471FC" w:rsidP="00D471F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192" w:type="dxa"/>
            <w:shd w:val="clear" w:color="auto" w:fill="auto"/>
          </w:tcPr>
          <w:p w14:paraId="3BC3510D" w14:textId="77777777" w:rsidR="00D471FC" w:rsidRPr="00DD7CDF" w:rsidRDefault="00D471FC" w:rsidP="00D471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F092CAC" w14:textId="77777777" w:rsidR="00D471FC" w:rsidRPr="00DD7CDF" w:rsidRDefault="00D471FC" w:rsidP="00D471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4" w:type="dxa"/>
            <w:shd w:val="clear" w:color="auto" w:fill="auto"/>
          </w:tcPr>
          <w:p w14:paraId="439CD55A" w14:textId="74AD69DE" w:rsidR="00D471FC" w:rsidRPr="00DD7CDF" w:rsidRDefault="00D471FC" w:rsidP="00D471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71FC" w:rsidRPr="00DD7CDF" w14:paraId="116459E4" w14:textId="77777777" w:rsidTr="00535164">
        <w:trPr>
          <w:trHeight w:val="24"/>
        </w:trPr>
        <w:tc>
          <w:tcPr>
            <w:tcW w:w="3996" w:type="dxa"/>
            <w:shd w:val="clear" w:color="auto" w:fill="auto"/>
          </w:tcPr>
          <w:p w14:paraId="07FE799E" w14:textId="3F9F849C" w:rsidR="00D471FC" w:rsidRPr="00DD7CDF" w:rsidRDefault="00D471FC" w:rsidP="00D47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7C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  <w:r w:rsidRPr="00DD7CD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488C55CD" w14:textId="5889D273" w:rsidR="00D471FC" w:rsidRPr="00DD7CDF" w:rsidRDefault="002606E5" w:rsidP="00D471FC">
            <w:pPr>
              <w:tabs>
                <w:tab w:val="clear" w:pos="680"/>
                <w:tab w:val="clear" w:pos="907"/>
                <w:tab w:val="left" w:pos="730"/>
                <w:tab w:val="left" w:pos="790"/>
                <w:tab w:val="decimal" w:pos="1181"/>
              </w:tabs>
              <w:ind w:left="-110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192" w:type="dxa"/>
            <w:shd w:val="clear" w:color="auto" w:fill="auto"/>
          </w:tcPr>
          <w:p w14:paraId="585D8CBE" w14:textId="639E97A9" w:rsidR="00D471FC" w:rsidRPr="00DD7CDF" w:rsidRDefault="002606E5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spacing w:after="0"/>
              <w:ind w:left="-80" w:right="-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D471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504</w:t>
            </w:r>
          </w:p>
        </w:tc>
        <w:tc>
          <w:tcPr>
            <w:tcW w:w="178" w:type="dxa"/>
            <w:shd w:val="clear" w:color="auto" w:fill="auto"/>
          </w:tcPr>
          <w:p w14:paraId="17ED2773" w14:textId="77777777" w:rsidR="00D471FC" w:rsidRPr="00DD7CDF" w:rsidRDefault="00D471FC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4" w:type="dxa"/>
            <w:shd w:val="clear" w:color="auto" w:fill="auto"/>
          </w:tcPr>
          <w:p w14:paraId="3C728BA7" w14:textId="070DB7EE" w:rsidR="00D471FC" w:rsidRPr="00DD7CDF" w:rsidRDefault="002606E5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423</w:t>
            </w:r>
          </w:p>
        </w:tc>
      </w:tr>
      <w:tr w:rsidR="00D471FC" w:rsidRPr="00DD7CDF" w14:paraId="2F95947F" w14:textId="77777777" w:rsidTr="00535164">
        <w:trPr>
          <w:trHeight w:val="24"/>
        </w:trPr>
        <w:tc>
          <w:tcPr>
            <w:tcW w:w="3996" w:type="dxa"/>
            <w:shd w:val="clear" w:color="auto" w:fill="auto"/>
            <w:hideMark/>
          </w:tcPr>
          <w:p w14:paraId="51D93999" w14:textId="77777777" w:rsidR="00D471FC" w:rsidRPr="00DD7CDF" w:rsidRDefault="00D471FC" w:rsidP="00D471FC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332" w:type="dxa"/>
            <w:shd w:val="clear" w:color="auto" w:fill="auto"/>
          </w:tcPr>
          <w:p w14:paraId="15837E26" w14:textId="77777777" w:rsidR="00D471FC" w:rsidRPr="00DD7CDF" w:rsidRDefault="00D471FC" w:rsidP="00D471F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92" w:type="dxa"/>
            <w:shd w:val="clear" w:color="auto" w:fill="auto"/>
          </w:tcPr>
          <w:p w14:paraId="79EA24A2" w14:textId="1CA9123A" w:rsidR="00D471FC" w:rsidRPr="00AE6AC0" w:rsidRDefault="00415E12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spacing w:after="0"/>
              <w:ind w:left="-80" w:right="-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2,751</w:t>
            </w:r>
          </w:p>
        </w:tc>
        <w:tc>
          <w:tcPr>
            <w:tcW w:w="178" w:type="dxa"/>
            <w:shd w:val="clear" w:color="auto" w:fill="auto"/>
          </w:tcPr>
          <w:p w14:paraId="268C5E0E" w14:textId="77777777" w:rsidR="00D471FC" w:rsidRPr="00AE6AC0" w:rsidRDefault="00D471FC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4" w:type="dxa"/>
            <w:shd w:val="clear" w:color="auto" w:fill="auto"/>
          </w:tcPr>
          <w:p w14:paraId="6C9BC9B2" w14:textId="0C02AFFD" w:rsidR="00D471FC" w:rsidRPr="00AE6AC0" w:rsidRDefault="002606E5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</w:tr>
      <w:tr w:rsidR="00D976E3" w:rsidRPr="00DD7CDF" w14:paraId="2464FF1D" w14:textId="77777777" w:rsidTr="00535164">
        <w:trPr>
          <w:trHeight w:val="24"/>
        </w:trPr>
        <w:tc>
          <w:tcPr>
            <w:tcW w:w="3996" w:type="dxa"/>
            <w:shd w:val="clear" w:color="auto" w:fill="auto"/>
          </w:tcPr>
          <w:p w14:paraId="4BFF9F55" w14:textId="39E7EE99" w:rsidR="00D976E3" w:rsidRPr="00DD7CDF" w:rsidRDefault="00D976E3" w:rsidP="00D471FC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1332" w:type="dxa"/>
            <w:shd w:val="clear" w:color="auto" w:fill="auto"/>
          </w:tcPr>
          <w:p w14:paraId="28905107" w14:textId="77777777" w:rsidR="00D976E3" w:rsidRPr="00DD7CDF" w:rsidRDefault="00D976E3" w:rsidP="00D471F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92" w:type="dxa"/>
            <w:shd w:val="clear" w:color="auto" w:fill="auto"/>
          </w:tcPr>
          <w:p w14:paraId="43814884" w14:textId="6F7A767D" w:rsidR="00D976E3" w:rsidRDefault="00415E12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spacing w:after="0"/>
              <w:ind w:left="-80" w:right="-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(303)</w:t>
            </w:r>
          </w:p>
        </w:tc>
        <w:tc>
          <w:tcPr>
            <w:tcW w:w="178" w:type="dxa"/>
            <w:shd w:val="clear" w:color="auto" w:fill="auto"/>
          </w:tcPr>
          <w:p w14:paraId="51C7DB06" w14:textId="77777777" w:rsidR="00D976E3" w:rsidRPr="00AE6AC0" w:rsidRDefault="00D976E3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4" w:type="dxa"/>
            <w:shd w:val="clear" w:color="auto" w:fill="auto"/>
          </w:tcPr>
          <w:p w14:paraId="7B2A64AB" w14:textId="301C12CA" w:rsidR="00D976E3" w:rsidRDefault="00D976E3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976E3" w:rsidRPr="00DD7CDF" w14:paraId="1139E435" w14:textId="77777777" w:rsidTr="00535164">
        <w:trPr>
          <w:trHeight w:val="24"/>
        </w:trPr>
        <w:tc>
          <w:tcPr>
            <w:tcW w:w="3996" w:type="dxa"/>
            <w:shd w:val="clear" w:color="auto" w:fill="auto"/>
          </w:tcPr>
          <w:p w14:paraId="48E4891E" w14:textId="1F9B882B" w:rsidR="00D976E3" w:rsidRPr="00DD7CDF" w:rsidRDefault="00D976E3" w:rsidP="00D471FC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DD7C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332" w:type="dxa"/>
            <w:shd w:val="clear" w:color="auto" w:fill="auto"/>
          </w:tcPr>
          <w:p w14:paraId="026D18A5" w14:textId="77777777" w:rsidR="00D976E3" w:rsidRPr="00DD7CDF" w:rsidRDefault="00D976E3" w:rsidP="00D471F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92" w:type="dxa"/>
            <w:shd w:val="clear" w:color="auto" w:fill="auto"/>
          </w:tcPr>
          <w:p w14:paraId="2E573621" w14:textId="1252F268" w:rsidR="00D976E3" w:rsidRDefault="00415E12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spacing w:after="0"/>
              <w:ind w:left="-80" w:right="-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(2,242)</w:t>
            </w:r>
          </w:p>
        </w:tc>
        <w:tc>
          <w:tcPr>
            <w:tcW w:w="178" w:type="dxa"/>
            <w:shd w:val="clear" w:color="auto" w:fill="auto"/>
          </w:tcPr>
          <w:p w14:paraId="62C44EB4" w14:textId="77777777" w:rsidR="00D976E3" w:rsidRPr="00AE6AC0" w:rsidRDefault="00D976E3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4" w:type="dxa"/>
            <w:shd w:val="clear" w:color="auto" w:fill="auto"/>
          </w:tcPr>
          <w:p w14:paraId="200C4182" w14:textId="3EF49364" w:rsidR="00D976E3" w:rsidRDefault="00872EDA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105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471FC" w:rsidRPr="00DD7CDF" w14:paraId="357BF739" w14:textId="77777777" w:rsidTr="00535164">
        <w:trPr>
          <w:trHeight w:val="24"/>
        </w:trPr>
        <w:tc>
          <w:tcPr>
            <w:tcW w:w="3996" w:type="dxa"/>
            <w:shd w:val="clear" w:color="auto" w:fill="auto"/>
            <w:hideMark/>
          </w:tcPr>
          <w:p w14:paraId="186E9618" w14:textId="15CB1D54" w:rsidR="00D471FC" w:rsidRPr="00D976E3" w:rsidRDefault="00D976E3" w:rsidP="00D471FC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76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32" w:type="dxa"/>
            <w:shd w:val="clear" w:color="auto" w:fill="auto"/>
          </w:tcPr>
          <w:p w14:paraId="6580D4E8" w14:textId="77777777" w:rsidR="00D471FC" w:rsidRPr="00DD7CDF" w:rsidRDefault="00D471FC" w:rsidP="00D471F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7A06361A" w14:textId="284D95A4" w:rsidR="00D471FC" w:rsidRPr="00DD7CDF" w:rsidRDefault="00415E12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spacing w:after="0"/>
              <w:ind w:left="-80" w:right="-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(77)</w:t>
            </w:r>
          </w:p>
        </w:tc>
        <w:tc>
          <w:tcPr>
            <w:tcW w:w="178" w:type="dxa"/>
            <w:tcBorders>
              <w:top w:val="nil"/>
              <w:left w:val="nil"/>
            </w:tcBorders>
            <w:shd w:val="clear" w:color="auto" w:fill="auto"/>
          </w:tcPr>
          <w:p w14:paraId="5B566B5F" w14:textId="77777777" w:rsidR="00D471FC" w:rsidRPr="00DD7CDF" w:rsidRDefault="00D471FC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3EA7AF5" w14:textId="19B3631F" w:rsidR="00D471FC" w:rsidRPr="00DD7CDF" w:rsidRDefault="00872EDA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71FC" w:rsidRPr="00DD7CDF" w14:paraId="07121D97" w14:textId="77777777" w:rsidTr="00535164">
        <w:trPr>
          <w:trHeight w:val="24"/>
        </w:trPr>
        <w:tc>
          <w:tcPr>
            <w:tcW w:w="3996" w:type="dxa"/>
            <w:shd w:val="clear" w:color="auto" w:fill="auto"/>
            <w:vAlign w:val="bottom"/>
            <w:hideMark/>
          </w:tcPr>
          <w:p w14:paraId="6FC826F6" w14:textId="40321B6D" w:rsidR="00D471FC" w:rsidRPr="00DD7CDF" w:rsidRDefault="00D471FC" w:rsidP="00D471FC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606E5"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606E5"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32" w:type="dxa"/>
            <w:shd w:val="clear" w:color="auto" w:fill="auto"/>
          </w:tcPr>
          <w:p w14:paraId="6C8BA2BA" w14:textId="77777777" w:rsidR="00D471FC" w:rsidRPr="00DD7CDF" w:rsidRDefault="00D471FC" w:rsidP="00D471F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19DD466" w14:textId="4EFE704F" w:rsidR="00D471FC" w:rsidRPr="00DD7CDF" w:rsidRDefault="002606E5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spacing w:after="0"/>
              <w:ind w:left="-80" w:right="-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5E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  <w:r w:rsidR="00DD1A7B" w:rsidRPr="00415E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15E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78" w:type="dxa"/>
            <w:tcBorders>
              <w:left w:val="nil"/>
            </w:tcBorders>
            <w:shd w:val="clear" w:color="auto" w:fill="auto"/>
            <w:vAlign w:val="bottom"/>
          </w:tcPr>
          <w:p w14:paraId="6EE9F909" w14:textId="77777777" w:rsidR="00D471FC" w:rsidRPr="00DD7CDF" w:rsidRDefault="00D471FC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69B95C2D" w14:textId="35E95AF5" w:rsidR="00D471FC" w:rsidRPr="00DD7CDF" w:rsidRDefault="002606E5" w:rsidP="00D4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444</w:t>
            </w:r>
          </w:p>
        </w:tc>
      </w:tr>
      <w:bookmarkEnd w:id="2"/>
    </w:tbl>
    <w:p w14:paraId="45BE6F77" w14:textId="743BE5EA" w:rsidR="00CC6943" w:rsidRDefault="00CC6943" w:rsidP="009750A5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tbl>
      <w:tblPr>
        <w:tblW w:w="985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03"/>
        <w:gridCol w:w="178"/>
        <w:gridCol w:w="1369"/>
        <w:gridCol w:w="192"/>
        <w:gridCol w:w="1180"/>
        <w:gridCol w:w="194"/>
        <w:gridCol w:w="1169"/>
        <w:gridCol w:w="194"/>
        <w:gridCol w:w="1180"/>
      </w:tblGrid>
      <w:tr w:rsidR="00CC6943" w14:paraId="7A0B5070" w14:textId="77777777" w:rsidTr="00501BC1">
        <w:trPr>
          <w:cantSplit/>
          <w:trHeight w:val="150"/>
          <w:tblHeader/>
        </w:trPr>
        <w:tc>
          <w:tcPr>
            <w:tcW w:w="4203" w:type="dxa"/>
            <w:vAlign w:val="bottom"/>
          </w:tcPr>
          <w:p w14:paraId="168D9F12" w14:textId="77777777" w:rsidR="00CC6943" w:rsidRPr="00CC6943" w:rsidRDefault="00CC694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178" w:type="dxa"/>
          </w:tcPr>
          <w:p w14:paraId="7A339EFB" w14:textId="77777777" w:rsidR="00CC6943" w:rsidRPr="00CC6943" w:rsidRDefault="00CC6943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5478" w:type="dxa"/>
            <w:gridSpan w:val="7"/>
            <w:vAlign w:val="bottom"/>
          </w:tcPr>
          <w:p w14:paraId="3BD874F3" w14:textId="78DE9730" w:rsidR="00CC6943" w:rsidRPr="00E744E2" w:rsidRDefault="00CC6943" w:rsidP="00E744E2">
            <w:pPr>
              <w:pStyle w:val="Pa47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E217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E217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: </w:t>
            </w:r>
            <w:r w:rsidRPr="007E217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C6943" w14:paraId="2FB22E94" w14:textId="77777777" w:rsidTr="000C41B5">
        <w:trPr>
          <w:cantSplit/>
          <w:trHeight w:val="150"/>
          <w:tblHeader/>
        </w:trPr>
        <w:tc>
          <w:tcPr>
            <w:tcW w:w="4203" w:type="dxa"/>
            <w:vAlign w:val="bottom"/>
          </w:tcPr>
          <w:p w14:paraId="20976580" w14:textId="77777777" w:rsidR="00CC6943" w:rsidRPr="00CC6943" w:rsidRDefault="00CC694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250847" w14:textId="77777777" w:rsidR="00CC6943" w:rsidRPr="00CC6943" w:rsidRDefault="00CC6943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41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6B1DA050" w14:textId="3D9E39E3" w:rsidR="00CC6943" w:rsidRPr="00CC6943" w:rsidRDefault="00CC6943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CC694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C694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94" w:type="dxa"/>
          </w:tcPr>
          <w:p w14:paraId="6A9BFB78" w14:textId="77777777" w:rsidR="00CC6943" w:rsidRPr="00CC6943" w:rsidRDefault="00CC6943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543" w:type="dxa"/>
            <w:gridSpan w:val="3"/>
            <w:tcBorders>
              <w:bottom w:val="single" w:sz="4" w:space="0" w:color="auto"/>
            </w:tcBorders>
            <w:hideMark/>
          </w:tcPr>
          <w:p w14:paraId="7D0B25B3" w14:textId="56A715D1" w:rsidR="00CC6943" w:rsidRPr="00CC6943" w:rsidRDefault="00CC6943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C69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CC6943" w14:paraId="4E86F6CA" w14:textId="77777777" w:rsidTr="000C41B5">
        <w:trPr>
          <w:cantSplit/>
          <w:trHeight w:val="150"/>
          <w:tblHeader/>
        </w:trPr>
        <w:tc>
          <w:tcPr>
            <w:tcW w:w="4203" w:type="dxa"/>
            <w:vAlign w:val="bottom"/>
            <w:hideMark/>
          </w:tcPr>
          <w:p w14:paraId="61B1A2A1" w14:textId="637E6EEE" w:rsidR="00CC6943" w:rsidRPr="00CC6943" w:rsidRDefault="00CC694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2606E5" w:rsidRPr="002606E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C6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6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C6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606E5" w:rsidRPr="002606E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08A5DF6C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6B8E389" w14:textId="7ABB9090" w:rsidR="00CC6943" w:rsidRPr="00CC6943" w:rsidRDefault="00CC6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694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2DFDF1F0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94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02373EB6" w14:textId="77777777" w:rsidR="00CC6943" w:rsidRPr="00CC6943" w:rsidRDefault="00CC694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C6D7A47" w14:textId="77777777" w:rsidR="00CC6943" w:rsidRPr="00CC6943" w:rsidRDefault="00CC6943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6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</w:p>
          <w:p w14:paraId="2EF8A514" w14:textId="77777777" w:rsidR="00CC6943" w:rsidRPr="00CC6943" w:rsidRDefault="00CC6943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6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งวดหกเดือน</w:t>
            </w:r>
          </w:p>
        </w:tc>
        <w:tc>
          <w:tcPr>
            <w:tcW w:w="194" w:type="dxa"/>
          </w:tcPr>
          <w:p w14:paraId="13E1ABFD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hideMark/>
          </w:tcPr>
          <w:p w14:paraId="538FB378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694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4AE4E307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94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94" w:type="dxa"/>
          </w:tcPr>
          <w:p w14:paraId="49E6549D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hideMark/>
          </w:tcPr>
          <w:p w14:paraId="2448F968" w14:textId="77777777" w:rsidR="00CC6943" w:rsidRPr="00CC6943" w:rsidRDefault="00CC6943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6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</w:p>
          <w:p w14:paraId="1E94D39D" w14:textId="77777777" w:rsidR="00CC6943" w:rsidRPr="00CC6943" w:rsidRDefault="00CC6943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9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งวดหกเดือน</w:t>
            </w:r>
          </w:p>
        </w:tc>
      </w:tr>
      <w:tr w:rsidR="00CC6943" w14:paraId="6A9FF4BE" w14:textId="77777777" w:rsidTr="00CC6943">
        <w:trPr>
          <w:trHeight w:hRule="exact" w:val="216"/>
          <w:tblHeader/>
        </w:trPr>
        <w:tc>
          <w:tcPr>
            <w:tcW w:w="4203" w:type="dxa"/>
          </w:tcPr>
          <w:p w14:paraId="2AB68B89" w14:textId="1722EE8F" w:rsidR="00CC6943" w:rsidRPr="00CC6943" w:rsidRDefault="00CC69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78" w:type="dxa"/>
          </w:tcPr>
          <w:p w14:paraId="61952BD1" w14:textId="77777777" w:rsidR="00CC6943" w:rsidRPr="00CC6943" w:rsidRDefault="00CC6943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478" w:type="dxa"/>
            <w:gridSpan w:val="7"/>
          </w:tcPr>
          <w:p w14:paraId="3813CCAE" w14:textId="62FCCBCA" w:rsidR="00CC6943" w:rsidRPr="00CC6943" w:rsidRDefault="00CC6943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/>
              </w:rPr>
            </w:pPr>
          </w:p>
        </w:tc>
      </w:tr>
      <w:tr w:rsidR="00CC6943" w14:paraId="28AA4618" w14:textId="77777777" w:rsidTr="00CC6943">
        <w:trPr>
          <w:cantSplit/>
          <w:trHeight w:val="150"/>
        </w:trPr>
        <w:tc>
          <w:tcPr>
            <w:tcW w:w="4203" w:type="dxa"/>
            <w:hideMark/>
          </w:tcPr>
          <w:p w14:paraId="157D0C72" w14:textId="77777777" w:rsidR="00CC6943" w:rsidRPr="00CC6943" w:rsidRDefault="00CC69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6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78" w:type="dxa"/>
          </w:tcPr>
          <w:p w14:paraId="61C81593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9" w:type="dxa"/>
          </w:tcPr>
          <w:p w14:paraId="795328B5" w14:textId="32BEEE48" w:rsidR="00CC6943" w:rsidRPr="00CC6943" w:rsidRDefault="00CC6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" w:type="dxa"/>
          </w:tcPr>
          <w:p w14:paraId="064DA9E8" w14:textId="77777777" w:rsidR="00CC6943" w:rsidRPr="00CC6943" w:rsidRDefault="00CC69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C7BF063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dxa"/>
          </w:tcPr>
          <w:p w14:paraId="69C1EE43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FDE7A8C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dxa"/>
          </w:tcPr>
          <w:p w14:paraId="25103084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92201C1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6943" w14:paraId="4B1EC0A7" w14:textId="77777777" w:rsidTr="00CC6943">
        <w:trPr>
          <w:cantSplit/>
          <w:trHeight w:val="199"/>
        </w:trPr>
        <w:tc>
          <w:tcPr>
            <w:tcW w:w="4203" w:type="dxa"/>
            <w:hideMark/>
          </w:tcPr>
          <w:p w14:paraId="274FDFA9" w14:textId="77777777" w:rsidR="00CC6943" w:rsidRPr="00CC6943" w:rsidRDefault="00CC6943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CC694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C6943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8" w:type="dxa"/>
          </w:tcPr>
          <w:p w14:paraId="4D28D18A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3E44212C" w14:textId="15762495" w:rsidR="002114BD" w:rsidRPr="00CC6943" w:rsidRDefault="00895570" w:rsidP="002114B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  <w:tc>
          <w:tcPr>
            <w:tcW w:w="192" w:type="dxa"/>
          </w:tcPr>
          <w:p w14:paraId="56B97976" w14:textId="77777777" w:rsidR="00CC6943" w:rsidRPr="00CC6943" w:rsidRDefault="00CC69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47593F6" w14:textId="308A4E79" w:rsidR="00CC6943" w:rsidRPr="00CC6943" w:rsidRDefault="008955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1,138</w:t>
            </w:r>
          </w:p>
        </w:tc>
        <w:tc>
          <w:tcPr>
            <w:tcW w:w="194" w:type="dxa"/>
          </w:tcPr>
          <w:p w14:paraId="4DBA1404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69EBA83" w14:textId="78AAF2FA" w:rsidR="00CC6943" w:rsidRPr="00CC6943" w:rsidRDefault="008955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94" w:type="dxa"/>
          </w:tcPr>
          <w:p w14:paraId="4266245B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38D9F22" w14:textId="276D4638" w:rsidR="00CC6943" w:rsidRPr="00CC6943" w:rsidRDefault="0089557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CC6943" w14:paraId="13139AA7" w14:textId="77777777" w:rsidTr="00CC6943">
        <w:trPr>
          <w:cantSplit/>
          <w:trHeight w:val="150"/>
        </w:trPr>
        <w:tc>
          <w:tcPr>
            <w:tcW w:w="4203" w:type="dxa"/>
            <w:hideMark/>
          </w:tcPr>
          <w:p w14:paraId="75D1B6AF" w14:textId="77777777" w:rsidR="00CC6943" w:rsidRPr="00CC6943" w:rsidRDefault="00CC694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C694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CC6943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8" w:type="dxa"/>
          </w:tcPr>
          <w:p w14:paraId="17757E1D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095A469F" w14:textId="5685DFB9" w:rsidR="00CC6943" w:rsidRPr="006F2048" w:rsidRDefault="008955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192" w:type="dxa"/>
          </w:tcPr>
          <w:p w14:paraId="6753FCBA" w14:textId="77777777" w:rsidR="00CC6943" w:rsidRPr="00CC6943" w:rsidRDefault="00CC69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C1369E7" w14:textId="5B1E7901" w:rsidR="00CC6943" w:rsidRPr="00CC6943" w:rsidRDefault="002606E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</w:p>
        </w:tc>
        <w:tc>
          <w:tcPr>
            <w:tcW w:w="194" w:type="dxa"/>
          </w:tcPr>
          <w:p w14:paraId="2FD27FD6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97F0212" w14:textId="4A8772AD" w:rsidR="00CC6943" w:rsidRPr="00CC6943" w:rsidRDefault="002606E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E24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94" w:type="dxa"/>
          </w:tcPr>
          <w:p w14:paraId="587F3166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296ED20" w14:textId="32CF86DC" w:rsidR="00CC6943" w:rsidRPr="00CC6943" w:rsidRDefault="002606E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</w:tr>
      <w:tr w:rsidR="00CC6943" w14:paraId="3775ABC9" w14:textId="77777777" w:rsidTr="00CC6943">
        <w:trPr>
          <w:cantSplit/>
          <w:trHeight w:val="150"/>
        </w:trPr>
        <w:tc>
          <w:tcPr>
            <w:tcW w:w="4203" w:type="dxa"/>
            <w:hideMark/>
          </w:tcPr>
          <w:p w14:paraId="7220AAB8" w14:textId="77777777" w:rsidR="00CC6943" w:rsidRPr="00CC6943" w:rsidRDefault="00CC6943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CC694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78" w:type="dxa"/>
          </w:tcPr>
          <w:p w14:paraId="252F7909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6A423B91" w14:textId="2332297C" w:rsidR="00CC6943" w:rsidRPr="00CC6943" w:rsidRDefault="008955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92" w:type="dxa"/>
          </w:tcPr>
          <w:p w14:paraId="09F42B15" w14:textId="77777777" w:rsidR="00CC6943" w:rsidRPr="00CC6943" w:rsidRDefault="00CC69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7256C56" w14:textId="2C7939DC" w:rsidR="00CC6943" w:rsidRPr="00CC6943" w:rsidRDefault="002606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94" w:type="dxa"/>
          </w:tcPr>
          <w:p w14:paraId="71BA29C8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DE1D851" w14:textId="496EB544" w:rsidR="00CC6943" w:rsidRPr="00CC6943" w:rsidRDefault="003E24AA" w:rsidP="002114BD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94" w:type="dxa"/>
          </w:tcPr>
          <w:p w14:paraId="2C345C3E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FC36E91" w14:textId="74BA1F74" w:rsidR="00CC6943" w:rsidRPr="00CC6943" w:rsidRDefault="002606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CC6943" w14:paraId="1103BFE2" w14:textId="77777777" w:rsidTr="00CC6943">
        <w:trPr>
          <w:cantSplit/>
          <w:trHeight w:val="150"/>
        </w:trPr>
        <w:tc>
          <w:tcPr>
            <w:tcW w:w="4203" w:type="dxa"/>
            <w:hideMark/>
          </w:tcPr>
          <w:p w14:paraId="384C0248" w14:textId="0128E15F" w:rsidR="00CC6943" w:rsidRPr="00CC6943" w:rsidRDefault="00CC6943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CC6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ค่าเช่าจ่ายที่ผันแปรตามยอดขาย </w:t>
            </w:r>
          </w:p>
        </w:tc>
        <w:tc>
          <w:tcPr>
            <w:tcW w:w="178" w:type="dxa"/>
          </w:tcPr>
          <w:p w14:paraId="10104FBA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570049D7" w14:textId="72A5B033" w:rsidR="00CC6943" w:rsidRPr="00CC6943" w:rsidRDefault="008955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92" w:type="dxa"/>
          </w:tcPr>
          <w:p w14:paraId="411D9419" w14:textId="77777777" w:rsidR="00CC6943" w:rsidRPr="00CC6943" w:rsidRDefault="00CC69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6C75881" w14:textId="3B2E3358" w:rsidR="00CC6943" w:rsidRPr="00CC6943" w:rsidRDefault="002606E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194" w:type="dxa"/>
          </w:tcPr>
          <w:p w14:paraId="489B0309" w14:textId="77777777" w:rsidR="00CC6943" w:rsidRPr="00CC6943" w:rsidRDefault="00CC6943" w:rsidP="00CC6943">
            <w:pPr>
              <w:pStyle w:val="acctfourfigures"/>
              <w:numPr>
                <w:ilvl w:val="0"/>
                <w:numId w:val="35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DD0569E" w14:textId="4E5B1037" w:rsidR="00CC6943" w:rsidRPr="00CC6943" w:rsidRDefault="003E24AA" w:rsidP="002114BD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right="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3C97F03F" w14:textId="77777777" w:rsidR="00CC6943" w:rsidRPr="00CC6943" w:rsidRDefault="00CC69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BE87CAD" w14:textId="71A4BE34" w:rsidR="00CC6943" w:rsidRPr="00CC6943" w:rsidRDefault="002606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</w:tbl>
    <w:p w14:paraId="600BB94F" w14:textId="77777777" w:rsidR="00667C38" w:rsidRDefault="00667C38" w:rsidP="007E2170">
      <w:pPr>
        <w:pStyle w:val="acctmergecolhdg"/>
        <w:spacing w:line="240" w:lineRule="auto"/>
        <w:ind w:left="549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F27BE2F" w14:textId="5917A9B9" w:rsidR="00607EA5" w:rsidRDefault="0061480C" w:rsidP="007E2170">
      <w:pPr>
        <w:pStyle w:val="acctmergecolhdg"/>
        <w:spacing w:line="240" w:lineRule="auto"/>
        <w:ind w:left="549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1480C">
        <w:rPr>
          <w:rFonts w:ascii="Angsana New" w:hAnsi="Angsana New" w:cs="Angsana New" w:hint="cs"/>
          <w:sz w:val="30"/>
          <w:szCs w:val="30"/>
          <w:cs/>
          <w:lang w:val="en-US" w:bidi="th-TH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หกเดือนสิ้นสุดวันที่</w:t>
      </w:r>
      <w:r w:rsidRPr="0061480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2606E5" w:rsidRPr="00C23F1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30</w:t>
      </w:r>
      <w:r w:rsidRPr="0061480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1480C">
        <w:rPr>
          <w:rFonts w:ascii="Angsana New" w:hAnsi="Angsana New" w:cs="Angsana New" w:hint="cs"/>
          <w:sz w:val="30"/>
          <w:szCs w:val="30"/>
          <w:cs/>
          <w:lang w:val="en-US" w:bidi="th-TH"/>
        </w:rPr>
        <w:t>มิถุนายน</w:t>
      </w:r>
      <w:r w:rsidRPr="0061480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2606E5" w:rsidRPr="00C23F1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2563</w:t>
      </w:r>
      <w:r w:rsidRPr="0061480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1480C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มีจำนวน</w:t>
      </w:r>
      <w:r w:rsidRPr="0061480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F30001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4,356 </w:t>
      </w:r>
      <w:r w:rsidRPr="0061480C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61480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1480C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61480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F30001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188</w:t>
      </w:r>
      <w:r w:rsidRPr="0061480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1480C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61480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1480C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ตามลำดับ</w:t>
      </w:r>
    </w:p>
    <w:p w14:paraId="2E921FE7" w14:textId="4989089D" w:rsidR="00607EA5" w:rsidRPr="00607EA5" w:rsidRDefault="002606E5" w:rsidP="00607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2606E5">
        <w:rPr>
          <w:rFonts w:ascii="Angsana New" w:hAnsi="Angsana New" w:cs="Angsana New" w:hint="cs"/>
          <w:b/>
          <w:bCs/>
          <w:sz w:val="30"/>
          <w:szCs w:val="30"/>
        </w:rPr>
        <w:lastRenderedPageBreak/>
        <w:t>11</w:t>
      </w:r>
      <w:r w:rsidR="00607EA5" w:rsidRPr="00607EA5">
        <w:rPr>
          <w:rFonts w:ascii="Angsana New" w:hAnsi="Angsana New" w:cs="Angsana New" w:hint="cs"/>
          <w:b/>
          <w:bCs/>
          <w:sz w:val="30"/>
          <w:szCs w:val="30"/>
        </w:rPr>
        <w:tab/>
      </w:r>
      <w:r w:rsidR="00607EA5" w:rsidRPr="00607EA5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36DEA029" w14:textId="77777777" w:rsidR="00607EA5" w:rsidRPr="00667C38" w:rsidRDefault="00607EA5" w:rsidP="00607EA5">
      <w:pPr>
        <w:tabs>
          <w:tab w:val="clear" w:pos="680"/>
          <w:tab w:val="clear" w:pos="907"/>
          <w:tab w:val="left" w:pos="1170"/>
          <w:tab w:val="left" w:pos="1440"/>
        </w:tabs>
        <w:ind w:left="1170" w:right="18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15B30410" w14:textId="07159246" w:rsidR="00607EA5" w:rsidRPr="00607EA5" w:rsidRDefault="003944F9" w:rsidP="003944F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decimal" w:pos="630"/>
          <w:tab w:val="left" w:pos="1080"/>
        </w:tabs>
        <w:ind w:left="990" w:right="18" w:hanging="450"/>
        <w:jc w:val="thaiDistribute"/>
        <w:rPr>
          <w:rFonts w:ascii="Angsana New" w:hAnsi="Angsana New" w:cs="Angsana New"/>
          <w:sz w:val="30"/>
          <w:szCs w:val="30"/>
        </w:rPr>
      </w:pPr>
      <w:proofErr w:type="gramStart"/>
      <w:r>
        <w:rPr>
          <w:rFonts w:ascii="Angsana New" w:hAnsi="Angsana New" w:cs="Angsana New"/>
          <w:sz w:val="30"/>
          <w:szCs w:val="30"/>
        </w:rPr>
        <w:t xml:space="preserve">11.1  </w:t>
      </w:r>
      <w:r w:rsidR="00607EA5" w:rsidRPr="00607EA5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proofErr w:type="gramEnd"/>
      <w:r w:rsidR="00607EA5" w:rsidRPr="00607EA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 w:hint="cs"/>
          <w:sz w:val="30"/>
          <w:szCs w:val="30"/>
        </w:rPr>
        <w:t>5</w:t>
      </w:r>
      <w:r w:rsidR="00607EA5"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="00607EA5" w:rsidRPr="00607EA5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2606E5" w:rsidRPr="002606E5">
        <w:rPr>
          <w:rFonts w:ascii="Angsana New" w:hAnsi="Angsana New" w:cs="Angsana New" w:hint="cs"/>
          <w:sz w:val="30"/>
          <w:szCs w:val="30"/>
        </w:rPr>
        <w:t>2563</w:t>
      </w:r>
      <w:r w:rsidR="00607EA5"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="00607EA5" w:rsidRPr="00607EA5">
        <w:rPr>
          <w:rFonts w:ascii="Angsana New" w:hAnsi="Angsana New" w:cs="Angsana New" w:hint="cs"/>
          <w:sz w:val="30"/>
          <w:szCs w:val="30"/>
          <w:cs/>
        </w:rPr>
        <w:t xml:space="preserve">บริษัทได้ออกหุ้นกู้ครั้งที่ </w:t>
      </w:r>
      <w:r w:rsidR="002606E5" w:rsidRPr="002606E5">
        <w:rPr>
          <w:rFonts w:ascii="Angsana New" w:hAnsi="Angsana New" w:cs="Angsana New" w:hint="cs"/>
          <w:sz w:val="30"/>
          <w:szCs w:val="30"/>
        </w:rPr>
        <w:t>1</w:t>
      </w:r>
      <w:r w:rsidR="00607EA5" w:rsidRPr="00607EA5">
        <w:rPr>
          <w:rFonts w:ascii="Angsana New" w:hAnsi="Angsana New" w:cs="Angsana New" w:hint="cs"/>
          <w:sz w:val="30"/>
          <w:szCs w:val="30"/>
        </w:rPr>
        <w:t>/</w:t>
      </w:r>
      <w:r w:rsidR="002606E5" w:rsidRPr="002606E5">
        <w:rPr>
          <w:rFonts w:ascii="Angsana New" w:hAnsi="Angsana New" w:cs="Angsana New" w:hint="cs"/>
          <w:sz w:val="30"/>
          <w:szCs w:val="30"/>
        </w:rPr>
        <w:t>2563</w:t>
      </w:r>
      <w:r w:rsidR="00607EA5"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="00607EA5" w:rsidRPr="00607EA5">
        <w:rPr>
          <w:rFonts w:ascii="Angsana New" w:hAnsi="Angsana New" w:cs="Angsana New" w:hint="cs"/>
          <w:sz w:val="30"/>
          <w:szCs w:val="30"/>
          <w:cs/>
        </w:rPr>
        <w:t xml:space="preserve">ชนิดระบุชื่อผู้ถือประเภทไม่ด้อยสิทธิ ไม่มีหลักประกัน และมีผู้แทนผู้ถือหุ้นกู้ เป็นจำนวนเงินรวม </w:t>
      </w:r>
      <w:r w:rsidR="002606E5" w:rsidRPr="002606E5">
        <w:rPr>
          <w:rFonts w:ascii="Angsana New" w:hAnsi="Angsana New" w:cs="Angsana New" w:hint="cs"/>
          <w:sz w:val="30"/>
          <w:szCs w:val="30"/>
        </w:rPr>
        <w:t>25</w:t>
      </w:r>
      <w:r w:rsidR="00607EA5" w:rsidRPr="00607EA5">
        <w:rPr>
          <w:rFonts w:ascii="Angsana New" w:hAnsi="Angsana New" w:cs="Angsana New" w:hint="cs"/>
          <w:sz w:val="30"/>
          <w:szCs w:val="30"/>
        </w:rPr>
        <w:t>,</w:t>
      </w:r>
      <w:r w:rsidR="002606E5" w:rsidRPr="002606E5">
        <w:rPr>
          <w:rFonts w:ascii="Angsana New" w:hAnsi="Angsana New" w:cs="Angsana New" w:hint="cs"/>
          <w:sz w:val="30"/>
          <w:szCs w:val="30"/>
        </w:rPr>
        <w:t>000</w:t>
      </w:r>
      <w:r w:rsidR="00607EA5"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="00607EA5" w:rsidRPr="00607EA5">
        <w:rPr>
          <w:rFonts w:ascii="Angsana New" w:hAnsi="Angsana New" w:cs="Angsana New" w:hint="cs"/>
          <w:sz w:val="30"/>
          <w:szCs w:val="30"/>
          <w:cs/>
        </w:rPr>
        <w:t xml:space="preserve">ล้านบาท โดยแบ่งเป็น </w:t>
      </w:r>
    </w:p>
    <w:p w14:paraId="0FAF9203" w14:textId="77777777" w:rsidR="00607EA5" w:rsidRPr="00607EA5" w:rsidRDefault="00607EA5" w:rsidP="003944F9">
      <w:pPr>
        <w:tabs>
          <w:tab w:val="left" w:pos="1170"/>
        </w:tabs>
        <w:ind w:left="1170" w:right="-25" w:firstLine="450"/>
        <w:rPr>
          <w:rFonts w:ascii="Angsana New" w:hAnsi="Angsana New" w:cs="Angsana New"/>
          <w:sz w:val="30"/>
          <w:szCs w:val="30"/>
        </w:rPr>
      </w:pPr>
    </w:p>
    <w:p w14:paraId="41842D16" w14:textId="39BABC20" w:rsidR="00607EA5" w:rsidRPr="00607EA5" w:rsidRDefault="00607EA5" w:rsidP="003944F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firstLine="450"/>
        <w:rPr>
          <w:rFonts w:ascii="Angsana New" w:hAnsi="Angsana New" w:cs="Angsana New"/>
          <w:sz w:val="30"/>
          <w:szCs w:val="30"/>
        </w:rPr>
      </w:pP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ชุดที่ </w:t>
      </w:r>
      <w:r w:rsidR="002606E5" w:rsidRPr="002606E5">
        <w:rPr>
          <w:rFonts w:ascii="Angsana New" w:hAnsi="Angsana New" w:cs="Angsana New" w:hint="cs"/>
          <w:sz w:val="30"/>
          <w:szCs w:val="30"/>
        </w:rPr>
        <w:t>1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2606E5" w:rsidRPr="002606E5">
        <w:rPr>
          <w:rFonts w:ascii="Angsana New" w:hAnsi="Angsana New" w:cs="Angsana New" w:hint="cs"/>
          <w:sz w:val="30"/>
          <w:szCs w:val="30"/>
        </w:rPr>
        <w:t>8</w:t>
      </w:r>
      <w:r w:rsidRPr="00607EA5">
        <w:rPr>
          <w:rFonts w:ascii="Angsana New" w:hAnsi="Angsana New" w:cs="Angsana New" w:hint="cs"/>
          <w:sz w:val="30"/>
          <w:szCs w:val="30"/>
        </w:rPr>
        <w:t>,</w:t>
      </w:r>
      <w:r w:rsidR="002606E5" w:rsidRPr="002606E5">
        <w:rPr>
          <w:rFonts w:ascii="Angsana New" w:hAnsi="Angsana New" w:cs="Angsana New" w:hint="cs"/>
          <w:sz w:val="30"/>
          <w:szCs w:val="30"/>
        </w:rPr>
        <w:t>408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ล้านบาท มีอายุ </w:t>
      </w:r>
      <w:r w:rsidR="002606E5" w:rsidRPr="002606E5">
        <w:rPr>
          <w:rFonts w:ascii="Angsana New" w:hAnsi="Angsana New" w:cs="Angsana New" w:hint="cs"/>
          <w:sz w:val="30"/>
          <w:szCs w:val="30"/>
        </w:rPr>
        <w:t>4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="002606E5" w:rsidRPr="002606E5">
        <w:rPr>
          <w:rFonts w:ascii="Angsana New" w:hAnsi="Angsana New" w:cs="Angsana New" w:hint="cs"/>
          <w:sz w:val="30"/>
          <w:szCs w:val="30"/>
        </w:rPr>
        <w:t>3</w:t>
      </w:r>
      <w:r w:rsidRPr="00607EA5">
        <w:rPr>
          <w:rFonts w:ascii="Angsana New" w:hAnsi="Angsana New" w:cs="Angsana New" w:hint="cs"/>
          <w:sz w:val="30"/>
          <w:szCs w:val="30"/>
        </w:rPr>
        <w:t>.</w:t>
      </w:r>
      <w:r w:rsidR="002606E5" w:rsidRPr="002606E5">
        <w:rPr>
          <w:rFonts w:ascii="Angsana New" w:hAnsi="Angsana New" w:cs="Angsana New" w:hint="cs"/>
          <w:sz w:val="30"/>
          <w:szCs w:val="30"/>
        </w:rPr>
        <w:t>00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70546E5B" w14:textId="02A8DCD4" w:rsidR="00607EA5" w:rsidRPr="00607EA5" w:rsidRDefault="00607EA5" w:rsidP="003944F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firstLine="450"/>
        <w:rPr>
          <w:rFonts w:ascii="Angsana New" w:hAnsi="Angsana New" w:cs="Angsana New"/>
          <w:sz w:val="30"/>
          <w:szCs w:val="30"/>
        </w:rPr>
      </w:pP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ชุดที่ </w:t>
      </w:r>
      <w:r w:rsidR="002606E5" w:rsidRPr="002606E5">
        <w:rPr>
          <w:rFonts w:ascii="Angsana New" w:hAnsi="Angsana New" w:cs="Angsana New" w:hint="cs"/>
          <w:sz w:val="30"/>
          <w:szCs w:val="30"/>
        </w:rPr>
        <w:t>2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2606E5" w:rsidRPr="002606E5">
        <w:rPr>
          <w:rFonts w:ascii="Angsana New" w:hAnsi="Angsana New" w:cs="Angsana New" w:hint="cs"/>
          <w:sz w:val="30"/>
          <w:szCs w:val="30"/>
        </w:rPr>
        <w:t>7</w:t>
      </w:r>
      <w:r w:rsidRPr="00607EA5">
        <w:rPr>
          <w:rFonts w:ascii="Angsana New" w:hAnsi="Angsana New" w:cs="Angsana New" w:hint="cs"/>
          <w:sz w:val="30"/>
          <w:szCs w:val="30"/>
        </w:rPr>
        <w:t>,</w:t>
      </w:r>
      <w:r w:rsidR="002606E5" w:rsidRPr="002606E5">
        <w:rPr>
          <w:rFonts w:ascii="Angsana New" w:hAnsi="Angsana New" w:cs="Angsana New" w:hint="cs"/>
          <w:sz w:val="30"/>
          <w:szCs w:val="30"/>
        </w:rPr>
        <w:t>164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ล้านบาท มีอายุ </w:t>
      </w:r>
      <w:r w:rsidR="002606E5" w:rsidRPr="002606E5">
        <w:rPr>
          <w:rFonts w:ascii="Angsana New" w:hAnsi="Angsana New" w:cs="Angsana New" w:hint="cs"/>
          <w:sz w:val="30"/>
          <w:szCs w:val="30"/>
        </w:rPr>
        <w:t>7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="002606E5" w:rsidRPr="002606E5">
        <w:rPr>
          <w:rFonts w:ascii="Angsana New" w:hAnsi="Angsana New" w:cs="Angsana New" w:hint="cs"/>
          <w:sz w:val="30"/>
          <w:szCs w:val="30"/>
        </w:rPr>
        <w:t>3</w:t>
      </w:r>
      <w:r w:rsidRPr="00607EA5">
        <w:rPr>
          <w:rFonts w:ascii="Angsana New" w:hAnsi="Angsana New" w:cs="Angsana New" w:hint="cs"/>
          <w:sz w:val="30"/>
          <w:szCs w:val="30"/>
        </w:rPr>
        <w:t>.</w:t>
      </w:r>
      <w:r w:rsidR="002606E5" w:rsidRPr="002606E5">
        <w:rPr>
          <w:rFonts w:ascii="Angsana New" w:hAnsi="Angsana New" w:cs="Angsana New" w:hint="cs"/>
          <w:sz w:val="30"/>
          <w:szCs w:val="30"/>
        </w:rPr>
        <w:t>40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00513E48" w14:textId="17F65401" w:rsidR="00607EA5" w:rsidRPr="00607EA5" w:rsidRDefault="00607EA5" w:rsidP="003944F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firstLine="450"/>
        <w:rPr>
          <w:rFonts w:ascii="Angsana New" w:hAnsi="Angsana New" w:cs="Angsana New"/>
          <w:sz w:val="30"/>
          <w:szCs w:val="30"/>
        </w:rPr>
      </w:pP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ชุดที่ </w:t>
      </w:r>
      <w:r w:rsidR="002606E5" w:rsidRPr="002606E5">
        <w:rPr>
          <w:rFonts w:ascii="Angsana New" w:hAnsi="Angsana New" w:cs="Angsana New" w:hint="cs"/>
          <w:sz w:val="30"/>
          <w:szCs w:val="30"/>
        </w:rPr>
        <w:t>3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2606E5" w:rsidRPr="002606E5">
        <w:rPr>
          <w:rFonts w:ascii="Angsana New" w:hAnsi="Angsana New" w:cs="Angsana New" w:hint="cs"/>
          <w:sz w:val="30"/>
          <w:szCs w:val="30"/>
        </w:rPr>
        <w:t>2</w:t>
      </w:r>
      <w:r w:rsidRPr="00607EA5">
        <w:rPr>
          <w:rFonts w:ascii="Angsana New" w:hAnsi="Angsana New" w:cs="Angsana New" w:hint="cs"/>
          <w:sz w:val="30"/>
          <w:szCs w:val="30"/>
        </w:rPr>
        <w:t>,</w:t>
      </w:r>
      <w:r w:rsidR="002606E5" w:rsidRPr="002606E5">
        <w:rPr>
          <w:rFonts w:ascii="Angsana New" w:hAnsi="Angsana New" w:cs="Angsana New" w:hint="cs"/>
          <w:sz w:val="30"/>
          <w:szCs w:val="30"/>
        </w:rPr>
        <w:t>725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ล้านบาท มีอายุ </w:t>
      </w:r>
      <w:r w:rsidR="002606E5" w:rsidRPr="002606E5">
        <w:rPr>
          <w:rFonts w:ascii="Angsana New" w:hAnsi="Angsana New" w:cs="Angsana New" w:hint="cs"/>
          <w:sz w:val="30"/>
          <w:szCs w:val="30"/>
        </w:rPr>
        <w:t>4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="002606E5" w:rsidRPr="002606E5">
        <w:rPr>
          <w:rFonts w:ascii="Angsana New" w:hAnsi="Angsana New" w:cs="Angsana New" w:hint="cs"/>
          <w:sz w:val="30"/>
          <w:szCs w:val="30"/>
        </w:rPr>
        <w:t>3</w:t>
      </w:r>
      <w:r w:rsidRPr="00607EA5">
        <w:rPr>
          <w:rFonts w:ascii="Angsana New" w:hAnsi="Angsana New" w:cs="Angsana New" w:hint="cs"/>
          <w:sz w:val="30"/>
          <w:szCs w:val="30"/>
        </w:rPr>
        <w:t>.</w:t>
      </w:r>
      <w:r w:rsidR="002606E5" w:rsidRPr="002606E5">
        <w:rPr>
          <w:rFonts w:ascii="Angsana New" w:hAnsi="Angsana New" w:cs="Angsana New" w:hint="cs"/>
          <w:sz w:val="30"/>
          <w:szCs w:val="30"/>
        </w:rPr>
        <w:t>00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6C88E6FD" w14:textId="2F96917C" w:rsidR="00607EA5" w:rsidRPr="00607EA5" w:rsidRDefault="00607EA5" w:rsidP="003944F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firstLine="450"/>
        <w:rPr>
          <w:rFonts w:ascii="Angsana New" w:hAnsi="Angsana New" w:cs="Angsana New"/>
          <w:sz w:val="30"/>
          <w:szCs w:val="30"/>
        </w:rPr>
      </w:pP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ชุดที่ </w:t>
      </w:r>
      <w:r w:rsidR="002606E5" w:rsidRPr="002606E5">
        <w:rPr>
          <w:rFonts w:ascii="Angsana New" w:hAnsi="Angsana New" w:cs="Angsana New" w:hint="cs"/>
          <w:sz w:val="30"/>
          <w:szCs w:val="30"/>
        </w:rPr>
        <w:t>4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2606E5" w:rsidRPr="002606E5">
        <w:rPr>
          <w:rFonts w:ascii="Angsana New" w:hAnsi="Angsana New" w:cs="Angsana New" w:hint="cs"/>
          <w:sz w:val="30"/>
          <w:szCs w:val="30"/>
        </w:rPr>
        <w:t>2</w:t>
      </w:r>
      <w:r w:rsidRPr="00607EA5">
        <w:rPr>
          <w:rFonts w:ascii="Angsana New" w:hAnsi="Angsana New" w:cs="Angsana New" w:hint="cs"/>
          <w:sz w:val="30"/>
          <w:szCs w:val="30"/>
        </w:rPr>
        <w:t>,</w:t>
      </w:r>
      <w:r w:rsidR="002606E5" w:rsidRPr="002606E5">
        <w:rPr>
          <w:rFonts w:ascii="Angsana New" w:hAnsi="Angsana New" w:cs="Angsana New" w:hint="cs"/>
          <w:sz w:val="30"/>
          <w:szCs w:val="30"/>
        </w:rPr>
        <w:t>643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ล้านบาท มีอายุ </w:t>
      </w:r>
      <w:r w:rsidR="002606E5" w:rsidRPr="002606E5">
        <w:rPr>
          <w:rFonts w:ascii="Angsana New" w:hAnsi="Angsana New" w:cs="Angsana New" w:hint="cs"/>
          <w:sz w:val="30"/>
          <w:szCs w:val="30"/>
        </w:rPr>
        <w:t>7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="002606E5" w:rsidRPr="002606E5">
        <w:rPr>
          <w:rFonts w:ascii="Angsana New" w:hAnsi="Angsana New" w:cs="Angsana New" w:hint="cs"/>
          <w:sz w:val="30"/>
          <w:szCs w:val="30"/>
        </w:rPr>
        <w:t>3</w:t>
      </w:r>
      <w:r w:rsidRPr="00607EA5">
        <w:rPr>
          <w:rFonts w:ascii="Angsana New" w:hAnsi="Angsana New" w:cs="Angsana New" w:hint="cs"/>
          <w:sz w:val="30"/>
          <w:szCs w:val="30"/>
        </w:rPr>
        <w:t>.</w:t>
      </w:r>
      <w:r w:rsidR="002606E5" w:rsidRPr="002606E5">
        <w:rPr>
          <w:rFonts w:ascii="Angsana New" w:hAnsi="Angsana New" w:cs="Angsana New" w:hint="cs"/>
          <w:sz w:val="30"/>
          <w:szCs w:val="30"/>
        </w:rPr>
        <w:t>40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6A697264" w14:textId="54B42AD3" w:rsidR="00607EA5" w:rsidRPr="00607EA5" w:rsidRDefault="00607EA5" w:rsidP="003944F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firstLine="450"/>
        <w:rPr>
          <w:rFonts w:ascii="Angsana New" w:hAnsi="Angsana New" w:cs="Angsana New"/>
          <w:sz w:val="30"/>
          <w:szCs w:val="30"/>
        </w:rPr>
      </w:pP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ชุดที่ </w:t>
      </w:r>
      <w:r w:rsidR="002606E5" w:rsidRPr="002606E5">
        <w:rPr>
          <w:rFonts w:ascii="Angsana New" w:hAnsi="Angsana New" w:cs="Angsana New" w:hint="cs"/>
          <w:sz w:val="30"/>
          <w:szCs w:val="30"/>
        </w:rPr>
        <w:t>5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2606E5" w:rsidRPr="002606E5">
        <w:rPr>
          <w:rFonts w:ascii="Angsana New" w:hAnsi="Angsana New" w:cs="Angsana New" w:hint="cs"/>
          <w:sz w:val="30"/>
          <w:szCs w:val="30"/>
        </w:rPr>
        <w:t>940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ล้านบาท มีอายุ </w:t>
      </w:r>
      <w:r w:rsidR="002606E5" w:rsidRPr="002606E5">
        <w:rPr>
          <w:rFonts w:ascii="Angsana New" w:hAnsi="Angsana New" w:cs="Angsana New" w:hint="cs"/>
          <w:sz w:val="30"/>
          <w:szCs w:val="30"/>
        </w:rPr>
        <w:t>12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="002606E5" w:rsidRPr="002606E5">
        <w:rPr>
          <w:rFonts w:ascii="Angsana New" w:hAnsi="Angsana New" w:cs="Angsana New" w:hint="cs"/>
          <w:sz w:val="30"/>
          <w:szCs w:val="30"/>
        </w:rPr>
        <w:t>3</w:t>
      </w:r>
      <w:r w:rsidRPr="00607EA5">
        <w:rPr>
          <w:rFonts w:ascii="Angsana New" w:hAnsi="Angsana New" w:cs="Angsana New" w:hint="cs"/>
          <w:sz w:val="30"/>
          <w:szCs w:val="30"/>
        </w:rPr>
        <w:t>.</w:t>
      </w:r>
      <w:r w:rsidR="002606E5" w:rsidRPr="002606E5">
        <w:rPr>
          <w:rFonts w:ascii="Angsana New" w:hAnsi="Angsana New" w:cs="Angsana New" w:hint="cs"/>
          <w:sz w:val="30"/>
          <w:szCs w:val="30"/>
        </w:rPr>
        <w:t>75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6A56452F" w14:textId="7BDA3573" w:rsidR="00607EA5" w:rsidRPr="00607EA5" w:rsidRDefault="00607EA5" w:rsidP="003944F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firstLine="450"/>
        <w:rPr>
          <w:rFonts w:ascii="Angsana New" w:hAnsi="Angsana New" w:cs="Angsana New"/>
          <w:sz w:val="30"/>
          <w:szCs w:val="30"/>
        </w:rPr>
      </w:pP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ชุดที่ </w:t>
      </w:r>
      <w:r w:rsidR="002606E5" w:rsidRPr="002606E5">
        <w:rPr>
          <w:rFonts w:ascii="Angsana New" w:hAnsi="Angsana New" w:cs="Angsana New" w:hint="cs"/>
          <w:sz w:val="30"/>
          <w:szCs w:val="30"/>
        </w:rPr>
        <w:t>6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2606E5" w:rsidRPr="002606E5">
        <w:rPr>
          <w:rFonts w:ascii="Angsana New" w:hAnsi="Angsana New" w:cs="Angsana New" w:hint="cs"/>
          <w:sz w:val="30"/>
          <w:szCs w:val="30"/>
        </w:rPr>
        <w:t>3</w:t>
      </w:r>
      <w:r w:rsidRPr="00607EA5">
        <w:rPr>
          <w:rFonts w:ascii="Angsana New" w:hAnsi="Angsana New" w:cs="Angsana New" w:hint="cs"/>
          <w:sz w:val="30"/>
          <w:szCs w:val="30"/>
        </w:rPr>
        <w:t>,</w:t>
      </w:r>
      <w:r w:rsidR="002606E5" w:rsidRPr="002606E5">
        <w:rPr>
          <w:rFonts w:ascii="Angsana New" w:hAnsi="Angsana New" w:cs="Angsana New" w:hint="cs"/>
          <w:sz w:val="30"/>
          <w:szCs w:val="30"/>
        </w:rPr>
        <w:t>120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ล้านบาท มีอายุ </w:t>
      </w:r>
      <w:r w:rsidR="002606E5" w:rsidRPr="002606E5">
        <w:rPr>
          <w:rFonts w:ascii="Angsana New" w:hAnsi="Angsana New" w:cs="Angsana New" w:hint="cs"/>
          <w:sz w:val="30"/>
          <w:szCs w:val="30"/>
        </w:rPr>
        <w:t>15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ปี โดยมีอัตราดอกเบี้ยคงที่ร้อยละ </w:t>
      </w:r>
      <w:r w:rsidR="002606E5" w:rsidRPr="002606E5">
        <w:rPr>
          <w:rFonts w:ascii="Angsana New" w:hAnsi="Angsana New" w:cs="Angsana New" w:hint="cs"/>
          <w:sz w:val="30"/>
          <w:szCs w:val="30"/>
        </w:rPr>
        <w:t>4</w:t>
      </w:r>
      <w:r w:rsidRPr="00607EA5">
        <w:rPr>
          <w:rFonts w:ascii="Angsana New" w:hAnsi="Angsana New" w:cs="Angsana New" w:hint="cs"/>
          <w:sz w:val="30"/>
          <w:szCs w:val="30"/>
        </w:rPr>
        <w:t>.</w:t>
      </w:r>
      <w:r w:rsidR="002606E5" w:rsidRPr="002606E5">
        <w:rPr>
          <w:rFonts w:ascii="Angsana New" w:hAnsi="Angsana New" w:cs="Angsana New" w:hint="cs"/>
          <w:sz w:val="30"/>
          <w:szCs w:val="30"/>
        </w:rPr>
        <w:t>00</w:t>
      </w:r>
      <w:r w:rsidRPr="00607EA5">
        <w:rPr>
          <w:rFonts w:ascii="Angsana New" w:hAnsi="Angsana New" w:cs="Angsana New" w:hint="cs"/>
          <w:sz w:val="30"/>
          <w:szCs w:val="30"/>
        </w:rPr>
        <w:t xml:space="preserve"> </w:t>
      </w:r>
      <w:r w:rsidRPr="00607EA5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0AA91AA2" w14:textId="77777777" w:rsidR="00607EA5" w:rsidRPr="00607EA5" w:rsidRDefault="00607EA5" w:rsidP="003944F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18" w:firstLine="450"/>
        <w:jc w:val="thaiDistribute"/>
        <w:rPr>
          <w:rFonts w:ascii="Angsana New" w:hAnsi="Angsana New" w:cs="Angsana New"/>
          <w:sz w:val="30"/>
          <w:szCs w:val="30"/>
        </w:rPr>
      </w:pPr>
    </w:p>
    <w:p w14:paraId="4714A9A7" w14:textId="4477FE60" w:rsidR="00607EA5" w:rsidRPr="00B47515" w:rsidRDefault="00607EA5" w:rsidP="003944F9">
      <w:pPr>
        <w:pStyle w:val="acctmergecolhdg"/>
        <w:spacing w:line="240" w:lineRule="auto"/>
        <w:ind w:left="990"/>
        <w:jc w:val="thaiDistribute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607EA5">
        <w:rPr>
          <w:rFonts w:ascii="Angsana New" w:hAnsi="Angsana New" w:cs="Angsana New" w:hint="cs"/>
          <w:sz w:val="30"/>
          <w:szCs w:val="30"/>
          <w:cs/>
        </w:rPr>
        <w:t xml:space="preserve">หุ้นกู้ดังกล่าวได้รับการจัดอันดับเครดิตไว้ที่ระดับ </w:t>
      </w:r>
      <w:r w:rsidRPr="00B47515">
        <w:rPr>
          <w:rFonts w:ascii="Angsana New" w:hAnsi="Angsana New" w:cs="Angsana New" w:hint="cs"/>
          <w:b w:val="0"/>
          <w:bCs/>
          <w:sz w:val="30"/>
          <w:szCs w:val="30"/>
        </w:rPr>
        <w:t>“A+”</w:t>
      </w:r>
      <w:r w:rsidRPr="00B47515">
        <w:rPr>
          <w:rFonts w:ascii="Angsana New" w:hAnsi="Angsana New" w:cs="Angsana New" w:hint="cs"/>
          <w:sz w:val="30"/>
          <w:szCs w:val="30"/>
          <w:cs/>
        </w:rPr>
        <w:t xml:space="preserve"> โดยบริษัท ทริสเรทติ้ง จำกัด เมื่อวันที่ </w:t>
      </w:r>
      <w:r w:rsidR="002606E5" w:rsidRPr="002606E5">
        <w:rPr>
          <w:rFonts w:ascii="Angsana New" w:hAnsi="Angsana New" w:cs="Angsana New" w:hint="cs"/>
          <w:b w:val="0"/>
          <w:bCs/>
          <w:sz w:val="30"/>
          <w:szCs w:val="30"/>
          <w:lang w:val="en-US"/>
        </w:rPr>
        <w:t>31</w:t>
      </w:r>
      <w:r w:rsidRPr="00B47515">
        <w:rPr>
          <w:rFonts w:ascii="Angsana New" w:hAnsi="Angsana New" w:cs="Angsana New" w:hint="cs"/>
          <w:sz w:val="30"/>
          <w:szCs w:val="30"/>
        </w:rPr>
        <w:t xml:space="preserve"> </w:t>
      </w:r>
      <w:r w:rsidRPr="00B47515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2606E5" w:rsidRPr="002606E5">
        <w:rPr>
          <w:rFonts w:ascii="Angsana New" w:hAnsi="Angsana New" w:cs="Angsana New" w:hint="cs"/>
          <w:b w:val="0"/>
          <w:bCs/>
          <w:sz w:val="30"/>
          <w:szCs w:val="30"/>
          <w:lang w:val="en-US"/>
        </w:rPr>
        <w:t>2563</w:t>
      </w:r>
      <w:r w:rsidRPr="00B47515">
        <w:rPr>
          <w:rFonts w:ascii="Angsana New" w:hAnsi="Angsana New" w:cs="Angsana New" w:hint="cs"/>
          <w:b w:val="0"/>
          <w:bCs/>
          <w:sz w:val="30"/>
          <w:szCs w:val="30"/>
        </w:rPr>
        <w:t xml:space="preserve"> </w:t>
      </w:r>
      <w:r w:rsidRPr="00B47515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B200A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39501D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B47515">
        <w:rPr>
          <w:rFonts w:ascii="Angsana New" w:hAnsi="Angsana New" w:cs="Angsana New" w:hint="cs"/>
          <w:sz w:val="30"/>
          <w:szCs w:val="30"/>
          <w:cs/>
        </w:rPr>
        <w:t xml:space="preserve">ได้นำหุ้นกู้ดังกล่าวไปขึ้นทะเบียนกับสมาคมตลาดตราสารหนี้ไทยแล้วเมื่อวันที่ </w:t>
      </w:r>
      <w:r w:rsidR="002606E5" w:rsidRPr="002606E5">
        <w:rPr>
          <w:rFonts w:ascii="Angsana New" w:hAnsi="Angsana New" w:cs="Angsana New" w:hint="cs"/>
          <w:b w:val="0"/>
          <w:bCs/>
          <w:sz w:val="30"/>
          <w:szCs w:val="30"/>
          <w:lang w:val="en-US"/>
        </w:rPr>
        <w:t>5</w:t>
      </w:r>
      <w:r w:rsidRPr="00B47515">
        <w:rPr>
          <w:rFonts w:ascii="Angsana New" w:hAnsi="Angsana New" w:cs="Angsana New" w:hint="cs"/>
          <w:b w:val="0"/>
          <w:bCs/>
          <w:sz w:val="30"/>
          <w:szCs w:val="30"/>
        </w:rPr>
        <w:t xml:space="preserve"> </w:t>
      </w:r>
      <w:r w:rsidRPr="00B47515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2606E5" w:rsidRPr="002606E5">
        <w:rPr>
          <w:rFonts w:ascii="Angsana New" w:hAnsi="Angsana New" w:cs="Angsana New" w:hint="cs"/>
          <w:b w:val="0"/>
          <w:bCs/>
          <w:sz w:val="30"/>
          <w:szCs w:val="30"/>
          <w:lang w:val="en-US"/>
        </w:rPr>
        <w:t>2563</w:t>
      </w:r>
    </w:p>
    <w:p w14:paraId="7458F4BD" w14:textId="7551ADF9" w:rsidR="00607EA5" w:rsidRDefault="00607EA5" w:rsidP="008205FB">
      <w:pPr>
        <w:pStyle w:val="acctmergecolhdg"/>
        <w:tabs>
          <w:tab w:val="left" w:pos="720"/>
          <w:tab w:val="left" w:pos="900"/>
        </w:tabs>
        <w:spacing w:line="240" w:lineRule="auto"/>
        <w:ind w:left="72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3E1598BC" w14:textId="048334E8" w:rsidR="00231C04" w:rsidRPr="000521A6" w:rsidRDefault="003944F9" w:rsidP="0004155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B94E7E">
        <w:rPr>
          <w:rFonts w:ascii="Angsana New" w:hAnsi="Angsana New" w:cs="Angsana New"/>
          <w:sz w:val="30"/>
          <w:szCs w:val="30"/>
        </w:rPr>
        <w:t xml:space="preserve">11.2  </w:t>
      </w:r>
      <w:bookmarkStart w:id="3" w:name="_Hlk47369848"/>
      <w:r w:rsidR="00B94E7E" w:rsidRPr="00B94E7E">
        <w:rPr>
          <w:rFonts w:ascii="Angsana New" w:hAnsi="Angsana New" w:cs="Angsana New" w:hint="cs"/>
          <w:sz w:val="30"/>
          <w:szCs w:val="30"/>
          <w:cs/>
          <w:lang w:val="en-GB"/>
        </w:rPr>
        <w:t>เมื่อวันที่</w:t>
      </w:r>
      <w:r w:rsidR="00B94E7E" w:rsidRPr="00B94E7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B94E7E" w:rsidRPr="00B94E7E">
        <w:rPr>
          <w:rFonts w:ascii="Angsana New" w:hAnsi="Angsana New" w:cs="Angsana New"/>
          <w:sz w:val="30"/>
          <w:szCs w:val="30"/>
          <w:lang w:val="en-GB" w:bidi="ar-SA"/>
        </w:rPr>
        <w:t xml:space="preserve">13 </w:t>
      </w:r>
      <w:r w:rsidR="00B94E7E" w:rsidRPr="00B94E7E">
        <w:rPr>
          <w:rFonts w:ascii="Angsana New" w:hAnsi="Angsana New" w:cs="Angsana New" w:hint="cs"/>
          <w:sz w:val="30"/>
          <w:szCs w:val="30"/>
          <w:cs/>
          <w:lang w:val="en-GB"/>
        </w:rPr>
        <w:t>พฤษภาคม</w:t>
      </w:r>
      <w:r w:rsidR="00B94E7E" w:rsidRPr="00B94E7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B94E7E" w:rsidRPr="00B94E7E">
        <w:rPr>
          <w:rFonts w:ascii="Angsana New" w:hAnsi="Angsana New" w:cs="Angsana New"/>
          <w:sz w:val="30"/>
          <w:szCs w:val="30"/>
          <w:lang w:val="en-GB" w:bidi="ar-SA"/>
        </w:rPr>
        <w:t xml:space="preserve">2563 </w:t>
      </w:r>
      <w:r w:rsidR="00854848">
        <w:rPr>
          <w:rFonts w:ascii="Angsana New" w:hAnsi="Angsana New" w:cs="Angsana New" w:hint="cs"/>
          <w:sz w:val="30"/>
          <w:szCs w:val="30"/>
          <w:cs/>
          <w:lang w:val="en-GB"/>
        </w:rPr>
        <w:t>ที่</w:t>
      </w:r>
      <w:r w:rsidR="00B94E7E" w:rsidRPr="00B94E7E">
        <w:rPr>
          <w:rFonts w:ascii="Angsana New" w:hAnsi="Angsana New" w:cs="Angsana New" w:hint="cs"/>
          <w:sz w:val="30"/>
          <w:szCs w:val="30"/>
          <w:cs/>
          <w:lang w:val="en-GB"/>
        </w:rPr>
        <w:t>ประชุมคณะกรรมการของบริษัท</w:t>
      </w:r>
      <w:r w:rsidR="00B94E7E" w:rsidRPr="00B94E7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B94E7E" w:rsidRPr="00B94E7E">
        <w:rPr>
          <w:rFonts w:ascii="Angsana New" w:hAnsi="Angsana New" w:cs="Angsana New" w:hint="cs"/>
          <w:sz w:val="30"/>
          <w:szCs w:val="30"/>
          <w:cs/>
          <w:lang w:val="en-GB"/>
        </w:rPr>
        <w:t>มีมติอนุมัติให้</w:t>
      </w:r>
      <w:r w:rsidR="00CC05A6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854848">
        <w:rPr>
          <w:rFonts w:ascii="Angsana New" w:hAnsi="Angsana New" w:cs="Angsana New"/>
          <w:sz w:val="30"/>
          <w:szCs w:val="30"/>
          <w:lang w:val="en-GB"/>
        </w:rPr>
        <w:t>CP Foods Capital Limited (</w:t>
      </w:r>
      <w:r w:rsidR="000C6935">
        <w:rPr>
          <w:rFonts w:ascii="Angsana New" w:hAnsi="Angsana New" w:cs="Angsana New"/>
          <w:sz w:val="30"/>
          <w:szCs w:val="30"/>
          <w:lang w:val="en-GB"/>
        </w:rPr>
        <w:t>“</w:t>
      </w:r>
      <w:r w:rsidR="00854848">
        <w:rPr>
          <w:rFonts w:ascii="Angsana New" w:hAnsi="Angsana New" w:cs="Angsana New"/>
          <w:sz w:val="30"/>
          <w:szCs w:val="30"/>
          <w:lang w:val="en-GB"/>
        </w:rPr>
        <w:t>CPFC</w:t>
      </w:r>
      <w:r w:rsidR="000C6935">
        <w:rPr>
          <w:rFonts w:ascii="Angsana New" w:hAnsi="Angsana New" w:cs="Angsana New"/>
          <w:sz w:val="30"/>
          <w:szCs w:val="30"/>
          <w:lang w:val="en-GB"/>
        </w:rPr>
        <w:t>”</w:t>
      </w:r>
      <w:r w:rsidR="00854848">
        <w:rPr>
          <w:rFonts w:ascii="Angsana New" w:hAnsi="Angsana New" w:cs="Angsana New"/>
          <w:sz w:val="30"/>
          <w:szCs w:val="30"/>
          <w:lang w:val="en-GB"/>
        </w:rPr>
        <w:t xml:space="preserve">) </w:t>
      </w:r>
      <w:r w:rsidR="0085484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ซึ่งเป็นบริษัทย่อยที่บริษัทถือหุ้นในสัดส่วนร้อยละ </w:t>
      </w:r>
      <w:r w:rsidR="00854848">
        <w:rPr>
          <w:rFonts w:ascii="Angsana New" w:hAnsi="Angsana New" w:cs="Angsana New"/>
          <w:sz w:val="30"/>
          <w:szCs w:val="30"/>
        </w:rPr>
        <w:t xml:space="preserve">100.00 </w:t>
      </w:r>
      <w:r w:rsidR="00854848">
        <w:rPr>
          <w:rFonts w:ascii="Angsana New" w:hAnsi="Angsana New" w:cs="Angsana New" w:hint="cs"/>
          <w:sz w:val="30"/>
          <w:szCs w:val="30"/>
          <w:cs/>
        </w:rPr>
        <w:t>ของหุ้นที่ออกและชำระแล้ว</w:t>
      </w:r>
      <w:r w:rsidR="00CC05A6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B94E7E" w:rsidRPr="00B94E7E">
        <w:rPr>
          <w:rFonts w:ascii="Angsana New" w:hAnsi="Angsana New" w:cs="Angsana New" w:hint="cs"/>
          <w:sz w:val="30"/>
          <w:szCs w:val="30"/>
          <w:cs/>
          <w:lang w:val="en-GB"/>
        </w:rPr>
        <w:t>ออกและเสนอขายหุ้นกู</w:t>
      </w:r>
      <w:r w:rsidR="00DA2502">
        <w:rPr>
          <w:rFonts w:ascii="Angsana New" w:hAnsi="Angsana New" w:cs="Angsana New" w:hint="cs"/>
          <w:sz w:val="30"/>
          <w:szCs w:val="30"/>
          <w:cs/>
          <w:lang w:val="en-GB"/>
        </w:rPr>
        <w:t>้อนุพันธ์</w:t>
      </w:r>
      <w:r w:rsidR="00B94E7E" w:rsidRPr="00B94E7E">
        <w:rPr>
          <w:rFonts w:ascii="Angsana New" w:hAnsi="Angsana New" w:cs="Angsana New"/>
          <w:sz w:val="30"/>
          <w:szCs w:val="30"/>
          <w:cs/>
          <w:lang w:val="en-GB"/>
        </w:rPr>
        <w:t xml:space="preserve"> (</w:t>
      </w:r>
      <w:r w:rsidR="00DA2502">
        <w:rPr>
          <w:rFonts w:ascii="Angsana New" w:hAnsi="Angsana New" w:cs="Angsana New"/>
          <w:sz w:val="30"/>
          <w:szCs w:val="30"/>
          <w:lang w:bidi="ar-SA"/>
        </w:rPr>
        <w:t>Exchangeable</w:t>
      </w:r>
      <w:r w:rsidR="00B94E7E" w:rsidRPr="00B94E7E">
        <w:rPr>
          <w:rFonts w:ascii="Angsana New" w:hAnsi="Angsana New" w:cs="Angsana New"/>
          <w:sz w:val="30"/>
          <w:szCs w:val="30"/>
          <w:lang w:val="en-GB" w:bidi="ar-SA"/>
        </w:rPr>
        <w:t xml:space="preserve"> Bonds) </w:t>
      </w:r>
      <w:r w:rsidR="00B94E7E" w:rsidRPr="00B94E7E">
        <w:rPr>
          <w:rFonts w:ascii="Angsana New" w:hAnsi="Angsana New" w:cs="Angsana New" w:hint="cs"/>
          <w:sz w:val="30"/>
          <w:szCs w:val="30"/>
          <w:cs/>
          <w:lang w:val="en-GB"/>
        </w:rPr>
        <w:t>มูลค่ารวม</w:t>
      </w:r>
      <w:r w:rsidR="00B94E7E" w:rsidRPr="00B94E7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B94E7E" w:rsidRPr="00B94E7E">
        <w:rPr>
          <w:rFonts w:ascii="Angsana New" w:hAnsi="Angsana New" w:cs="Angsana New"/>
          <w:sz w:val="30"/>
          <w:szCs w:val="30"/>
          <w:lang w:val="en-GB" w:bidi="ar-SA"/>
        </w:rPr>
        <w:t xml:space="preserve">275 </w:t>
      </w:r>
      <w:r w:rsidR="00B94E7E" w:rsidRPr="00B94E7E">
        <w:rPr>
          <w:rFonts w:ascii="Angsana New" w:hAnsi="Angsana New" w:cs="Angsana New" w:hint="cs"/>
          <w:sz w:val="30"/>
          <w:szCs w:val="30"/>
          <w:cs/>
          <w:lang w:val="en-GB"/>
        </w:rPr>
        <w:t>ล้านเหรียญสหรัฐ</w:t>
      </w:r>
      <w:r w:rsidR="00B94E7E" w:rsidRPr="00B94E7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B94E7E" w:rsidRPr="00B94E7E">
        <w:rPr>
          <w:rFonts w:ascii="Angsana New" w:hAnsi="Angsana New" w:cs="Angsana New" w:hint="cs"/>
          <w:sz w:val="30"/>
          <w:szCs w:val="30"/>
          <w:cs/>
          <w:lang w:val="en-GB"/>
        </w:rPr>
        <w:t>ครบกำหนดไถ่ถอนในปี</w:t>
      </w:r>
      <w:r w:rsidR="00B94E7E" w:rsidRPr="00B94E7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B94E7E" w:rsidRPr="00B94E7E">
        <w:rPr>
          <w:rFonts w:ascii="Angsana New" w:hAnsi="Angsana New" w:cs="Angsana New"/>
          <w:sz w:val="30"/>
          <w:szCs w:val="30"/>
          <w:lang w:val="en-GB" w:bidi="ar-SA"/>
        </w:rPr>
        <w:t xml:space="preserve">2568 </w:t>
      </w:r>
      <w:r w:rsidR="00B94E7E" w:rsidRPr="00B94E7E">
        <w:rPr>
          <w:rFonts w:ascii="Angsana New" w:hAnsi="Angsana New" w:cs="Angsana New" w:hint="cs"/>
          <w:sz w:val="30"/>
          <w:szCs w:val="30"/>
          <w:cs/>
          <w:lang w:val="en-GB"/>
        </w:rPr>
        <w:t>โดยมีอัตราดอกเบี้ยร้อยละ</w:t>
      </w:r>
      <w:r w:rsidR="00B94E7E" w:rsidRPr="00B94E7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B94E7E" w:rsidRPr="00B94E7E">
        <w:rPr>
          <w:rFonts w:ascii="Angsana New" w:hAnsi="Angsana New" w:cs="Angsana New"/>
          <w:sz w:val="30"/>
          <w:szCs w:val="30"/>
          <w:lang w:val="en-GB" w:bidi="ar-SA"/>
        </w:rPr>
        <w:t xml:space="preserve">0.5 </w:t>
      </w:r>
      <w:r w:rsidR="00B94E7E" w:rsidRPr="00B94E7E">
        <w:rPr>
          <w:rFonts w:ascii="Angsana New" w:hAnsi="Angsana New" w:cs="Angsana New" w:hint="cs"/>
          <w:sz w:val="30"/>
          <w:szCs w:val="30"/>
          <w:cs/>
          <w:lang w:val="en-GB"/>
        </w:rPr>
        <w:t>ต่อปี</w:t>
      </w:r>
      <w:r w:rsidR="00957104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="00957104" w:rsidRPr="00B94E7E">
        <w:rPr>
          <w:rFonts w:ascii="Angsana New" w:hAnsi="Angsana New" w:cs="Angsana New"/>
          <w:sz w:val="30"/>
          <w:szCs w:val="30"/>
          <w:cs/>
          <w:lang w:val="en-GB"/>
        </w:rPr>
        <w:t>(“</w:t>
      </w:r>
      <w:r w:rsidR="00957104" w:rsidRPr="00B94E7E">
        <w:rPr>
          <w:rFonts w:ascii="Angsana New" w:hAnsi="Angsana New" w:cs="Angsana New" w:hint="cs"/>
          <w:sz w:val="30"/>
          <w:szCs w:val="30"/>
          <w:cs/>
          <w:lang w:val="en-GB"/>
        </w:rPr>
        <w:t>หุ้นกู้</w:t>
      </w:r>
      <w:r w:rsidR="00957104" w:rsidRPr="00B94E7E">
        <w:rPr>
          <w:rFonts w:ascii="Angsana New" w:hAnsi="Angsana New" w:cs="Angsana New" w:hint="eastAsia"/>
          <w:sz w:val="30"/>
          <w:szCs w:val="30"/>
          <w:cs/>
          <w:lang w:val="en-GB"/>
        </w:rPr>
        <w:t>”</w:t>
      </w:r>
      <w:r w:rsidR="00957104" w:rsidRPr="00B94E7E">
        <w:rPr>
          <w:rFonts w:ascii="Angsana New" w:hAnsi="Angsana New" w:cs="Angsana New"/>
          <w:sz w:val="30"/>
          <w:szCs w:val="30"/>
          <w:cs/>
          <w:lang w:val="en-GB"/>
        </w:rPr>
        <w:t>)</w:t>
      </w:r>
      <w:r w:rsidR="00B94E7E" w:rsidRPr="00B94E7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914041" w:rsidRPr="00EE6D2F">
        <w:rPr>
          <w:rFonts w:ascii="Angsana New" w:hAnsi="Angsana New" w:cs="Angsana New"/>
          <w:sz w:val="30"/>
          <w:szCs w:val="30"/>
          <w:cs/>
          <w:lang w:val="en-GB"/>
        </w:rPr>
        <w:t>ซึ่งผู้ถือหุ้นกู้สามารถแลกเปลี่ยนเป็นหลักทรัพย์ที่ใช้แลกเปลี่ยนได้ตามสัดส่วนการถือหุ้นกู้</w:t>
      </w:r>
      <w:r w:rsidR="00CC05A6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CC05A6" w:rsidRPr="00CC05A6">
        <w:rPr>
          <w:rFonts w:ascii="Angsana New" w:hAnsi="Angsana New" w:cs="Angsana New" w:hint="cs"/>
          <w:sz w:val="30"/>
          <w:szCs w:val="30"/>
          <w:cs/>
          <w:lang w:val="en-GB"/>
        </w:rPr>
        <w:t>โดยมีบริษัทเป็นผู้ให้การสนับสนุน</w:t>
      </w:r>
      <w:r w:rsidR="00CC05A6" w:rsidRPr="00CC05A6">
        <w:rPr>
          <w:rFonts w:ascii="Angsana New" w:hAnsi="Angsana New" w:cs="Angsana New"/>
          <w:sz w:val="30"/>
          <w:szCs w:val="30"/>
          <w:cs/>
          <w:lang w:val="en-GB"/>
        </w:rPr>
        <w:t xml:space="preserve"> (</w:t>
      </w:r>
      <w:r w:rsidR="00CC05A6" w:rsidRPr="00CC05A6">
        <w:rPr>
          <w:rFonts w:ascii="Angsana New" w:hAnsi="Angsana New" w:cs="Angsana New"/>
          <w:sz w:val="30"/>
          <w:szCs w:val="30"/>
          <w:lang w:val="en-GB"/>
        </w:rPr>
        <w:t>Sponsor Undertaking)</w:t>
      </w:r>
      <w:r w:rsidR="00914041" w:rsidRPr="00EE6D2F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="0004155D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โดยหลักทรัพย์ที่ใช้แลกเปลี่ยน ณ วันออกหุ้นกู้ เป็นหุ้นของบริษัทจำนวน </w:t>
      </w:r>
      <w:r w:rsidR="0004155D">
        <w:rPr>
          <w:rFonts w:ascii="Angsana New" w:hAnsi="Angsana New" w:cs="Angsana New"/>
          <w:sz w:val="30"/>
          <w:szCs w:val="30"/>
        </w:rPr>
        <w:t xml:space="preserve">234 </w:t>
      </w:r>
      <w:r w:rsidR="0004155D">
        <w:rPr>
          <w:rFonts w:ascii="Angsana New" w:hAnsi="Angsana New" w:cs="Angsana New" w:hint="cs"/>
          <w:sz w:val="30"/>
          <w:szCs w:val="30"/>
          <w:cs/>
        </w:rPr>
        <w:t xml:space="preserve">ล้านหุ้น ตามข้อกำหนดสิทธิของหุ้นกู้ </w:t>
      </w:r>
      <w:r w:rsidR="00646480" w:rsidRPr="00EE6D2F">
        <w:rPr>
          <w:rFonts w:ascii="Angsana New" w:hAnsi="Angsana New" w:cs="Angsana New"/>
          <w:sz w:val="30"/>
          <w:szCs w:val="30"/>
          <w:cs/>
          <w:lang w:val="en-GB"/>
        </w:rPr>
        <w:t>ผู้ถือหุ้นกู้มีสิทธิเลือก (</w:t>
      </w:r>
      <w:r w:rsidR="00646480" w:rsidRPr="00EE6D2F">
        <w:rPr>
          <w:rFonts w:ascii="Angsana New" w:hAnsi="Angsana New" w:cs="Angsana New"/>
          <w:sz w:val="30"/>
          <w:szCs w:val="30"/>
          <w:lang w:val="en-GB" w:bidi="ar-SA"/>
        </w:rPr>
        <w:t xml:space="preserve">1) </w:t>
      </w:r>
      <w:r w:rsidR="00A47AB6" w:rsidRPr="00EE6D2F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แปลงสภาพหุ้นกู้เป็นหุ้นบริษัทหรือ </w:t>
      </w:r>
      <w:r w:rsidR="00646480" w:rsidRPr="00EE6D2F">
        <w:rPr>
          <w:rFonts w:ascii="Angsana New" w:hAnsi="Angsana New" w:cs="Angsana New"/>
          <w:sz w:val="30"/>
          <w:szCs w:val="30"/>
          <w:lang w:val="en-GB" w:bidi="ar-SA"/>
        </w:rPr>
        <w:t xml:space="preserve">(2) </w:t>
      </w:r>
      <w:r w:rsidR="00646480" w:rsidRPr="00EE6D2F">
        <w:rPr>
          <w:rFonts w:ascii="Angsana New" w:hAnsi="Angsana New" w:cs="Angsana New"/>
          <w:sz w:val="30"/>
          <w:szCs w:val="30"/>
          <w:cs/>
          <w:lang w:val="en-GB"/>
        </w:rPr>
        <w:t xml:space="preserve">ขอไถ่ถอนหุ้นกู้จาก </w:t>
      </w:r>
      <w:r w:rsidR="00646480" w:rsidRPr="00EE6D2F">
        <w:rPr>
          <w:rFonts w:ascii="Angsana New" w:hAnsi="Angsana New" w:cs="Angsana New"/>
          <w:sz w:val="30"/>
          <w:szCs w:val="30"/>
          <w:lang w:val="en-GB" w:bidi="ar-SA"/>
        </w:rPr>
        <w:t>CP</w:t>
      </w:r>
      <w:r w:rsidR="00A47AB6" w:rsidRPr="00EE6D2F">
        <w:rPr>
          <w:rFonts w:ascii="Angsana New" w:hAnsi="Angsana New" w:cs="Angsana New"/>
          <w:sz w:val="30"/>
          <w:szCs w:val="30"/>
          <w:lang w:val="en-GB" w:bidi="ar-SA"/>
        </w:rPr>
        <w:t>FC</w:t>
      </w:r>
      <w:r w:rsidR="00646480" w:rsidRPr="00EE6D2F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="00CC05A6" w:rsidRPr="00CC05A6">
        <w:rPr>
          <w:rFonts w:ascii="Angsana New" w:hAnsi="Angsana New" w:cs="Angsana New" w:hint="cs"/>
          <w:sz w:val="30"/>
          <w:szCs w:val="30"/>
          <w:cs/>
          <w:lang w:val="en-GB"/>
        </w:rPr>
        <w:t>เมื่อครบ</w:t>
      </w:r>
      <w:r w:rsidR="00CC05A6" w:rsidRPr="00CC05A6">
        <w:rPr>
          <w:rFonts w:ascii="Angsana New" w:hAnsi="Angsana New" w:cs="Angsana New"/>
          <w:sz w:val="30"/>
          <w:szCs w:val="30"/>
          <w:cs/>
          <w:lang w:val="en-GB"/>
        </w:rPr>
        <w:t xml:space="preserve"> 2 </w:t>
      </w:r>
      <w:r w:rsidR="00CC05A6" w:rsidRPr="00CC05A6">
        <w:rPr>
          <w:rFonts w:ascii="Angsana New" w:hAnsi="Angsana New" w:cs="Angsana New" w:hint="cs"/>
          <w:sz w:val="30"/>
          <w:szCs w:val="30"/>
          <w:cs/>
          <w:lang w:val="en-GB"/>
        </w:rPr>
        <w:t>ปีนับแต่วันที่ออกหุ้นกู้</w:t>
      </w:r>
      <w:r w:rsidR="00CC05A6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646480" w:rsidRPr="00EE6D2F">
        <w:rPr>
          <w:rFonts w:ascii="Angsana New" w:hAnsi="Angsana New" w:cs="Angsana New"/>
          <w:sz w:val="30"/>
          <w:szCs w:val="30"/>
          <w:cs/>
          <w:lang w:val="en-GB"/>
        </w:rPr>
        <w:t>หรือ (</w:t>
      </w:r>
      <w:r w:rsidR="00646480" w:rsidRPr="00EE6D2F">
        <w:rPr>
          <w:rFonts w:ascii="Angsana New" w:hAnsi="Angsana New" w:cs="Angsana New"/>
          <w:sz w:val="30"/>
          <w:szCs w:val="30"/>
          <w:lang w:val="en-GB" w:bidi="ar-SA"/>
        </w:rPr>
        <w:t xml:space="preserve">3) </w:t>
      </w:r>
      <w:r w:rsidR="00646480" w:rsidRPr="00EE6D2F">
        <w:rPr>
          <w:rFonts w:ascii="Angsana New" w:hAnsi="Angsana New" w:cs="Angsana New"/>
          <w:sz w:val="30"/>
          <w:szCs w:val="30"/>
          <w:cs/>
          <w:lang w:val="en-GB"/>
        </w:rPr>
        <w:t>ถือหุ้นกู้ไว้จนถึงวันครบกำหนดไถ่ถอน</w:t>
      </w:r>
      <w:r w:rsidR="00646480" w:rsidRPr="00EE6D2F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="00646480" w:rsidRPr="00EE6D2F">
        <w:rPr>
          <w:rFonts w:ascii="Angsana New" w:hAnsi="Angsana New" w:cs="Angsana New"/>
          <w:sz w:val="30"/>
          <w:szCs w:val="30"/>
          <w:cs/>
          <w:lang w:val="en-GB"/>
        </w:rPr>
        <w:t>โดยกรณี (</w:t>
      </w:r>
      <w:r w:rsidR="00646480" w:rsidRPr="00EE6D2F">
        <w:rPr>
          <w:rFonts w:ascii="Angsana New" w:hAnsi="Angsana New" w:cs="Angsana New"/>
          <w:sz w:val="30"/>
          <w:szCs w:val="30"/>
          <w:lang w:val="en-GB" w:bidi="ar-SA"/>
        </w:rPr>
        <w:t xml:space="preserve">2) </w:t>
      </w:r>
      <w:r w:rsidR="00BF60EE" w:rsidRPr="00EE6D2F">
        <w:rPr>
          <w:rFonts w:ascii="Angsana New" w:hAnsi="Angsana New" w:cs="Angsana New" w:hint="cs"/>
          <w:sz w:val="30"/>
          <w:szCs w:val="30"/>
          <w:cs/>
          <w:lang w:val="en-GB"/>
        </w:rPr>
        <w:t>หรือ</w:t>
      </w:r>
      <w:r w:rsidR="00646480" w:rsidRPr="00EE6D2F">
        <w:rPr>
          <w:rFonts w:ascii="Angsana New" w:hAnsi="Angsana New" w:cs="Angsana New"/>
          <w:sz w:val="30"/>
          <w:szCs w:val="30"/>
          <w:cs/>
          <w:lang w:val="en-GB"/>
        </w:rPr>
        <w:t xml:space="preserve"> (</w:t>
      </w:r>
      <w:r w:rsidR="00646480" w:rsidRPr="00EE6D2F">
        <w:rPr>
          <w:rFonts w:ascii="Angsana New" w:hAnsi="Angsana New" w:cs="Angsana New"/>
          <w:sz w:val="30"/>
          <w:szCs w:val="30"/>
          <w:lang w:val="en-GB" w:bidi="ar-SA"/>
        </w:rPr>
        <w:t xml:space="preserve">3) </w:t>
      </w:r>
      <w:r w:rsidR="00646480" w:rsidRPr="00EE6D2F">
        <w:rPr>
          <w:rFonts w:ascii="Angsana New" w:hAnsi="Angsana New" w:cs="Angsana New"/>
          <w:sz w:val="30"/>
          <w:szCs w:val="30"/>
          <w:cs/>
          <w:lang w:val="en-GB"/>
        </w:rPr>
        <w:t>ผู้ถือหุ้นกู้จะได้รับชำระเป็นเงินสด ทั้งนี้ตามหลักเกณฑ์และเงื่อนไขที่ระบุไว้ในข้อกำหนดสิทธิของหุ้นกู้ ในกรณีที่ผู้ถือหุ้นกู้</w:t>
      </w:r>
      <w:r w:rsidR="00BF60EE" w:rsidRPr="00EE6D2F">
        <w:rPr>
          <w:rFonts w:ascii="Angsana New" w:hAnsi="Angsana New" w:cs="Angsana New" w:hint="cs"/>
          <w:sz w:val="30"/>
          <w:szCs w:val="30"/>
          <w:cs/>
          <w:lang w:val="en-GB"/>
        </w:rPr>
        <w:t>เลือกที่จะ</w:t>
      </w:r>
      <w:r w:rsidR="00646480" w:rsidRPr="00EE6D2F">
        <w:rPr>
          <w:rFonts w:ascii="Angsana New" w:hAnsi="Angsana New" w:cs="Angsana New"/>
          <w:sz w:val="30"/>
          <w:szCs w:val="30"/>
          <w:cs/>
          <w:lang w:val="en-GB"/>
        </w:rPr>
        <w:t>ใช้สิทธิ</w:t>
      </w:r>
      <w:r w:rsidR="00BF60EE" w:rsidRPr="00EE6D2F">
        <w:rPr>
          <w:rFonts w:ascii="Angsana New" w:hAnsi="Angsana New" w:cs="Angsana New" w:hint="cs"/>
          <w:sz w:val="30"/>
          <w:szCs w:val="30"/>
          <w:cs/>
          <w:lang w:val="en-GB"/>
        </w:rPr>
        <w:t>แปลงสภาพ</w:t>
      </w:r>
      <w:r w:rsidR="00646480" w:rsidRPr="00EE6D2F">
        <w:rPr>
          <w:rFonts w:ascii="Angsana New" w:hAnsi="Angsana New" w:cs="Angsana New"/>
          <w:sz w:val="30"/>
          <w:szCs w:val="30"/>
          <w:cs/>
          <w:lang w:val="en-GB"/>
        </w:rPr>
        <w:t>หุ้นกู้เป็นหุ้น</w:t>
      </w:r>
      <w:r w:rsidR="00646480" w:rsidRPr="00EE6D2F">
        <w:rPr>
          <w:rFonts w:ascii="Angsana New" w:hAnsi="Angsana New" w:cs="Angsana New" w:hint="cs"/>
          <w:sz w:val="30"/>
          <w:szCs w:val="30"/>
          <w:cs/>
          <w:lang w:val="en-GB"/>
        </w:rPr>
        <w:t>ของบริษัท</w:t>
      </w:r>
      <w:r w:rsidR="000C5A3C" w:rsidRPr="00EE6D2F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และจำนวนหุ้น</w:t>
      </w:r>
      <w:r w:rsidR="00E24779">
        <w:rPr>
          <w:rFonts w:ascii="Angsana New" w:hAnsi="Angsana New" w:cs="Angsana New" w:hint="cs"/>
          <w:sz w:val="30"/>
          <w:szCs w:val="30"/>
          <w:cs/>
          <w:lang w:val="en-GB"/>
        </w:rPr>
        <w:t>ของบริษัท</w:t>
      </w:r>
      <w:r w:rsidR="000C5A3C" w:rsidRPr="00EE6D2F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ทั้งหมดที่จะต้องส่งมอบให้กับผู้ถือหุ้นดังกล่าวเกินกว่าจำนวนหุ้นสูงสุด </w:t>
      </w:r>
      <w:r w:rsidR="000C5A3C" w:rsidRPr="00EE6D2F">
        <w:rPr>
          <w:rFonts w:ascii="Angsana New" w:hAnsi="Angsana New" w:cs="Angsana New"/>
          <w:sz w:val="30"/>
          <w:szCs w:val="30"/>
          <w:lang w:val="en-GB"/>
        </w:rPr>
        <w:t xml:space="preserve">(Threshold) </w:t>
      </w:r>
      <w:r w:rsidR="000C5A3C" w:rsidRPr="00EE6D2F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ตามที่ได้ระบุไว้ในข้อกำหนดสิทธิของหุ้นกู้ </w:t>
      </w:r>
      <w:r w:rsidR="000C5A3C" w:rsidRPr="00EE6D2F">
        <w:rPr>
          <w:rFonts w:ascii="Angsana New" w:hAnsi="Angsana New" w:cs="Angsana New"/>
          <w:sz w:val="30"/>
          <w:szCs w:val="30"/>
          <w:lang w:val="en-GB"/>
        </w:rPr>
        <w:t xml:space="preserve">CPFC </w:t>
      </w:r>
      <w:r w:rsidR="000C5A3C" w:rsidRPr="00EE6D2F">
        <w:rPr>
          <w:rFonts w:ascii="Angsana New" w:hAnsi="Angsana New" w:cs="Angsana New" w:hint="cs"/>
          <w:sz w:val="30"/>
          <w:szCs w:val="30"/>
          <w:cs/>
          <w:lang w:val="en-GB"/>
        </w:rPr>
        <w:t>สามารถส่งมอบเงินสดในจำนวนเทียบเท่ามูลค่าหุ้นบริษัทส่วนเกินจำนวนหุ้นสูงสุดให้แก่ผู้ถือหุ้นกู้ก็ได้</w:t>
      </w:r>
      <w:r w:rsidR="00646480" w:rsidRPr="00EE6D2F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0521A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โดยอัตราส่วนการแลกเปลี่ยนแรกเริ่มสำหรับหุ้นกู้ทุกๆ เงินต้น </w:t>
      </w:r>
      <w:r w:rsidR="000521A6" w:rsidRPr="000521A6">
        <w:rPr>
          <w:rFonts w:ascii="Angsana New" w:hAnsi="Angsana New" w:cs="Angsana New"/>
          <w:sz w:val="30"/>
          <w:szCs w:val="30"/>
          <w:lang w:val="en-GB"/>
        </w:rPr>
        <w:t xml:space="preserve">200,000 </w:t>
      </w:r>
      <w:r w:rsidR="000521A6" w:rsidRPr="000521A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เหรียญสหรัฐ จะได้รับหุ้นของบริษัทเท่ากับ </w:t>
      </w:r>
      <w:r w:rsidR="000521A6" w:rsidRPr="000521A6">
        <w:rPr>
          <w:rFonts w:ascii="Angsana New" w:hAnsi="Angsana New" w:cs="Angsana New"/>
          <w:sz w:val="30"/>
          <w:szCs w:val="30"/>
          <w:lang w:val="en-GB"/>
        </w:rPr>
        <w:t xml:space="preserve">170,435 </w:t>
      </w:r>
      <w:r w:rsidR="000521A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หุ้น </w:t>
      </w:r>
      <w:r w:rsidR="000521A6" w:rsidRPr="000521A6">
        <w:rPr>
          <w:rFonts w:ascii="Angsana New" w:hAnsi="Angsana New" w:cs="Angsana New" w:hint="cs"/>
          <w:sz w:val="30"/>
          <w:szCs w:val="30"/>
          <w:cs/>
          <w:lang w:val="en-GB"/>
        </w:rPr>
        <w:t>(ปัดเศษทศนิยม) (</w:t>
      </w:r>
      <w:r w:rsidR="000521A6" w:rsidRPr="000521A6">
        <w:rPr>
          <w:rFonts w:ascii="Angsana New" w:hAnsi="Angsana New" w:cs="Angsana New"/>
          <w:sz w:val="30"/>
          <w:szCs w:val="30"/>
          <w:lang w:val="en-GB"/>
        </w:rPr>
        <w:t xml:space="preserve">1 </w:t>
      </w:r>
      <w:r w:rsidR="000521A6" w:rsidRPr="000521A6">
        <w:rPr>
          <w:rFonts w:ascii="Angsana New" w:hAnsi="Angsana New" w:cs="Angsana New" w:hint="cs"/>
          <w:sz w:val="30"/>
          <w:szCs w:val="30"/>
          <w:cs/>
          <w:lang w:val="en-GB"/>
        </w:rPr>
        <w:t>หุ้นของบริษัท เท่ากับ</w:t>
      </w:r>
      <w:r w:rsidR="000521A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0521A6">
        <w:rPr>
          <w:rFonts w:ascii="Angsana New" w:hAnsi="Angsana New" w:cs="Angsana New"/>
          <w:sz w:val="30"/>
          <w:szCs w:val="30"/>
        </w:rPr>
        <w:t xml:space="preserve">36.80 </w:t>
      </w:r>
      <w:r w:rsidR="000521A6">
        <w:rPr>
          <w:rFonts w:ascii="Angsana New" w:hAnsi="Angsana New" w:cs="Angsana New" w:hint="cs"/>
          <w:sz w:val="30"/>
          <w:szCs w:val="30"/>
          <w:cs/>
        </w:rPr>
        <w:t>บาท</w:t>
      </w:r>
      <w:r w:rsidR="000521A6" w:rsidRPr="000521A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ณ อัตราแลกเปลี่ยนเท่ากับ</w:t>
      </w:r>
      <w:r w:rsidR="000521A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0521A6">
        <w:rPr>
          <w:rFonts w:ascii="Angsana New" w:hAnsi="Angsana New" w:cs="Angsana New"/>
          <w:sz w:val="30"/>
          <w:szCs w:val="30"/>
        </w:rPr>
        <w:t xml:space="preserve">31.36 </w:t>
      </w:r>
      <w:r w:rsidR="000521A6">
        <w:rPr>
          <w:rFonts w:ascii="Angsana New" w:hAnsi="Angsana New" w:cs="Angsana New" w:hint="cs"/>
          <w:sz w:val="30"/>
          <w:szCs w:val="30"/>
          <w:cs/>
        </w:rPr>
        <w:t>บาท</w:t>
      </w:r>
      <w:r w:rsidR="000521A6" w:rsidRPr="000521A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ต่อ </w:t>
      </w:r>
      <w:r w:rsidR="000521A6" w:rsidRPr="000521A6">
        <w:rPr>
          <w:rFonts w:ascii="Angsana New" w:hAnsi="Angsana New" w:cs="Angsana New"/>
          <w:sz w:val="30"/>
          <w:szCs w:val="30"/>
          <w:lang w:val="en-GB"/>
        </w:rPr>
        <w:t xml:space="preserve">1 </w:t>
      </w:r>
      <w:r w:rsidR="000521A6" w:rsidRPr="000521A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เหรียญสหรัฐ) นอกจากนี้ </w:t>
      </w:r>
      <w:r w:rsidR="000521A6" w:rsidRPr="000521A6">
        <w:rPr>
          <w:rFonts w:ascii="Angsana New" w:hAnsi="Angsana New" w:cs="Angsana New"/>
          <w:sz w:val="30"/>
          <w:szCs w:val="30"/>
          <w:lang w:val="en-GB"/>
        </w:rPr>
        <w:t xml:space="preserve">CPFC </w:t>
      </w:r>
      <w:r w:rsidR="000521A6" w:rsidRPr="000521A6">
        <w:rPr>
          <w:rFonts w:ascii="Angsana New" w:hAnsi="Angsana New" w:cs="Angsana New" w:hint="cs"/>
          <w:sz w:val="30"/>
          <w:szCs w:val="30"/>
          <w:cs/>
          <w:lang w:val="en-GB"/>
        </w:rPr>
        <w:t>ในฐานะผู้ออกหุ้นกู้</w:t>
      </w:r>
      <w:r w:rsidR="00516A1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0521A6" w:rsidRPr="000521A6">
        <w:rPr>
          <w:rFonts w:ascii="Angsana New" w:hAnsi="Angsana New" w:cs="Angsana New" w:hint="cs"/>
          <w:sz w:val="30"/>
          <w:szCs w:val="30"/>
          <w:cs/>
          <w:lang w:val="en-GB"/>
        </w:rPr>
        <w:t>มีสิทธิไถ่ถอนหุ้นกู้</w:t>
      </w:r>
      <w:r w:rsidR="00516A16">
        <w:rPr>
          <w:rFonts w:ascii="Angsana New" w:hAnsi="Angsana New" w:cs="Angsana New" w:hint="cs"/>
          <w:sz w:val="30"/>
          <w:szCs w:val="30"/>
          <w:cs/>
        </w:rPr>
        <w:t>ในอัตราร้อยละ</w:t>
      </w:r>
      <w:r w:rsidR="000521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21A6">
        <w:rPr>
          <w:rFonts w:ascii="Angsana New" w:hAnsi="Angsana New" w:cs="Angsana New"/>
          <w:sz w:val="30"/>
          <w:szCs w:val="30"/>
        </w:rPr>
        <w:t xml:space="preserve">110.58 </w:t>
      </w:r>
      <w:r w:rsidR="00516A16">
        <w:rPr>
          <w:rFonts w:ascii="Angsana New" w:hAnsi="Angsana New" w:cs="Angsana New" w:hint="cs"/>
          <w:sz w:val="30"/>
          <w:szCs w:val="30"/>
          <w:cs/>
        </w:rPr>
        <w:t xml:space="preserve">ของยอดเงินต้นของหุ้นกู้ </w:t>
      </w:r>
      <w:r w:rsidR="000521A6" w:rsidRPr="000521A6">
        <w:rPr>
          <w:rFonts w:ascii="Angsana New" w:hAnsi="Angsana New" w:cs="Angsana New" w:hint="cs"/>
          <w:sz w:val="30"/>
          <w:szCs w:val="30"/>
          <w:cs/>
          <w:lang w:val="en-GB"/>
        </w:rPr>
        <w:t>ณ วันครบกำหนด</w:t>
      </w:r>
      <w:r w:rsidR="00516A16">
        <w:rPr>
          <w:rFonts w:ascii="Angsana New" w:hAnsi="Angsana New" w:cs="Angsana New" w:hint="cs"/>
          <w:sz w:val="30"/>
          <w:szCs w:val="30"/>
          <w:cs/>
          <w:lang w:val="en-GB"/>
        </w:rPr>
        <w:t>ไถ่ถอน</w:t>
      </w:r>
    </w:p>
    <w:p w14:paraId="5995C72A" w14:textId="37E3E5F6" w:rsidR="00231C04" w:rsidRPr="00231C04" w:rsidRDefault="00231C04" w:rsidP="005743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231C04">
        <w:rPr>
          <w:rFonts w:ascii="Angsana New" w:hAnsi="Angsana New" w:cs="Angsana New"/>
          <w:sz w:val="30"/>
          <w:szCs w:val="30"/>
          <w:cs/>
          <w:lang w:val="en-GB"/>
        </w:rPr>
        <w:lastRenderedPageBreak/>
        <w:t xml:space="preserve">ทั้งนี้การออกและเสนอขายหุ้นกู้ดังกล่าวเสร็จสมบูรณ์และได้เข้าจดทะเบียนในตลาดหลักทรัพย์สิงคโปร์เมื่อวันที่ </w:t>
      </w:r>
      <w:r w:rsidR="00AE7F91">
        <w:rPr>
          <w:rFonts w:ascii="Angsana New" w:hAnsi="Angsana New" w:cs="Angsana New"/>
          <w:sz w:val="30"/>
          <w:szCs w:val="30"/>
          <w:lang w:val="en-GB"/>
        </w:rPr>
        <w:t>18</w:t>
      </w:r>
      <w:r w:rsidRPr="00231C04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AE7F9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มิถุนายน </w:t>
      </w:r>
      <w:r w:rsidR="00AE7F91">
        <w:rPr>
          <w:rFonts w:ascii="Angsana New" w:hAnsi="Angsana New" w:cs="Angsana New"/>
          <w:sz w:val="30"/>
          <w:szCs w:val="30"/>
        </w:rPr>
        <w:t>2563</w:t>
      </w:r>
    </w:p>
    <w:bookmarkEnd w:id="3"/>
    <w:p w14:paraId="7C2BFB2A" w14:textId="77777777" w:rsidR="00225D48" w:rsidRDefault="00225D48" w:rsidP="002E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2A002FD" w14:textId="5C97A5CD" w:rsidR="00AE7F91" w:rsidRPr="00201489" w:rsidRDefault="00AE7F91" w:rsidP="002E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934C6">
        <w:rPr>
          <w:rFonts w:ascii="Angsana New" w:hAnsi="Angsana New" w:cs="Angsana New" w:hint="cs"/>
          <w:sz w:val="30"/>
          <w:szCs w:val="30"/>
          <w:cs/>
          <w:lang w:val="en-GB"/>
        </w:rPr>
        <w:t>ณ</w:t>
      </w:r>
      <w:r w:rsidRPr="004934C6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4934C6">
        <w:rPr>
          <w:rFonts w:ascii="Angsana New" w:hAnsi="Angsana New" w:cs="Angsana New" w:hint="cs"/>
          <w:sz w:val="30"/>
          <w:szCs w:val="30"/>
          <w:cs/>
          <w:lang w:val="en-GB"/>
        </w:rPr>
        <w:t>วันที่</w:t>
      </w:r>
      <w:r w:rsidRPr="004934C6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EC3971" w:rsidRPr="004934C6">
        <w:rPr>
          <w:rFonts w:ascii="Angsana New" w:hAnsi="Angsana New" w:cs="Angsana New"/>
          <w:sz w:val="30"/>
          <w:szCs w:val="30"/>
          <w:lang w:val="en-GB"/>
        </w:rPr>
        <w:t xml:space="preserve">30 </w:t>
      </w:r>
      <w:r w:rsidR="00EC3971" w:rsidRPr="004934C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มิถุนายน </w:t>
      </w:r>
      <w:r w:rsidR="00EC3971" w:rsidRPr="004934C6">
        <w:rPr>
          <w:rFonts w:ascii="Angsana New" w:hAnsi="Angsana New" w:cs="Angsana New"/>
          <w:sz w:val="30"/>
          <w:szCs w:val="30"/>
        </w:rPr>
        <w:t xml:space="preserve">2563 </w:t>
      </w:r>
      <w:r w:rsidRPr="004934C6">
        <w:rPr>
          <w:rFonts w:ascii="Angsana New" w:hAnsi="Angsana New" w:cs="Angsana New" w:hint="cs"/>
          <w:sz w:val="30"/>
          <w:szCs w:val="30"/>
          <w:cs/>
          <w:lang w:val="en-GB"/>
        </w:rPr>
        <w:t>มูลค่าตามบัญชีของหุ้นกู้ดังกล่าวข้างต้น</w:t>
      </w:r>
      <w:r w:rsidRPr="004934C6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4934C6">
        <w:rPr>
          <w:rFonts w:ascii="Angsana New" w:hAnsi="Angsana New" w:cs="Angsana New" w:hint="cs"/>
          <w:sz w:val="30"/>
          <w:szCs w:val="30"/>
          <w:cs/>
          <w:lang w:val="en-GB"/>
        </w:rPr>
        <w:t>มีจำนวนเงิน</w:t>
      </w:r>
      <w:r w:rsidRPr="004934C6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2E0549">
        <w:rPr>
          <w:rFonts w:ascii="Angsana New" w:hAnsi="Angsana New" w:cs="Angsana New"/>
          <w:sz w:val="30"/>
          <w:szCs w:val="30"/>
          <w:lang w:val="en-GB"/>
        </w:rPr>
        <w:t>27</w:t>
      </w:r>
      <w:r w:rsidR="00BD34BB">
        <w:rPr>
          <w:rFonts w:ascii="Angsana New" w:hAnsi="Angsana New" w:cs="Angsana New"/>
          <w:sz w:val="30"/>
          <w:szCs w:val="30"/>
          <w:lang w:val="en-GB"/>
        </w:rPr>
        <w:t>1</w:t>
      </w:r>
      <w:r w:rsidR="002E054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4934C6">
        <w:rPr>
          <w:rFonts w:ascii="Angsana New" w:hAnsi="Angsana New" w:cs="Angsana New" w:hint="cs"/>
          <w:sz w:val="30"/>
          <w:szCs w:val="30"/>
          <w:cs/>
          <w:lang w:val="en-GB"/>
        </w:rPr>
        <w:t>ล้านเหรียญสหรัฐ</w:t>
      </w:r>
      <w:r w:rsidRPr="004934C6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4934C6">
        <w:rPr>
          <w:rFonts w:ascii="Angsana New" w:hAnsi="Angsana New" w:cs="Angsana New" w:hint="cs"/>
          <w:sz w:val="30"/>
          <w:szCs w:val="30"/>
          <w:cs/>
          <w:lang w:val="en-GB"/>
        </w:rPr>
        <w:t>หรือเทียบเท่า</w:t>
      </w:r>
      <w:r w:rsidRPr="004934C6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2E0549">
        <w:rPr>
          <w:rFonts w:ascii="Angsana New" w:hAnsi="Angsana New" w:cs="Angsana New"/>
          <w:sz w:val="30"/>
          <w:szCs w:val="30"/>
          <w:lang w:val="en-GB"/>
        </w:rPr>
        <w:t>8,</w:t>
      </w:r>
      <w:r w:rsidR="00787E2E">
        <w:rPr>
          <w:rFonts w:ascii="Angsana New" w:hAnsi="Angsana New" w:cs="Angsana New"/>
          <w:sz w:val="30"/>
          <w:szCs w:val="30"/>
          <w:lang w:val="en-GB"/>
        </w:rPr>
        <w:t>366</w:t>
      </w:r>
      <w:r w:rsidR="002E054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4934C6">
        <w:rPr>
          <w:rFonts w:ascii="Angsana New" w:hAnsi="Angsana New" w:cs="Angsana New" w:hint="cs"/>
          <w:sz w:val="30"/>
          <w:szCs w:val="30"/>
          <w:cs/>
          <w:lang w:val="en-GB"/>
        </w:rPr>
        <w:t>ล้านบาท</w:t>
      </w:r>
      <w:r w:rsidRPr="004934C6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20148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หุ้นกู้ดังกล่างถือเป็นหุ้นกู้แปลงสภาพ </w:t>
      </w:r>
      <w:r w:rsidR="00201489" w:rsidRPr="00CC05A6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="00201489">
        <w:rPr>
          <w:rFonts w:ascii="Angsana New" w:hAnsi="Angsana New" w:cs="Angsana New"/>
          <w:sz w:val="30"/>
          <w:szCs w:val="30"/>
          <w:lang w:val="en-GB"/>
        </w:rPr>
        <w:t>Convertible Bonds</w:t>
      </w:r>
      <w:r w:rsidR="00201489" w:rsidRPr="00CC05A6">
        <w:rPr>
          <w:rFonts w:ascii="Angsana New" w:hAnsi="Angsana New" w:cs="Angsana New"/>
          <w:sz w:val="30"/>
          <w:szCs w:val="30"/>
          <w:lang w:val="en-GB"/>
        </w:rPr>
        <w:t>)</w:t>
      </w:r>
      <w:r w:rsidR="0020148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201489">
        <w:rPr>
          <w:rFonts w:ascii="Angsana New" w:hAnsi="Angsana New" w:cs="Angsana New" w:hint="cs"/>
          <w:sz w:val="30"/>
          <w:szCs w:val="30"/>
          <w:cs/>
          <w:lang w:val="en-GB"/>
        </w:rPr>
        <w:t>ในงบการเงินรวม</w:t>
      </w:r>
    </w:p>
    <w:p w14:paraId="59743EF8" w14:textId="77777777" w:rsidR="003944F9" w:rsidRPr="006C58CE" w:rsidRDefault="003944F9" w:rsidP="003944F9">
      <w:pPr>
        <w:pStyle w:val="acctmergecolhdg"/>
        <w:tabs>
          <w:tab w:val="left" w:pos="720"/>
          <w:tab w:val="left" w:pos="900"/>
        </w:tabs>
        <w:spacing w:line="240" w:lineRule="auto"/>
        <w:ind w:left="990"/>
        <w:jc w:val="both"/>
        <w:rPr>
          <w:rFonts w:ascii="Angsana New" w:hAnsi="Angsana New" w:cs="Angsana New"/>
          <w:sz w:val="24"/>
          <w:szCs w:val="24"/>
          <w:cs/>
          <w:lang w:bidi="th-TH"/>
        </w:rPr>
      </w:pPr>
    </w:p>
    <w:p w14:paraId="6A373A4A" w14:textId="5BF9EA40" w:rsidR="00673F46" w:rsidRPr="00DD7CDF" w:rsidRDefault="002606E5" w:rsidP="00673F46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2606E5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Pr="002606E5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673F46" w:rsidRPr="00DD7CDF">
        <w:rPr>
          <w:rFonts w:ascii="Angsana New" w:hAnsi="Angsana New" w:cs="Angsana New" w:hint="cs"/>
          <w:sz w:val="30"/>
          <w:szCs w:val="30"/>
          <w:lang w:val="en-US" w:bidi="th-TH"/>
        </w:rPr>
        <w:tab/>
      </w:r>
      <w:r w:rsidR="00673F46" w:rsidRPr="00DD7CDF">
        <w:rPr>
          <w:rFonts w:ascii="Angsana New" w:hAnsi="Angsana New" w:cs="Angsana New" w:hint="cs"/>
          <w:b w:val="0"/>
          <w:bCs/>
          <w:sz w:val="30"/>
          <w:szCs w:val="30"/>
          <w:cs/>
          <w:lang w:val="en-US" w:bidi="th-TH"/>
        </w:rPr>
        <w:t>หุ้นทุนซื้อคืน</w:t>
      </w:r>
    </w:p>
    <w:tbl>
      <w:tblPr>
        <w:tblW w:w="9239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323"/>
        <w:gridCol w:w="1023"/>
        <w:gridCol w:w="237"/>
        <w:gridCol w:w="1032"/>
        <w:gridCol w:w="315"/>
        <w:gridCol w:w="1042"/>
        <w:gridCol w:w="236"/>
        <w:gridCol w:w="1025"/>
        <w:gridCol w:w="6"/>
      </w:tblGrid>
      <w:tr w:rsidR="00794F45" w:rsidRPr="007B685F" w14:paraId="522952D7" w14:textId="77777777" w:rsidTr="00794F45">
        <w:trPr>
          <w:gridAfter w:val="1"/>
          <w:wAfter w:w="6" w:type="dxa"/>
          <w:trHeight w:hRule="exact" w:val="353"/>
        </w:trPr>
        <w:tc>
          <w:tcPr>
            <w:tcW w:w="4323" w:type="dxa"/>
          </w:tcPr>
          <w:p w14:paraId="746E94C8" w14:textId="77777777" w:rsidR="00794F45" w:rsidRPr="007B685F" w:rsidRDefault="00794F45" w:rsidP="00D773C4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10" w:type="dxa"/>
            <w:gridSpan w:val="7"/>
            <w:hideMark/>
          </w:tcPr>
          <w:p w14:paraId="514EAC00" w14:textId="77777777" w:rsidR="00794F45" w:rsidRPr="007B685F" w:rsidRDefault="00794F45" w:rsidP="00D773C4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94F45" w:rsidRPr="007B685F" w14:paraId="0CB240BB" w14:textId="77777777" w:rsidTr="00794F45">
        <w:trPr>
          <w:gridAfter w:val="1"/>
          <w:wAfter w:w="6" w:type="dxa"/>
          <w:trHeight w:hRule="exact" w:val="353"/>
        </w:trPr>
        <w:tc>
          <w:tcPr>
            <w:tcW w:w="4323" w:type="dxa"/>
          </w:tcPr>
          <w:p w14:paraId="1ADB3D78" w14:textId="77777777" w:rsidR="00794F45" w:rsidRPr="007B685F" w:rsidRDefault="00794F45" w:rsidP="00794F45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D1DCCA" w14:textId="5C58B47C" w:rsidR="00794F45" w:rsidRPr="007B685F" w:rsidRDefault="00794F45" w:rsidP="00794F4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94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C694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7910140F" w14:textId="77777777" w:rsidR="00794F45" w:rsidRPr="007B685F" w:rsidRDefault="00794F45" w:rsidP="00794F4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3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8DE8C1E" w14:textId="6DC15A3E" w:rsidR="00794F45" w:rsidRPr="007B685F" w:rsidRDefault="00794F45" w:rsidP="00794F4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9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94F45" w:rsidRPr="007B685F" w14:paraId="19123C61" w14:textId="77777777" w:rsidTr="00185B04">
        <w:trPr>
          <w:trHeight w:hRule="exact" w:val="353"/>
        </w:trPr>
        <w:tc>
          <w:tcPr>
            <w:tcW w:w="4323" w:type="dxa"/>
          </w:tcPr>
          <w:p w14:paraId="2D69F3B7" w14:textId="77777777" w:rsidR="00794F45" w:rsidRPr="007B685F" w:rsidRDefault="00794F45" w:rsidP="00794F45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0DA8A9F" w14:textId="511A40E6" w:rsidR="00794F45" w:rsidRPr="007B685F" w:rsidRDefault="002606E5" w:rsidP="00794F45">
            <w:pPr>
              <w:tabs>
                <w:tab w:val="clear" w:pos="907"/>
                <w:tab w:val="clear" w:pos="3515"/>
                <w:tab w:val="left" w:pos="90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94F4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94F45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</w:tcPr>
          <w:p w14:paraId="5B04A0FE" w14:textId="77777777" w:rsidR="00794F45" w:rsidRPr="007B685F" w:rsidRDefault="00794F45" w:rsidP="00794F4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54B78CA5" w14:textId="62B04EAA" w:rsidR="00794F45" w:rsidRPr="00794F45" w:rsidRDefault="002606E5" w:rsidP="00794F45">
            <w:pPr>
              <w:pStyle w:val="ListParagraph"/>
              <w:ind w:left="-122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94F4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5" w:type="dxa"/>
          </w:tcPr>
          <w:p w14:paraId="209B75A1" w14:textId="77777777" w:rsidR="00794F45" w:rsidRPr="007B685F" w:rsidRDefault="00794F45" w:rsidP="00794F4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hideMark/>
          </w:tcPr>
          <w:p w14:paraId="74B045AA" w14:textId="4F31ACBE" w:rsidR="00794F45" w:rsidRPr="007B685F" w:rsidRDefault="002606E5" w:rsidP="00794F4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94F4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94F45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96D918E" w14:textId="77777777" w:rsidR="00794F45" w:rsidRPr="007B685F" w:rsidRDefault="00794F45" w:rsidP="00794F4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right w:val="nil"/>
            </w:tcBorders>
          </w:tcPr>
          <w:p w14:paraId="06FC533F" w14:textId="33FB6BF1" w:rsidR="00794F45" w:rsidRPr="007B685F" w:rsidRDefault="002606E5" w:rsidP="00794F4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94F4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94F45" w:rsidRPr="007B685F" w14:paraId="004E9D12" w14:textId="77777777" w:rsidTr="00185B04">
        <w:trPr>
          <w:trHeight w:hRule="exact" w:val="353"/>
        </w:trPr>
        <w:tc>
          <w:tcPr>
            <w:tcW w:w="4323" w:type="dxa"/>
          </w:tcPr>
          <w:p w14:paraId="6BA31A52" w14:textId="77777777" w:rsidR="00794F45" w:rsidRPr="007B685F" w:rsidRDefault="00794F45" w:rsidP="00794F45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B35A7C2" w14:textId="4ADB0B04" w:rsidR="00794F45" w:rsidRPr="007B685F" w:rsidRDefault="002606E5" w:rsidP="00794F4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471B3F1" w14:textId="77777777" w:rsidR="00794F45" w:rsidRPr="007B685F" w:rsidRDefault="00794F45" w:rsidP="00794F4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910DEC6" w14:textId="22D67A03" w:rsidR="00794F45" w:rsidRPr="007B685F" w:rsidRDefault="002606E5" w:rsidP="00794F4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315" w:type="dxa"/>
          </w:tcPr>
          <w:p w14:paraId="373F0A94" w14:textId="77777777" w:rsidR="00794F45" w:rsidRPr="007B685F" w:rsidRDefault="00794F45" w:rsidP="00794F4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8858F89" w14:textId="1CD3EF87" w:rsidR="00794F45" w:rsidRPr="007B685F" w:rsidRDefault="002606E5" w:rsidP="00794F4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E01DFD" w14:textId="77777777" w:rsidR="00794F45" w:rsidRPr="007B685F" w:rsidRDefault="00794F45" w:rsidP="00794F4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EEB349F" w14:textId="48414F14" w:rsidR="00794F45" w:rsidRPr="007B685F" w:rsidRDefault="002606E5" w:rsidP="00794F4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94F45" w:rsidRPr="007B685F" w14:paraId="77FD0F35" w14:textId="77777777" w:rsidTr="00185B04">
        <w:trPr>
          <w:trHeight w:hRule="exact" w:val="353"/>
        </w:trPr>
        <w:tc>
          <w:tcPr>
            <w:tcW w:w="4323" w:type="dxa"/>
            <w:hideMark/>
          </w:tcPr>
          <w:p w14:paraId="62EC5ED4" w14:textId="3C6833F7" w:rsidR="00794F45" w:rsidRPr="0045634A" w:rsidRDefault="003F34CE" w:rsidP="00794F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6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หุ้นสามัญของบริษัท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EDA10" w14:textId="77777777" w:rsidR="00794F45" w:rsidRPr="007B685F" w:rsidRDefault="00794F45" w:rsidP="00794F4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C006104" w14:textId="77777777" w:rsidR="00794F45" w:rsidRPr="007B685F" w:rsidRDefault="00794F45" w:rsidP="00794F4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6596C20C" w14:textId="77777777" w:rsidR="00794F45" w:rsidRPr="007B685F" w:rsidRDefault="00794F45" w:rsidP="00794F4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639F4044" w14:textId="77777777" w:rsidR="00794F45" w:rsidRPr="007B685F" w:rsidRDefault="00794F45" w:rsidP="00794F4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6F715ED8" w14:textId="77777777" w:rsidR="00794F45" w:rsidRPr="007B685F" w:rsidRDefault="00794F45" w:rsidP="00794F4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50851E" w14:textId="77777777" w:rsidR="00794F45" w:rsidRPr="007B685F" w:rsidRDefault="00794F45" w:rsidP="00794F4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</w:tcBorders>
          </w:tcPr>
          <w:p w14:paraId="0B0FCB75" w14:textId="77777777" w:rsidR="00794F45" w:rsidRPr="007B685F" w:rsidRDefault="00794F45" w:rsidP="00794F4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2AAA" w:rsidRPr="007B685F" w14:paraId="3A2568F7" w14:textId="77777777" w:rsidTr="00082F55">
        <w:trPr>
          <w:trHeight w:hRule="exact" w:val="353"/>
        </w:trPr>
        <w:tc>
          <w:tcPr>
            <w:tcW w:w="4323" w:type="dxa"/>
            <w:hideMark/>
          </w:tcPr>
          <w:p w14:paraId="423D5DF0" w14:textId="5B121DC5" w:rsidR="00AD2AAA" w:rsidRPr="0045634A" w:rsidRDefault="00AD2AAA" w:rsidP="00AD2A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6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606E5" w:rsidRPr="002606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563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563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23" w:type="dxa"/>
          </w:tcPr>
          <w:p w14:paraId="4749996D" w14:textId="1BCF60F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D8FD13F" w14:textId="7777777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14:paraId="415B583F" w14:textId="26DEA792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68553430" w14:textId="7777777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7C00455" w14:textId="675DBCD0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730421" w14:textId="7777777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337211E6" w14:textId="47E1A0D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D2AAA" w:rsidRPr="007B685F" w14:paraId="03A54B45" w14:textId="77777777" w:rsidTr="00992ABC">
        <w:trPr>
          <w:trHeight w:hRule="exact" w:val="353"/>
        </w:trPr>
        <w:tc>
          <w:tcPr>
            <w:tcW w:w="4323" w:type="dxa"/>
            <w:hideMark/>
          </w:tcPr>
          <w:p w14:paraId="48389F5A" w14:textId="61C1CFCD" w:rsidR="00AD2AAA" w:rsidRPr="0045634A" w:rsidRDefault="00AD2AAA" w:rsidP="00AD2A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634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60E72" w14:textId="6031DC15" w:rsidR="00AD2AAA" w:rsidRPr="007B685F" w:rsidRDefault="002606E5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D2A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1339F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7DA50194" w14:textId="7777777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A869F" w14:textId="46CF660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664B6557" w14:textId="7777777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757BA3CD" w14:textId="515C4283" w:rsidR="00AD2AAA" w:rsidRPr="007B685F" w:rsidRDefault="002606E5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D2A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1339F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347F094" w14:textId="7777777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19E5100C" w14:textId="35E4461A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D2AAA" w:rsidRPr="007B685F" w14:paraId="78226142" w14:textId="77777777" w:rsidTr="00992ABC">
        <w:trPr>
          <w:trHeight w:hRule="exact" w:val="353"/>
        </w:trPr>
        <w:tc>
          <w:tcPr>
            <w:tcW w:w="4323" w:type="dxa"/>
            <w:hideMark/>
          </w:tcPr>
          <w:p w14:paraId="77453E4D" w14:textId="77777777" w:rsidR="00AD2AAA" w:rsidRPr="0045634A" w:rsidRDefault="00AD2AAA" w:rsidP="00AD2AA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6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3FE91" w14:textId="4EA16961" w:rsidR="00AD2AAA" w:rsidRPr="007B685F" w:rsidRDefault="002606E5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AD2A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1339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1AF9DE6A" w14:textId="7777777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644E6" w14:textId="1D89FA2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7D1E14D3" w14:textId="7777777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11EACD" w14:textId="07EDA541" w:rsidR="00AD2AAA" w:rsidRPr="007B685F" w:rsidRDefault="002606E5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AD2A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1339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8696F98" w14:textId="7777777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EB121A" w14:textId="11621FCD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992ABC" w:rsidRPr="007B685F" w14:paraId="0969C91C" w14:textId="77777777" w:rsidTr="00992ABC">
        <w:trPr>
          <w:trHeight w:hRule="exact" w:val="353"/>
        </w:trPr>
        <w:tc>
          <w:tcPr>
            <w:tcW w:w="4323" w:type="dxa"/>
          </w:tcPr>
          <w:p w14:paraId="0FF54FC8" w14:textId="77777777" w:rsidR="00992ABC" w:rsidRPr="0045634A" w:rsidRDefault="00992ABC" w:rsidP="00AD2AA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5102692C" w14:textId="77777777" w:rsidR="00992ABC" w:rsidRDefault="00992ABC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4899BB1" w14:textId="77777777" w:rsidR="00992ABC" w:rsidRPr="007B685F" w:rsidRDefault="00992ABC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0E26C5EC" w14:textId="77777777" w:rsidR="00992ABC" w:rsidRDefault="00992ABC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0083A270" w14:textId="77777777" w:rsidR="00992ABC" w:rsidRPr="007B685F" w:rsidRDefault="00992ABC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54FB62E6" w14:textId="77777777" w:rsidR="00992ABC" w:rsidRDefault="00992ABC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0E04F2" w14:textId="77777777" w:rsidR="00992ABC" w:rsidRPr="007B685F" w:rsidRDefault="00992ABC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3E092B9" w14:textId="77777777" w:rsidR="00992ABC" w:rsidRDefault="00992ABC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2AAA" w:rsidRPr="007B685F" w14:paraId="6F809EB3" w14:textId="77777777" w:rsidTr="00992ABC">
        <w:trPr>
          <w:trHeight w:hRule="exact" w:val="403"/>
        </w:trPr>
        <w:tc>
          <w:tcPr>
            <w:tcW w:w="4323" w:type="dxa"/>
            <w:hideMark/>
          </w:tcPr>
          <w:p w14:paraId="5B8E9E82" w14:textId="02345055" w:rsidR="00AD2AAA" w:rsidRPr="0045634A" w:rsidRDefault="00AD2AAA" w:rsidP="00AD2AA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6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หุ้นสามัญของบริษัทที่ถือโดยบริษัทย่อย</w:t>
            </w:r>
          </w:p>
        </w:tc>
        <w:tc>
          <w:tcPr>
            <w:tcW w:w="1023" w:type="dxa"/>
            <w:tcBorders>
              <w:left w:val="nil"/>
              <w:bottom w:val="nil"/>
              <w:right w:val="nil"/>
            </w:tcBorders>
          </w:tcPr>
          <w:p w14:paraId="0963D84B" w14:textId="1623B67B" w:rsidR="00AD2AAA" w:rsidRPr="007B685F" w:rsidRDefault="002606E5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AD2A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237" w:type="dxa"/>
          </w:tcPr>
          <w:p w14:paraId="566D5A69" w14:textId="7777777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</w:tcPr>
          <w:p w14:paraId="3C324B95" w14:textId="1D844A41" w:rsidR="00AD2AAA" w:rsidRPr="007B685F" w:rsidRDefault="002606E5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AD2A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315" w:type="dxa"/>
          </w:tcPr>
          <w:p w14:paraId="708A5A02" w14:textId="7777777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</w:tcPr>
          <w:p w14:paraId="06ABF87D" w14:textId="4F82556B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688D55" w14:textId="7777777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left w:val="nil"/>
              <w:bottom w:val="nil"/>
              <w:right w:val="nil"/>
            </w:tcBorders>
          </w:tcPr>
          <w:p w14:paraId="5C02B903" w14:textId="7C6AB27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AD2AAA" w:rsidRPr="007B685F" w14:paraId="5D680F6C" w14:textId="77777777" w:rsidTr="00082F55">
        <w:trPr>
          <w:trHeight w:hRule="exact" w:val="403"/>
        </w:trPr>
        <w:tc>
          <w:tcPr>
            <w:tcW w:w="4323" w:type="dxa"/>
            <w:hideMark/>
          </w:tcPr>
          <w:p w14:paraId="58BCCD68" w14:textId="78D49695" w:rsidR="00AD2AAA" w:rsidRPr="0045634A" w:rsidRDefault="00AD2AAA" w:rsidP="00AD2AA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6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0F788" w14:textId="36157D81" w:rsidR="00AD2AAA" w:rsidRPr="007B685F" w:rsidRDefault="002606E5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AD2A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1339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37" w:type="dxa"/>
          </w:tcPr>
          <w:p w14:paraId="31C4F3B3" w14:textId="7777777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C5E4F4" w14:textId="64C32C3A" w:rsidR="00AD2AAA" w:rsidRPr="007B685F" w:rsidRDefault="002606E5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AD2A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315" w:type="dxa"/>
          </w:tcPr>
          <w:p w14:paraId="21ED570F" w14:textId="7777777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19C03" w14:textId="0C2BB7A3" w:rsidR="00AD2AAA" w:rsidRPr="007B685F" w:rsidRDefault="002606E5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AD2A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1339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F3AF674" w14:textId="77777777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0DB867" w14:textId="244D8BDF" w:rsidR="00AD2AAA" w:rsidRPr="007B685F" w:rsidRDefault="00AD2AAA" w:rsidP="00AD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3C41DB2" w14:textId="77777777" w:rsidR="00673F46" w:rsidRPr="006C58CE" w:rsidRDefault="00673F46" w:rsidP="00673F46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8ED9A48" w14:textId="6456C8F7" w:rsidR="00673F46" w:rsidRDefault="00673F46" w:rsidP="00E37F7F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7CD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เมื่อวันที่ </w:t>
      </w:r>
      <w:r w:rsidR="002606E5" w:rsidRPr="002606E5">
        <w:rPr>
          <w:rFonts w:asciiTheme="majorBidi" w:hAnsiTheme="majorBidi" w:cstheme="majorBidi"/>
          <w:spacing w:val="-2"/>
          <w:sz w:val="30"/>
          <w:szCs w:val="30"/>
        </w:rPr>
        <w:t>13</w:t>
      </w:r>
      <w:r w:rsidRPr="00DD7CD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มีนาคม </w:t>
      </w:r>
      <w:r w:rsidR="002606E5" w:rsidRPr="002606E5">
        <w:rPr>
          <w:rFonts w:ascii="Angsana New" w:hAnsi="Angsana New" w:cstheme="majorBidi"/>
          <w:spacing w:val="-2"/>
          <w:sz w:val="30"/>
          <w:szCs w:val="30"/>
        </w:rPr>
        <w:t>2563</w:t>
      </w:r>
      <w:r w:rsidRPr="00DD7CD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คณะกรรมการของบริษัทได้มีมติอนุมัติโครงการซื้อหุ้นคืนเพื่อบริหารทางการเงิน ตามมาตรา </w:t>
      </w:r>
      <w:r w:rsidR="002606E5" w:rsidRPr="002606E5">
        <w:rPr>
          <w:rFonts w:asciiTheme="majorBidi" w:hAnsiTheme="majorBidi" w:cstheme="majorBidi"/>
          <w:spacing w:val="-2"/>
          <w:sz w:val="30"/>
          <w:szCs w:val="30"/>
        </w:rPr>
        <w:t>66</w:t>
      </w:r>
      <w:r w:rsidR="00AB1C70">
        <w:rPr>
          <w:rFonts w:asciiTheme="majorBidi" w:hAnsiTheme="majorBidi" w:cstheme="majorBidi"/>
          <w:spacing w:val="-2"/>
          <w:sz w:val="30"/>
          <w:szCs w:val="30"/>
        </w:rPr>
        <w:t>/</w:t>
      </w:r>
      <w:r w:rsidR="002606E5" w:rsidRPr="002606E5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AB1C70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2606E5" w:rsidRPr="002606E5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AB1C70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DD7CD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แห่งพระราชบัญญัติบริษัทมหาชนจำกัด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ในวงเงินไม่เกิน </w:t>
      </w:r>
      <w:r w:rsidR="002606E5" w:rsidRPr="002606E5">
        <w:rPr>
          <w:rFonts w:asciiTheme="majorBidi" w:hAnsiTheme="majorBidi" w:cstheme="majorBidi" w:hint="cs"/>
          <w:sz w:val="30"/>
          <w:szCs w:val="30"/>
        </w:rPr>
        <w:t>10</w:t>
      </w:r>
      <w:r w:rsidRPr="00DD7CDF">
        <w:rPr>
          <w:rFonts w:asciiTheme="majorBidi" w:hAnsiTheme="majorBidi" w:cstheme="majorBidi" w:hint="cs"/>
          <w:sz w:val="30"/>
          <w:szCs w:val="30"/>
        </w:rPr>
        <w:t>,</w:t>
      </w:r>
      <w:r w:rsidR="002606E5" w:rsidRPr="002606E5">
        <w:rPr>
          <w:rFonts w:asciiTheme="majorBidi" w:hAnsiTheme="majorBidi" w:cstheme="majorBidi" w:hint="cs"/>
          <w:sz w:val="30"/>
          <w:szCs w:val="30"/>
        </w:rPr>
        <w:t>000</w:t>
      </w:r>
      <w:r w:rsidRPr="00DD7CD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โดยหุ้นสามัญที่จะซื้อคืนมีจำนวนไม่เกิน </w:t>
      </w:r>
      <w:r w:rsidR="002606E5" w:rsidRPr="002606E5">
        <w:rPr>
          <w:rFonts w:asciiTheme="majorBidi" w:hAnsiTheme="majorBidi" w:cstheme="majorBidi" w:hint="cs"/>
          <w:sz w:val="30"/>
          <w:szCs w:val="30"/>
        </w:rPr>
        <w:t>400</w:t>
      </w:r>
      <w:r w:rsidRPr="00DD7CD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ล้านหุ้น (มูลค่าที่ตราไว้หุ้นละ </w:t>
      </w:r>
      <w:r w:rsidR="002606E5" w:rsidRPr="002606E5">
        <w:rPr>
          <w:rFonts w:asciiTheme="majorBidi" w:hAnsiTheme="majorBidi" w:cstheme="majorBidi" w:hint="cs"/>
          <w:sz w:val="30"/>
          <w:szCs w:val="30"/>
        </w:rPr>
        <w:t>1</w:t>
      </w:r>
      <w:r w:rsidRPr="00DD7CD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บาท) ซึ่งคิดเป็นร้อยละ </w:t>
      </w:r>
      <w:r w:rsidR="002606E5" w:rsidRPr="002606E5">
        <w:rPr>
          <w:rFonts w:asciiTheme="majorBidi" w:hAnsiTheme="majorBidi" w:cstheme="majorBidi" w:hint="cs"/>
          <w:sz w:val="30"/>
          <w:szCs w:val="30"/>
        </w:rPr>
        <w:t>4</w:t>
      </w:r>
      <w:r w:rsidRPr="00DD7CDF">
        <w:rPr>
          <w:rFonts w:asciiTheme="majorBidi" w:hAnsiTheme="majorBidi" w:cstheme="majorBidi" w:hint="cs"/>
          <w:sz w:val="30"/>
          <w:szCs w:val="30"/>
        </w:rPr>
        <w:t>.</w:t>
      </w:r>
      <w:r w:rsidR="002606E5" w:rsidRPr="002606E5">
        <w:rPr>
          <w:rFonts w:asciiTheme="majorBidi" w:hAnsiTheme="majorBidi" w:cstheme="majorBidi" w:hint="cs"/>
          <w:sz w:val="30"/>
          <w:szCs w:val="30"/>
        </w:rPr>
        <w:t>65</w:t>
      </w:r>
      <w:r w:rsidRPr="00DD7CD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>ของจำนวนหุ้นสามัญที่จำหน่ายได้แล้วทั้งหมดของบริษัท ในการนี้</w:t>
      </w:r>
      <w:r w:rsidRPr="00DD7CD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บริษัทจะดำเนินการซื้อหุ้นคืนโดยวิธีการซื้อในตลาดหลักทรัพย์แห่งประเทศไทย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 โดยมีกำหนดระยะเวลาการซื้อหุ้นคืนตั้งแต่วันที่ </w:t>
      </w:r>
      <w:r w:rsidR="002606E5" w:rsidRPr="002606E5">
        <w:rPr>
          <w:rFonts w:asciiTheme="majorBidi" w:hAnsiTheme="majorBidi" w:cstheme="majorBidi" w:hint="cs"/>
          <w:sz w:val="30"/>
          <w:szCs w:val="30"/>
        </w:rPr>
        <w:t>1</w:t>
      </w:r>
      <w:r w:rsidRPr="00DD7CD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2606E5" w:rsidRPr="002606E5">
        <w:rPr>
          <w:rFonts w:ascii="Angsana New" w:hAnsi="Angsana New" w:cstheme="majorBidi"/>
          <w:sz w:val="30"/>
          <w:szCs w:val="30"/>
        </w:rPr>
        <w:t>2563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 ถึงวันที่ </w:t>
      </w:r>
      <w:r w:rsidR="002606E5" w:rsidRPr="002606E5">
        <w:rPr>
          <w:rFonts w:ascii="Angsana New" w:hAnsi="Angsana New" w:cstheme="majorBidi"/>
          <w:sz w:val="30"/>
          <w:szCs w:val="30"/>
        </w:rPr>
        <w:t>30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2606E5" w:rsidRPr="002606E5">
        <w:rPr>
          <w:rFonts w:ascii="Angsana New" w:hAnsi="Angsana New" w:cstheme="majorBidi"/>
          <w:sz w:val="30"/>
          <w:szCs w:val="30"/>
        </w:rPr>
        <w:t>2563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 ทั้งนี้คณะกรรมการของบริษัทจะพิจารณาวิธีการจำหน่ายหุ้นที่ซื้อคืนดังกล่าวอีกครั้งภายหลัง</w:t>
      </w:r>
      <w:r w:rsidRPr="00DD7CDF">
        <w:rPr>
          <w:rFonts w:asciiTheme="majorBidi" w:hAnsiTheme="majorBidi" w:cstheme="majorBidi" w:hint="cs"/>
          <w:sz w:val="30"/>
          <w:szCs w:val="30"/>
        </w:rPr>
        <w:t xml:space="preserve"> </w:t>
      </w:r>
      <w:r w:rsidR="002606E5" w:rsidRPr="002606E5">
        <w:rPr>
          <w:rFonts w:asciiTheme="majorBidi" w:hAnsiTheme="majorBidi" w:cstheme="majorBidi" w:hint="cs"/>
          <w:sz w:val="30"/>
          <w:szCs w:val="30"/>
        </w:rPr>
        <w:t>6</w:t>
      </w:r>
      <w:r w:rsidRPr="00DD7CD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เดือน นับแต่วันที่ซื้อหุ้นคืนเสร็จสิ้น อย่างไรก็ตามวันสุดท้ายของการจำหน่ายหุ้นที่ซื้อคืนจะต้องไม่เกินกว่าวันที่ </w:t>
      </w:r>
      <w:r w:rsidR="002606E5" w:rsidRPr="002606E5">
        <w:rPr>
          <w:rFonts w:ascii="Angsana New" w:hAnsi="Angsana New" w:cstheme="majorBidi"/>
          <w:sz w:val="30"/>
          <w:szCs w:val="30"/>
        </w:rPr>
        <w:t>30</w:t>
      </w:r>
      <w:r w:rsidRPr="00DD7CDF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2606E5" w:rsidRPr="002606E5">
        <w:rPr>
          <w:rFonts w:asciiTheme="majorBidi" w:hAnsiTheme="majorBidi" w:cstheme="majorBidi" w:hint="cs"/>
          <w:sz w:val="30"/>
          <w:szCs w:val="30"/>
        </w:rPr>
        <w:t>2566</w:t>
      </w:r>
      <w:r w:rsidR="00003A4B">
        <w:rPr>
          <w:rFonts w:asciiTheme="majorBidi" w:hAnsiTheme="majorBidi" w:cstheme="majorBidi"/>
          <w:sz w:val="30"/>
          <w:szCs w:val="30"/>
        </w:rPr>
        <w:t xml:space="preserve"> </w:t>
      </w:r>
    </w:p>
    <w:p w14:paraId="441AEA46" w14:textId="579A5BAA" w:rsidR="00E37F7F" w:rsidRPr="006C58CE" w:rsidRDefault="00E37F7F" w:rsidP="00E37F7F">
      <w:pPr>
        <w:tabs>
          <w:tab w:val="clear" w:pos="454"/>
          <w:tab w:val="left" w:pos="81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7BB7999" w14:textId="62EE4B97" w:rsidR="00E37F7F" w:rsidRPr="004A3498" w:rsidRDefault="00E37F7F" w:rsidP="00003A4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A349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606E5" w:rsidRPr="002606E5">
        <w:rPr>
          <w:rFonts w:ascii="Angsana New" w:hAnsi="Angsana New" w:cs="Angsana New" w:hint="cs"/>
          <w:sz w:val="30"/>
          <w:szCs w:val="30"/>
        </w:rPr>
        <w:t>30</w:t>
      </w:r>
      <w:r w:rsidRPr="004A3498">
        <w:rPr>
          <w:rFonts w:ascii="Angsana New" w:hAnsi="Angsana New" w:cs="Angsana New" w:hint="cs"/>
          <w:sz w:val="30"/>
          <w:szCs w:val="30"/>
        </w:rPr>
        <w:t xml:space="preserve"> </w:t>
      </w:r>
      <w:r w:rsidRPr="004A3498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2606E5" w:rsidRPr="002606E5">
        <w:rPr>
          <w:rFonts w:ascii="Angsana New" w:hAnsi="Angsana New" w:cs="Angsana New" w:hint="cs"/>
          <w:sz w:val="30"/>
          <w:szCs w:val="30"/>
        </w:rPr>
        <w:t>2563</w:t>
      </w:r>
      <w:r w:rsidRPr="004A3498">
        <w:rPr>
          <w:rFonts w:ascii="Angsana New" w:hAnsi="Angsana New" w:cs="Angsana New" w:hint="cs"/>
          <w:sz w:val="30"/>
          <w:szCs w:val="30"/>
        </w:rPr>
        <w:t xml:space="preserve"> </w:t>
      </w:r>
      <w:r w:rsidRPr="004A3498">
        <w:rPr>
          <w:rFonts w:ascii="Angsana New" w:hAnsi="Angsana New" w:cs="Angsana New" w:hint="cs"/>
          <w:sz w:val="30"/>
          <w:szCs w:val="30"/>
          <w:cs/>
        </w:rPr>
        <w:t xml:space="preserve">บริษัทซื้อหุ้นคืนจำนวน </w:t>
      </w:r>
      <w:r w:rsidR="002606E5" w:rsidRPr="002606E5">
        <w:rPr>
          <w:rFonts w:ascii="Angsana New" w:hAnsi="Angsana New" w:cs="Angsana New"/>
          <w:sz w:val="30"/>
          <w:szCs w:val="30"/>
        </w:rPr>
        <w:t>71</w:t>
      </w:r>
      <w:r w:rsidRPr="004A3498">
        <w:rPr>
          <w:rFonts w:ascii="Angsana New" w:hAnsi="Angsana New" w:cs="Angsana New" w:hint="cs"/>
          <w:sz w:val="30"/>
          <w:szCs w:val="30"/>
          <w:cs/>
        </w:rPr>
        <w:t xml:space="preserve"> ล้านหุ้น เป็นจำนวนเงินรวม </w:t>
      </w:r>
      <w:r w:rsidR="002606E5" w:rsidRPr="002606E5">
        <w:rPr>
          <w:rFonts w:ascii="Angsana New" w:hAnsi="Angsana New" w:cs="Angsana New"/>
          <w:sz w:val="30"/>
          <w:szCs w:val="30"/>
        </w:rPr>
        <w:t>2</w:t>
      </w:r>
      <w:r w:rsidR="00C63658">
        <w:rPr>
          <w:rFonts w:ascii="Angsana New" w:hAnsi="Angsana New" w:cs="Angsana New"/>
          <w:sz w:val="30"/>
          <w:szCs w:val="30"/>
        </w:rPr>
        <w:t>,</w:t>
      </w:r>
      <w:r w:rsidR="002606E5" w:rsidRPr="002606E5">
        <w:rPr>
          <w:rFonts w:ascii="Angsana New" w:hAnsi="Angsana New" w:cs="Angsana New"/>
          <w:sz w:val="30"/>
          <w:szCs w:val="30"/>
        </w:rPr>
        <w:t>16</w:t>
      </w:r>
      <w:r w:rsidR="00534510">
        <w:rPr>
          <w:rFonts w:ascii="Angsana New" w:hAnsi="Angsana New" w:cs="Angsana New"/>
          <w:sz w:val="30"/>
          <w:szCs w:val="30"/>
        </w:rPr>
        <w:t>1</w:t>
      </w:r>
      <w:r w:rsidRPr="004A3498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53A66FBB" w14:textId="6DAED853" w:rsidR="00F810C4" w:rsidRPr="006C58CE" w:rsidRDefault="00F81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4"/>
          <w:szCs w:val="24"/>
          <w:lang w:val="en-GB" w:bidi="ar-SA"/>
        </w:rPr>
      </w:pPr>
    </w:p>
    <w:p w14:paraId="0714957B" w14:textId="77777777" w:rsidR="00225D48" w:rsidRDefault="00225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lang w:bidi="ar-SA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0E5010F" w14:textId="3E4F664E" w:rsidR="00D013DA" w:rsidRPr="00DD7CDF" w:rsidRDefault="002606E5" w:rsidP="0066005E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</w:rPr>
      </w:pPr>
      <w:r w:rsidRPr="002606E5">
        <w:rPr>
          <w:rFonts w:ascii="Angsana New" w:hAnsi="Angsana New" w:cs="Angsana New"/>
          <w:sz w:val="30"/>
          <w:szCs w:val="30"/>
          <w:lang w:val="en-US"/>
        </w:rPr>
        <w:lastRenderedPageBreak/>
        <w:t>13</w:t>
      </w:r>
      <w:r w:rsidR="00D013DA" w:rsidRPr="00DD7CDF">
        <w:rPr>
          <w:rFonts w:ascii="Angsana New" w:hAnsi="Angsana New" w:cs="Angsana New"/>
          <w:sz w:val="30"/>
          <w:szCs w:val="30"/>
        </w:rPr>
        <w:t xml:space="preserve">    </w:t>
      </w:r>
      <w:r w:rsidR="00D013DA" w:rsidRPr="00DD7CDF">
        <w:rPr>
          <w:rFonts w:ascii="Angsana New" w:hAnsi="Angsana New" w:cs="Angsana New"/>
          <w:b w:val="0"/>
          <w:bCs/>
          <w:sz w:val="30"/>
          <w:szCs w:val="30"/>
        </w:rPr>
        <w:t xml:space="preserve">  </w:t>
      </w:r>
      <w:r w:rsidR="00D013DA"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หุ้นกู้ด้อยสิทธิที่มีลักษณะคล้ายทุน</w:t>
      </w:r>
    </w:p>
    <w:p w14:paraId="0839F71F" w14:textId="32CA2340" w:rsidR="00D013DA" w:rsidRPr="009750A5" w:rsidRDefault="00D013DA" w:rsidP="00B3446A">
      <w:pPr>
        <w:pStyle w:val="acctmergecolhdg"/>
        <w:spacing w:line="240" w:lineRule="auto"/>
        <w:ind w:left="540"/>
        <w:jc w:val="both"/>
        <w:rPr>
          <w:rFonts w:ascii="Angsana New" w:hAnsi="Angsana New" w:cs="Angsana New"/>
          <w:b w:val="0"/>
          <w:bCs/>
          <w:szCs w:val="22"/>
          <w:lang w:bidi="th-TH"/>
        </w:rPr>
      </w:pPr>
    </w:p>
    <w:p w14:paraId="59E6337D" w14:textId="06A9DF40" w:rsidR="00016042" w:rsidRPr="00DD7CDF" w:rsidRDefault="003471BB" w:rsidP="00871824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2606E5" w:rsidRPr="00183181">
        <w:rPr>
          <w:rFonts w:ascii="Angsana New" w:hAnsi="Angsana New" w:cs="Angsana New" w:hint="cs"/>
          <w:b w:val="0"/>
          <w:bCs/>
          <w:sz w:val="30"/>
          <w:szCs w:val="30"/>
          <w:lang w:val="en-US" w:bidi="th-TH"/>
        </w:rPr>
        <w:t>30</w:t>
      </w:r>
      <w:r w:rsidR="00C251C2" w:rsidRPr="00C251C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มิถุนายน</w:t>
      </w:r>
      <w:r w:rsidR="00C251C2"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2606E5" w:rsidRPr="002606E5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2563</w:t>
      </w:r>
      <w:r w:rsidR="00C251C2"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แสดงรายการหุ้นกู้ด้อยสิทธิที่มีลักษณะคล้ายทุนเป็นส่วนหนึ่งของส่วนของผู้ถือหุ้นในงบการเงินรวมและงบการเงินเฉพาะกิจการ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ทั้งนี้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มาตรฐานการบัญชีฉบับที่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2606E5" w:rsidRPr="002606E5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32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เรื่อง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การแสดงรายการเครื่องมือทางการเงิน</w:t>
      </w:r>
      <w:r w:rsidR="00920B2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ได้อธิบายเกี่ยวกับการจัดประเภทรายการของหุ้นกู้ที่มีลักษณะคล้ายทุนเป็นหนี้สินทางการเงิน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อย่างไรก็ตาม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สภาวิชาชีพบัญชีได้ออกประกาศสภาวิชาชีพบัญชี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เรื่อง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ก</w:t>
      </w:r>
      <w:r w:rsidRPr="00DD7CD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ารปฏิบัติในช่วงการเปลี่ยนแปลงเพิ่มเติมสำหรับการจัดประเภทรายการของหุ้นกู้ที่มีลักษณะคล้ายทุน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ลงวันที่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2606E5" w:rsidRPr="002606E5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3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2606E5" w:rsidRPr="002606E5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2562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สำหรับใช้เป็นแนวปฎิบัติในช่วงเปลี่ยนแปลงเพิ่มเติม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22F905C1" w14:textId="77777777" w:rsidR="009716C3" w:rsidRDefault="009716C3" w:rsidP="002842EE">
      <w:pPr>
        <w:pStyle w:val="acctmergecolhdg"/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bookmarkStart w:id="4" w:name="_Hlk47094555"/>
    </w:p>
    <w:p w14:paraId="44ACCD69" w14:textId="1AFACF8D" w:rsidR="00244CB5" w:rsidRPr="00183181" w:rsidRDefault="002842EE" w:rsidP="002842EE">
      <w:pPr>
        <w:pStyle w:val="acctmergecolhdg"/>
        <w:spacing w:line="240" w:lineRule="auto"/>
        <w:ind w:left="540"/>
        <w:jc w:val="both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183181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="005C079D" w:rsidRPr="0018318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318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วันที่ </w:t>
      </w:r>
      <w:r w:rsidR="002606E5" w:rsidRPr="00183181">
        <w:rPr>
          <w:rFonts w:ascii="Angsana New" w:hAnsi="Angsana New" w:cs="Angsana New" w:hint="cs"/>
          <w:b w:val="0"/>
          <w:bCs/>
          <w:sz w:val="30"/>
          <w:szCs w:val="30"/>
          <w:lang w:val="en-US" w:bidi="th-TH"/>
        </w:rPr>
        <w:t>1</w:t>
      </w:r>
      <w:r w:rsidRPr="0018318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bookmarkEnd w:id="4"/>
      <w:r w:rsidRPr="0018318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มกราคม </w:t>
      </w:r>
      <w:r w:rsidR="002606E5" w:rsidRPr="00183181">
        <w:rPr>
          <w:rFonts w:ascii="Angsana New" w:hAnsi="Angsana New" w:cs="Angsana New" w:hint="cs"/>
          <w:b w:val="0"/>
          <w:bCs/>
          <w:sz w:val="30"/>
          <w:szCs w:val="30"/>
          <w:lang w:val="en-US" w:bidi="th-TH"/>
        </w:rPr>
        <w:t>2563</w:t>
      </w:r>
      <w:r w:rsidRPr="00183181">
        <w:rPr>
          <w:rFonts w:ascii="Angsana New" w:hAnsi="Angsana New" w:cs="Angsana New" w:hint="cs"/>
          <w:b w:val="0"/>
          <w:bCs/>
          <w:sz w:val="30"/>
          <w:szCs w:val="30"/>
          <w:cs/>
          <w:lang w:val="en-US" w:bidi="th-TH"/>
        </w:rPr>
        <w:t xml:space="preserve"> </w:t>
      </w:r>
      <w:r w:rsidRPr="0018318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บริษัทได้เลือกถือปฏิบัติตามประกาศดังกล่าว โดยบริษัทเลือกจัดประเภทรายการของหุ้นกู้ด้อยสิทธิที่มีลักษณะคล้ายทุนเป็นส่วนหนึ่งของส่วนของผู้ถือหุ้นในงบการเงินรวมและงบการเงินเฉพาะกิจการ ทั้งนี้ หาก ณ วันที่ </w:t>
      </w:r>
      <w:r w:rsidR="002606E5" w:rsidRPr="00183181">
        <w:rPr>
          <w:rFonts w:ascii="Angsana New" w:hAnsi="Angsana New" w:cs="Angsana New" w:hint="cs"/>
          <w:b w:val="0"/>
          <w:bCs/>
          <w:sz w:val="30"/>
          <w:szCs w:val="30"/>
          <w:lang w:val="en-US" w:bidi="th-TH"/>
        </w:rPr>
        <w:t>30</w:t>
      </w:r>
      <w:r w:rsidR="006678BA" w:rsidRPr="00183181">
        <w:rPr>
          <w:rFonts w:ascii="Angsana New" w:hAnsi="Angsana New" w:cs="Angsana New" w:hint="cs"/>
          <w:sz w:val="30"/>
          <w:szCs w:val="30"/>
          <w:lang w:val="en-US" w:bidi="th-TH"/>
        </w:rPr>
        <w:t xml:space="preserve"> </w:t>
      </w:r>
      <w:r w:rsidR="006678BA" w:rsidRPr="0018318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มิถุนายน </w:t>
      </w:r>
      <w:r w:rsidR="002606E5" w:rsidRPr="00183181">
        <w:rPr>
          <w:rFonts w:ascii="Angsana New" w:hAnsi="Angsana New" w:cs="Angsana New" w:hint="cs"/>
          <w:b w:val="0"/>
          <w:bCs/>
          <w:sz w:val="30"/>
          <w:szCs w:val="30"/>
          <w:lang w:val="en-US" w:bidi="th-TH"/>
        </w:rPr>
        <w:t>2563</w:t>
      </w:r>
      <w:r w:rsidRPr="0018318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ริษัทจัดประเภทรายการหุ้นกู้ด้อยสิทธิที่มีลักษณะคล้ายทุนดังกล่าวเป็นหนี้สินทางการเงินจะทำให้หนี้สินรวมของกลุ่มบริษัทและของบริษัทเพิ่มขึ้น </w:t>
      </w:r>
      <w:r w:rsidR="002606E5" w:rsidRPr="00183181">
        <w:rPr>
          <w:rFonts w:ascii="Angsana New" w:hAnsi="Angsana New" w:cs="Angsana New"/>
          <w:b w:val="0"/>
          <w:sz w:val="30"/>
          <w:szCs w:val="30"/>
          <w:lang w:val="en-US" w:bidi="th-TH"/>
        </w:rPr>
        <w:t>15</w:t>
      </w:r>
      <w:r w:rsidR="00C63658" w:rsidRPr="00183181">
        <w:rPr>
          <w:rFonts w:ascii="Angsana New" w:hAnsi="Angsana New" w:cs="Angsana New"/>
          <w:b w:val="0"/>
          <w:sz w:val="30"/>
          <w:szCs w:val="30"/>
          <w:lang w:val="en-US" w:bidi="th-TH"/>
        </w:rPr>
        <w:t>,</w:t>
      </w:r>
      <w:r w:rsidR="002606E5" w:rsidRPr="00183181">
        <w:rPr>
          <w:rFonts w:ascii="Angsana New" w:hAnsi="Angsana New" w:cs="Angsana New"/>
          <w:b w:val="0"/>
          <w:sz w:val="30"/>
          <w:szCs w:val="30"/>
          <w:lang w:val="en-US" w:bidi="th-TH"/>
        </w:rPr>
        <w:t>000</w:t>
      </w:r>
      <w:r w:rsidR="00C63658" w:rsidRPr="00183181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Pr="00183181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และส่วนของผู้ถือหุ้นรวมลดลง</w:t>
      </w:r>
      <w:r w:rsidR="002606E5" w:rsidRPr="00183181">
        <w:rPr>
          <w:rFonts w:ascii="Angsana New" w:hAnsi="Angsana New" w:cs="Angsana New"/>
          <w:b w:val="0"/>
          <w:sz w:val="30"/>
          <w:szCs w:val="30"/>
          <w:lang w:val="en-US" w:bidi="th-TH"/>
        </w:rPr>
        <w:t>15</w:t>
      </w:r>
      <w:r w:rsidR="00C63658" w:rsidRPr="00183181">
        <w:rPr>
          <w:rFonts w:ascii="Angsana New" w:hAnsi="Angsana New" w:cs="Angsana New"/>
          <w:b w:val="0"/>
          <w:sz w:val="30"/>
          <w:szCs w:val="30"/>
          <w:lang w:val="en-US" w:bidi="th-TH"/>
        </w:rPr>
        <w:t>,</w:t>
      </w:r>
      <w:r w:rsidR="002606E5" w:rsidRPr="00183181">
        <w:rPr>
          <w:rFonts w:ascii="Angsana New" w:hAnsi="Angsana New" w:cs="Angsana New"/>
          <w:b w:val="0"/>
          <w:sz w:val="30"/>
          <w:szCs w:val="30"/>
          <w:lang w:val="en-US" w:bidi="th-TH"/>
        </w:rPr>
        <w:t>000</w:t>
      </w:r>
      <w:r w:rsidR="00C63658" w:rsidRPr="00183181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Pr="00183181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</w:p>
    <w:p w14:paraId="30BAD3D0" w14:textId="77777777" w:rsidR="002842EE" w:rsidRPr="009326AC" w:rsidRDefault="002842EE" w:rsidP="002842EE">
      <w:pPr>
        <w:pStyle w:val="acctmergecolhdg"/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  <w:lang w:val="en-US" w:bidi="th-TH"/>
        </w:rPr>
      </w:pPr>
    </w:p>
    <w:p w14:paraId="09E8D042" w14:textId="4EA2AB4D" w:rsidR="00D63C40" w:rsidRPr="00DD7CDF" w:rsidRDefault="002606E5" w:rsidP="0066005E">
      <w:pPr>
        <w:pStyle w:val="acctmergecolhdg"/>
        <w:spacing w:line="240" w:lineRule="auto"/>
        <w:jc w:val="both"/>
        <w:rPr>
          <w:rFonts w:ascii="Angsana New" w:hAnsi="Angsana New" w:cs="Angsana New"/>
          <w:b w:val="0"/>
          <w:bCs/>
          <w:sz w:val="30"/>
          <w:szCs w:val="30"/>
        </w:rPr>
      </w:pPr>
      <w:r w:rsidRPr="002606E5">
        <w:rPr>
          <w:rFonts w:ascii="Angsana New" w:hAnsi="Angsana New" w:cs="Angsana New"/>
          <w:sz w:val="30"/>
          <w:szCs w:val="30"/>
          <w:lang w:val="en-US"/>
        </w:rPr>
        <w:t>14</w:t>
      </w:r>
      <w:r w:rsidR="00D013DA" w:rsidRPr="00DD7CDF">
        <w:rPr>
          <w:rFonts w:ascii="Angsana New" w:hAnsi="Angsana New" w:cs="Angsana New"/>
          <w:b w:val="0"/>
          <w:bCs/>
          <w:sz w:val="30"/>
          <w:szCs w:val="30"/>
        </w:rPr>
        <w:t xml:space="preserve">      </w:t>
      </w:r>
      <w:r w:rsidR="009A35C2" w:rsidRPr="00DD7CDF">
        <w:rPr>
          <w:rFonts w:ascii="Angsana New" w:hAnsi="Angsana New" w:cs="Angsana New"/>
          <w:b w:val="0"/>
          <w:bCs/>
          <w:sz w:val="30"/>
          <w:szCs w:val="30"/>
          <w:cs/>
        </w:rPr>
        <w:t>ส่วนงานดำเนินงาน</w:t>
      </w:r>
      <w:r w:rsidR="00F81A55" w:rsidRPr="00DD7CDF">
        <w:rPr>
          <w:rFonts w:ascii="Angsana New" w:hAnsi="Angsana New" w:cs="Angsana New" w:hint="cs"/>
          <w:b w:val="0"/>
          <w:bCs/>
          <w:sz w:val="30"/>
          <w:szCs w:val="30"/>
          <w:cs/>
        </w:rPr>
        <w:t>และการจำแนกรายได้</w:t>
      </w:r>
      <w:r w:rsidR="0069527D" w:rsidRPr="00DD7CDF">
        <w:rPr>
          <w:rFonts w:ascii="Angsana New" w:hAnsi="Angsana New" w:cs="Angsana New"/>
          <w:b w:val="0"/>
          <w:bCs/>
          <w:sz w:val="30"/>
          <w:szCs w:val="30"/>
        </w:rPr>
        <w:t xml:space="preserve"> </w:t>
      </w:r>
    </w:p>
    <w:p w14:paraId="438A36D0" w14:textId="77777777" w:rsidR="00D63C40" w:rsidRPr="009326AC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lang w:val="en-GB" w:bidi="ar-SA"/>
        </w:rPr>
      </w:pPr>
    </w:p>
    <w:p w14:paraId="2865A44D" w14:textId="77777777" w:rsidR="004158A6" w:rsidRPr="00DD7CDF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="Angsana New" w:eastAsia="Courier New" w:hAnsi="Angsana New" w:cs="Angsana New"/>
          <w:b/>
          <w:bCs/>
          <w:i/>
          <w:iCs/>
          <w:sz w:val="30"/>
          <w:szCs w:val="30"/>
        </w:rPr>
      </w:pPr>
      <w:r w:rsidRPr="00DD7CDF">
        <w:rPr>
          <w:rFonts w:ascii="Angsana New" w:eastAsia="Courier New" w:hAnsi="Angsana New" w:cs="Angsana New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E839A7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F6ADA6F" w14:textId="77777777" w:rsidR="004158A6" w:rsidRPr="00DD7CDF" w:rsidRDefault="004158A6" w:rsidP="000429AC">
      <w:pPr>
        <w:spacing w:line="240" w:lineRule="auto"/>
        <w:ind w:left="540"/>
        <w:jc w:val="both"/>
        <w:rPr>
          <w:rFonts w:ascii="Angsana New" w:eastAsia="Courier New" w:hAnsi="Angsana New" w:cs="Angsana New"/>
          <w:sz w:val="30"/>
          <w:szCs w:val="30"/>
        </w:rPr>
      </w:pPr>
      <w:r w:rsidRPr="00DD7CDF">
        <w:rPr>
          <w:rFonts w:ascii="Angsana New" w:eastAsia="Courier New" w:hAnsi="Angsana New" w:cs="Angsana New"/>
          <w:sz w:val="30"/>
          <w:szCs w:val="30"/>
          <w:cs/>
        </w:rPr>
        <w:t>กลุ่ม</w:t>
      </w:r>
      <w:r w:rsidR="001E4012" w:rsidRPr="00DD7CDF">
        <w:rPr>
          <w:rFonts w:ascii="Angsana New" w:eastAsia="Courier New" w:hAnsi="Angsana New" w:cs="Angsana New"/>
          <w:sz w:val="30"/>
          <w:szCs w:val="30"/>
          <w:cs/>
        </w:rPr>
        <w:t>บริษัทเสนอ</w:t>
      </w:r>
      <w:r w:rsidR="0043498D" w:rsidRPr="00DD7CDF">
        <w:rPr>
          <w:rFonts w:ascii="Angsana New" w:eastAsia="Courier New" w:hAnsi="Angsana New" w:cs="Angsana New"/>
          <w:sz w:val="30"/>
          <w:szCs w:val="30"/>
          <w:cs/>
        </w:rPr>
        <w:t>ข้อมูล</w:t>
      </w:r>
      <w:r w:rsidR="00A85E2A" w:rsidRPr="00DD7CDF">
        <w:rPr>
          <w:rFonts w:ascii="Angsana New" w:eastAsia="Courier New" w:hAnsi="Angsana New" w:cs="Angsana New"/>
          <w:sz w:val="30"/>
          <w:szCs w:val="30"/>
          <w:cs/>
        </w:rPr>
        <w:t>ส่วนงานดำเนินงาน</w:t>
      </w:r>
      <w:r w:rsidR="001E4012" w:rsidRPr="00DD7CDF">
        <w:rPr>
          <w:rFonts w:ascii="Angsana New" w:eastAsia="Courier New" w:hAnsi="Angsana New" w:cs="Angsana New"/>
          <w:sz w:val="30"/>
          <w:szCs w:val="30"/>
          <w:cs/>
        </w:rPr>
        <w:t>ที่สำคัญ</w:t>
      </w:r>
      <w:r w:rsidRPr="00DD7CDF">
        <w:rPr>
          <w:rFonts w:ascii="Angsana New" w:eastAsia="Courier New" w:hAnsi="Angsana New" w:cs="Angsana New"/>
          <w:sz w:val="30"/>
          <w:szCs w:val="30"/>
          <w:cs/>
        </w:rPr>
        <w:t>ดังนี้</w:t>
      </w:r>
    </w:p>
    <w:p w14:paraId="314AA70C" w14:textId="77777777" w:rsidR="004158A6" w:rsidRPr="009326AC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361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1098"/>
        <w:gridCol w:w="270"/>
        <w:gridCol w:w="2250"/>
      </w:tblGrid>
      <w:tr w:rsidR="004158A6" w:rsidRPr="00DD7CDF" w14:paraId="3EEF78EF" w14:textId="77777777" w:rsidTr="00083FEF">
        <w:tc>
          <w:tcPr>
            <w:tcW w:w="1098" w:type="dxa"/>
          </w:tcPr>
          <w:p w14:paraId="17F73F38" w14:textId="77777777" w:rsidR="004158A6" w:rsidRPr="00DD7CDF" w:rsidRDefault="004158A6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270" w:type="dxa"/>
          </w:tcPr>
          <w:p w14:paraId="0341023E" w14:textId="1FA96854" w:rsidR="004158A6" w:rsidRPr="00DD7CDF" w:rsidRDefault="002606E5" w:rsidP="000429AC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DD7CDF" w:rsidRDefault="004158A6" w:rsidP="000429AC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DD7CDF" w14:paraId="00E6F493" w14:textId="77777777" w:rsidTr="00083FEF">
        <w:tc>
          <w:tcPr>
            <w:tcW w:w="1098" w:type="dxa"/>
          </w:tcPr>
          <w:p w14:paraId="03FF4CDC" w14:textId="77777777" w:rsidR="004158A6" w:rsidRPr="00DD7CDF" w:rsidRDefault="004158A6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270" w:type="dxa"/>
          </w:tcPr>
          <w:p w14:paraId="743433D7" w14:textId="79B47BEF" w:rsidR="004158A6" w:rsidRPr="00DD7CDF" w:rsidRDefault="002606E5" w:rsidP="000429AC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DD7CDF" w:rsidRDefault="004158A6" w:rsidP="000429AC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1CED3B4E" w14:textId="77777777" w:rsidR="00993295" w:rsidRPr="00993295" w:rsidRDefault="00993295" w:rsidP="00C35786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2055D25" w14:textId="77777777" w:rsidR="00225D48" w:rsidRDefault="00225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67DE0D6" w14:textId="3BB74CAD" w:rsidR="00C35786" w:rsidRPr="007B685F" w:rsidRDefault="00C35786" w:rsidP="00C35786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B685F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รายได้และผลการดำเนินงานจำแนกตามส่วนงานที่รายงานของกลุ่มบริษัทสำหรับแต่ละงวดสามเดือนและหกเดือนสิ้นสุดวันที่ </w:t>
      </w:r>
      <w:r w:rsidR="002606E5" w:rsidRPr="002606E5">
        <w:rPr>
          <w:rFonts w:ascii="Angsana New" w:hAnsi="Angsana New" w:cs="Angsana New" w:hint="cs"/>
          <w:sz w:val="30"/>
          <w:szCs w:val="30"/>
        </w:rPr>
        <w:t>30</w:t>
      </w:r>
      <w:r w:rsidRPr="007B685F">
        <w:rPr>
          <w:rFonts w:ascii="Angsana New" w:hAnsi="Angsana New" w:cs="Angsana New" w:hint="cs"/>
          <w:sz w:val="30"/>
          <w:szCs w:val="30"/>
        </w:rPr>
        <w:t xml:space="preserve"> </w:t>
      </w:r>
      <w:r w:rsidRPr="007B685F">
        <w:rPr>
          <w:rFonts w:ascii="Angsana New" w:hAnsi="Angsana New" w:cs="Angsana New" w:hint="cs"/>
          <w:sz w:val="30"/>
          <w:szCs w:val="30"/>
          <w:cs/>
        </w:rPr>
        <w:t>มิถุนายน มีดังนี้</w:t>
      </w:r>
    </w:p>
    <w:p w14:paraId="3279B9D5" w14:textId="77777777" w:rsidR="00501BC1" w:rsidRPr="00993295" w:rsidRDefault="00501BC1" w:rsidP="00F6085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Cs/>
        </w:rPr>
      </w:pPr>
    </w:p>
    <w:tbl>
      <w:tblPr>
        <w:tblW w:w="9225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335"/>
        <w:gridCol w:w="1080"/>
        <w:gridCol w:w="270"/>
        <w:gridCol w:w="1002"/>
        <w:gridCol w:w="270"/>
        <w:gridCol w:w="981"/>
        <w:gridCol w:w="270"/>
        <w:gridCol w:w="1017"/>
      </w:tblGrid>
      <w:tr w:rsidR="00501BC1" w:rsidRPr="007B685F" w14:paraId="569EF6BD" w14:textId="77777777" w:rsidTr="00501BC1">
        <w:trPr>
          <w:trHeight w:hRule="exact" w:val="353"/>
        </w:trPr>
        <w:tc>
          <w:tcPr>
            <w:tcW w:w="4335" w:type="dxa"/>
          </w:tcPr>
          <w:p w14:paraId="620A644D" w14:textId="77777777" w:rsidR="00501BC1" w:rsidRPr="007B685F" w:rsidRDefault="00501BC1" w:rsidP="00501BC1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90" w:type="dxa"/>
            <w:gridSpan w:val="7"/>
            <w:hideMark/>
          </w:tcPr>
          <w:p w14:paraId="43B6CB38" w14:textId="77777777" w:rsidR="00501BC1" w:rsidRPr="007B685F" w:rsidRDefault="00501BC1" w:rsidP="00501BC1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01BC1" w:rsidRPr="007B685F" w14:paraId="032EF416" w14:textId="77777777" w:rsidTr="00501BC1">
        <w:trPr>
          <w:trHeight w:hRule="exact" w:val="353"/>
        </w:trPr>
        <w:tc>
          <w:tcPr>
            <w:tcW w:w="4335" w:type="dxa"/>
          </w:tcPr>
          <w:p w14:paraId="2B6C90DF" w14:textId="77777777" w:rsidR="00501BC1" w:rsidRPr="007B685F" w:rsidRDefault="00501BC1" w:rsidP="00501BC1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90" w:type="dxa"/>
            <w:gridSpan w:val="7"/>
            <w:hideMark/>
          </w:tcPr>
          <w:p w14:paraId="7EFE772D" w14:textId="77777777" w:rsidR="00501BC1" w:rsidRPr="007B685F" w:rsidRDefault="00501BC1" w:rsidP="00501BC1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1BC1" w:rsidRPr="007B685F" w14:paraId="607C368B" w14:textId="77777777" w:rsidTr="00501BC1">
        <w:trPr>
          <w:trHeight w:hRule="exact" w:val="353"/>
        </w:trPr>
        <w:tc>
          <w:tcPr>
            <w:tcW w:w="4335" w:type="dxa"/>
          </w:tcPr>
          <w:p w14:paraId="3B56917C" w14:textId="77777777" w:rsidR="00501BC1" w:rsidRPr="007B685F" w:rsidRDefault="00501BC1" w:rsidP="00501BC1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18234F" w14:textId="77777777" w:rsidR="00501BC1" w:rsidRPr="007B685F" w:rsidRDefault="00501BC1" w:rsidP="00501BC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F4F56" w14:textId="77777777" w:rsidR="00501BC1" w:rsidRPr="007B685F" w:rsidRDefault="00501BC1" w:rsidP="00501BC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637494" w14:textId="77777777" w:rsidR="00501BC1" w:rsidRPr="007B685F" w:rsidRDefault="00501BC1" w:rsidP="00501BC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งวดหกเดือนสิ้นสุด</w:t>
            </w:r>
          </w:p>
        </w:tc>
      </w:tr>
      <w:tr w:rsidR="00501BC1" w:rsidRPr="007B685F" w14:paraId="2FA32736" w14:textId="77777777" w:rsidTr="0033014E">
        <w:trPr>
          <w:trHeight w:hRule="exact" w:val="353"/>
        </w:trPr>
        <w:tc>
          <w:tcPr>
            <w:tcW w:w="4335" w:type="dxa"/>
          </w:tcPr>
          <w:p w14:paraId="1845582D" w14:textId="77777777" w:rsidR="00501BC1" w:rsidRPr="007B685F" w:rsidRDefault="00501BC1" w:rsidP="00501BC1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7547C7B" w14:textId="63695AF1" w:rsidR="00501BC1" w:rsidRPr="007B685F" w:rsidRDefault="00501BC1" w:rsidP="00501BC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70" w:type="dxa"/>
          </w:tcPr>
          <w:p w14:paraId="3F38551F" w14:textId="77777777" w:rsidR="00501BC1" w:rsidRPr="007B685F" w:rsidRDefault="00501BC1" w:rsidP="00501BC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F266950" w14:textId="3F9EA620" w:rsidR="00501BC1" w:rsidRPr="007B685F" w:rsidRDefault="00501BC1" w:rsidP="00501BC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501BC1" w:rsidRPr="007B685F" w14:paraId="6CB393E6" w14:textId="77777777" w:rsidTr="00C849E5">
        <w:trPr>
          <w:trHeight w:hRule="exact" w:val="353"/>
        </w:trPr>
        <w:tc>
          <w:tcPr>
            <w:tcW w:w="4335" w:type="dxa"/>
          </w:tcPr>
          <w:p w14:paraId="212413EB" w14:textId="77777777" w:rsidR="00501BC1" w:rsidRPr="007B685F" w:rsidRDefault="00501BC1" w:rsidP="00501BC1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01CD4EC" w14:textId="52C28A6D" w:rsidR="00501BC1" w:rsidRPr="007B685F" w:rsidRDefault="002606E5" w:rsidP="00501BC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211E33" w14:textId="77777777" w:rsidR="00501BC1" w:rsidRPr="007B685F" w:rsidRDefault="00501BC1" w:rsidP="00501BC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A907AC6" w14:textId="5D3A85DD" w:rsidR="00501BC1" w:rsidRPr="007B685F" w:rsidRDefault="002606E5" w:rsidP="00501BC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3C2C38B" w14:textId="77777777" w:rsidR="00501BC1" w:rsidRPr="007B685F" w:rsidRDefault="00501BC1" w:rsidP="00501BC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1D45528" w14:textId="70AC774D" w:rsidR="00501BC1" w:rsidRPr="007B685F" w:rsidRDefault="002606E5" w:rsidP="00501BC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D3B912" w14:textId="77777777" w:rsidR="00501BC1" w:rsidRPr="007B685F" w:rsidRDefault="00501BC1" w:rsidP="00501BC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A6FC3B4" w14:textId="2AEC4A9D" w:rsidR="00501BC1" w:rsidRPr="007B685F" w:rsidRDefault="002606E5" w:rsidP="00501BC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F10D3" w:rsidRPr="007B685F" w14:paraId="12327026" w14:textId="77777777" w:rsidTr="0033014E">
        <w:trPr>
          <w:trHeight w:hRule="exact" w:val="353"/>
        </w:trPr>
        <w:tc>
          <w:tcPr>
            <w:tcW w:w="4335" w:type="dxa"/>
            <w:hideMark/>
          </w:tcPr>
          <w:p w14:paraId="3E8D8252" w14:textId="77777777" w:rsidR="00EF10D3" w:rsidRPr="007B685F" w:rsidRDefault="00EF10D3" w:rsidP="003E530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D516A" w14:textId="77777777" w:rsidR="00EF10D3" w:rsidRPr="007B685F" w:rsidRDefault="00EF10D3" w:rsidP="003E530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B9303E" w14:textId="77777777" w:rsidR="00EF10D3" w:rsidRPr="007B685F" w:rsidRDefault="00EF10D3" w:rsidP="003E530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1B7C811C" w14:textId="77777777" w:rsidR="00EF10D3" w:rsidRPr="007B685F" w:rsidRDefault="00EF10D3" w:rsidP="003E530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1C6B2" w14:textId="77777777" w:rsidR="00EF10D3" w:rsidRPr="007B685F" w:rsidRDefault="00EF10D3" w:rsidP="003E530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1E064FE" w14:textId="77777777" w:rsidR="00EF10D3" w:rsidRPr="007B685F" w:rsidRDefault="00EF10D3" w:rsidP="003E530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F454F" w14:textId="77777777" w:rsidR="00EF10D3" w:rsidRPr="007B685F" w:rsidRDefault="00EF10D3" w:rsidP="003E530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B62A3CA" w14:textId="77777777" w:rsidR="00EF10D3" w:rsidRPr="007B685F" w:rsidRDefault="00EF10D3" w:rsidP="003E530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F10D3" w:rsidRPr="007B685F" w14:paraId="16D2D901" w14:textId="77777777" w:rsidTr="003E530B">
        <w:trPr>
          <w:trHeight w:hRule="exact" w:val="353"/>
        </w:trPr>
        <w:tc>
          <w:tcPr>
            <w:tcW w:w="4335" w:type="dxa"/>
            <w:hideMark/>
          </w:tcPr>
          <w:p w14:paraId="34052DB5" w14:textId="77777777" w:rsidR="00EF10D3" w:rsidRPr="007B685F" w:rsidRDefault="00EF10D3" w:rsidP="003E530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080" w:type="dxa"/>
          </w:tcPr>
          <w:p w14:paraId="45B752AB" w14:textId="7888EA8B" w:rsidR="00EF10D3" w:rsidRPr="007B685F" w:rsidRDefault="002606E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122</w:t>
            </w:r>
            <w:r w:rsidR="00EF10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919</w:t>
            </w:r>
          </w:p>
        </w:tc>
        <w:tc>
          <w:tcPr>
            <w:tcW w:w="270" w:type="dxa"/>
          </w:tcPr>
          <w:p w14:paraId="24EB42C3" w14:textId="77777777" w:rsidR="00EF10D3" w:rsidRPr="007B685F" w:rsidRDefault="00EF10D3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  <w:hideMark/>
          </w:tcPr>
          <w:p w14:paraId="706D081B" w14:textId="352A3276" w:rsidR="00EF10D3" w:rsidRPr="007B685F" w:rsidRDefault="002606E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111</w:t>
            </w:r>
            <w:r w:rsidR="00EF10D3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21DCE8C6" w14:textId="77777777" w:rsidR="00EF10D3" w:rsidRPr="007B685F" w:rsidRDefault="00EF10D3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32DABC3D" w14:textId="48C13312" w:rsidR="00EF10D3" w:rsidRPr="007B685F" w:rsidRDefault="002606E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245</w:t>
            </w:r>
            <w:r w:rsidR="00EF10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0C742E81" w14:textId="77777777" w:rsidR="00EF10D3" w:rsidRPr="007B685F" w:rsidRDefault="00EF10D3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6028C322" w14:textId="525615E0" w:rsidR="00EF10D3" w:rsidRPr="007B685F" w:rsidRDefault="002606E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221</w:t>
            </w:r>
            <w:r w:rsidR="00EF10D3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996</w:t>
            </w:r>
          </w:p>
        </w:tc>
      </w:tr>
      <w:tr w:rsidR="00EF10D3" w:rsidRPr="007B685F" w14:paraId="7B8431E9" w14:textId="77777777" w:rsidTr="003E530B">
        <w:trPr>
          <w:trHeight w:hRule="exact" w:val="353"/>
        </w:trPr>
        <w:tc>
          <w:tcPr>
            <w:tcW w:w="4335" w:type="dxa"/>
            <w:hideMark/>
          </w:tcPr>
          <w:p w14:paraId="31DBB330" w14:textId="77777777" w:rsidR="00EF10D3" w:rsidRPr="007B685F" w:rsidRDefault="00EF10D3" w:rsidP="003E530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5F847" w14:textId="7B7D60E9" w:rsidR="00EF10D3" w:rsidRPr="007B685F" w:rsidRDefault="002606E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EF10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886</w:t>
            </w:r>
          </w:p>
        </w:tc>
        <w:tc>
          <w:tcPr>
            <w:tcW w:w="270" w:type="dxa"/>
          </w:tcPr>
          <w:p w14:paraId="4CC28C57" w14:textId="77777777" w:rsidR="00EF10D3" w:rsidRPr="007B685F" w:rsidRDefault="00EF10D3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8EC98F" w14:textId="1C91D08B" w:rsidR="00EF10D3" w:rsidRPr="007B685F" w:rsidRDefault="002606E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EF10D3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26D758A1" w14:textId="77777777" w:rsidR="00EF10D3" w:rsidRPr="007B685F" w:rsidRDefault="00EF10D3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2E6FDE9F" w14:textId="704CADB1" w:rsidR="00EF10D3" w:rsidRPr="007B685F" w:rsidRDefault="002606E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EF10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14:paraId="14BC5434" w14:textId="77777777" w:rsidR="00EF10D3" w:rsidRPr="007B685F" w:rsidRDefault="00EF10D3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17F70B96" w14:textId="43BC69E8" w:rsidR="00EF10D3" w:rsidRPr="007B685F" w:rsidRDefault="002606E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EF10D3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187</w:t>
            </w:r>
          </w:p>
        </w:tc>
      </w:tr>
      <w:tr w:rsidR="00EF10D3" w:rsidRPr="007B685F" w14:paraId="05F4AB0B" w14:textId="77777777" w:rsidTr="003E530B">
        <w:trPr>
          <w:trHeight w:hRule="exact" w:val="353"/>
        </w:trPr>
        <w:tc>
          <w:tcPr>
            <w:tcW w:w="4335" w:type="dxa"/>
            <w:hideMark/>
          </w:tcPr>
          <w:p w14:paraId="197BAF3C" w14:textId="77777777" w:rsidR="00EF10D3" w:rsidRPr="007B685F" w:rsidRDefault="00EF10D3" w:rsidP="003E530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FE4061" w14:textId="3C5CE745" w:rsidR="00EF10D3" w:rsidRPr="007B685F" w:rsidRDefault="002606E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</w:t>
            </w:r>
            <w:r w:rsidR="00EF10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270" w:type="dxa"/>
          </w:tcPr>
          <w:p w14:paraId="0CF889D4" w14:textId="77777777" w:rsidR="00EF10D3" w:rsidRPr="007B685F" w:rsidRDefault="00EF10D3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5CC5385" w14:textId="3FC2AAEF" w:rsidR="00EF10D3" w:rsidRPr="007B685F" w:rsidRDefault="002606E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133</w:t>
            </w:r>
            <w:r w:rsidR="00EF10D3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7AACF66C" w14:textId="77777777" w:rsidR="00EF10D3" w:rsidRPr="007B685F" w:rsidRDefault="00EF10D3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7676A8" w14:textId="354A26B5" w:rsidR="00EF10D3" w:rsidRPr="007B685F" w:rsidRDefault="002606E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281</w:t>
            </w:r>
            <w:r w:rsidR="00EF10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53B2FAC0" w14:textId="77777777" w:rsidR="00EF10D3" w:rsidRPr="007B685F" w:rsidRDefault="00EF10D3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4A6AEC" w14:textId="65FBC740" w:rsidR="00EF10D3" w:rsidRPr="007B685F" w:rsidRDefault="002606E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259</w:t>
            </w:r>
            <w:r w:rsidR="00EF10D3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183</w:t>
            </w:r>
          </w:p>
        </w:tc>
      </w:tr>
      <w:tr w:rsidR="00F778B5" w:rsidRPr="007B685F" w14:paraId="2B3EA548" w14:textId="77777777" w:rsidTr="00957013">
        <w:trPr>
          <w:trHeight w:hRule="exact" w:val="284"/>
        </w:trPr>
        <w:tc>
          <w:tcPr>
            <w:tcW w:w="4335" w:type="dxa"/>
          </w:tcPr>
          <w:p w14:paraId="7A4F97C9" w14:textId="77777777" w:rsidR="00F778B5" w:rsidRPr="007B685F" w:rsidRDefault="00F778B5" w:rsidP="003E530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A7EE8D6" w14:textId="77777777" w:rsidR="00F778B5" w:rsidRPr="002606E5" w:rsidRDefault="00F778B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B74C75" w14:textId="77777777" w:rsidR="00F778B5" w:rsidRPr="007B685F" w:rsidRDefault="00F778B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7FFD01DC" w14:textId="77777777" w:rsidR="00F778B5" w:rsidRPr="002606E5" w:rsidRDefault="00F778B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D6190" w14:textId="77777777" w:rsidR="00F778B5" w:rsidRPr="007B685F" w:rsidRDefault="00F778B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55D4A8E7" w14:textId="77777777" w:rsidR="00F778B5" w:rsidRPr="002606E5" w:rsidRDefault="00F778B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08CB8" w14:textId="77777777" w:rsidR="00F778B5" w:rsidRPr="007B685F" w:rsidRDefault="00F778B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</w:tcPr>
          <w:p w14:paraId="450350C6" w14:textId="77777777" w:rsidR="00F778B5" w:rsidRPr="002606E5" w:rsidRDefault="00F778B5" w:rsidP="003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01BC1" w:rsidRPr="007B685F" w14:paraId="5E135D1C" w14:textId="77777777" w:rsidTr="00501BC1">
        <w:trPr>
          <w:trHeight w:hRule="exact" w:val="403"/>
        </w:trPr>
        <w:tc>
          <w:tcPr>
            <w:tcW w:w="4335" w:type="dxa"/>
          </w:tcPr>
          <w:p w14:paraId="5E497529" w14:textId="77777777" w:rsidR="00501BC1" w:rsidRPr="007B685F" w:rsidRDefault="00501BC1" w:rsidP="00501BC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ผลการดำเนินงานจำแนกตามส่วนงาน </w:t>
            </w:r>
          </w:p>
        </w:tc>
        <w:tc>
          <w:tcPr>
            <w:tcW w:w="1080" w:type="dxa"/>
          </w:tcPr>
          <w:p w14:paraId="43209B9B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E70DC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403C82CF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325B3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87A3074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17F53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89E5AEF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1BC1" w:rsidRPr="007B685F" w14:paraId="488C4E89" w14:textId="77777777" w:rsidTr="00501BC1">
        <w:trPr>
          <w:trHeight w:hRule="exact" w:val="403"/>
        </w:trPr>
        <w:tc>
          <w:tcPr>
            <w:tcW w:w="4335" w:type="dxa"/>
            <w:hideMark/>
          </w:tcPr>
          <w:p w14:paraId="27E7F6A8" w14:textId="77777777" w:rsidR="00501BC1" w:rsidRPr="007B685F" w:rsidRDefault="00501BC1" w:rsidP="00501BC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080" w:type="dxa"/>
          </w:tcPr>
          <w:p w14:paraId="08EE4BB3" w14:textId="6D77182C" w:rsidR="00501BC1" w:rsidRPr="007B685F" w:rsidRDefault="002606E5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9718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38DABC23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  <w:hideMark/>
          </w:tcPr>
          <w:p w14:paraId="3A7067B4" w14:textId="1D363EA4" w:rsidR="00501BC1" w:rsidRPr="007B685F" w:rsidRDefault="002606E5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01BC1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270" w:type="dxa"/>
          </w:tcPr>
          <w:p w14:paraId="054727D4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5CFB5C7" w14:textId="519E5939" w:rsidR="00501BC1" w:rsidRPr="007B685F" w:rsidRDefault="002606E5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9718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5C7D4AE3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4DAEDE20" w14:textId="37B0EC56" w:rsidR="00501BC1" w:rsidRPr="007B685F" w:rsidRDefault="002606E5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501BC1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</w:tr>
      <w:tr w:rsidR="00501BC1" w:rsidRPr="007B685F" w14:paraId="7C017524" w14:textId="77777777" w:rsidTr="00501BC1">
        <w:trPr>
          <w:trHeight w:hRule="exact" w:val="403"/>
        </w:trPr>
        <w:tc>
          <w:tcPr>
            <w:tcW w:w="4335" w:type="dxa"/>
            <w:hideMark/>
          </w:tcPr>
          <w:p w14:paraId="49ADC09A" w14:textId="77777777" w:rsidR="00501BC1" w:rsidRPr="007B685F" w:rsidRDefault="00501BC1" w:rsidP="00501BC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080" w:type="dxa"/>
          </w:tcPr>
          <w:p w14:paraId="29C29DD4" w14:textId="2DD15804" w:rsidR="00501BC1" w:rsidRPr="007B685F" w:rsidRDefault="002606E5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718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2A2D853D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5D49FB" w14:textId="570A4235" w:rsidR="00501BC1" w:rsidRPr="007B685F" w:rsidRDefault="002606E5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01BC1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057</w:t>
            </w:r>
          </w:p>
        </w:tc>
        <w:tc>
          <w:tcPr>
            <w:tcW w:w="270" w:type="dxa"/>
          </w:tcPr>
          <w:p w14:paraId="28EBED57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DFCDD32" w14:textId="19581C7A" w:rsidR="00501BC1" w:rsidRPr="007B685F" w:rsidRDefault="002606E5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718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293</w:t>
            </w:r>
          </w:p>
        </w:tc>
        <w:tc>
          <w:tcPr>
            <w:tcW w:w="270" w:type="dxa"/>
          </w:tcPr>
          <w:p w14:paraId="68BEC903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7A32700C" w14:textId="1C630818" w:rsidR="00501BC1" w:rsidRPr="007B685F" w:rsidRDefault="002606E5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01BC1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681</w:t>
            </w:r>
          </w:p>
        </w:tc>
      </w:tr>
      <w:tr w:rsidR="00501BC1" w:rsidRPr="007B685F" w14:paraId="4E53AABC" w14:textId="77777777" w:rsidTr="00501BC1">
        <w:trPr>
          <w:trHeight w:hRule="exact" w:val="403"/>
        </w:trPr>
        <w:tc>
          <w:tcPr>
            <w:tcW w:w="4335" w:type="dxa"/>
            <w:hideMark/>
          </w:tcPr>
          <w:p w14:paraId="5EF7DEC9" w14:textId="77777777" w:rsidR="00501BC1" w:rsidRPr="007B685F" w:rsidRDefault="00501BC1" w:rsidP="00501BC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AB6D5" w14:textId="5F6D783F" w:rsidR="00501BC1" w:rsidRPr="007B685F" w:rsidRDefault="002606E5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="009718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70" w:type="dxa"/>
          </w:tcPr>
          <w:p w14:paraId="0FB50636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BC109F" w14:textId="01413282" w:rsidR="00501BC1" w:rsidRPr="007B685F" w:rsidRDefault="002606E5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501BC1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532</w:t>
            </w:r>
          </w:p>
        </w:tc>
        <w:tc>
          <w:tcPr>
            <w:tcW w:w="270" w:type="dxa"/>
          </w:tcPr>
          <w:p w14:paraId="7FD676C7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7BA62" w14:textId="69542311" w:rsidR="00501BC1" w:rsidRPr="007B685F" w:rsidRDefault="002606E5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9718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70" w:type="dxa"/>
          </w:tcPr>
          <w:p w14:paraId="14D638D1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4E5D06" w14:textId="32F1D414" w:rsidR="00501BC1" w:rsidRPr="007B685F" w:rsidRDefault="002606E5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="00501BC1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802</w:t>
            </w:r>
          </w:p>
        </w:tc>
      </w:tr>
      <w:tr w:rsidR="00501BC1" w:rsidRPr="007B685F" w14:paraId="6E40D80D" w14:textId="77777777" w:rsidTr="00501BC1">
        <w:trPr>
          <w:trHeight w:hRule="exact" w:val="403"/>
        </w:trPr>
        <w:tc>
          <w:tcPr>
            <w:tcW w:w="4335" w:type="dxa"/>
            <w:hideMark/>
          </w:tcPr>
          <w:p w14:paraId="7AC9DC5D" w14:textId="77777777" w:rsidR="00501BC1" w:rsidRPr="007B685F" w:rsidRDefault="00501BC1" w:rsidP="00501BC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1080" w:type="dxa"/>
          </w:tcPr>
          <w:p w14:paraId="2D17D578" w14:textId="543B5994" w:rsidR="00501BC1" w:rsidRPr="007B685F" w:rsidRDefault="009718B6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6C6B05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6535D6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CF1307" w14:textId="7B9512B5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301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19EDE6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FC88238" w14:textId="5DFBF33D" w:rsidR="00501BC1" w:rsidRPr="007B685F" w:rsidRDefault="009718B6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968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693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388D3D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768F3067" w14:textId="53EAB526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394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01BC1" w:rsidRPr="007B685F" w14:paraId="1F599130" w14:textId="77777777" w:rsidTr="00501BC1">
        <w:trPr>
          <w:trHeight w:hRule="exact" w:val="403"/>
        </w:trPr>
        <w:tc>
          <w:tcPr>
            <w:tcW w:w="4335" w:type="dxa"/>
            <w:hideMark/>
          </w:tcPr>
          <w:p w14:paraId="48AD55A5" w14:textId="77777777" w:rsidR="00501BC1" w:rsidRPr="007B685F" w:rsidRDefault="00501BC1" w:rsidP="00501BC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BB7C93" w14:textId="036F20E8" w:rsidR="00501BC1" w:rsidRPr="007B685F" w:rsidRDefault="002606E5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9718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6C6B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FA6E0E0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00DEA89" w14:textId="338BC8AE" w:rsidR="00501BC1" w:rsidRPr="007B685F" w:rsidRDefault="002606E5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501BC1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70EB58AB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57C3B" w14:textId="44744235" w:rsidR="00501BC1" w:rsidRPr="007B685F" w:rsidRDefault="002606E5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581B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14:paraId="406B8A52" w14:textId="77777777" w:rsidR="00501BC1" w:rsidRPr="007B685F" w:rsidRDefault="00501BC1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A6500A" w14:textId="1983156F" w:rsidR="00501BC1" w:rsidRPr="007B685F" w:rsidRDefault="002606E5" w:rsidP="0050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501BC1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408</w:t>
            </w:r>
          </w:p>
        </w:tc>
      </w:tr>
    </w:tbl>
    <w:p w14:paraId="006CDECA" w14:textId="77777777" w:rsidR="004A3498" w:rsidRDefault="004A3498" w:rsidP="00F6085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Cs/>
          <w:sz w:val="30"/>
          <w:szCs w:val="30"/>
        </w:rPr>
      </w:pPr>
    </w:p>
    <w:p w14:paraId="58909073" w14:textId="0824E102" w:rsidR="004158A6" w:rsidRPr="00DD7CDF" w:rsidRDefault="00EA479B" w:rsidP="00F6085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Cs/>
          <w:sz w:val="30"/>
          <w:szCs w:val="30"/>
        </w:rPr>
      </w:pPr>
      <w:r w:rsidRPr="00DD7CDF">
        <w:rPr>
          <w:rFonts w:ascii="Angsana New" w:hAnsi="Angsana New" w:cs="Angsana New"/>
          <w:b/>
          <w:bCs/>
          <w:iCs/>
          <w:sz w:val="30"/>
          <w:szCs w:val="30"/>
          <w:cs/>
        </w:rPr>
        <w:t>ข้อมูลเกี่ยวกับเขต</w:t>
      </w:r>
      <w:r w:rsidR="004158A6" w:rsidRPr="00DD7CDF">
        <w:rPr>
          <w:rFonts w:ascii="Angsana New" w:hAnsi="Angsana New" w:cs="Angsana New"/>
          <w:b/>
          <w:bCs/>
          <w:iCs/>
          <w:sz w:val="30"/>
          <w:szCs w:val="30"/>
          <w:cs/>
        </w:rPr>
        <w:t>ภูมิศาสตร์</w:t>
      </w:r>
    </w:p>
    <w:p w14:paraId="3D027FB1" w14:textId="77777777" w:rsidR="001C38A3" w:rsidRPr="00DD7CDF" w:rsidRDefault="001C38A3" w:rsidP="000429AC">
      <w:pPr>
        <w:spacing w:line="240" w:lineRule="auto"/>
        <w:ind w:left="540"/>
        <w:jc w:val="both"/>
        <w:rPr>
          <w:rFonts w:ascii="Angsana New" w:hAnsi="Angsana New" w:cs="Angsana New"/>
          <w:b/>
          <w:bCs/>
          <w:iCs/>
          <w:sz w:val="30"/>
          <w:szCs w:val="30"/>
        </w:rPr>
      </w:pPr>
    </w:p>
    <w:p w14:paraId="5055EDE1" w14:textId="227962A0" w:rsidR="00E90E65" w:rsidRDefault="00BD57E1" w:rsidP="004D59C6">
      <w:pPr>
        <w:ind w:left="540" w:right="63"/>
        <w:jc w:val="thaiDistribute"/>
        <w:outlineLvl w:val="0"/>
        <w:rPr>
          <w:rFonts w:ascii="Angsana New" w:eastAsia="Courier New" w:hAnsi="Angsana New" w:cs="Angsana New"/>
          <w:sz w:val="30"/>
          <w:szCs w:val="30"/>
        </w:rPr>
      </w:pPr>
      <w:r w:rsidRPr="00DD7CDF">
        <w:rPr>
          <w:rFonts w:ascii="Angsana New" w:eastAsia="Courier New" w:hAnsi="Angsana New" w:cs="Angsana New"/>
          <w:sz w:val="30"/>
          <w:szCs w:val="30"/>
          <w:cs/>
        </w:rPr>
        <w:t>ในการนำเสนอข้อมูลทางการเงินจำแนกตาม</w:t>
      </w:r>
      <w:r w:rsidR="00EA479B" w:rsidRPr="00DD7CDF">
        <w:rPr>
          <w:rFonts w:ascii="Angsana New" w:eastAsia="Courier New" w:hAnsi="Angsana New" w:cs="Angsana New"/>
          <w:sz w:val="30"/>
          <w:szCs w:val="30"/>
          <w:cs/>
        </w:rPr>
        <w:t>เขต</w:t>
      </w:r>
      <w:r w:rsidRPr="00DD7CDF">
        <w:rPr>
          <w:rFonts w:ascii="Angsana New" w:eastAsia="Courier New" w:hAnsi="Angsana New" w:cs="Angsana New"/>
          <w:sz w:val="30"/>
          <w:szCs w:val="30"/>
          <w:cs/>
        </w:rPr>
        <w:t>ภูมิศาสตร์นั้น รายได้จะจำแนกโดยใช้สถานที่ตั้งของลูกค้าและสินทรัพย์จะจำแนกโดยใช้สถานที่ตั้งตามภูมิศาสตร์ของสินทรัพย์นั้น</w:t>
      </w:r>
    </w:p>
    <w:p w14:paraId="25C95444" w14:textId="77777777" w:rsidR="004D59C6" w:rsidRPr="00DD7CDF" w:rsidRDefault="004D59C6" w:rsidP="004D59C6">
      <w:pPr>
        <w:ind w:left="540" w:right="63"/>
        <w:jc w:val="thaiDistribute"/>
        <w:outlineLvl w:val="0"/>
        <w:rPr>
          <w:rFonts w:ascii="Angsana New" w:eastAsia="Courier New" w:hAnsi="Angsana New" w:cs="Angsana New"/>
          <w:sz w:val="30"/>
          <w:szCs w:val="30"/>
        </w:rPr>
      </w:pPr>
    </w:p>
    <w:p w14:paraId="0B93AE41" w14:textId="77777777" w:rsidR="004158A6" w:rsidRPr="00DD7CDF" w:rsidRDefault="004158A6" w:rsidP="00F46346">
      <w:pPr>
        <w:tabs>
          <w:tab w:val="clear" w:pos="454"/>
          <w:tab w:val="clear" w:pos="680"/>
        </w:tabs>
        <w:spacing w:line="240" w:lineRule="auto"/>
        <w:ind w:left="540"/>
        <w:jc w:val="both"/>
        <w:outlineLvl w:val="0"/>
        <w:rPr>
          <w:rFonts w:ascii="Angsana New" w:eastAsia="Courier New" w:hAnsi="Angsana New" w:cs="Angsana New"/>
          <w:sz w:val="30"/>
          <w:szCs w:val="30"/>
        </w:rPr>
      </w:pPr>
      <w:r w:rsidRPr="00DD7CDF">
        <w:rPr>
          <w:rFonts w:ascii="Angsana New" w:eastAsia="Courier New" w:hAnsi="Angsana New" w:cs="Angsana New"/>
          <w:sz w:val="30"/>
          <w:szCs w:val="30"/>
          <w:cs/>
        </w:rPr>
        <w:t>กลุ่มบริษัทเ</w:t>
      </w:r>
      <w:r w:rsidR="00860413" w:rsidRPr="00DD7CDF">
        <w:rPr>
          <w:rFonts w:ascii="Angsana New" w:eastAsia="Courier New" w:hAnsi="Angsana New" w:cs="Angsana New"/>
          <w:sz w:val="30"/>
          <w:szCs w:val="30"/>
          <w:cs/>
        </w:rPr>
        <w:t>สนอ</w:t>
      </w:r>
      <w:r w:rsidR="00EA479B" w:rsidRPr="00DD7CDF">
        <w:rPr>
          <w:rFonts w:ascii="Angsana New" w:eastAsia="Courier New" w:hAnsi="Angsana New" w:cs="Angsana New"/>
          <w:sz w:val="30"/>
          <w:szCs w:val="30"/>
          <w:cs/>
        </w:rPr>
        <w:t>ข้อมูลเกี่ยวกับเขต</w:t>
      </w:r>
      <w:r w:rsidR="00860413" w:rsidRPr="00DD7CDF">
        <w:rPr>
          <w:rFonts w:ascii="Angsana New" w:eastAsia="Courier New" w:hAnsi="Angsana New" w:cs="Angsana New"/>
          <w:sz w:val="30"/>
          <w:szCs w:val="30"/>
          <w:cs/>
        </w:rPr>
        <w:t>ภูมิศาสตร์ที่สำคัญ</w:t>
      </w:r>
      <w:r w:rsidRPr="00DD7CDF">
        <w:rPr>
          <w:rFonts w:ascii="Angsana New" w:eastAsia="Courier New" w:hAnsi="Angsana New" w:cs="Angsana New"/>
          <w:sz w:val="30"/>
          <w:szCs w:val="30"/>
          <w:cs/>
        </w:rPr>
        <w:t>ดังนี้</w:t>
      </w:r>
    </w:p>
    <w:p w14:paraId="3B909B1A" w14:textId="77777777" w:rsidR="00503EC4" w:rsidRPr="00DD7CDF" w:rsidRDefault="00503EC4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325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1098"/>
        <w:gridCol w:w="450"/>
        <w:gridCol w:w="1710"/>
      </w:tblGrid>
      <w:tr w:rsidR="00860413" w:rsidRPr="00DD7CDF" w14:paraId="66805E6F" w14:textId="77777777" w:rsidTr="00F46346">
        <w:tc>
          <w:tcPr>
            <w:tcW w:w="1098" w:type="dxa"/>
          </w:tcPr>
          <w:p w14:paraId="359B03B8" w14:textId="77777777" w:rsidR="00860413" w:rsidRPr="00DD7CDF" w:rsidRDefault="00860413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16EA8A6E" w14:textId="289E0679" w:rsidR="00860413" w:rsidRPr="00DD7CDF" w:rsidRDefault="002606E5" w:rsidP="000429AC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</w:tcPr>
          <w:p w14:paraId="3ECD569B" w14:textId="77777777" w:rsidR="00860413" w:rsidRPr="00DD7CDF" w:rsidRDefault="00860413" w:rsidP="000429AC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</w:tr>
      <w:tr w:rsidR="00860413" w:rsidRPr="00DD7CDF" w14:paraId="16EEA23D" w14:textId="77777777" w:rsidTr="00F46346">
        <w:tc>
          <w:tcPr>
            <w:tcW w:w="1098" w:type="dxa"/>
          </w:tcPr>
          <w:p w14:paraId="65B3B844" w14:textId="77777777" w:rsidR="00860413" w:rsidRPr="00DD7CDF" w:rsidRDefault="00860413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3AB0F0C7" w14:textId="1C13BAAC" w:rsidR="00860413" w:rsidRPr="00DD7CDF" w:rsidRDefault="002606E5" w:rsidP="000429AC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710" w:type="dxa"/>
          </w:tcPr>
          <w:p w14:paraId="3111E799" w14:textId="77777777" w:rsidR="00860413" w:rsidRPr="00DD7CDF" w:rsidRDefault="000149B9" w:rsidP="000429AC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เอเชีย</w:t>
            </w:r>
          </w:p>
        </w:tc>
      </w:tr>
      <w:tr w:rsidR="00860413" w:rsidRPr="00DD7CDF" w14:paraId="6EC7B52A" w14:textId="77777777" w:rsidTr="00F46346">
        <w:tc>
          <w:tcPr>
            <w:tcW w:w="1098" w:type="dxa"/>
          </w:tcPr>
          <w:p w14:paraId="5BD2C6D7" w14:textId="77777777" w:rsidR="00860413" w:rsidRPr="00DD7CDF" w:rsidRDefault="00860413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4023074A" w14:textId="2A6A2E1A" w:rsidR="00860413" w:rsidRPr="00DD7CDF" w:rsidRDefault="002606E5" w:rsidP="000429AC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1ADB6BEA" w14:textId="77777777" w:rsidR="00860413" w:rsidRPr="00DD7CDF" w:rsidRDefault="000149B9" w:rsidP="000429AC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ยุโรป</w:t>
            </w:r>
          </w:p>
        </w:tc>
      </w:tr>
      <w:tr w:rsidR="00860413" w:rsidRPr="00DD7CDF" w14:paraId="2A6DE9AB" w14:textId="77777777" w:rsidTr="00F46346">
        <w:tc>
          <w:tcPr>
            <w:tcW w:w="1098" w:type="dxa"/>
          </w:tcPr>
          <w:p w14:paraId="7E7DFF32" w14:textId="77777777" w:rsidR="00860413" w:rsidRPr="00DD7CDF" w:rsidRDefault="00860413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42B41394" w14:textId="4F1D0D07" w:rsidR="00860413" w:rsidRPr="00DD7CDF" w:rsidRDefault="002606E5" w:rsidP="000429AC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115FFCB2" w14:textId="77777777" w:rsidR="00860413" w:rsidRPr="00DD7CDF" w:rsidRDefault="00860413" w:rsidP="000429AC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อเมริกา</w:t>
            </w:r>
          </w:p>
        </w:tc>
      </w:tr>
      <w:tr w:rsidR="00860413" w:rsidRPr="00DD7CDF" w14:paraId="19D8D0FD" w14:textId="77777777" w:rsidTr="00F46346">
        <w:tc>
          <w:tcPr>
            <w:tcW w:w="1098" w:type="dxa"/>
          </w:tcPr>
          <w:p w14:paraId="55AA1704" w14:textId="77777777" w:rsidR="00860413" w:rsidRPr="00DD7CDF" w:rsidRDefault="00860413" w:rsidP="000429A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Courier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7941E2BF" w14:textId="20C93C6B" w:rsidR="00860413" w:rsidRPr="00DD7CDF" w:rsidRDefault="002606E5" w:rsidP="000429AC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6FA4A19C" w14:textId="77777777" w:rsidR="00860413" w:rsidRPr="00DD7CDF" w:rsidRDefault="00860413" w:rsidP="000429AC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</w:tr>
    </w:tbl>
    <w:p w14:paraId="692A70E2" w14:textId="77777777" w:rsidR="007434B6" w:rsidRDefault="007434B6" w:rsidP="004D5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bookmarkStart w:id="5" w:name="_Hlk46152717"/>
    </w:p>
    <w:p w14:paraId="24CC6B10" w14:textId="77777777" w:rsidR="00225D48" w:rsidRDefault="00225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B6117FD" w14:textId="00ECED0F" w:rsidR="008F560D" w:rsidRDefault="00C35786" w:rsidP="0093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7B685F">
        <w:rPr>
          <w:rFonts w:ascii="Angsana New" w:hAnsi="Angsana New" w:cs="Angsana New" w:hint="cs"/>
          <w:sz w:val="30"/>
          <w:szCs w:val="30"/>
          <w:cs/>
        </w:rPr>
        <w:lastRenderedPageBreak/>
        <w:t>รายละเอียดข้อมูลทางการเงินเกี่ยวกับเขตภูมิศาสตร์ของกลุ่มบริษัท ณ วันที่</w:t>
      </w:r>
      <w:r w:rsidRPr="007B68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pacing w:val="-6"/>
          <w:sz w:val="30"/>
          <w:szCs w:val="30"/>
        </w:rPr>
        <w:t>30</w:t>
      </w:r>
      <w:r w:rsidR="00CF018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7B68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มิถุนายน </w:t>
      </w:r>
      <w:r w:rsidR="002606E5" w:rsidRPr="002606E5">
        <w:rPr>
          <w:rFonts w:ascii="Angsana New" w:hAnsi="Angsana New" w:cs="Angsana New"/>
          <w:spacing w:val="-6"/>
          <w:sz w:val="30"/>
          <w:szCs w:val="30"/>
        </w:rPr>
        <w:t>2563</w:t>
      </w:r>
      <w:r w:rsidRPr="007B68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 </w:t>
      </w:r>
      <w:r w:rsidR="002606E5" w:rsidRPr="002606E5">
        <w:rPr>
          <w:rFonts w:ascii="Angsana New" w:hAnsi="Angsana New" w:cs="Angsana New" w:hint="cs"/>
          <w:spacing w:val="-6"/>
          <w:sz w:val="30"/>
          <w:szCs w:val="30"/>
        </w:rPr>
        <w:t>31</w:t>
      </w:r>
      <w:r w:rsidRPr="007B685F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7B68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2606E5" w:rsidRPr="002606E5">
        <w:rPr>
          <w:rFonts w:ascii="Angsana New" w:hAnsi="Angsana New" w:cs="Angsana New"/>
          <w:spacing w:val="-6"/>
          <w:sz w:val="30"/>
          <w:szCs w:val="30"/>
        </w:rPr>
        <w:t>2562</w:t>
      </w:r>
      <w:r w:rsidR="00003A77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7B685F">
        <w:rPr>
          <w:rFonts w:ascii="Angsana New" w:hAnsi="Angsana New" w:cs="Angsana New" w:hint="cs"/>
          <w:sz w:val="30"/>
          <w:szCs w:val="30"/>
          <w:cs/>
        </w:rPr>
        <w:t xml:space="preserve">และสำหรับแต่ละงวดสามเดือนและหกเดือนสิ้นสุดวันที่ </w:t>
      </w:r>
      <w:r w:rsidR="002606E5" w:rsidRPr="002606E5">
        <w:rPr>
          <w:rFonts w:ascii="Angsana New" w:hAnsi="Angsana New" w:cs="Angsana New" w:hint="cs"/>
          <w:sz w:val="30"/>
          <w:szCs w:val="30"/>
        </w:rPr>
        <w:t>30</w:t>
      </w:r>
      <w:r w:rsidRPr="007B685F">
        <w:rPr>
          <w:rFonts w:ascii="Angsana New" w:hAnsi="Angsana New" w:cs="Angsana New" w:hint="cs"/>
          <w:sz w:val="30"/>
          <w:szCs w:val="30"/>
          <w:cs/>
        </w:rPr>
        <w:t xml:space="preserve"> มิถุนายน มีดังนี้</w:t>
      </w:r>
      <w:bookmarkEnd w:id="5"/>
    </w:p>
    <w:p w14:paraId="1C4F0868" w14:textId="77777777" w:rsidR="00DB2C87" w:rsidRPr="00DB2C87" w:rsidRDefault="00DB2C87" w:rsidP="0093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</w:rPr>
      </w:pPr>
    </w:p>
    <w:tbl>
      <w:tblPr>
        <w:tblW w:w="9182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348"/>
        <w:gridCol w:w="1244"/>
        <w:gridCol w:w="270"/>
        <w:gridCol w:w="1254"/>
        <w:gridCol w:w="6"/>
        <w:gridCol w:w="264"/>
        <w:gridCol w:w="6"/>
        <w:gridCol w:w="1260"/>
        <w:gridCol w:w="270"/>
        <w:gridCol w:w="1254"/>
        <w:gridCol w:w="6"/>
      </w:tblGrid>
      <w:tr w:rsidR="00C35786" w:rsidRPr="007B685F" w14:paraId="32E6041D" w14:textId="77777777" w:rsidTr="00C35786">
        <w:trPr>
          <w:trHeight w:hRule="exact" w:val="403"/>
        </w:trPr>
        <w:tc>
          <w:tcPr>
            <w:tcW w:w="3348" w:type="dxa"/>
          </w:tcPr>
          <w:p w14:paraId="7E332252" w14:textId="77777777" w:rsidR="00C35786" w:rsidRPr="007B685F" w:rsidRDefault="00C35786" w:rsidP="0083545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AB895E9" w14:textId="77777777" w:rsidR="00C35786" w:rsidRPr="007B685F" w:rsidRDefault="00C35786" w:rsidP="0083545E">
            <w:pPr>
              <w:tabs>
                <w:tab w:val="left" w:pos="540"/>
              </w:tabs>
              <w:ind w:left="-108" w:right="-1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5BB155" w14:textId="77777777" w:rsidR="00C35786" w:rsidRPr="007B685F" w:rsidRDefault="00C35786" w:rsidP="0083545E">
            <w:pPr>
              <w:tabs>
                <w:tab w:val="left" w:pos="540"/>
              </w:tabs>
              <w:ind w:left="-108" w:right="-1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66AEF1BA" w14:textId="77777777" w:rsidR="00C35786" w:rsidRPr="007B685F" w:rsidRDefault="00C35786" w:rsidP="0083545E">
            <w:pPr>
              <w:tabs>
                <w:tab w:val="left" w:pos="540"/>
              </w:tabs>
              <w:ind w:left="-108" w:right="-1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07C6354" w14:textId="77777777" w:rsidR="00C35786" w:rsidRPr="007B685F" w:rsidRDefault="00C35786" w:rsidP="0083545E">
            <w:pPr>
              <w:tabs>
                <w:tab w:val="left" w:pos="540"/>
              </w:tabs>
              <w:ind w:left="-108" w:right="-1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hideMark/>
          </w:tcPr>
          <w:p w14:paraId="1EFB89E6" w14:textId="77777777" w:rsidR="00C35786" w:rsidRPr="007B685F" w:rsidRDefault="00C35786" w:rsidP="0083545E">
            <w:pPr>
              <w:tabs>
                <w:tab w:val="left" w:pos="540"/>
              </w:tabs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35786" w:rsidRPr="007B685F" w14:paraId="22AD221A" w14:textId="77777777" w:rsidTr="00C35786">
        <w:trPr>
          <w:gridAfter w:val="1"/>
          <w:wAfter w:w="6" w:type="dxa"/>
          <w:trHeight w:hRule="exact" w:val="403"/>
        </w:trPr>
        <w:tc>
          <w:tcPr>
            <w:tcW w:w="3348" w:type="dxa"/>
          </w:tcPr>
          <w:p w14:paraId="3D3891EB" w14:textId="77777777" w:rsidR="00C35786" w:rsidRPr="007B685F" w:rsidRDefault="00C35786" w:rsidP="0083545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42C5DA" w14:textId="77777777" w:rsidR="00C35786" w:rsidRPr="007B685F" w:rsidRDefault="00C35786" w:rsidP="0083545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5786" w:rsidRPr="007B685F" w14:paraId="5F360B46" w14:textId="77777777" w:rsidTr="0023553C">
        <w:trPr>
          <w:gridAfter w:val="1"/>
          <w:wAfter w:w="6" w:type="dxa"/>
          <w:trHeight w:hRule="exact" w:val="435"/>
        </w:trPr>
        <w:tc>
          <w:tcPr>
            <w:tcW w:w="3348" w:type="dxa"/>
          </w:tcPr>
          <w:p w14:paraId="6701F41E" w14:textId="77777777" w:rsidR="00C35786" w:rsidRPr="007B685F" w:rsidRDefault="00C35786" w:rsidP="0083545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0FF1756" w14:textId="77777777" w:rsidR="00C35786" w:rsidRPr="007B685F" w:rsidRDefault="00C35786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2F226B" w14:textId="77777777" w:rsidR="00C35786" w:rsidRPr="007B685F" w:rsidRDefault="00C35786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C485D74" w14:textId="77777777" w:rsidR="00C35786" w:rsidRPr="007B685F" w:rsidRDefault="00C35786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งวดหกเดือนสิ้นสุด</w:t>
            </w:r>
          </w:p>
        </w:tc>
      </w:tr>
      <w:tr w:rsidR="00C35786" w:rsidRPr="007B685F" w14:paraId="0D2ED985" w14:textId="77777777" w:rsidTr="0023553C">
        <w:trPr>
          <w:gridAfter w:val="1"/>
          <w:wAfter w:w="6" w:type="dxa"/>
          <w:trHeight w:hRule="exact" w:val="403"/>
        </w:trPr>
        <w:tc>
          <w:tcPr>
            <w:tcW w:w="3348" w:type="dxa"/>
          </w:tcPr>
          <w:p w14:paraId="375B57FE" w14:textId="77777777" w:rsidR="00C35786" w:rsidRPr="007B685F" w:rsidRDefault="00C35786" w:rsidP="0083545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68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464B83C4" w14:textId="0DFE599F" w:rsidR="00C35786" w:rsidRPr="007B685F" w:rsidRDefault="00C35786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="002606E5"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7B685F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5A0ABD89" w14:textId="77777777" w:rsidR="00C35786" w:rsidRPr="007B685F" w:rsidRDefault="00C35786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tcBorders>
              <w:top w:val="nil"/>
              <w:left w:val="nil"/>
              <w:right w:val="nil"/>
            </w:tcBorders>
            <w:hideMark/>
          </w:tcPr>
          <w:p w14:paraId="6916079C" w14:textId="0F26FDD4" w:rsidR="00C35786" w:rsidRPr="007B685F" w:rsidRDefault="00C35786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="002606E5" w:rsidRPr="002606E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7B685F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35786" w:rsidRPr="007B685F" w14:paraId="762468B6" w14:textId="77777777" w:rsidTr="0023553C">
        <w:trPr>
          <w:trHeight w:hRule="exact" w:val="360"/>
        </w:trPr>
        <w:tc>
          <w:tcPr>
            <w:tcW w:w="3348" w:type="dxa"/>
          </w:tcPr>
          <w:p w14:paraId="595B81BB" w14:textId="77777777" w:rsidR="00C35786" w:rsidRPr="007B685F" w:rsidRDefault="00C35786" w:rsidP="0083545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68CC88A" w14:textId="18DCC042" w:rsidR="00C35786" w:rsidRPr="007B685F" w:rsidRDefault="002606E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F6154D" w14:textId="77777777" w:rsidR="00C35786" w:rsidRPr="007B685F" w:rsidRDefault="00C35786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89BE32B" w14:textId="0D879B07" w:rsidR="00C35786" w:rsidRPr="007B685F" w:rsidRDefault="002606E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6F66CB4D" w14:textId="77777777" w:rsidR="00C35786" w:rsidRPr="007B685F" w:rsidRDefault="00C35786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5924248" w14:textId="5EA17FE3" w:rsidR="00C35786" w:rsidRPr="007B685F" w:rsidRDefault="002606E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5A0FE" w14:textId="77777777" w:rsidR="00C35786" w:rsidRPr="007B685F" w:rsidRDefault="00C35786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DFE0C22" w14:textId="3C041815" w:rsidR="00C35786" w:rsidRPr="007B685F" w:rsidRDefault="002606E5" w:rsidP="0083545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C35786" w:rsidRPr="007B685F" w14:paraId="67261B0D" w14:textId="77777777" w:rsidTr="0023553C">
        <w:trPr>
          <w:trHeight w:hRule="exact" w:val="403"/>
        </w:trPr>
        <w:tc>
          <w:tcPr>
            <w:tcW w:w="3348" w:type="dxa"/>
            <w:hideMark/>
          </w:tcPr>
          <w:p w14:paraId="6DD211B0" w14:textId="77777777" w:rsidR="00C35786" w:rsidRPr="007B685F" w:rsidRDefault="00C35786" w:rsidP="0083545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D8BA5" w14:textId="77777777" w:rsidR="00C35786" w:rsidRPr="007B685F" w:rsidRDefault="00C35786" w:rsidP="0083545E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2F269" w14:textId="77777777" w:rsidR="00C35786" w:rsidRPr="007B685F" w:rsidRDefault="00C35786" w:rsidP="0083545E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nil"/>
              <w:right w:val="nil"/>
            </w:tcBorders>
          </w:tcPr>
          <w:p w14:paraId="507A8C32" w14:textId="77777777" w:rsidR="00C35786" w:rsidRPr="007B685F" w:rsidRDefault="00C35786" w:rsidP="0083545E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8614324" w14:textId="77777777" w:rsidR="00C35786" w:rsidRPr="007B685F" w:rsidRDefault="00C35786" w:rsidP="0083545E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5981EA" w14:textId="77777777" w:rsidR="00C35786" w:rsidRPr="007B685F" w:rsidRDefault="00C35786" w:rsidP="0083545E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9AC94" w14:textId="77777777" w:rsidR="00C35786" w:rsidRPr="007B685F" w:rsidRDefault="00C35786" w:rsidP="0083545E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3BE5093" w14:textId="77777777" w:rsidR="00C35786" w:rsidRPr="007B685F" w:rsidRDefault="00C35786" w:rsidP="0083545E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5786" w:rsidRPr="007B685F" w14:paraId="0D8B352A" w14:textId="77777777" w:rsidTr="00C35786">
        <w:trPr>
          <w:trHeight w:hRule="exact" w:val="403"/>
        </w:trPr>
        <w:tc>
          <w:tcPr>
            <w:tcW w:w="3348" w:type="dxa"/>
            <w:hideMark/>
          </w:tcPr>
          <w:p w14:paraId="3BE8B809" w14:textId="77777777" w:rsidR="00C35786" w:rsidRPr="007B685F" w:rsidRDefault="00C35786" w:rsidP="00C3578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44" w:type="dxa"/>
          </w:tcPr>
          <w:p w14:paraId="69E903D7" w14:textId="3D299B57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301F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995</w:t>
            </w:r>
          </w:p>
        </w:tc>
        <w:tc>
          <w:tcPr>
            <w:tcW w:w="270" w:type="dxa"/>
          </w:tcPr>
          <w:p w14:paraId="2B452F64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1837D277" w14:textId="5ABD5F07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C35786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441</w:t>
            </w:r>
          </w:p>
        </w:tc>
        <w:tc>
          <w:tcPr>
            <w:tcW w:w="270" w:type="dxa"/>
            <w:gridSpan w:val="2"/>
          </w:tcPr>
          <w:p w14:paraId="3091EF7B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D09C3" w14:textId="5746B7F8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301F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14:paraId="488C7400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4F4B0EFF" w14:textId="0388C6F4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C35786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307</w:t>
            </w:r>
          </w:p>
        </w:tc>
      </w:tr>
      <w:tr w:rsidR="00C35786" w:rsidRPr="007B685F" w14:paraId="0AEF1B6E" w14:textId="77777777" w:rsidTr="00C35786">
        <w:trPr>
          <w:trHeight w:hRule="exact" w:val="403"/>
        </w:trPr>
        <w:tc>
          <w:tcPr>
            <w:tcW w:w="3348" w:type="dxa"/>
            <w:hideMark/>
          </w:tcPr>
          <w:p w14:paraId="30834EA5" w14:textId="77777777" w:rsidR="00C35786" w:rsidRPr="007B685F" w:rsidRDefault="00C35786" w:rsidP="00C3578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เอเชีย</w:t>
            </w:r>
          </w:p>
        </w:tc>
        <w:tc>
          <w:tcPr>
            <w:tcW w:w="1244" w:type="dxa"/>
          </w:tcPr>
          <w:p w14:paraId="386CE73C" w14:textId="44C90FC8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="00301F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14:paraId="44EFB3BA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3ACEB2A0" w14:textId="505C24B4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C35786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  <w:tc>
          <w:tcPr>
            <w:tcW w:w="270" w:type="dxa"/>
            <w:gridSpan w:val="2"/>
          </w:tcPr>
          <w:p w14:paraId="26A7659D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F2086E" w14:textId="758544EE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170</w:t>
            </w:r>
            <w:r w:rsidR="00301F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263A6058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288ED787" w14:textId="181A8633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148</w:t>
            </w:r>
            <w:r w:rsidR="00C35786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041</w:t>
            </w:r>
          </w:p>
        </w:tc>
      </w:tr>
      <w:tr w:rsidR="00C35786" w:rsidRPr="007B685F" w14:paraId="236986FC" w14:textId="77777777" w:rsidTr="00C35786">
        <w:trPr>
          <w:trHeight w:hRule="exact" w:val="403"/>
        </w:trPr>
        <w:tc>
          <w:tcPr>
            <w:tcW w:w="3348" w:type="dxa"/>
            <w:hideMark/>
          </w:tcPr>
          <w:p w14:paraId="11FC0615" w14:textId="77777777" w:rsidR="00C35786" w:rsidRPr="007B685F" w:rsidRDefault="00C35786" w:rsidP="00C35786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244" w:type="dxa"/>
          </w:tcPr>
          <w:p w14:paraId="0C82132C" w14:textId="27900F39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301F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247C5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2633A8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5598A878" w14:textId="239FDE08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C35786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270" w:type="dxa"/>
            <w:gridSpan w:val="2"/>
          </w:tcPr>
          <w:p w14:paraId="5C83E7EC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52AE4" w14:textId="3D16618D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01F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14:paraId="032B44B9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2DF82328" w14:textId="0307676D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C35786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243</w:t>
            </w:r>
          </w:p>
        </w:tc>
      </w:tr>
      <w:tr w:rsidR="00C35786" w:rsidRPr="007B685F" w14:paraId="151103CA" w14:textId="77777777" w:rsidTr="00C35786">
        <w:trPr>
          <w:trHeight w:hRule="exact" w:val="403"/>
        </w:trPr>
        <w:tc>
          <w:tcPr>
            <w:tcW w:w="3348" w:type="dxa"/>
            <w:hideMark/>
          </w:tcPr>
          <w:p w14:paraId="226C26AC" w14:textId="77777777" w:rsidR="00C35786" w:rsidRPr="007B685F" w:rsidRDefault="00C35786" w:rsidP="00C35786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244" w:type="dxa"/>
          </w:tcPr>
          <w:p w14:paraId="2A146602" w14:textId="49309E7B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01F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6B9A262D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13B7892E" w14:textId="729967EC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35786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762</w:t>
            </w:r>
          </w:p>
        </w:tc>
        <w:tc>
          <w:tcPr>
            <w:tcW w:w="270" w:type="dxa"/>
            <w:gridSpan w:val="2"/>
          </w:tcPr>
          <w:p w14:paraId="031674DE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8E233F" w14:textId="17D79C02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301F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5AEADD03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7F2DA49C" w14:textId="74502E5E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C35786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022</w:t>
            </w:r>
          </w:p>
        </w:tc>
      </w:tr>
      <w:tr w:rsidR="00C35786" w:rsidRPr="007B685F" w14:paraId="039057FC" w14:textId="77777777" w:rsidTr="00C35786">
        <w:trPr>
          <w:trHeight w:hRule="exact" w:val="403"/>
        </w:trPr>
        <w:tc>
          <w:tcPr>
            <w:tcW w:w="3348" w:type="dxa"/>
            <w:hideMark/>
          </w:tcPr>
          <w:p w14:paraId="48CB0D76" w14:textId="77777777" w:rsidR="00C35786" w:rsidRPr="007B685F" w:rsidRDefault="00C35786" w:rsidP="00C3578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040BC" w14:textId="37812EFA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247C5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50301B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526468" w14:textId="381113CF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280</w:t>
            </w:r>
          </w:p>
        </w:tc>
        <w:tc>
          <w:tcPr>
            <w:tcW w:w="270" w:type="dxa"/>
            <w:gridSpan w:val="2"/>
          </w:tcPr>
          <w:p w14:paraId="76E2D97F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ED6AB" w14:textId="3EBB5EB8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14:paraId="6F3E4FEF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8D80BB" w14:textId="4B36976A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570</w:t>
            </w:r>
          </w:p>
        </w:tc>
      </w:tr>
      <w:tr w:rsidR="00C35786" w:rsidRPr="007B685F" w14:paraId="1B3196EA" w14:textId="77777777" w:rsidTr="00C35786">
        <w:trPr>
          <w:trHeight w:hRule="exact" w:val="403"/>
        </w:trPr>
        <w:tc>
          <w:tcPr>
            <w:tcW w:w="3348" w:type="dxa"/>
            <w:hideMark/>
          </w:tcPr>
          <w:p w14:paraId="538C0E0D" w14:textId="77777777" w:rsidR="00C35786" w:rsidRPr="007B685F" w:rsidRDefault="00C35786" w:rsidP="00C3578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3E8B5" w14:textId="3F4B1D2B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</w:t>
            </w:r>
            <w:r w:rsidR="00301F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270" w:type="dxa"/>
          </w:tcPr>
          <w:p w14:paraId="14033562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23AAF8" w14:textId="2560479B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133</w:t>
            </w:r>
            <w:r w:rsidR="00C35786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70" w:type="dxa"/>
            <w:gridSpan w:val="2"/>
          </w:tcPr>
          <w:p w14:paraId="2562D90B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D3284" w14:textId="167A91FE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281</w:t>
            </w:r>
            <w:r w:rsidR="00301F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4CF7E2A5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BEB4F9" w14:textId="29CC39C7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259</w:t>
            </w:r>
            <w:r w:rsidR="00C35786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183</w:t>
            </w:r>
          </w:p>
        </w:tc>
      </w:tr>
    </w:tbl>
    <w:p w14:paraId="07C37B41" w14:textId="3138B4A4" w:rsidR="00932A00" w:rsidRDefault="00932A00" w:rsidP="000429AC">
      <w:pPr>
        <w:ind w:right="-29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7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651"/>
        <w:gridCol w:w="27"/>
        <w:gridCol w:w="1143"/>
        <w:gridCol w:w="236"/>
        <w:gridCol w:w="1114"/>
      </w:tblGrid>
      <w:tr w:rsidR="007A7EA5" w:rsidRPr="00DD7CDF" w14:paraId="04CDD9E9" w14:textId="77777777" w:rsidTr="00C35786">
        <w:trPr>
          <w:trHeight w:hRule="exact" w:val="403"/>
        </w:trPr>
        <w:tc>
          <w:tcPr>
            <w:tcW w:w="6651" w:type="dxa"/>
          </w:tcPr>
          <w:p w14:paraId="33440E37" w14:textId="77777777" w:rsidR="007A7EA5" w:rsidRPr="00DD7CDF" w:rsidRDefault="0096305E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22"/>
                <w:szCs w:val="22"/>
              </w:rPr>
              <w:br w:type="page"/>
            </w:r>
            <w:r w:rsidRPr="00DD7CDF">
              <w:rPr>
                <w:rFonts w:ascii="Angsana New" w:hAnsi="Angsana New" w:cs="Angsana New"/>
                <w:sz w:val="22"/>
                <w:szCs w:val="22"/>
              </w:rPr>
              <w:br w:type="page"/>
            </w:r>
          </w:p>
        </w:tc>
        <w:tc>
          <w:tcPr>
            <w:tcW w:w="2520" w:type="dxa"/>
            <w:gridSpan w:val="4"/>
            <w:vAlign w:val="center"/>
          </w:tcPr>
          <w:p w14:paraId="54E23310" w14:textId="77777777" w:rsidR="007A7EA5" w:rsidRPr="00DD7CDF" w:rsidRDefault="007A7EA5" w:rsidP="000429AC">
            <w:pPr>
              <w:tabs>
                <w:tab w:val="left" w:pos="540"/>
              </w:tabs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A7EA5" w:rsidRPr="00DD7CDF" w14:paraId="10A618FA" w14:textId="77777777" w:rsidTr="00C35786">
        <w:trPr>
          <w:trHeight w:hRule="exact" w:val="403"/>
        </w:trPr>
        <w:tc>
          <w:tcPr>
            <w:tcW w:w="6651" w:type="dxa"/>
          </w:tcPr>
          <w:p w14:paraId="682D851A" w14:textId="77777777" w:rsidR="007A7EA5" w:rsidRPr="00DD7CDF" w:rsidRDefault="007A7EA5" w:rsidP="000429AC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</w:tcPr>
          <w:p w14:paraId="35581EE5" w14:textId="77777777" w:rsidR="007A7EA5" w:rsidRPr="00DD7CDF" w:rsidRDefault="007A7EA5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7EA5" w:rsidRPr="00DD7CDF" w14:paraId="51634D7E" w14:textId="77777777" w:rsidTr="00C35786">
        <w:trPr>
          <w:trHeight w:hRule="exact" w:val="403"/>
        </w:trPr>
        <w:tc>
          <w:tcPr>
            <w:tcW w:w="6678" w:type="dxa"/>
            <w:gridSpan w:val="2"/>
          </w:tcPr>
          <w:p w14:paraId="4F18E3DE" w14:textId="77777777" w:rsidR="007A7EA5" w:rsidRPr="00DD7CDF" w:rsidRDefault="007A7EA5" w:rsidP="000429AC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43" w:type="dxa"/>
          </w:tcPr>
          <w:p w14:paraId="08EAAC92" w14:textId="58C0FCD1" w:rsidR="007A7EA5" w:rsidRPr="00DD7CDF" w:rsidRDefault="002606E5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C357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3578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DEB0640" w14:textId="77777777" w:rsidR="007A7EA5" w:rsidRPr="00DD7CDF" w:rsidRDefault="007A7EA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5B9B58" w14:textId="774DAD5C" w:rsidR="007A7EA5" w:rsidRPr="00DD7CDF" w:rsidRDefault="002606E5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A7EA5" w:rsidRPr="00DD7C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7EA5" w:rsidRPr="00DD7CDF" w14:paraId="62EDB9C4" w14:textId="77777777" w:rsidTr="00C35786">
        <w:trPr>
          <w:trHeight w:hRule="exact" w:val="403"/>
        </w:trPr>
        <w:tc>
          <w:tcPr>
            <w:tcW w:w="6678" w:type="dxa"/>
            <w:gridSpan w:val="2"/>
          </w:tcPr>
          <w:p w14:paraId="69A0C266" w14:textId="77777777" w:rsidR="007A7EA5" w:rsidRPr="00DD7CDF" w:rsidRDefault="007A7EA5" w:rsidP="000429AC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74EA4E9" w14:textId="71F89802" w:rsidR="007A7EA5" w:rsidRPr="00DD7CDF" w:rsidRDefault="002606E5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F196106" w14:textId="77777777" w:rsidR="007A7EA5" w:rsidRPr="00DD7CDF" w:rsidRDefault="007A7EA5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BAC0FFB" w14:textId="51A9732E" w:rsidR="007A7EA5" w:rsidRPr="00DD7CDF" w:rsidRDefault="002606E5" w:rsidP="000429A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6F1A78" w:rsidRPr="00DD7CDF" w14:paraId="204DB4D1" w14:textId="77777777" w:rsidTr="00C35786">
        <w:trPr>
          <w:trHeight w:hRule="exact" w:val="403"/>
        </w:trPr>
        <w:tc>
          <w:tcPr>
            <w:tcW w:w="6678" w:type="dxa"/>
            <w:gridSpan w:val="2"/>
          </w:tcPr>
          <w:p w14:paraId="54FC8D23" w14:textId="331CA22D" w:rsidR="006F1A78" w:rsidRPr="00DD7CDF" w:rsidRDefault="006F1A78" w:rsidP="006F1A78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ที่ดิน อาคารและอุปกรณ์ </w:t>
            </w:r>
            <w:r w:rsidR="003C66BC"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3C66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สิทธิการใช้ 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77BF57FF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9FBB24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4DAFDF7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1A78" w:rsidRPr="00DD7CDF" w14:paraId="346B37EA" w14:textId="77777777" w:rsidTr="00C35786">
        <w:trPr>
          <w:trHeight w:hRule="exact" w:val="403"/>
        </w:trPr>
        <w:tc>
          <w:tcPr>
            <w:tcW w:w="6678" w:type="dxa"/>
            <w:gridSpan w:val="2"/>
          </w:tcPr>
          <w:p w14:paraId="087EFA86" w14:textId="06B44B95" w:rsidR="006F1A78" w:rsidRPr="00DD7CDF" w:rsidRDefault="005E5DA6" w:rsidP="006F1A78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3C66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และ</w:t>
            </w:r>
            <w:r w:rsidR="003C66BC"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  <w:r w:rsidR="003C66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F1A78" w:rsidRPr="00DD7CD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(ไม่รวมค่าความนิยม)</w:t>
            </w:r>
            <w:r w:rsidR="006F1A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43" w:type="dxa"/>
            <w:shd w:val="clear" w:color="auto" w:fill="auto"/>
          </w:tcPr>
          <w:p w14:paraId="0A5D9DAE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76DC20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E78F25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1A78" w:rsidRPr="00DD7CDF" w14:paraId="58A257B3" w14:textId="77777777" w:rsidTr="00C35786">
        <w:trPr>
          <w:trHeight w:hRule="exact" w:val="403"/>
        </w:trPr>
        <w:tc>
          <w:tcPr>
            <w:tcW w:w="6678" w:type="dxa"/>
            <w:gridSpan w:val="2"/>
          </w:tcPr>
          <w:p w14:paraId="601E765D" w14:textId="77777777" w:rsidR="006F1A78" w:rsidRPr="00DD7CDF" w:rsidRDefault="006F1A78" w:rsidP="006F1A7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43" w:type="dxa"/>
            <w:shd w:val="clear" w:color="auto" w:fill="auto"/>
          </w:tcPr>
          <w:p w14:paraId="0BAFAFB8" w14:textId="73C1ED16" w:rsidR="006F1A78" w:rsidRPr="00DD7CDF" w:rsidRDefault="00457DEB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101,793</w:t>
            </w:r>
          </w:p>
        </w:tc>
        <w:tc>
          <w:tcPr>
            <w:tcW w:w="236" w:type="dxa"/>
          </w:tcPr>
          <w:p w14:paraId="6DF4E8D4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794F5B0" w14:textId="37321FFA" w:rsidR="006F1A78" w:rsidRPr="00DD7CDF" w:rsidRDefault="002606E5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="008A7B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</w:tr>
      <w:tr w:rsidR="006F1A78" w:rsidRPr="00DD7CDF" w14:paraId="3329651F" w14:textId="77777777" w:rsidTr="00C35786">
        <w:trPr>
          <w:trHeight w:hRule="exact" w:val="403"/>
        </w:trPr>
        <w:tc>
          <w:tcPr>
            <w:tcW w:w="6678" w:type="dxa"/>
            <w:gridSpan w:val="2"/>
          </w:tcPr>
          <w:p w14:paraId="670B440B" w14:textId="77777777" w:rsidR="006F1A78" w:rsidRPr="00DD7CDF" w:rsidRDefault="006F1A78" w:rsidP="006F1A7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1143" w:type="dxa"/>
            <w:shd w:val="clear" w:color="auto" w:fill="auto"/>
          </w:tcPr>
          <w:p w14:paraId="363E47EB" w14:textId="341A33EA" w:rsidR="006F1A78" w:rsidRPr="00DD7CDF" w:rsidRDefault="002606E5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57DEB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301F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57DEB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236" w:type="dxa"/>
          </w:tcPr>
          <w:p w14:paraId="0E59C7C2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511899" w14:textId="36C4D11D" w:rsidR="006F1A78" w:rsidRPr="00DD7CDF" w:rsidRDefault="002606E5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8A7B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177</w:t>
            </w:r>
          </w:p>
        </w:tc>
      </w:tr>
      <w:tr w:rsidR="006F1A78" w:rsidRPr="00DD7CDF" w14:paraId="778C7FD3" w14:textId="77777777" w:rsidTr="00C35786">
        <w:trPr>
          <w:trHeight w:hRule="exact" w:val="403"/>
        </w:trPr>
        <w:tc>
          <w:tcPr>
            <w:tcW w:w="6678" w:type="dxa"/>
            <w:gridSpan w:val="2"/>
          </w:tcPr>
          <w:p w14:paraId="5619314C" w14:textId="77777777" w:rsidR="006F1A78" w:rsidRPr="00DD7CDF" w:rsidRDefault="006F1A78" w:rsidP="006F1A78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ยุโรป</w:t>
            </w:r>
          </w:p>
        </w:tc>
        <w:tc>
          <w:tcPr>
            <w:tcW w:w="1143" w:type="dxa"/>
            <w:shd w:val="clear" w:color="auto" w:fill="auto"/>
          </w:tcPr>
          <w:p w14:paraId="1F85250D" w14:textId="49BA0EB9" w:rsidR="006F1A78" w:rsidRPr="00DD7CDF" w:rsidRDefault="002606E5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57DE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01F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57DEB">
              <w:rPr>
                <w:rFonts w:ascii="Angsana New" w:hAnsi="Angsana New" w:cs="Angsana New"/>
                <w:sz w:val="30"/>
                <w:szCs w:val="30"/>
              </w:rPr>
              <w:t>424</w:t>
            </w:r>
          </w:p>
        </w:tc>
        <w:tc>
          <w:tcPr>
            <w:tcW w:w="236" w:type="dxa"/>
          </w:tcPr>
          <w:p w14:paraId="51EB218A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727F5A" w14:textId="24162A25" w:rsidR="006F1A78" w:rsidRPr="00DD7CDF" w:rsidRDefault="002606E5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8A7B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939</w:t>
            </w:r>
          </w:p>
        </w:tc>
      </w:tr>
      <w:tr w:rsidR="006F1A78" w:rsidRPr="00DD7CDF" w14:paraId="5FF3691F" w14:textId="77777777" w:rsidTr="00C35786">
        <w:trPr>
          <w:trHeight w:hRule="exact" w:val="403"/>
        </w:trPr>
        <w:tc>
          <w:tcPr>
            <w:tcW w:w="6678" w:type="dxa"/>
            <w:gridSpan w:val="2"/>
          </w:tcPr>
          <w:p w14:paraId="6410C393" w14:textId="77777777" w:rsidR="006F1A78" w:rsidRPr="00DD7CDF" w:rsidRDefault="006F1A78" w:rsidP="006F1A78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43" w:type="dxa"/>
            <w:shd w:val="clear" w:color="auto" w:fill="auto"/>
          </w:tcPr>
          <w:p w14:paraId="722BDD67" w14:textId="080C7A0E" w:rsidR="006F1A78" w:rsidRPr="00DD7CDF" w:rsidRDefault="002606E5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57DEB">
              <w:rPr>
                <w:rFonts w:ascii="Angsana New" w:hAnsi="Angsana New" w:cs="Angsana New"/>
                <w:sz w:val="30"/>
                <w:szCs w:val="30"/>
              </w:rPr>
              <w:t>8,571</w:t>
            </w:r>
          </w:p>
        </w:tc>
        <w:tc>
          <w:tcPr>
            <w:tcW w:w="236" w:type="dxa"/>
          </w:tcPr>
          <w:p w14:paraId="17D9B40D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DD257A" w14:textId="1589CD07" w:rsidR="006F1A78" w:rsidRPr="00DD7CDF" w:rsidRDefault="002606E5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8A7B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838</w:t>
            </w:r>
          </w:p>
        </w:tc>
      </w:tr>
      <w:tr w:rsidR="006F1A78" w:rsidRPr="00DD7CDF" w14:paraId="58B58F65" w14:textId="77777777" w:rsidTr="00C35786">
        <w:trPr>
          <w:trHeight w:hRule="exact" w:val="403"/>
        </w:trPr>
        <w:tc>
          <w:tcPr>
            <w:tcW w:w="6678" w:type="dxa"/>
            <w:gridSpan w:val="2"/>
          </w:tcPr>
          <w:p w14:paraId="1814C61F" w14:textId="77777777" w:rsidR="006F1A78" w:rsidRPr="00DD7CDF" w:rsidRDefault="006F1A78" w:rsidP="006F1A78">
            <w:pPr>
              <w:tabs>
                <w:tab w:val="left" w:pos="12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15067" w14:textId="4993D442" w:rsidR="006F1A78" w:rsidRPr="00565518" w:rsidRDefault="00457DEB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457D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264,858</w:t>
            </w:r>
          </w:p>
        </w:tc>
        <w:tc>
          <w:tcPr>
            <w:tcW w:w="236" w:type="dxa"/>
          </w:tcPr>
          <w:p w14:paraId="7D7661A5" w14:textId="77777777" w:rsidR="006F1A78" w:rsidRPr="00DD7CDF" w:rsidRDefault="006F1A78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18CFC3D" w14:textId="3B311C55" w:rsidR="006F1A78" w:rsidRPr="00DD7CDF" w:rsidRDefault="002606E5" w:rsidP="006F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220</w:t>
            </w:r>
            <w:r w:rsidR="008A7B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356</w:t>
            </w:r>
          </w:p>
        </w:tc>
      </w:tr>
    </w:tbl>
    <w:p w14:paraId="33DA1F12" w14:textId="0C57713C" w:rsidR="007434B6" w:rsidRPr="00DD010F" w:rsidRDefault="007434B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lang w:val="en-AU"/>
        </w:rPr>
      </w:pPr>
    </w:p>
    <w:p w14:paraId="17546EEF" w14:textId="77777777" w:rsidR="00225D48" w:rsidRDefault="00225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AU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AU"/>
        </w:rPr>
        <w:br w:type="page"/>
      </w:r>
    </w:p>
    <w:p w14:paraId="7D0DAF00" w14:textId="52335BC5" w:rsidR="00CC45CC" w:rsidRPr="00DD7CDF" w:rsidRDefault="00CC45CC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en-AU"/>
        </w:rPr>
      </w:pPr>
      <w:r w:rsidRPr="00DD7CDF">
        <w:rPr>
          <w:rFonts w:ascii="Angsana New" w:hAnsi="Angsana New" w:cs="Angsana New"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</w:p>
    <w:p w14:paraId="10FF7C34" w14:textId="77777777" w:rsidR="001F19CE" w:rsidRPr="00EE6D2F" w:rsidRDefault="001F19CE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14:paraId="59E9AD3A" w14:textId="5EBC40F9" w:rsidR="00C35786" w:rsidRDefault="00C35786" w:rsidP="00C35786">
      <w:pPr>
        <w:spacing w:line="240" w:lineRule="auto"/>
        <w:ind w:left="540"/>
        <w:jc w:val="thaiDistribute"/>
        <w:rPr>
          <w:rFonts w:ascii="Angsana New" w:hAnsi="Angsana New" w:cs="Angsana New"/>
          <w:spacing w:val="-1"/>
          <w:sz w:val="30"/>
          <w:szCs w:val="30"/>
        </w:rPr>
      </w:pPr>
      <w:r w:rsidRPr="007B685F">
        <w:rPr>
          <w:rFonts w:ascii="Angsana New" w:hAnsi="Angsana New" w:cs="Angsana New" w:hint="cs"/>
          <w:spacing w:val="-1"/>
          <w:sz w:val="30"/>
          <w:szCs w:val="30"/>
          <w:cs/>
        </w:rPr>
        <w:t>รายละเอียด</w:t>
      </w:r>
      <w:r w:rsidRPr="007B685F">
        <w:rPr>
          <w:rFonts w:ascii="Angsana New" w:hAnsi="Angsana New" w:cs="Angsana New"/>
          <w:spacing w:val="-1"/>
          <w:sz w:val="30"/>
          <w:szCs w:val="30"/>
          <w:cs/>
        </w:rPr>
        <w:t>ข้อมูลรายได้</w:t>
      </w:r>
      <w:r w:rsidRPr="007B685F">
        <w:rPr>
          <w:rFonts w:ascii="Angsana New" w:hAnsi="Angsana New" w:cs="Angsana New" w:hint="cs"/>
          <w:spacing w:val="-1"/>
          <w:sz w:val="30"/>
          <w:szCs w:val="30"/>
          <w:cs/>
        </w:rPr>
        <w:t>ที่</w:t>
      </w:r>
      <w:r w:rsidRPr="007B685F">
        <w:rPr>
          <w:rFonts w:ascii="Angsana New" w:hAnsi="Angsana New" w:cs="Angsana New"/>
          <w:spacing w:val="-1"/>
          <w:sz w:val="30"/>
          <w:szCs w:val="30"/>
          <w:cs/>
        </w:rPr>
        <w:t>จำแนกตาม</w:t>
      </w:r>
      <w:r w:rsidRPr="007B685F">
        <w:rPr>
          <w:rFonts w:ascii="Angsana New" w:hAnsi="Angsana New" w:cs="Angsana New" w:hint="cs"/>
          <w:spacing w:val="-1"/>
          <w:sz w:val="30"/>
          <w:szCs w:val="30"/>
          <w:cs/>
        </w:rPr>
        <w:t>ประเภทของผลิตภัณฑ์หลักสำหรับงวดสามเดือนและหกเดือนสิ้นสุดวันที่</w:t>
      </w:r>
      <w:r>
        <w:rPr>
          <w:rFonts w:ascii="Angsana New" w:hAnsi="Angsana New" w:cs="Angsana New" w:hint="cs"/>
          <w:spacing w:val="-1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 w:hint="cs"/>
          <w:spacing w:val="-1"/>
          <w:sz w:val="30"/>
          <w:szCs w:val="30"/>
        </w:rPr>
        <w:t>30</w:t>
      </w:r>
      <w:r w:rsidRPr="007B685F">
        <w:rPr>
          <w:rFonts w:ascii="Angsana New" w:hAnsi="Angsana New" w:cs="Angsana New" w:hint="cs"/>
          <w:spacing w:val="-1"/>
          <w:sz w:val="30"/>
          <w:szCs w:val="30"/>
          <w:cs/>
        </w:rPr>
        <w:t xml:space="preserve"> มิถุนายน มีดังนี้</w:t>
      </w:r>
    </w:p>
    <w:tbl>
      <w:tblPr>
        <w:tblpPr w:leftFromText="180" w:rightFromText="180" w:vertAnchor="text" w:horzAnchor="margin" w:tblpXSpec="center" w:tblpY="15"/>
        <w:tblW w:w="9738" w:type="dxa"/>
        <w:tblLayout w:type="fixed"/>
        <w:tblLook w:val="01E0" w:firstRow="1" w:lastRow="1" w:firstColumn="1" w:lastColumn="1" w:noHBand="0" w:noVBand="0"/>
      </w:tblPr>
      <w:tblGrid>
        <w:gridCol w:w="3348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926"/>
      </w:tblGrid>
      <w:tr w:rsidR="00C35786" w:rsidRPr="007B685F" w14:paraId="2836A372" w14:textId="77777777" w:rsidTr="00E85563">
        <w:trPr>
          <w:trHeight w:val="87"/>
          <w:tblHeader/>
        </w:trPr>
        <w:tc>
          <w:tcPr>
            <w:tcW w:w="3348" w:type="dxa"/>
            <w:vAlign w:val="bottom"/>
          </w:tcPr>
          <w:p w14:paraId="66720384" w14:textId="77777777" w:rsidR="00C35786" w:rsidRPr="007B685F" w:rsidRDefault="00C35786" w:rsidP="0083545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</w:tcPr>
          <w:p w14:paraId="3EFDC335" w14:textId="77777777" w:rsidR="00C35786" w:rsidRPr="007B685F" w:rsidRDefault="00C35786" w:rsidP="0083545E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35786" w:rsidRPr="007B685F" w14:paraId="4306C9B8" w14:textId="77777777" w:rsidTr="00787B8F">
        <w:trPr>
          <w:trHeight w:val="87"/>
          <w:tblHeader/>
        </w:trPr>
        <w:tc>
          <w:tcPr>
            <w:tcW w:w="3348" w:type="dxa"/>
            <w:vAlign w:val="bottom"/>
          </w:tcPr>
          <w:p w14:paraId="53290210" w14:textId="77777777" w:rsidR="00C35786" w:rsidRPr="007B685F" w:rsidRDefault="00C35786" w:rsidP="0083545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bottom w:val="single" w:sz="4" w:space="0" w:color="auto"/>
            </w:tcBorders>
            <w:vAlign w:val="bottom"/>
          </w:tcPr>
          <w:p w14:paraId="6740FBBF" w14:textId="77777777" w:rsidR="00C35786" w:rsidRPr="007B685F" w:rsidRDefault="00C35786" w:rsidP="0083545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C35786" w:rsidRPr="007B685F" w14:paraId="7AC9DF5E" w14:textId="77777777" w:rsidTr="008B1D3F">
        <w:trPr>
          <w:trHeight w:val="87"/>
          <w:tblHeader/>
        </w:trPr>
        <w:tc>
          <w:tcPr>
            <w:tcW w:w="3348" w:type="dxa"/>
            <w:vAlign w:val="bottom"/>
          </w:tcPr>
          <w:p w14:paraId="767570EE" w14:textId="77777777" w:rsidR="00C35786" w:rsidRPr="007B685F" w:rsidRDefault="00C35786" w:rsidP="0083545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top w:val="single" w:sz="4" w:space="0" w:color="auto"/>
            </w:tcBorders>
            <w:vAlign w:val="bottom"/>
          </w:tcPr>
          <w:p w14:paraId="127A598B" w14:textId="77777777" w:rsidR="00C35786" w:rsidRPr="007B685F" w:rsidRDefault="00C35786" w:rsidP="0083545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C35786" w:rsidRPr="007B685F" w14:paraId="07F24830" w14:textId="77777777" w:rsidTr="00EE6A4E">
        <w:trPr>
          <w:trHeight w:val="345"/>
          <w:tblHeader/>
        </w:trPr>
        <w:tc>
          <w:tcPr>
            <w:tcW w:w="3348" w:type="dxa"/>
            <w:vAlign w:val="bottom"/>
          </w:tcPr>
          <w:p w14:paraId="2D8B09FE" w14:textId="77777777" w:rsidR="00C35786" w:rsidRPr="007B685F" w:rsidRDefault="00C35786" w:rsidP="0083545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4A0B1E07" w14:textId="77777777" w:rsidR="00C35786" w:rsidRPr="007B685F" w:rsidRDefault="00C35786" w:rsidP="0083545E">
            <w:pPr>
              <w:pStyle w:val="BodyText"/>
              <w:spacing w:after="0" w:line="240" w:lineRule="auto"/>
              <w:ind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สัตว์น้ำ</w:t>
            </w:r>
          </w:p>
        </w:tc>
        <w:tc>
          <w:tcPr>
            <w:tcW w:w="270" w:type="dxa"/>
          </w:tcPr>
          <w:p w14:paraId="278BDAB2" w14:textId="77777777" w:rsidR="00C35786" w:rsidRPr="007B685F" w:rsidRDefault="00C35786" w:rsidP="0083545E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3B51A493" w14:textId="77777777" w:rsidR="00C35786" w:rsidRPr="007B685F" w:rsidRDefault="00C35786" w:rsidP="0083545E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สัตว์บก</w:t>
            </w:r>
          </w:p>
        </w:tc>
        <w:tc>
          <w:tcPr>
            <w:tcW w:w="270" w:type="dxa"/>
          </w:tcPr>
          <w:p w14:paraId="462360F0" w14:textId="77777777" w:rsidR="00C35786" w:rsidRPr="007B685F" w:rsidRDefault="00C35786" w:rsidP="0083545E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564AA03E" w14:textId="77777777" w:rsidR="00C35786" w:rsidRPr="007B685F" w:rsidRDefault="00C35786" w:rsidP="0083545E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C35786" w:rsidRPr="007B685F" w14:paraId="67E17023" w14:textId="77777777" w:rsidTr="000F4B0D">
        <w:trPr>
          <w:trHeight w:val="87"/>
          <w:tblHeader/>
        </w:trPr>
        <w:tc>
          <w:tcPr>
            <w:tcW w:w="3348" w:type="dxa"/>
            <w:vAlign w:val="bottom"/>
            <w:hideMark/>
          </w:tcPr>
          <w:p w14:paraId="74C80EDC" w14:textId="77777777" w:rsidR="00C35786" w:rsidRPr="007B685F" w:rsidRDefault="00C35786" w:rsidP="0083545E">
            <w:pPr>
              <w:spacing w:line="240" w:lineRule="auto"/>
              <w:ind w:left="540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EFB51" w14:textId="12011AB4" w:rsidR="00C35786" w:rsidRPr="007B685F" w:rsidRDefault="002606E5" w:rsidP="0083545E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02C33C3" w14:textId="77777777" w:rsidR="00C35786" w:rsidRPr="007B685F" w:rsidRDefault="00C35786" w:rsidP="0083545E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A7171" w14:textId="33D04C19" w:rsidR="00C35786" w:rsidRPr="007B685F" w:rsidRDefault="002606E5" w:rsidP="0083545E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  <w:vAlign w:val="bottom"/>
          </w:tcPr>
          <w:p w14:paraId="236EDF55" w14:textId="77777777" w:rsidR="00C35786" w:rsidRPr="007B685F" w:rsidRDefault="00C35786" w:rsidP="0083545E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F7A8D34" w14:textId="11F90D34" w:rsidR="00C35786" w:rsidRPr="007B685F" w:rsidRDefault="002606E5" w:rsidP="0083545E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4B87EF1D" w14:textId="77777777" w:rsidR="00C35786" w:rsidRPr="007B685F" w:rsidRDefault="00C35786" w:rsidP="0083545E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8ED02AD" w14:textId="296DADF2" w:rsidR="00C35786" w:rsidRPr="007B685F" w:rsidRDefault="002606E5" w:rsidP="0083545E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  <w:vAlign w:val="bottom"/>
          </w:tcPr>
          <w:p w14:paraId="778C8A33" w14:textId="77777777" w:rsidR="00C35786" w:rsidRPr="007B685F" w:rsidRDefault="00C35786" w:rsidP="0083545E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59EC12F" w14:textId="54B2CEFF" w:rsidR="00C35786" w:rsidRPr="007B685F" w:rsidRDefault="002606E5" w:rsidP="0083545E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44" w:type="dxa"/>
            <w:vAlign w:val="bottom"/>
          </w:tcPr>
          <w:p w14:paraId="16660F41" w14:textId="77777777" w:rsidR="00C35786" w:rsidRPr="007B685F" w:rsidRDefault="00C35786" w:rsidP="0083545E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6463E8A8" w14:textId="489384D1" w:rsidR="00C35786" w:rsidRPr="007B685F" w:rsidRDefault="002606E5" w:rsidP="0083545E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2562</w:t>
            </w:r>
          </w:p>
        </w:tc>
      </w:tr>
      <w:tr w:rsidR="00C35786" w:rsidRPr="007B685F" w14:paraId="115A17FD" w14:textId="77777777" w:rsidTr="00225D48">
        <w:trPr>
          <w:trHeight w:hRule="exact" w:val="416"/>
          <w:tblHeader/>
        </w:trPr>
        <w:tc>
          <w:tcPr>
            <w:tcW w:w="3348" w:type="dxa"/>
            <w:vAlign w:val="bottom"/>
          </w:tcPr>
          <w:p w14:paraId="4E97D943" w14:textId="77777777" w:rsidR="00C35786" w:rsidRPr="007B685F" w:rsidRDefault="00C35786" w:rsidP="0083545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90" w:type="dxa"/>
            <w:gridSpan w:val="11"/>
          </w:tcPr>
          <w:p w14:paraId="3276C46B" w14:textId="77777777" w:rsidR="00C35786" w:rsidRPr="007B685F" w:rsidRDefault="00C35786" w:rsidP="0083545E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C35786" w:rsidRPr="007B685F" w14:paraId="06C1309B" w14:textId="77777777" w:rsidTr="00E91350">
        <w:trPr>
          <w:trHeight w:hRule="exact" w:val="386"/>
          <w:tblHeader/>
        </w:trPr>
        <w:tc>
          <w:tcPr>
            <w:tcW w:w="9738" w:type="dxa"/>
            <w:gridSpan w:val="12"/>
            <w:vAlign w:val="bottom"/>
          </w:tcPr>
          <w:p w14:paraId="4856F397" w14:textId="0BC6D558" w:rsidR="00C35786" w:rsidRPr="007B685F" w:rsidRDefault="00C35786" w:rsidP="0083545E">
            <w:pPr>
              <w:spacing w:line="240" w:lineRule="auto"/>
              <w:ind w:left="540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สำหรับงวดสามเดือนสิ้นสุดวันที่</w:t>
            </w: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2606E5" w:rsidRPr="002606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  <w:t>30</w:t>
            </w: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  <w:p w14:paraId="4ACBC7EA" w14:textId="77777777" w:rsidR="00C35786" w:rsidRPr="007B685F" w:rsidRDefault="00C35786" w:rsidP="0083545E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C35786" w:rsidRPr="007B685F" w14:paraId="1DDBE599" w14:textId="77777777" w:rsidTr="00DD010F">
        <w:trPr>
          <w:trHeight w:hRule="exact" w:val="355"/>
        </w:trPr>
        <w:tc>
          <w:tcPr>
            <w:tcW w:w="3348" w:type="dxa"/>
            <w:hideMark/>
          </w:tcPr>
          <w:p w14:paraId="3C72608F" w14:textId="77777777" w:rsidR="00C35786" w:rsidRPr="007B685F" w:rsidRDefault="00C35786" w:rsidP="0083545E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ผลิตภัณฑ์หลัก</w:t>
            </w:r>
          </w:p>
        </w:tc>
        <w:tc>
          <w:tcPr>
            <w:tcW w:w="900" w:type="dxa"/>
          </w:tcPr>
          <w:p w14:paraId="0AEF14E9" w14:textId="77777777" w:rsidR="00C35786" w:rsidRPr="007B685F" w:rsidRDefault="00C35786" w:rsidP="0083545E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101E2A6" w14:textId="77777777" w:rsidR="00C35786" w:rsidRPr="007B685F" w:rsidRDefault="00C35786" w:rsidP="0083545E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1060B008" w14:textId="77777777" w:rsidR="00C35786" w:rsidRPr="007B685F" w:rsidRDefault="00C35786" w:rsidP="0083545E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84DDF72" w14:textId="77777777" w:rsidR="00C35786" w:rsidRPr="007B685F" w:rsidRDefault="00C35786" w:rsidP="0083545E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E820FA1" w14:textId="77777777" w:rsidR="00C35786" w:rsidRPr="007B685F" w:rsidRDefault="00C35786" w:rsidP="0083545E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E9E4697" w14:textId="77777777" w:rsidR="00C35786" w:rsidRPr="007B685F" w:rsidRDefault="00C35786" w:rsidP="0083545E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906E40D" w14:textId="77777777" w:rsidR="00C35786" w:rsidRPr="007B685F" w:rsidRDefault="00C35786" w:rsidP="0083545E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8678E5A" w14:textId="77777777" w:rsidR="00C35786" w:rsidRPr="007B685F" w:rsidRDefault="00C35786" w:rsidP="0083545E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7CD0569" w14:textId="77777777" w:rsidR="00C35786" w:rsidRPr="007B685F" w:rsidRDefault="00C35786" w:rsidP="0083545E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3F556A81" w14:textId="77777777" w:rsidR="00C35786" w:rsidRPr="007B685F" w:rsidRDefault="00C35786" w:rsidP="0083545E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vAlign w:val="bottom"/>
          </w:tcPr>
          <w:p w14:paraId="4AE3BD24" w14:textId="77777777" w:rsidR="00C35786" w:rsidRPr="007B685F" w:rsidRDefault="00C35786" w:rsidP="0083545E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C35786" w:rsidRPr="007B685F" w14:paraId="0A99F2E2" w14:textId="77777777" w:rsidTr="00122E38">
        <w:tc>
          <w:tcPr>
            <w:tcW w:w="3348" w:type="dxa"/>
            <w:hideMark/>
          </w:tcPr>
          <w:p w14:paraId="1803D80E" w14:textId="77777777" w:rsidR="00C35786" w:rsidRPr="007B685F" w:rsidRDefault="00C35786" w:rsidP="00C35786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668450C6" w14:textId="47B6A6FE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12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274</w:t>
            </w:r>
          </w:p>
        </w:tc>
        <w:tc>
          <w:tcPr>
            <w:tcW w:w="270" w:type="dxa"/>
          </w:tcPr>
          <w:p w14:paraId="7D1BA4E7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8921E1E" w14:textId="2E95C73C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14</w:t>
            </w:r>
            <w:r w:rsidR="00C3578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629</w:t>
            </w:r>
          </w:p>
        </w:tc>
        <w:tc>
          <w:tcPr>
            <w:tcW w:w="270" w:type="dxa"/>
          </w:tcPr>
          <w:p w14:paraId="089A2378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1C4F5969" w14:textId="2331692A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43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050</w:t>
            </w:r>
          </w:p>
        </w:tc>
        <w:tc>
          <w:tcPr>
            <w:tcW w:w="270" w:type="dxa"/>
          </w:tcPr>
          <w:p w14:paraId="2B25C812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379137C" w14:textId="4D8BC688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38</w:t>
            </w:r>
            <w:r w:rsidR="00C3578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697</w:t>
            </w:r>
          </w:p>
        </w:tc>
        <w:tc>
          <w:tcPr>
            <w:tcW w:w="270" w:type="dxa"/>
          </w:tcPr>
          <w:p w14:paraId="36ED57AF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A49B408" w14:textId="30BD5E32" w:rsidR="00C35786" w:rsidRPr="007B685F" w:rsidRDefault="002606E5" w:rsidP="00F7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55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324</w:t>
            </w:r>
          </w:p>
        </w:tc>
        <w:tc>
          <w:tcPr>
            <w:tcW w:w="244" w:type="dxa"/>
          </w:tcPr>
          <w:p w14:paraId="088C807C" w14:textId="77777777" w:rsidR="00C35786" w:rsidRPr="007B685F" w:rsidRDefault="00C35786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</w:tcPr>
          <w:p w14:paraId="1129C5E7" w14:textId="1F217680" w:rsidR="00C35786" w:rsidRPr="007B685F" w:rsidRDefault="002606E5" w:rsidP="00F7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53</w:t>
            </w:r>
            <w:r w:rsidR="00C3578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326</w:t>
            </w:r>
          </w:p>
        </w:tc>
      </w:tr>
      <w:tr w:rsidR="00C35786" w:rsidRPr="007B685F" w14:paraId="30BE4420" w14:textId="77777777" w:rsidTr="00E85563">
        <w:tc>
          <w:tcPr>
            <w:tcW w:w="3348" w:type="dxa"/>
            <w:hideMark/>
          </w:tcPr>
          <w:p w14:paraId="4F0771E9" w14:textId="77777777" w:rsidR="00C35786" w:rsidRPr="007B685F" w:rsidRDefault="00C35786" w:rsidP="00C35786">
            <w:pPr>
              <w:tabs>
                <w:tab w:val="clear" w:pos="227"/>
                <w:tab w:val="left" w:pos="540"/>
              </w:tabs>
              <w:spacing w:line="240" w:lineRule="auto"/>
              <w:ind w:right="-115" w:firstLine="468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ผลิตภัณฑ์จาก</w:t>
            </w:r>
            <w:r w:rsidRPr="007B685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ฟาร์ม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เลี้ยงสัตว์</w:t>
            </w:r>
          </w:p>
        </w:tc>
        <w:tc>
          <w:tcPr>
            <w:tcW w:w="900" w:type="dxa"/>
          </w:tcPr>
          <w:p w14:paraId="6BA9DF1E" w14:textId="548F8A50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79</w:t>
            </w:r>
            <w:r w:rsidR="00741EF1"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6EE17C2E" w14:textId="77777777" w:rsidR="00C35786" w:rsidRPr="007B685F" w:rsidRDefault="00C35786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5B65DB55" w14:textId="2894F748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  <w:r w:rsidR="00C3578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243</w:t>
            </w:r>
          </w:p>
        </w:tc>
        <w:tc>
          <w:tcPr>
            <w:tcW w:w="270" w:type="dxa"/>
          </w:tcPr>
          <w:p w14:paraId="6D9C37FF" w14:textId="77777777" w:rsidR="00C35786" w:rsidRPr="007B685F" w:rsidRDefault="00C35786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1D1D35F6" w14:textId="1E60B5A6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59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371</w:t>
            </w:r>
          </w:p>
        </w:tc>
        <w:tc>
          <w:tcPr>
            <w:tcW w:w="270" w:type="dxa"/>
          </w:tcPr>
          <w:p w14:paraId="04ABEFD1" w14:textId="77777777" w:rsidR="00C35786" w:rsidRPr="007B685F" w:rsidRDefault="00C35786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531BE969" w14:textId="06721D91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51</w:t>
            </w:r>
            <w:r w:rsidR="00C3578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211</w:t>
            </w:r>
          </w:p>
        </w:tc>
        <w:tc>
          <w:tcPr>
            <w:tcW w:w="270" w:type="dxa"/>
          </w:tcPr>
          <w:p w14:paraId="70D63BBB" w14:textId="77777777" w:rsidR="00C35786" w:rsidRPr="007B685F" w:rsidRDefault="00C35786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65BE65EC" w14:textId="626C993D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66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16</w:t>
            </w:r>
            <w:r w:rsidR="00741EF1">
              <w:rPr>
                <w:rFonts w:ascii="Angsana New" w:hAnsi="Angsana New" w:cs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44" w:type="dxa"/>
          </w:tcPr>
          <w:p w14:paraId="54590BA4" w14:textId="77777777" w:rsidR="00C35786" w:rsidRPr="007B685F" w:rsidRDefault="00C35786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7720648C" w14:textId="0D7CA5DE" w:rsidR="00C35786" w:rsidRPr="007B685F" w:rsidRDefault="002606E5" w:rsidP="00F7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57</w:t>
            </w:r>
            <w:r w:rsidR="00C3578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454</w:t>
            </w:r>
          </w:p>
        </w:tc>
      </w:tr>
      <w:tr w:rsidR="00C35786" w:rsidRPr="007B685F" w14:paraId="6BCFED71" w14:textId="77777777" w:rsidTr="00E85563">
        <w:trPr>
          <w:trHeight w:val="119"/>
        </w:trPr>
        <w:tc>
          <w:tcPr>
            <w:tcW w:w="3348" w:type="dxa"/>
            <w:hideMark/>
          </w:tcPr>
          <w:p w14:paraId="0E483D72" w14:textId="77777777" w:rsidR="00C35786" w:rsidRPr="007B685F" w:rsidRDefault="00C35786" w:rsidP="00C35786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46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อาหารแปรรูป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และสำเร็จรูป</w:t>
            </w:r>
          </w:p>
        </w:tc>
        <w:tc>
          <w:tcPr>
            <w:tcW w:w="900" w:type="dxa"/>
          </w:tcPr>
          <w:p w14:paraId="0469EC46" w14:textId="79B6433F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81</w:t>
            </w:r>
            <w:r w:rsidR="00741EF1"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6E99F332" w14:textId="77777777" w:rsidR="00C35786" w:rsidRPr="007B685F" w:rsidRDefault="00C35786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313C718" w14:textId="4F59606E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C3578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664</w:t>
            </w:r>
          </w:p>
        </w:tc>
        <w:tc>
          <w:tcPr>
            <w:tcW w:w="270" w:type="dxa"/>
          </w:tcPr>
          <w:p w14:paraId="48C995FF" w14:textId="77777777" w:rsidR="00C35786" w:rsidRPr="007B685F" w:rsidRDefault="00C35786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88C2CE7" w14:textId="3AD0BE65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20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498</w:t>
            </w:r>
          </w:p>
        </w:tc>
        <w:tc>
          <w:tcPr>
            <w:tcW w:w="270" w:type="dxa"/>
          </w:tcPr>
          <w:p w14:paraId="34A38EE2" w14:textId="77777777" w:rsidR="00C35786" w:rsidRPr="007B685F" w:rsidRDefault="00C35786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1AD3C69" w14:textId="5866A867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21</w:t>
            </w:r>
            <w:r w:rsidR="00C3578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453</w:t>
            </w:r>
          </w:p>
        </w:tc>
        <w:tc>
          <w:tcPr>
            <w:tcW w:w="270" w:type="dxa"/>
          </w:tcPr>
          <w:p w14:paraId="6DF3467B" w14:textId="77777777" w:rsidR="00C35786" w:rsidRPr="007B685F" w:rsidRDefault="00C35786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8E3E1AF" w14:textId="521F4B5A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22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31</w:t>
            </w:r>
            <w:r w:rsidR="00741EF1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44" w:type="dxa"/>
          </w:tcPr>
          <w:p w14:paraId="4955D0DD" w14:textId="77777777" w:rsidR="00C35786" w:rsidRPr="007B685F" w:rsidRDefault="00C35786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7C3A8366" w14:textId="2EE998FF" w:rsidR="00C35786" w:rsidRPr="007B685F" w:rsidRDefault="002606E5" w:rsidP="00F7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23</w:t>
            </w:r>
            <w:r w:rsidR="00C3578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117</w:t>
            </w:r>
          </w:p>
        </w:tc>
      </w:tr>
      <w:tr w:rsidR="00C35786" w:rsidRPr="007B685F" w14:paraId="567C23F5" w14:textId="77777777" w:rsidTr="00E85563">
        <w:tc>
          <w:tcPr>
            <w:tcW w:w="3348" w:type="dxa"/>
            <w:hideMark/>
          </w:tcPr>
          <w:p w14:paraId="22D4FEF7" w14:textId="77777777" w:rsidR="00C35786" w:rsidRPr="007B685F" w:rsidRDefault="00C35786" w:rsidP="00C35786">
            <w:pPr>
              <w:tabs>
                <w:tab w:val="clear" w:pos="227"/>
                <w:tab w:val="left" w:pos="630"/>
              </w:tabs>
              <w:ind w:left="450"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460765" w14:textId="25E503D7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20</w:t>
            </w:r>
            <w:r w:rsidR="007638F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886</w:t>
            </w:r>
          </w:p>
        </w:tc>
        <w:tc>
          <w:tcPr>
            <w:tcW w:w="270" w:type="dxa"/>
          </w:tcPr>
          <w:p w14:paraId="79969A56" w14:textId="77777777" w:rsidR="00C35786" w:rsidRPr="007B685F" w:rsidRDefault="00C35786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BBD9F" w14:textId="19A09C5E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22</w:t>
            </w:r>
            <w:r w:rsidR="00C3578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536</w:t>
            </w:r>
          </w:p>
        </w:tc>
        <w:tc>
          <w:tcPr>
            <w:tcW w:w="270" w:type="dxa"/>
          </w:tcPr>
          <w:p w14:paraId="54963149" w14:textId="77777777" w:rsidR="00C35786" w:rsidRPr="007B685F" w:rsidRDefault="00C35786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DA406" w14:textId="40BAEA4D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122</w:t>
            </w:r>
            <w:r w:rsidR="007638F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919</w:t>
            </w:r>
          </w:p>
        </w:tc>
        <w:tc>
          <w:tcPr>
            <w:tcW w:w="270" w:type="dxa"/>
          </w:tcPr>
          <w:p w14:paraId="57BA403D" w14:textId="77777777" w:rsidR="00C35786" w:rsidRPr="007B685F" w:rsidRDefault="00C35786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3F37A2" w14:textId="05C2785E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111</w:t>
            </w:r>
            <w:r w:rsidR="00C3578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361</w:t>
            </w:r>
          </w:p>
        </w:tc>
        <w:tc>
          <w:tcPr>
            <w:tcW w:w="270" w:type="dxa"/>
          </w:tcPr>
          <w:p w14:paraId="574602AA" w14:textId="77777777" w:rsidR="00C35786" w:rsidRPr="007B685F" w:rsidRDefault="00C35786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E1122B" w14:textId="3B872450" w:rsidR="00C35786" w:rsidRPr="007B685F" w:rsidRDefault="002606E5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143</w:t>
            </w:r>
            <w:r w:rsidR="007638F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805</w:t>
            </w:r>
          </w:p>
        </w:tc>
        <w:tc>
          <w:tcPr>
            <w:tcW w:w="244" w:type="dxa"/>
          </w:tcPr>
          <w:p w14:paraId="5C82D05D" w14:textId="77777777" w:rsidR="00C35786" w:rsidRPr="007B685F" w:rsidRDefault="00C35786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06A56" w14:textId="777782AA" w:rsidR="00C35786" w:rsidRPr="007B685F" w:rsidRDefault="002606E5" w:rsidP="00F7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133</w:t>
            </w:r>
            <w:r w:rsidR="00C3578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897</w:t>
            </w:r>
          </w:p>
        </w:tc>
      </w:tr>
      <w:tr w:rsidR="00DD010F" w:rsidRPr="007B685F" w14:paraId="45344E4B" w14:textId="77777777" w:rsidTr="00225D48">
        <w:trPr>
          <w:trHeight w:hRule="exact" w:val="436"/>
        </w:trPr>
        <w:tc>
          <w:tcPr>
            <w:tcW w:w="3348" w:type="dxa"/>
          </w:tcPr>
          <w:p w14:paraId="23797EB7" w14:textId="77777777" w:rsidR="00DD010F" w:rsidRPr="007B685F" w:rsidRDefault="00DD010F" w:rsidP="00C35786">
            <w:pPr>
              <w:tabs>
                <w:tab w:val="clear" w:pos="227"/>
                <w:tab w:val="left" w:pos="630"/>
              </w:tabs>
              <w:ind w:left="450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6FEE6EF" w14:textId="77777777" w:rsidR="00DD010F" w:rsidRPr="002606E5" w:rsidRDefault="00DD010F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BEE17FE" w14:textId="77777777" w:rsidR="00DD010F" w:rsidRPr="007B685F" w:rsidRDefault="00DD010F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781B5BD0" w14:textId="77777777" w:rsidR="00DD010F" w:rsidRPr="002606E5" w:rsidRDefault="00DD010F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C9E342C" w14:textId="77777777" w:rsidR="00DD010F" w:rsidRPr="007B685F" w:rsidRDefault="00DD010F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6C444E54" w14:textId="77777777" w:rsidR="00DD010F" w:rsidRPr="002606E5" w:rsidRDefault="00DD010F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37DDE43" w14:textId="77777777" w:rsidR="00DD010F" w:rsidRPr="007B685F" w:rsidRDefault="00DD010F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5EC459A0" w14:textId="77777777" w:rsidR="00DD010F" w:rsidRPr="002606E5" w:rsidRDefault="00DD010F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DAF2C30" w14:textId="77777777" w:rsidR="00DD010F" w:rsidRPr="007B685F" w:rsidRDefault="00DD010F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343EF7D8" w14:textId="77777777" w:rsidR="00DD010F" w:rsidRPr="002606E5" w:rsidRDefault="00DD010F" w:rsidP="00C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4" w:type="dxa"/>
          </w:tcPr>
          <w:p w14:paraId="6EB6DB1A" w14:textId="77777777" w:rsidR="00DD010F" w:rsidRPr="007B685F" w:rsidRDefault="00DD010F" w:rsidP="00C35786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right w:val="nil"/>
            </w:tcBorders>
          </w:tcPr>
          <w:p w14:paraId="78007924" w14:textId="77777777" w:rsidR="00DD010F" w:rsidRPr="002606E5" w:rsidRDefault="00DD010F" w:rsidP="00F7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BF37BB" w:rsidRPr="007B685F" w14:paraId="3FC7F333" w14:textId="77777777" w:rsidTr="00E91350">
        <w:trPr>
          <w:trHeight w:hRule="exact" w:val="382"/>
          <w:tblHeader/>
        </w:trPr>
        <w:tc>
          <w:tcPr>
            <w:tcW w:w="9738" w:type="dxa"/>
            <w:gridSpan w:val="12"/>
            <w:vAlign w:val="bottom"/>
          </w:tcPr>
          <w:p w14:paraId="0C30CA75" w14:textId="42C6B6A6" w:rsidR="00BF37BB" w:rsidRPr="007B685F" w:rsidRDefault="00BF37BB" w:rsidP="00900BFA">
            <w:pPr>
              <w:spacing w:line="240" w:lineRule="auto"/>
              <w:ind w:left="540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สำหรับงวดหกเดือนสิ้นสุดวันที่</w:t>
            </w: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2606E5" w:rsidRPr="002606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  <w:t>30</w:t>
            </w: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  <w:p w14:paraId="46D3A0AD" w14:textId="77777777" w:rsidR="00BF37BB" w:rsidRPr="007B685F" w:rsidRDefault="00BF37BB" w:rsidP="00900BF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BF37BB" w:rsidRPr="007B685F" w14:paraId="2543A350" w14:textId="77777777" w:rsidTr="00787E2E">
        <w:trPr>
          <w:trHeight w:hRule="exact" w:val="415"/>
        </w:trPr>
        <w:tc>
          <w:tcPr>
            <w:tcW w:w="3348" w:type="dxa"/>
            <w:hideMark/>
          </w:tcPr>
          <w:p w14:paraId="74C9CA02" w14:textId="77777777" w:rsidR="00BF37BB" w:rsidRPr="007B685F" w:rsidRDefault="00BF37BB" w:rsidP="00900BFA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ผลิตภัณฑ์หลัก</w:t>
            </w:r>
          </w:p>
        </w:tc>
        <w:tc>
          <w:tcPr>
            <w:tcW w:w="900" w:type="dxa"/>
          </w:tcPr>
          <w:p w14:paraId="7C57B0CC" w14:textId="77777777" w:rsidR="00BF37BB" w:rsidRPr="007B685F" w:rsidRDefault="00BF37BB" w:rsidP="00900BFA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B268EE6" w14:textId="77777777" w:rsidR="00BF37BB" w:rsidRPr="007B685F" w:rsidRDefault="00BF37BB" w:rsidP="00900BFA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144F316" w14:textId="77777777" w:rsidR="00BF37BB" w:rsidRPr="007B685F" w:rsidRDefault="00BF37BB" w:rsidP="00900BFA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D2E4B30" w14:textId="77777777" w:rsidR="00BF37BB" w:rsidRPr="007B685F" w:rsidRDefault="00BF37BB" w:rsidP="00900BFA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407531F" w14:textId="77777777" w:rsidR="00BF37BB" w:rsidRPr="007B685F" w:rsidRDefault="00BF37BB" w:rsidP="00900BFA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80C8847" w14:textId="77777777" w:rsidR="00BF37BB" w:rsidRPr="007B685F" w:rsidRDefault="00BF37BB" w:rsidP="00900BFA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3D4F897" w14:textId="77777777" w:rsidR="00BF37BB" w:rsidRPr="007B685F" w:rsidRDefault="00BF37BB" w:rsidP="00900BFA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C5188CE" w14:textId="77777777" w:rsidR="00BF37BB" w:rsidRPr="007B685F" w:rsidRDefault="00BF37BB" w:rsidP="00900BFA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1EFA1969" w14:textId="77777777" w:rsidR="00BF37BB" w:rsidRPr="007B685F" w:rsidRDefault="00BF37BB" w:rsidP="00900BFA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7BAD8B10" w14:textId="77777777" w:rsidR="00BF37BB" w:rsidRPr="007B685F" w:rsidRDefault="00BF37BB" w:rsidP="00900BFA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vAlign w:val="bottom"/>
          </w:tcPr>
          <w:p w14:paraId="4BBCCE50" w14:textId="77777777" w:rsidR="00BF37BB" w:rsidRPr="007B685F" w:rsidRDefault="00BF37BB" w:rsidP="00900BFA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BF37BB" w:rsidRPr="007B685F" w14:paraId="1F6C7A3F" w14:textId="77777777" w:rsidTr="00900BFA">
        <w:tc>
          <w:tcPr>
            <w:tcW w:w="3348" w:type="dxa"/>
            <w:hideMark/>
          </w:tcPr>
          <w:p w14:paraId="2EDCFC25" w14:textId="77777777" w:rsidR="00BF37BB" w:rsidRPr="007B685F" w:rsidRDefault="00BF37BB" w:rsidP="00900BFA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6EC1E73D" w14:textId="1B7F2140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21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113</w:t>
            </w:r>
          </w:p>
        </w:tc>
        <w:tc>
          <w:tcPr>
            <w:tcW w:w="270" w:type="dxa"/>
          </w:tcPr>
          <w:p w14:paraId="1FD0FA29" w14:textId="77777777" w:rsidR="00BF37BB" w:rsidRPr="007B685F" w:rsidRDefault="00BF37BB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F19B90F" w14:textId="33B738B4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22</w:t>
            </w:r>
            <w:r w:rsidR="00BF37B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955</w:t>
            </w:r>
          </w:p>
        </w:tc>
        <w:tc>
          <w:tcPr>
            <w:tcW w:w="270" w:type="dxa"/>
          </w:tcPr>
          <w:p w14:paraId="08DD36D7" w14:textId="77777777" w:rsidR="00BF37BB" w:rsidRPr="007B685F" w:rsidRDefault="00BF37BB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98D8709" w14:textId="44B82229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84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621</w:t>
            </w:r>
          </w:p>
        </w:tc>
        <w:tc>
          <w:tcPr>
            <w:tcW w:w="270" w:type="dxa"/>
          </w:tcPr>
          <w:p w14:paraId="35822F33" w14:textId="77777777" w:rsidR="00BF37BB" w:rsidRPr="007B685F" w:rsidRDefault="00BF37BB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E598394" w14:textId="26EE5B50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77</w:t>
            </w:r>
            <w:r w:rsidR="00BF37B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878</w:t>
            </w:r>
          </w:p>
        </w:tc>
        <w:tc>
          <w:tcPr>
            <w:tcW w:w="270" w:type="dxa"/>
          </w:tcPr>
          <w:p w14:paraId="2B19AC9E" w14:textId="77777777" w:rsidR="00BF37BB" w:rsidRPr="007B685F" w:rsidRDefault="00BF37BB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12FFF9CD" w14:textId="63C6FDFB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105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734</w:t>
            </w:r>
          </w:p>
        </w:tc>
        <w:tc>
          <w:tcPr>
            <w:tcW w:w="244" w:type="dxa"/>
          </w:tcPr>
          <w:p w14:paraId="011EDD22" w14:textId="77777777" w:rsidR="00BF37BB" w:rsidRPr="007B685F" w:rsidRDefault="00BF37BB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</w:tcPr>
          <w:p w14:paraId="1816028C" w14:textId="4570517D" w:rsidR="00BF37BB" w:rsidRPr="007B685F" w:rsidRDefault="002606E5" w:rsidP="00F7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100</w:t>
            </w:r>
            <w:r w:rsidR="00BF37B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833</w:t>
            </w:r>
          </w:p>
        </w:tc>
      </w:tr>
      <w:tr w:rsidR="00BF37BB" w:rsidRPr="007B685F" w14:paraId="79BD6A70" w14:textId="77777777" w:rsidTr="00900BFA">
        <w:tc>
          <w:tcPr>
            <w:tcW w:w="3348" w:type="dxa"/>
            <w:hideMark/>
          </w:tcPr>
          <w:p w14:paraId="1F9A8982" w14:textId="77777777" w:rsidR="00BF37BB" w:rsidRPr="007B685F" w:rsidRDefault="00BF37BB" w:rsidP="00900BFA">
            <w:pPr>
              <w:tabs>
                <w:tab w:val="clear" w:pos="227"/>
                <w:tab w:val="left" w:pos="540"/>
              </w:tabs>
              <w:spacing w:line="240" w:lineRule="auto"/>
              <w:ind w:right="-115" w:firstLine="468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ผลิตภัณฑ์จาก</w:t>
            </w:r>
            <w:r w:rsidRPr="007B685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ฟาร์ม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เลี้ยงสัตว์</w:t>
            </w:r>
          </w:p>
        </w:tc>
        <w:tc>
          <w:tcPr>
            <w:tcW w:w="900" w:type="dxa"/>
          </w:tcPr>
          <w:p w14:paraId="069A0E6B" w14:textId="695738EC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12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13</w:t>
            </w:r>
            <w:r w:rsidR="00117D30"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5F27D3F5" w14:textId="77777777" w:rsidR="00BF37BB" w:rsidRPr="007B685F" w:rsidRDefault="00BF37BB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15FB3F3A" w14:textId="07F9EC46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11</w:t>
            </w:r>
            <w:r w:rsidR="00BF37B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012</w:t>
            </w:r>
          </w:p>
        </w:tc>
        <w:tc>
          <w:tcPr>
            <w:tcW w:w="270" w:type="dxa"/>
          </w:tcPr>
          <w:p w14:paraId="62B54E5D" w14:textId="77777777" w:rsidR="00BF37BB" w:rsidRPr="007B685F" w:rsidRDefault="00BF37BB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608C2BC3" w14:textId="02FB9E5E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118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772</w:t>
            </w:r>
          </w:p>
        </w:tc>
        <w:tc>
          <w:tcPr>
            <w:tcW w:w="270" w:type="dxa"/>
          </w:tcPr>
          <w:p w14:paraId="7C77B9D8" w14:textId="77777777" w:rsidR="00BF37BB" w:rsidRPr="007B685F" w:rsidRDefault="00BF37BB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182183CA" w14:textId="1175461D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101</w:t>
            </w:r>
            <w:r w:rsidR="00BF37B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076</w:t>
            </w:r>
          </w:p>
        </w:tc>
        <w:tc>
          <w:tcPr>
            <w:tcW w:w="270" w:type="dxa"/>
          </w:tcPr>
          <w:p w14:paraId="58C99AA6" w14:textId="77777777" w:rsidR="00BF37BB" w:rsidRPr="007B685F" w:rsidRDefault="00BF37BB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93EA9F8" w14:textId="421BF6EC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130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90</w:t>
            </w:r>
            <w:r w:rsidR="00E833A3">
              <w:rPr>
                <w:rFonts w:ascii="Angsana New" w:hAnsi="Angsana New" w:cs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44" w:type="dxa"/>
          </w:tcPr>
          <w:p w14:paraId="040B7CDE" w14:textId="77777777" w:rsidR="00BF37BB" w:rsidRPr="007B685F" w:rsidRDefault="00BF37BB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47C20818" w14:textId="03A1765B" w:rsidR="00BF37BB" w:rsidRPr="007B685F" w:rsidRDefault="002606E5" w:rsidP="008E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112</w:t>
            </w:r>
            <w:r w:rsidR="00BF37B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088</w:t>
            </w:r>
          </w:p>
        </w:tc>
      </w:tr>
      <w:tr w:rsidR="00BF37BB" w:rsidRPr="007B685F" w14:paraId="1E4E4FE2" w14:textId="77777777" w:rsidTr="00900BFA">
        <w:trPr>
          <w:trHeight w:val="119"/>
        </w:trPr>
        <w:tc>
          <w:tcPr>
            <w:tcW w:w="3348" w:type="dxa"/>
            <w:hideMark/>
          </w:tcPr>
          <w:p w14:paraId="72A95634" w14:textId="77777777" w:rsidR="00BF37BB" w:rsidRPr="007B685F" w:rsidRDefault="00BF37BB" w:rsidP="00900BFA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46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อาหารแปรรูป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และสำเร็จรูป</w:t>
            </w:r>
          </w:p>
        </w:tc>
        <w:tc>
          <w:tcPr>
            <w:tcW w:w="900" w:type="dxa"/>
          </w:tcPr>
          <w:p w14:paraId="655CEB1F" w14:textId="0B69499B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39</w:t>
            </w:r>
            <w:r w:rsidR="00117D30"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38B4E332" w14:textId="77777777" w:rsidR="00BF37BB" w:rsidRPr="007B685F" w:rsidRDefault="00BF37BB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E7CD454" w14:textId="72F00DBC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="00BF37B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220</w:t>
            </w:r>
          </w:p>
        </w:tc>
        <w:tc>
          <w:tcPr>
            <w:tcW w:w="270" w:type="dxa"/>
          </w:tcPr>
          <w:p w14:paraId="65EA41DA" w14:textId="77777777" w:rsidR="00BF37BB" w:rsidRPr="007B685F" w:rsidRDefault="00BF37BB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66ED2FE5" w14:textId="3DF2D0CE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41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902</w:t>
            </w:r>
          </w:p>
        </w:tc>
        <w:tc>
          <w:tcPr>
            <w:tcW w:w="270" w:type="dxa"/>
          </w:tcPr>
          <w:p w14:paraId="34534D04" w14:textId="77777777" w:rsidR="00BF37BB" w:rsidRPr="007B685F" w:rsidRDefault="00BF37BB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7ABE70B6" w14:textId="0B018F64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43</w:t>
            </w:r>
            <w:r w:rsidR="00BF37B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042</w:t>
            </w:r>
          </w:p>
        </w:tc>
        <w:tc>
          <w:tcPr>
            <w:tcW w:w="270" w:type="dxa"/>
          </w:tcPr>
          <w:p w14:paraId="76F6E349" w14:textId="77777777" w:rsidR="00BF37BB" w:rsidRPr="007B685F" w:rsidRDefault="00BF37BB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87A5A62" w14:textId="373B3E6A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45</w:t>
            </w:r>
            <w:r w:rsidR="007638F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29</w:t>
            </w:r>
            <w:r w:rsidR="00E833A3">
              <w:rPr>
                <w:rFonts w:ascii="Angsana New" w:hAnsi="Angsana New" w:cs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44" w:type="dxa"/>
          </w:tcPr>
          <w:p w14:paraId="08EA4CFA" w14:textId="77777777" w:rsidR="00BF37BB" w:rsidRPr="007B685F" w:rsidRDefault="00BF37BB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1F97D18A" w14:textId="0C6BB6BC" w:rsidR="00BF37BB" w:rsidRPr="007B685F" w:rsidRDefault="002606E5" w:rsidP="008E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46</w:t>
            </w:r>
            <w:r w:rsidR="00BF37B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262</w:t>
            </w:r>
          </w:p>
        </w:tc>
      </w:tr>
      <w:tr w:rsidR="00BF37BB" w:rsidRPr="007B685F" w14:paraId="7F386AA4" w14:textId="77777777" w:rsidTr="00900BFA">
        <w:tc>
          <w:tcPr>
            <w:tcW w:w="3348" w:type="dxa"/>
            <w:hideMark/>
          </w:tcPr>
          <w:p w14:paraId="3D5B6625" w14:textId="77777777" w:rsidR="00BF37BB" w:rsidRPr="007B685F" w:rsidRDefault="00BF37BB" w:rsidP="00900BFA">
            <w:pPr>
              <w:tabs>
                <w:tab w:val="clear" w:pos="227"/>
                <w:tab w:val="left" w:pos="630"/>
              </w:tabs>
              <w:ind w:left="450"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6A797F" w14:textId="3517B732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36</w:t>
            </w:r>
            <w:r w:rsidR="007638F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645</w:t>
            </w:r>
          </w:p>
        </w:tc>
        <w:tc>
          <w:tcPr>
            <w:tcW w:w="270" w:type="dxa"/>
          </w:tcPr>
          <w:p w14:paraId="6DC3F817" w14:textId="77777777" w:rsidR="00BF37BB" w:rsidRPr="007B685F" w:rsidRDefault="00BF37BB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18D68" w14:textId="29BB1626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37</w:t>
            </w:r>
            <w:r w:rsidR="00BF37B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187</w:t>
            </w:r>
          </w:p>
        </w:tc>
        <w:tc>
          <w:tcPr>
            <w:tcW w:w="270" w:type="dxa"/>
          </w:tcPr>
          <w:p w14:paraId="466A9CC8" w14:textId="77777777" w:rsidR="00BF37BB" w:rsidRPr="007B685F" w:rsidRDefault="00BF37BB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D81DF" w14:textId="634EB818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245</w:t>
            </w:r>
            <w:r w:rsidR="007638F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295</w:t>
            </w:r>
          </w:p>
        </w:tc>
        <w:tc>
          <w:tcPr>
            <w:tcW w:w="270" w:type="dxa"/>
          </w:tcPr>
          <w:p w14:paraId="383BF9FD" w14:textId="77777777" w:rsidR="00BF37BB" w:rsidRPr="007B685F" w:rsidRDefault="00BF37BB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23EAB" w14:textId="061FD6A1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221</w:t>
            </w:r>
            <w:r w:rsidR="00BF37B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996</w:t>
            </w:r>
          </w:p>
        </w:tc>
        <w:tc>
          <w:tcPr>
            <w:tcW w:w="270" w:type="dxa"/>
          </w:tcPr>
          <w:p w14:paraId="3B5B1C35" w14:textId="77777777" w:rsidR="00BF37BB" w:rsidRPr="007B685F" w:rsidRDefault="00BF37BB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560149" w14:textId="0B9ECEE9" w:rsidR="00BF37BB" w:rsidRPr="007B685F" w:rsidRDefault="002606E5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281</w:t>
            </w:r>
            <w:r w:rsidR="007638F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940</w:t>
            </w:r>
          </w:p>
        </w:tc>
        <w:tc>
          <w:tcPr>
            <w:tcW w:w="244" w:type="dxa"/>
          </w:tcPr>
          <w:p w14:paraId="4B7C13CD" w14:textId="77777777" w:rsidR="00BF37BB" w:rsidRPr="007B685F" w:rsidRDefault="00BF37BB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087D8" w14:textId="05DB6E9C" w:rsidR="00BF37BB" w:rsidRPr="007B685F" w:rsidRDefault="002606E5" w:rsidP="008E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259</w:t>
            </w:r>
            <w:r w:rsidR="00BF37B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183</w:t>
            </w:r>
          </w:p>
        </w:tc>
      </w:tr>
      <w:tr w:rsidR="00225D48" w:rsidRPr="007B685F" w14:paraId="00A9C195" w14:textId="77777777" w:rsidTr="00225D48">
        <w:tc>
          <w:tcPr>
            <w:tcW w:w="3348" w:type="dxa"/>
          </w:tcPr>
          <w:p w14:paraId="746641B8" w14:textId="77777777" w:rsidR="00225D48" w:rsidRPr="007B685F" w:rsidRDefault="00225D48" w:rsidP="00900BFA">
            <w:pPr>
              <w:tabs>
                <w:tab w:val="clear" w:pos="227"/>
                <w:tab w:val="left" w:pos="630"/>
              </w:tabs>
              <w:ind w:left="450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1F431D9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0290B00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2197EF8B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CCD7A97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51E4DD8D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4145D3D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2C49C008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458C8B3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7D18540A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4" w:type="dxa"/>
          </w:tcPr>
          <w:p w14:paraId="295CFBBF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right w:val="nil"/>
            </w:tcBorders>
          </w:tcPr>
          <w:p w14:paraId="6F328874" w14:textId="77777777" w:rsidR="00225D48" w:rsidRPr="002606E5" w:rsidRDefault="00225D48" w:rsidP="008E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25D48" w:rsidRPr="007B685F" w14:paraId="7EAF572E" w14:textId="77777777" w:rsidTr="00225D48">
        <w:tc>
          <w:tcPr>
            <w:tcW w:w="3348" w:type="dxa"/>
          </w:tcPr>
          <w:p w14:paraId="5825E6A8" w14:textId="77777777" w:rsidR="00225D48" w:rsidRPr="007B685F" w:rsidRDefault="00225D48" w:rsidP="00900BFA">
            <w:pPr>
              <w:tabs>
                <w:tab w:val="clear" w:pos="227"/>
                <w:tab w:val="left" w:pos="630"/>
              </w:tabs>
              <w:ind w:left="450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0E9B64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86C156E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57F0F74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6809D99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F2AC2DC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6824851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1D0F76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8E6F902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FEBA515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4" w:type="dxa"/>
          </w:tcPr>
          <w:p w14:paraId="7E28EAEB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14:paraId="02C946D7" w14:textId="77777777" w:rsidR="00225D48" w:rsidRPr="002606E5" w:rsidRDefault="00225D48" w:rsidP="008E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25D48" w:rsidRPr="007B685F" w14:paraId="4FDB832C" w14:textId="77777777" w:rsidTr="00225D48">
        <w:tc>
          <w:tcPr>
            <w:tcW w:w="3348" w:type="dxa"/>
          </w:tcPr>
          <w:p w14:paraId="0C54FFAB" w14:textId="77777777" w:rsidR="00225D48" w:rsidRPr="007B685F" w:rsidRDefault="00225D48" w:rsidP="00900BFA">
            <w:pPr>
              <w:tabs>
                <w:tab w:val="clear" w:pos="227"/>
                <w:tab w:val="left" w:pos="630"/>
              </w:tabs>
              <w:ind w:left="450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3E0FFBD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9BFCD7A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3A96AA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8B2CD54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7BD3A1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F727F3D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880008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A760794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0D75FC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4" w:type="dxa"/>
          </w:tcPr>
          <w:p w14:paraId="48740762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14:paraId="264C1557" w14:textId="77777777" w:rsidR="00225D48" w:rsidRPr="002606E5" w:rsidRDefault="00225D48" w:rsidP="008E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25D48" w:rsidRPr="007B685F" w14:paraId="7DDCB648" w14:textId="77777777" w:rsidTr="00225D48">
        <w:tc>
          <w:tcPr>
            <w:tcW w:w="3348" w:type="dxa"/>
          </w:tcPr>
          <w:p w14:paraId="69BF9429" w14:textId="77777777" w:rsidR="00225D48" w:rsidRPr="007B685F" w:rsidRDefault="00225D48" w:rsidP="00900BFA">
            <w:pPr>
              <w:tabs>
                <w:tab w:val="clear" w:pos="227"/>
                <w:tab w:val="left" w:pos="630"/>
              </w:tabs>
              <w:ind w:left="450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5A3E619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BBF3AEE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447B06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83088B7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F9D820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3E54960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3CA432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773CE1B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0B6C7A2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4" w:type="dxa"/>
          </w:tcPr>
          <w:p w14:paraId="5F158C48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14:paraId="58B39EB7" w14:textId="77777777" w:rsidR="00225D48" w:rsidRPr="002606E5" w:rsidRDefault="00225D48" w:rsidP="008E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25D48" w:rsidRPr="007B685F" w14:paraId="65C7225A" w14:textId="77777777" w:rsidTr="00225D48">
        <w:tc>
          <w:tcPr>
            <w:tcW w:w="3348" w:type="dxa"/>
          </w:tcPr>
          <w:p w14:paraId="5D9C486B" w14:textId="77777777" w:rsidR="00225D48" w:rsidRPr="007B685F" w:rsidRDefault="00225D48" w:rsidP="00900BFA">
            <w:pPr>
              <w:tabs>
                <w:tab w:val="clear" w:pos="227"/>
                <w:tab w:val="left" w:pos="630"/>
              </w:tabs>
              <w:ind w:left="450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F93290E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B9AE569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05FD97D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8278346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EE3FFB9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BD6609C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A44F2A6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21DAA11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1206E5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4" w:type="dxa"/>
          </w:tcPr>
          <w:p w14:paraId="199F6C4B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14:paraId="140A2F59" w14:textId="77777777" w:rsidR="00225D48" w:rsidRPr="002606E5" w:rsidRDefault="00225D48" w:rsidP="008E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25D48" w:rsidRPr="007B685F" w14:paraId="3913E9D5" w14:textId="77777777" w:rsidTr="00225D48">
        <w:tc>
          <w:tcPr>
            <w:tcW w:w="3348" w:type="dxa"/>
          </w:tcPr>
          <w:p w14:paraId="18EA400C" w14:textId="77777777" w:rsidR="00225D48" w:rsidRPr="007B685F" w:rsidRDefault="00225D48" w:rsidP="00900BFA">
            <w:pPr>
              <w:tabs>
                <w:tab w:val="clear" w:pos="227"/>
                <w:tab w:val="left" w:pos="630"/>
              </w:tabs>
              <w:ind w:left="450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DA7C5FB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86312D0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D58D4D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A9AB7B5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869AF5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2F37ABF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1B8F81D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013146D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0373A9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4" w:type="dxa"/>
          </w:tcPr>
          <w:p w14:paraId="0A7917FA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14:paraId="629995C7" w14:textId="77777777" w:rsidR="00225D48" w:rsidRPr="002606E5" w:rsidRDefault="00225D48" w:rsidP="008E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25D48" w:rsidRPr="007B685F" w14:paraId="12070A23" w14:textId="77777777" w:rsidTr="00225D48">
        <w:tc>
          <w:tcPr>
            <w:tcW w:w="3348" w:type="dxa"/>
          </w:tcPr>
          <w:p w14:paraId="26B4B50A" w14:textId="77777777" w:rsidR="00225D48" w:rsidRPr="007B685F" w:rsidRDefault="00225D48" w:rsidP="00900BFA">
            <w:pPr>
              <w:tabs>
                <w:tab w:val="clear" w:pos="227"/>
                <w:tab w:val="left" w:pos="630"/>
              </w:tabs>
              <w:ind w:left="450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91FF59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4FDE2D4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F3D5A0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7574991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AAE35FC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859FD8F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F6117D6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ADC521E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1473FF5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4" w:type="dxa"/>
          </w:tcPr>
          <w:p w14:paraId="556D8BF8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14:paraId="669F8D92" w14:textId="77777777" w:rsidR="00225D48" w:rsidRPr="002606E5" w:rsidRDefault="00225D48" w:rsidP="008E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25D48" w:rsidRPr="007B685F" w14:paraId="65A9DD0C" w14:textId="77777777" w:rsidTr="00225D48">
        <w:tc>
          <w:tcPr>
            <w:tcW w:w="3348" w:type="dxa"/>
          </w:tcPr>
          <w:p w14:paraId="47CB2825" w14:textId="77777777" w:rsidR="00225D48" w:rsidRPr="007B685F" w:rsidRDefault="00225D48" w:rsidP="00900BFA">
            <w:pPr>
              <w:tabs>
                <w:tab w:val="clear" w:pos="227"/>
                <w:tab w:val="left" w:pos="630"/>
              </w:tabs>
              <w:ind w:left="450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7CFFCF0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12779CC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78758E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2429863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FDCD299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588201C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24494A2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C06E91D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029C458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4" w:type="dxa"/>
          </w:tcPr>
          <w:p w14:paraId="7D5E3064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14:paraId="21737706" w14:textId="77777777" w:rsidR="00225D48" w:rsidRPr="002606E5" w:rsidRDefault="00225D48" w:rsidP="008E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25D48" w:rsidRPr="007B685F" w14:paraId="191A1D5D" w14:textId="77777777" w:rsidTr="00225D48">
        <w:tc>
          <w:tcPr>
            <w:tcW w:w="3348" w:type="dxa"/>
          </w:tcPr>
          <w:p w14:paraId="7A34887A" w14:textId="77777777" w:rsidR="00225D48" w:rsidRPr="007B685F" w:rsidRDefault="00225D48" w:rsidP="00900BFA">
            <w:pPr>
              <w:tabs>
                <w:tab w:val="clear" w:pos="227"/>
                <w:tab w:val="left" w:pos="630"/>
              </w:tabs>
              <w:ind w:left="450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64AA14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CDDA18C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8B615B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722D6AC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924CA4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D930658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6744D8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0C8FB5F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602A61" w14:textId="77777777" w:rsidR="00225D48" w:rsidRPr="002606E5" w:rsidRDefault="00225D48" w:rsidP="0090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4" w:type="dxa"/>
          </w:tcPr>
          <w:p w14:paraId="69468DEC" w14:textId="77777777" w:rsidR="00225D48" w:rsidRPr="007B685F" w:rsidRDefault="00225D48" w:rsidP="00900BF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14:paraId="52BF89E6" w14:textId="77777777" w:rsidR="00225D48" w:rsidRPr="002606E5" w:rsidRDefault="00225D48" w:rsidP="008E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</w:tbl>
    <w:p w14:paraId="5B95E3D3" w14:textId="5EDDAFAC" w:rsidR="0083545E" w:rsidRPr="007312B3" w:rsidRDefault="0083545E" w:rsidP="0083545E">
      <w:pPr>
        <w:rPr>
          <w:rFonts w:asciiTheme="majorBidi" w:hAnsiTheme="majorBidi" w:cstheme="majorBidi"/>
          <w:sz w:val="20"/>
          <w:szCs w:val="20"/>
        </w:rPr>
      </w:pPr>
    </w:p>
    <w:p w14:paraId="413C3774" w14:textId="61B14E01" w:rsidR="00D521CD" w:rsidRPr="004106B8" w:rsidRDefault="004106B8" w:rsidP="00410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  <w:lang w:val="en-AU"/>
        </w:rPr>
      </w:pPr>
      <w:r w:rsidRPr="004106B8">
        <w:rPr>
          <w:rFonts w:ascii="Angsana New" w:hAnsi="Angsana New" w:cs="Angsana New" w:hint="cs"/>
          <w:sz w:val="30"/>
          <w:szCs w:val="30"/>
          <w:cs/>
          <w:lang w:val="en-AU"/>
        </w:rPr>
        <w:lastRenderedPageBreak/>
        <w:t>รายละเอียดข้อมูลรายได้ที่จำแนกตามประเภทของผลิตภัณฑ์หลักสำหรับงวดสามเดือนและหกเดือนสิ้นสุดวันที่</w:t>
      </w:r>
      <w:r w:rsidRPr="004106B8">
        <w:rPr>
          <w:rFonts w:ascii="Angsana New" w:hAnsi="Angsana New" w:cs="Angsana New"/>
          <w:sz w:val="30"/>
          <w:szCs w:val="30"/>
          <w:cs/>
          <w:lang w:val="en-AU"/>
        </w:rPr>
        <w:t xml:space="preserve"> 30 </w:t>
      </w:r>
      <w:r w:rsidRPr="004106B8">
        <w:rPr>
          <w:rFonts w:ascii="Angsana New" w:hAnsi="Angsana New" w:cs="Angsana New" w:hint="cs"/>
          <w:sz w:val="30"/>
          <w:szCs w:val="30"/>
          <w:cs/>
          <w:lang w:val="en-AU"/>
        </w:rPr>
        <w:t>มิถุนายน</w:t>
      </w:r>
      <w:r w:rsidRPr="004106B8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Pr="004106B8">
        <w:rPr>
          <w:rFonts w:ascii="Angsana New" w:hAnsi="Angsana New" w:cs="Angsana New" w:hint="cs"/>
          <w:sz w:val="30"/>
          <w:szCs w:val="30"/>
          <w:cs/>
          <w:lang w:val="en-AU"/>
        </w:rPr>
        <w:t>มีดังนี้</w:t>
      </w:r>
      <w:r w:rsidR="008B0A73" w:rsidRPr="004106B8">
        <w:rPr>
          <w:rFonts w:ascii="Angsana New" w:hAnsi="Angsana New" w:cs="Angsana New" w:hint="cs"/>
          <w:sz w:val="30"/>
          <w:szCs w:val="30"/>
          <w:cs/>
          <w:lang w:val="en-AU"/>
        </w:rPr>
        <w:t xml:space="preserve"> </w:t>
      </w:r>
      <w:r w:rsidR="00D521CD" w:rsidRPr="004106B8">
        <w:rPr>
          <w:rFonts w:ascii="Angsana New" w:hAnsi="Angsana New" w:cs="Angsana New" w:hint="cs"/>
          <w:sz w:val="30"/>
          <w:szCs w:val="30"/>
          <w:cs/>
          <w:lang w:val="en-AU"/>
        </w:rPr>
        <w:t>(ต่อ)</w:t>
      </w:r>
    </w:p>
    <w:tbl>
      <w:tblPr>
        <w:tblpPr w:leftFromText="180" w:rightFromText="180" w:vertAnchor="text" w:horzAnchor="margin" w:tblpXSpec="center" w:tblpY="15"/>
        <w:tblW w:w="973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450"/>
        <w:gridCol w:w="1440"/>
      </w:tblGrid>
      <w:tr w:rsidR="00D521CD" w:rsidRPr="007B685F" w14:paraId="44B1BD51" w14:textId="77777777" w:rsidTr="00131563">
        <w:trPr>
          <w:trHeight w:val="87"/>
          <w:tblHeader/>
        </w:trPr>
        <w:tc>
          <w:tcPr>
            <w:tcW w:w="6408" w:type="dxa"/>
            <w:tcBorders>
              <w:top w:val="nil"/>
              <w:bottom w:val="nil"/>
            </w:tcBorders>
            <w:vAlign w:val="bottom"/>
          </w:tcPr>
          <w:p w14:paraId="0C4A3F85" w14:textId="77777777" w:rsidR="00D521CD" w:rsidRPr="007B685F" w:rsidRDefault="00D521CD" w:rsidP="0013156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7B685F">
              <w:br w:type="page"/>
            </w:r>
            <w:r w:rsidRPr="007B685F">
              <w:br w:type="page"/>
            </w:r>
          </w:p>
        </w:tc>
        <w:tc>
          <w:tcPr>
            <w:tcW w:w="3330" w:type="dxa"/>
            <w:gridSpan w:val="3"/>
            <w:tcBorders>
              <w:top w:val="nil"/>
              <w:bottom w:val="nil"/>
            </w:tcBorders>
          </w:tcPr>
          <w:p w14:paraId="17737DE7" w14:textId="77777777" w:rsidR="00D521CD" w:rsidRPr="007B685F" w:rsidRDefault="00D521CD" w:rsidP="00131563">
            <w:pPr>
              <w:tabs>
                <w:tab w:val="left" w:pos="540"/>
              </w:tabs>
              <w:ind w:left="-108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521CD" w:rsidRPr="007B685F" w14:paraId="6523FF7B" w14:textId="77777777" w:rsidTr="00131563">
        <w:trPr>
          <w:trHeight w:val="87"/>
          <w:tblHeader/>
        </w:trPr>
        <w:tc>
          <w:tcPr>
            <w:tcW w:w="6408" w:type="dxa"/>
            <w:tcBorders>
              <w:top w:val="nil"/>
            </w:tcBorders>
            <w:vAlign w:val="bottom"/>
          </w:tcPr>
          <w:p w14:paraId="71B8A151" w14:textId="77777777" w:rsidR="00D521CD" w:rsidRPr="007B685F" w:rsidRDefault="00D521CD" w:rsidP="0013156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31198E9" w14:textId="77777777" w:rsidR="00D521CD" w:rsidRPr="007B685F" w:rsidRDefault="00D521CD" w:rsidP="0013156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D521CD" w:rsidRPr="007B685F" w14:paraId="5B429222" w14:textId="77777777" w:rsidTr="00131563">
        <w:trPr>
          <w:trHeight w:val="87"/>
          <w:tblHeader/>
        </w:trPr>
        <w:tc>
          <w:tcPr>
            <w:tcW w:w="6408" w:type="dxa"/>
            <w:vAlign w:val="bottom"/>
          </w:tcPr>
          <w:p w14:paraId="310CED8C" w14:textId="77777777" w:rsidR="00D521CD" w:rsidRPr="007B685F" w:rsidRDefault="00D521CD" w:rsidP="0013156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801E1DC" w14:textId="77777777" w:rsidR="00D521CD" w:rsidRPr="007B685F" w:rsidRDefault="00D521CD" w:rsidP="00131563">
            <w:pPr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D521CD" w:rsidRPr="007B685F" w14:paraId="0125768A" w14:textId="77777777" w:rsidTr="00131563">
        <w:trPr>
          <w:trHeight w:val="87"/>
          <w:tblHeader/>
        </w:trPr>
        <w:tc>
          <w:tcPr>
            <w:tcW w:w="6408" w:type="dxa"/>
            <w:vAlign w:val="bottom"/>
          </w:tcPr>
          <w:p w14:paraId="23ECFAB2" w14:textId="77777777" w:rsidR="00D521CD" w:rsidRPr="007B685F" w:rsidRDefault="00D521CD" w:rsidP="00131563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55A380F" w14:textId="77777777" w:rsidR="00D521CD" w:rsidRPr="007B685F" w:rsidRDefault="00D521CD" w:rsidP="0013156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D521CD" w:rsidRPr="007B685F" w14:paraId="21B30688" w14:textId="77777777" w:rsidTr="00131563">
        <w:trPr>
          <w:trHeight w:val="87"/>
          <w:tblHeader/>
        </w:trPr>
        <w:tc>
          <w:tcPr>
            <w:tcW w:w="6408" w:type="dxa"/>
            <w:vAlign w:val="bottom"/>
          </w:tcPr>
          <w:p w14:paraId="15412C81" w14:textId="77777777" w:rsidR="00D521CD" w:rsidRPr="007B685F" w:rsidRDefault="00D521CD" w:rsidP="00131563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551654" w14:textId="77777777" w:rsidR="00D521CD" w:rsidRPr="007B685F" w:rsidRDefault="00D521CD" w:rsidP="00131563">
            <w:pPr>
              <w:pStyle w:val="BodyText"/>
              <w:spacing w:after="0"/>
              <w:ind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5B463BBD" w14:textId="77777777" w:rsidR="00D521CD" w:rsidRPr="007B685F" w:rsidRDefault="00D521CD" w:rsidP="0013156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6EB218" w14:textId="77777777" w:rsidR="00D521CD" w:rsidRPr="007B685F" w:rsidRDefault="00D521CD" w:rsidP="00131563">
            <w:pPr>
              <w:pStyle w:val="BodyText"/>
              <w:spacing w:after="0"/>
              <w:ind w:right="-8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2562</w:t>
            </w:r>
          </w:p>
        </w:tc>
      </w:tr>
      <w:tr w:rsidR="00D521CD" w:rsidRPr="007B685F" w14:paraId="613566DA" w14:textId="77777777" w:rsidTr="00131563">
        <w:trPr>
          <w:trHeight w:hRule="exact" w:val="291"/>
          <w:tblHeader/>
        </w:trPr>
        <w:tc>
          <w:tcPr>
            <w:tcW w:w="6408" w:type="dxa"/>
            <w:vAlign w:val="bottom"/>
          </w:tcPr>
          <w:p w14:paraId="6C0E51A4" w14:textId="77777777" w:rsidR="00D521CD" w:rsidRPr="007B685F" w:rsidRDefault="00D521CD" w:rsidP="00131563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C5EF04B" w14:textId="77777777" w:rsidR="00D521CD" w:rsidRPr="007B685F" w:rsidRDefault="00D521CD" w:rsidP="00131563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D521CD" w:rsidRPr="007B685F" w14:paraId="5F8E0EE4" w14:textId="77777777" w:rsidTr="00131563">
        <w:trPr>
          <w:trHeight w:hRule="exact" w:val="444"/>
          <w:tblHeader/>
        </w:trPr>
        <w:tc>
          <w:tcPr>
            <w:tcW w:w="6408" w:type="dxa"/>
            <w:vAlign w:val="bottom"/>
          </w:tcPr>
          <w:p w14:paraId="58B7B1E7" w14:textId="77777777" w:rsidR="00D521CD" w:rsidRPr="007B685F" w:rsidRDefault="00D521CD" w:rsidP="00131563">
            <w:pPr>
              <w:ind w:left="45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สำหรับงวดสามเดือนสิ้นสุดวันที่</w:t>
            </w: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2606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  <w:t>30</w:t>
            </w: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3330" w:type="dxa"/>
            <w:gridSpan w:val="3"/>
            <w:vAlign w:val="bottom"/>
          </w:tcPr>
          <w:p w14:paraId="1A30DCA9" w14:textId="77777777" w:rsidR="00D521CD" w:rsidRPr="007B685F" w:rsidRDefault="00D521CD" w:rsidP="00131563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D521CD" w:rsidRPr="007B685F" w14:paraId="0A195077" w14:textId="77777777" w:rsidTr="00131563">
        <w:trPr>
          <w:trHeight w:val="92"/>
        </w:trPr>
        <w:tc>
          <w:tcPr>
            <w:tcW w:w="6408" w:type="dxa"/>
            <w:hideMark/>
          </w:tcPr>
          <w:p w14:paraId="67DE3650" w14:textId="77777777" w:rsidR="00D521CD" w:rsidRPr="007B685F" w:rsidRDefault="00D521CD" w:rsidP="00131563">
            <w:pPr>
              <w:ind w:left="72" w:right="-115" w:firstLine="37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ผลิตภัณฑ์</w:t>
            </w: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หลัก</w:t>
            </w:r>
          </w:p>
        </w:tc>
        <w:tc>
          <w:tcPr>
            <w:tcW w:w="1440" w:type="dxa"/>
          </w:tcPr>
          <w:p w14:paraId="52D69412" w14:textId="77777777" w:rsidR="00D521CD" w:rsidRPr="007B685F" w:rsidRDefault="00D521CD" w:rsidP="00131563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450" w:type="dxa"/>
          </w:tcPr>
          <w:p w14:paraId="0CFB5DCB" w14:textId="77777777" w:rsidR="00D521CD" w:rsidRPr="007B685F" w:rsidRDefault="00D521CD" w:rsidP="00131563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249F3C3" w14:textId="77777777" w:rsidR="00D521CD" w:rsidRPr="007B685F" w:rsidRDefault="00D521CD" w:rsidP="00131563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D521CD" w:rsidRPr="007B685F" w14:paraId="2DD19D9A" w14:textId="77777777" w:rsidTr="00131563">
        <w:tc>
          <w:tcPr>
            <w:tcW w:w="6408" w:type="dxa"/>
            <w:hideMark/>
          </w:tcPr>
          <w:p w14:paraId="0830A9CB" w14:textId="77777777" w:rsidR="00D521CD" w:rsidRPr="007B685F" w:rsidRDefault="00D521CD" w:rsidP="00131563">
            <w:pPr>
              <w:ind w:left="72" w:right="-115" w:firstLine="37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440" w:type="dxa"/>
            <w:tcBorders>
              <w:bottom w:val="nil"/>
            </w:tcBorders>
          </w:tcPr>
          <w:p w14:paraId="4DEE8BF0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094</w:t>
            </w:r>
          </w:p>
        </w:tc>
        <w:tc>
          <w:tcPr>
            <w:tcW w:w="450" w:type="dxa"/>
            <w:tcBorders>
              <w:bottom w:val="nil"/>
            </w:tcBorders>
          </w:tcPr>
          <w:p w14:paraId="537B630F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F940D5E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Pr="007B685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474</w:t>
            </w:r>
          </w:p>
        </w:tc>
      </w:tr>
      <w:tr w:rsidR="00D521CD" w:rsidRPr="007B685F" w14:paraId="5CCD7972" w14:textId="77777777" w:rsidTr="00131563">
        <w:tc>
          <w:tcPr>
            <w:tcW w:w="6408" w:type="dxa"/>
            <w:hideMark/>
          </w:tcPr>
          <w:p w14:paraId="5D97D73D" w14:textId="77777777" w:rsidR="00D521CD" w:rsidRPr="007B685F" w:rsidRDefault="00D521CD" w:rsidP="00131563">
            <w:pPr>
              <w:ind w:left="72" w:right="-115" w:firstLine="37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ผลิตภัณฑ์จาก</w:t>
            </w:r>
            <w:r w:rsidRPr="007B685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ฟาร์ม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เลี้ยงสัตว์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5292524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179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368291B9" w14:textId="77777777" w:rsidR="00D521CD" w:rsidRPr="007B685F" w:rsidRDefault="00D521CD" w:rsidP="0013156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A1D3029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  <w:r w:rsidRPr="007B685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471</w:t>
            </w:r>
          </w:p>
        </w:tc>
      </w:tr>
      <w:tr w:rsidR="00D521CD" w:rsidRPr="007B685F" w14:paraId="15C4E8AD" w14:textId="77777777" w:rsidTr="00131563">
        <w:trPr>
          <w:trHeight w:val="119"/>
        </w:trPr>
        <w:tc>
          <w:tcPr>
            <w:tcW w:w="6408" w:type="dxa"/>
            <w:tcBorders>
              <w:bottom w:val="nil"/>
            </w:tcBorders>
            <w:hideMark/>
          </w:tcPr>
          <w:p w14:paraId="51B90179" w14:textId="77777777" w:rsidR="00D521CD" w:rsidRPr="007B685F" w:rsidRDefault="00D521CD" w:rsidP="00131563">
            <w:pPr>
              <w:ind w:left="72" w:right="-115" w:firstLine="37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อาหารแปรรูป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และสำเร็จรูป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17A70D9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613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11481245" w14:textId="77777777" w:rsidR="00D521CD" w:rsidRPr="007B685F" w:rsidRDefault="00D521CD" w:rsidP="0013156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4F1A7F4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484</w:t>
            </w:r>
          </w:p>
        </w:tc>
      </w:tr>
      <w:tr w:rsidR="00D521CD" w:rsidRPr="007B685F" w14:paraId="7650E1E5" w14:textId="77777777" w:rsidTr="00131563">
        <w:tc>
          <w:tcPr>
            <w:tcW w:w="6408" w:type="dxa"/>
            <w:tcBorders>
              <w:top w:val="nil"/>
              <w:bottom w:val="nil"/>
            </w:tcBorders>
            <w:hideMark/>
          </w:tcPr>
          <w:p w14:paraId="3E1EEEB1" w14:textId="77777777" w:rsidR="00D521CD" w:rsidRPr="007B685F" w:rsidRDefault="00D521CD" w:rsidP="00131563">
            <w:pPr>
              <w:ind w:left="72" w:right="-115" w:firstLine="37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B7DED5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886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7FEC65BF" w14:textId="77777777" w:rsidR="00D521CD" w:rsidRPr="007B685F" w:rsidRDefault="00D521CD" w:rsidP="0013156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083E75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429</w:t>
            </w:r>
          </w:p>
        </w:tc>
      </w:tr>
    </w:tbl>
    <w:p w14:paraId="17F714C4" w14:textId="77777777" w:rsidR="00D521CD" w:rsidRPr="007312B3" w:rsidRDefault="00D521CD" w:rsidP="00D521CD">
      <w:pPr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Spec="center" w:tblpY="15"/>
        <w:tblW w:w="973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450"/>
        <w:gridCol w:w="1440"/>
      </w:tblGrid>
      <w:tr w:rsidR="00D521CD" w:rsidRPr="007B685F" w14:paraId="02D50CF6" w14:textId="77777777" w:rsidTr="00131563">
        <w:trPr>
          <w:trHeight w:val="144"/>
          <w:tblHeader/>
        </w:trPr>
        <w:tc>
          <w:tcPr>
            <w:tcW w:w="6408" w:type="dxa"/>
            <w:tcBorders>
              <w:top w:val="nil"/>
              <w:bottom w:val="nil"/>
            </w:tcBorders>
            <w:vAlign w:val="bottom"/>
          </w:tcPr>
          <w:p w14:paraId="7CE45F5E" w14:textId="77777777" w:rsidR="00D521CD" w:rsidRPr="007B685F" w:rsidRDefault="00D521CD" w:rsidP="00131563">
            <w:pPr>
              <w:ind w:left="45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สำหรับงวดหกเดือนสิ้นสุดวันที่</w:t>
            </w: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2606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  <w:t>30</w:t>
            </w: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3330" w:type="dxa"/>
            <w:gridSpan w:val="3"/>
            <w:tcBorders>
              <w:top w:val="nil"/>
              <w:bottom w:val="nil"/>
            </w:tcBorders>
            <w:vAlign w:val="bottom"/>
          </w:tcPr>
          <w:p w14:paraId="602B93E1" w14:textId="77777777" w:rsidR="00D521CD" w:rsidRPr="007B685F" w:rsidRDefault="00D521CD" w:rsidP="00131563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D521CD" w:rsidRPr="007B685F" w14:paraId="16C2D902" w14:textId="77777777" w:rsidTr="00131563">
        <w:trPr>
          <w:trHeight w:val="92"/>
        </w:trPr>
        <w:tc>
          <w:tcPr>
            <w:tcW w:w="6408" w:type="dxa"/>
            <w:tcBorders>
              <w:top w:val="nil"/>
            </w:tcBorders>
            <w:hideMark/>
          </w:tcPr>
          <w:p w14:paraId="425EF443" w14:textId="77777777" w:rsidR="00D521CD" w:rsidRPr="007B685F" w:rsidRDefault="00D521CD" w:rsidP="00131563">
            <w:pPr>
              <w:ind w:left="72" w:right="-115" w:firstLine="37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ผลิตภัณฑ์</w:t>
            </w: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หลัก</w:t>
            </w:r>
          </w:p>
        </w:tc>
        <w:tc>
          <w:tcPr>
            <w:tcW w:w="1440" w:type="dxa"/>
            <w:tcBorders>
              <w:top w:val="nil"/>
            </w:tcBorders>
          </w:tcPr>
          <w:p w14:paraId="4FCD7F57" w14:textId="77777777" w:rsidR="00D521CD" w:rsidRPr="007B685F" w:rsidRDefault="00D521CD" w:rsidP="00131563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450" w:type="dxa"/>
            <w:tcBorders>
              <w:top w:val="nil"/>
            </w:tcBorders>
          </w:tcPr>
          <w:p w14:paraId="199B04A6" w14:textId="77777777" w:rsidR="00D521CD" w:rsidRPr="007B685F" w:rsidRDefault="00D521CD" w:rsidP="00131563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6B0E1830" w14:textId="77777777" w:rsidR="00D521CD" w:rsidRPr="007B685F" w:rsidRDefault="00D521CD" w:rsidP="00131563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D521CD" w:rsidRPr="007B685F" w14:paraId="42D063D8" w14:textId="77777777" w:rsidTr="00131563">
        <w:tc>
          <w:tcPr>
            <w:tcW w:w="6408" w:type="dxa"/>
            <w:hideMark/>
          </w:tcPr>
          <w:p w14:paraId="4C0BE709" w14:textId="77777777" w:rsidR="00D521CD" w:rsidRPr="007B685F" w:rsidRDefault="00D521CD" w:rsidP="00131563">
            <w:pPr>
              <w:ind w:left="72" w:right="-115" w:firstLine="37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440" w:type="dxa"/>
            <w:tcBorders>
              <w:bottom w:val="nil"/>
            </w:tcBorders>
          </w:tcPr>
          <w:p w14:paraId="7FAB1EC8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094</w:t>
            </w:r>
          </w:p>
        </w:tc>
        <w:tc>
          <w:tcPr>
            <w:tcW w:w="450" w:type="dxa"/>
            <w:tcBorders>
              <w:bottom w:val="nil"/>
            </w:tcBorders>
          </w:tcPr>
          <w:p w14:paraId="62C8C8AE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BC795F3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  <w:r w:rsidRPr="007B685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568</w:t>
            </w:r>
          </w:p>
        </w:tc>
      </w:tr>
      <w:tr w:rsidR="00D521CD" w:rsidRPr="007B685F" w14:paraId="4C252885" w14:textId="77777777" w:rsidTr="00131563">
        <w:tc>
          <w:tcPr>
            <w:tcW w:w="6408" w:type="dxa"/>
            <w:hideMark/>
          </w:tcPr>
          <w:p w14:paraId="4F9323C5" w14:textId="77777777" w:rsidR="00D521CD" w:rsidRPr="007B685F" w:rsidRDefault="00D521CD" w:rsidP="00131563">
            <w:pPr>
              <w:ind w:left="72" w:right="-115" w:firstLine="37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ผลิตภัณฑ์จาก</w:t>
            </w:r>
            <w:r w:rsidRPr="007B685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ฟาร์ม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เลี้ยงสัตว์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AD00F49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409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7AE751BC" w14:textId="77777777" w:rsidR="00D521CD" w:rsidRPr="007B685F" w:rsidRDefault="00D521CD" w:rsidP="0013156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737A0EB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  <w:r w:rsidRPr="007B685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353</w:t>
            </w:r>
          </w:p>
        </w:tc>
      </w:tr>
      <w:tr w:rsidR="00D521CD" w:rsidRPr="007B685F" w14:paraId="064BDAEE" w14:textId="77777777" w:rsidTr="00131563">
        <w:trPr>
          <w:trHeight w:val="119"/>
        </w:trPr>
        <w:tc>
          <w:tcPr>
            <w:tcW w:w="6408" w:type="dxa"/>
            <w:tcBorders>
              <w:bottom w:val="nil"/>
            </w:tcBorders>
            <w:hideMark/>
          </w:tcPr>
          <w:p w14:paraId="4890454A" w14:textId="77777777" w:rsidR="00D521CD" w:rsidRPr="007B685F" w:rsidRDefault="00D521CD" w:rsidP="00131563">
            <w:pPr>
              <w:ind w:left="72" w:right="-115" w:firstLine="37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อาหารแปรรูป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และสำเร็จรูป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1BF12F4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121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7A470A21" w14:textId="77777777" w:rsidR="00D521CD" w:rsidRPr="007B685F" w:rsidRDefault="00D521CD" w:rsidP="0013156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25C9EFC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  <w:lang w:eastAsia="en-GB"/>
              </w:rPr>
              <w:t>994</w:t>
            </w:r>
          </w:p>
        </w:tc>
      </w:tr>
      <w:tr w:rsidR="00D521CD" w:rsidRPr="007B685F" w14:paraId="3CCCAA2E" w14:textId="77777777" w:rsidTr="00131563">
        <w:tc>
          <w:tcPr>
            <w:tcW w:w="6408" w:type="dxa"/>
            <w:tcBorders>
              <w:top w:val="nil"/>
              <w:bottom w:val="nil"/>
            </w:tcBorders>
            <w:hideMark/>
          </w:tcPr>
          <w:p w14:paraId="271A8479" w14:textId="77777777" w:rsidR="00D521CD" w:rsidRPr="007B685F" w:rsidRDefault="00D521CD" w:rsidP="00131563">
            <w:pPr>
              <w:ind w:left="72" w:right="-115" w:firstLine="37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58EFA6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624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1EE770A" w14:textId="77777777" w:rsidR="00D521CD" w:rsidRPr="007B685F" w:rsidRDefault="00D521CD" w:rsidP="0013156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599C44" w14:textId="77777777" w:rsidR="00D521CD" w:rsidRPr="007B685F" w:rsidRDefault="00D521CD" w:rsidP="00131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11</w:t>
            </w: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915</w:t>
            </w:r>
          </w:p>
        </w:tc>
      </w:tr>
    </w:tbl>
    <w:p w14:paraId="7000A264" w14:textId="77777777" w:rsidR="000F4B0D" w:rsidRPr="00DD7CDF" w:rsidRDefault="000F4B0D" w:rsidP="000429AC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362DC99" w14:textId="270C11B4" w:rsidR="00B8635A" w:rsidRPr="00DD7CDF" w:rsidRDefault="00B8635A" w:rsidP="00163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i/>
          <w:iCs/>
          <w:sz w:val="30"/>
          <w:szCs w:val="30"/>
          <w:lang w:val="en-AU"/>
        </w:rPr>
      </w:pPr>
      <w:r w:rsidRPr="00DD7CDF">
        <w:rPr>
          <w:rFonts w:ascii="Angsana New" w:hAnsi="Angsana New" w:cs="Angsana New"/>
          <w:i/>
          <w:iCs/>
          <w:sz w:val="30"/>
          <w:szCs w:val="30"/>
          <w:cs/>
          <w:lang w:val="en-AU"/>
        </w:rPr>
        <w:t xml:space="preserve">ยอดคงเหลือของสัญญา </w:t>
      </w:r>
    </w:p>
    <w:p w14:paraId="62B5C69A" w14:textId="77777777" w:rsidR="00B8635A" w:rsidRPr="00DD7CDF" w:rsidRDefault="00B8635A" w:rsidP="000429AC">
      <w:pPr>
        <w:spacing w:line="240" w:lineRule="auto"/>
        <w:ind w:left="540"/>
        <w:rPr>
          <w:rFonts w:ascii="Angsana New" w:hAnsi="Angsana New" w:cs="Angsana New"/>
          <w:sz w:val="30"/>
          <w:szCs w:val="30"/>
          <w:lang w:val="en-AU"/>
        </w:rPr>
      </w:pPr>
    </w:p>
    <w:p w14:paraId="7290E6CC" w14:textId="1B5B1CEE" w:rsidR="00C40A47" w:rsidRPr="00DD7CDF" w:rsidRDefault="00454F39" w:rsidP="00163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val="en-AU"/>
        </w:rPr>
      </w:pP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ณ</w:t>
      </w:r>
      <w:r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วันที่</w:t>
      </w:r>
      <w:r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30</w:t>
      </w:r>
      <w:r w:rsidR="0083545E">
        <w:rPr>
          <w:rFonts w:ascii="Angsana New" w:hAnsi="Angsana New" w:cs="Angsana New"/>
          <w:sz w:val="30"/>
          <w:szCs w:val="30"/>
          <w:lang w:val="en-AU"/>
        </w:rPr>
        <w:t xml:space="preserve"> </w:t>
      </w:r>
      <w:r w:rsidR="0083545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  <w:r w:rsidRPr="00DD7CDF">
        <w:rPr>
          <w:rFonts w:ascii="Angsana New" w:hAnsi="Angsana New" w:cs="Angsana New"/>
          <w:sz w:val="30"/>
          <w:szCs w:val="30"/>
          <w:lang w:val="en-AU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กลุ่มบริษัท</w:t>
      </w:r>
      <w:r w:rsidR="0089568A" w:rsidRPr="00606085">
        <w:rPr>
          <w:rFonts w:ascii="Angsana New" w:hAnsi="Angsana New" w:cs="Angsana New" w:hint="cs"/>
          <w:sz w:val="30"/>
          <w:szCs w:val="30"/>
          <w:cs/>
          <w:lang w:val="en-AU"/>
        </w:rPr>
        <w:t>และบริษัท</w:t>
      </w:r>
      <w:r w:rsidRPr="00606085">
        <w:rPr>
          <w:rFonts w:ascii="Angsana New" w:hAnsi="Angsana New" w:cs="Angsana New" w:hint="cs"/>
          <w:sz w:val="30"/>
          <w:szCs w:val="30"/>
          <w:cs/>
          <w:lang w:val="en-AU"/>
        </w:rPr>
        <w:t>มีหนี้สินที่เกิดจากสัญญาจำนวน</w:t>
      </w:r>
      <w:r w:rsidRPr="00606085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3</w:t>
      </w:r>
      <w:r w:rsidR="00EE6A27">
        <w:rPr>
          <w:rFonts w:ascii="Angsana New" w:hAnsi="Angsana New" w:cs="Angsana New"/>
          <w:sz w:val="30"/>
          <w:szCs w:val="30"/>
          <w:lang w:val="en-AU"/>
        </w:rPr>
        <w:t>,</w:t>
      </w:r>
      <w:r w:rsidR="002606E5" w:rsidRPr="002606E5">
        <w:rPr>
          <w:rFonts w:ascii="Angsana New" w:hAnsi="Angsana New" w:cs="Angsana New"/>
          <w:sz w:val="30"/>
          <w:szCs w:val="30"/>
        </w:rPr>
        <w:t>045</w:t>
      </w:r>
      <w:r w:rsidR="004A1794" w:rsidRPr="00606085">
        <w:rPr>
          <w:rFonts w:ascii="Angsana New" w:hAnsi="Angsana New" w:cs="Angsana New"/>
          <w:sz w:val="30"/>
          <w:szCs w:val="30"/>
          <w:lang w:val="en-AU"/>
        </w:rPr>
        <w:t xml:space="preserve"> </w:t>
      </w:r>
      <w:r w:rsidRPr="00606085">
        <w:rPr>
          <w:rFonts w:ascii="Angsana New" w:hAnsi="Angsana New" w:cs="Angsana New" w:hint="cs"/>
          <w:sz w:val="30"/>
          <w:szCs w:val="30"/>
          <w:cs/>
          <w:lang w:val="en-AU"/>
        </w:rPr>
        <w:t>ล้านบาท</w:t>
      </w:r>
      <w:r w:rsidR="0089568A" w:rsidRPr="00606085">
        <w:rPr>
          <w:rFonts w:ascii="Angsana New" w:hAnsi="Angsana New" w:cs="Angsana New" w:hint="cs"/>
          <w:sz w:val="30"/>
          <w:szCs w:val="30"/>
          <w:cs/>
          <w:lang w:val="en-AU"/>
        </w:rPr>
        <w:t xml:space="preserve"> และ</w:t>
      </w:r>
      <w:r w:rsidRPr="00606085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34</w:t>
      </w:r>
      <w:r w:rsidR="0089568A" w:rsidRPr="00606085">
        <w:rPr>
          <w:rFonts w:ascii="Angsana New" w:hAnsi="Angsana New" w:cs="Angsana New"/>
          <w:sz w:val="30"/>
          <w:szCs w:val="30"/>
          <w:lang w:val="en-AU"/>
        </w:rPr>
        <w:t xml:space="preserve"> </w:t>
      </w:r>
      <w:r w:rsidR="0089568A" w:rsidRPr="00606085">
        <w:rPr>
          <w:rFonts w:ascii="Angsana New" w:hAnsi="Angsana New" w:cs="Angsana New" w:hint="cs"/>
          <w:sz w:val="30"/>
          <w:szCs w:val="30"/>
          <w:cs/>
          <w:lang w:val="en-AU"/>
        </w:rPr>
        <w:t xml:space="preserve">ล้านบาท ตามลำดับ </w:t>
      </w:r>
      <w:r w:rsidRPr="00606085">
        <w:rPr>
          <w:rFonts w:ascii="Angsana New" w:hAnsi="Angsana New" w:cs="Angsana New"/>
          <w:i/>
          <w:iCs/>
          <w:sz w:val="30"/>
          <w:szCs w:val="30"/>
          <w:cs/>
          <w:lang w:val="en-AU"/>
        </w:rPr>
        <w:t>(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31</w:t>
      </w:r>
      <w:r w:rsidRPr="00606085">
        <w:rPr>
          <w:rFonts w:ascii="Angsana New" w:hAnsi="Angsana New" w:cs="Angsana New"/>
          <w:i/>
          <w:iCs/>
          <w:sz w:val="30"/>
          <w:szCs w:val="30"/>
          <w:lang w:val="en-AU"/>
        </w:rPr>
        <w:t xml:space="preserve"> </w:t>
      </w:r>
      <w:r w:rsidRPr="00606085">
        <w:rPr>
          <w:rFonts w:ascii="Angsana New" w:hAnsi="Angsana New" w:cs="Angsana New" w:hint="cs"/>
          <w:i/>
          <w:iCs/>
          <w:sz w:val="30"/>
          <w:szCs w:val="30"/>
          <w:cs/>
          <w:lang w:val="en-AU"/>
        </w:rPr>
        <w:t>ธันวาคม</w:t>
      </w:r>
      <w:r w:rsidRPr="00606085">
        <w:rPr>
          <w:rFonts w:ascii="Angsana New" w:hAnsi="Angsana New" w:cs="Angsana New"/>
          <w:i/>
          <w:iCs/>
          <w:sz w:val="30"/>
          <w:szCs w:val="30"/>
          <w:cs/>
          <w:lang w:val="en-AU"/>
        </w:rPr>
        <w:t xml:space="preserve"> 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2562</w:t>
      </w:r>
      <w:r w:rsidRPr="00606085">
        <w:rPr>
          <w:rFonts w:ascii="Angsana New" w:hAnsi="Angsana New" w:cs="Angsana New"/>
          <w:i/>
          <w:iCs/>
          <w:sz w:val="30"/>
          <w:szCs w:val="30"/>
          <w:lang w:val="en-AU"/>
        </w:rPr>
        <w:t>:</w:t>
      </w:r>
      <w:r w:rsidR="007D1B48" w:rsidRPr="0060608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2</w:t>
      </w:r>
      <w:r w:rsidR="00D64FC6" w:rsidRPr="00606085">
        <w:rPr>
          <w:rFonts w:ascii="Angsana New" w:hAnsi="Angsana New" w:cs="Angsana New"/>
          <w:i/>
          <w:iCs/>
          <w:sz w:val="30"/>
          <w:szCs w:val="30"/>
        </w:rPr>
        <w:t>,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825</w:t>
      </w:r>
      <w:r w:rsidR="004A1794" w:rsidRPr="00606085">
        <w:rPr>
          <w:rFonts w:ascii="Angsana New" w:hAnsi="Angsana New" w:cs="Angsana New"/>
          <w:sz w:val="30"/>
          <w:szCs w:val="30"/>
        </w:rPr>
        <w:t xml:space="preserve"> </w:t>
      </w:r>
      <w:r w:rsidRPr="00606085">
        <w:rPr>
          <w:rFonts w:ascii="Angsana New" w:hAnsi="Angsana New" w:cs="Angsana New" w:hint="cs"/>
          <w:i/>
          <w:iCs/>
          <w:sz w:val="30"/>
          <w:szCs w:val="30"/>
          <w:cs/>
          <w:lang w:val="en-AU"/>
        </w:rPr>
        <w:t>ล้านบาท</w:t>
      </w:r>
      <w:r w:rsidR="0089568A" w:rsidRPr="00606085">
        <w:rPr>
          <w:rFonts w:ascii="Angsana New" w:hAnsi="Angsana New" w:cs="Angsana New" w:hint="cs"/>
          <w:i/>
          <w:iCs/>
          <w:sz w:val="30"/>
          <w:szCs w:val="30"/>
          <w:cs/>
          <w:lang w:val="en-AU"/>
        </w:rPr>
        <w:t xml:space="preserve"> และ</w:t>
      </w:r>
      <w:r w:rsidR="0089568A" w:rsidRPr="00606085">
        <w:rPr>
          <w:rFonts w:ascii="Angsana New" w:hAnsi="Angsana New" w:cs="Angsana New"/>
          <w:i/>
          <w:iCs/>
          <w:sz w:val="30"/>
          <w:szCs w:val="30"/>
          <w:cs/>
          <w:lang w:val="en-AU"/>
        </w:rPr>
        <w:t xml:space="preserve"> 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21</w:t>
      </w:r>
      <w:r w:rsidR="0089568A" w:rsidRPr="00606085">
        <w:rPr>
          <w:rFonts w:ascii="Angsana New" w:hAnsi="Angsana New" w:cs="Angsana New"/>
          <w:i/>
          <w:iCs/>
          <w:sz w:val="30"/>
          <w:szCs w:val="30"/>
          <w:lang w:val="en-AU"/>
        </w:rPr>
        <w:t xml:space="preserve"> </w:t>
      </w:r>
      <w:r w:rsidR="0089568A" w:rsidRPr="00606085">
        <w:rPr>
          <w:rFonts w:ascii="Angsana New" w:hAnsi="Angsana New" w:cs="Angsana New" w:hint="cs"/>
          <w:i/>
          <w:iCs/>
          <w:sz w:val="30"/>
          <w:szCs w:val="30"/>
          <w:cs/>
          <w:lang w:val="en-AU"/>
        </w:rPr>
        <w:t>ล้านบาท</w:t>
      </w:r>
      <w:r w:rsidR="0089568A" w:rsidRPr="00606085">
        <w:rPr>
          <w:rFonts w:ascii="Angsana New" w:hAnsi="Angsana New" w:cs="Angsana New"/>
          <w:i/>
          <w:iCs/>
          <w:sz w:val="30"/>
          <w:szCs w:val="30"/>
          <w:cs/>
          <w:lang w:val="en-AU"/>
        </w:rPr>
        <w:t xml:space="preserve"> </w:t>
      </w:r>
      <w:r w:rsidR="0089568A" w:rsidRPr="00606085">
        <w:rPr>
          <w:rFonts w:ascii="Angsana New" w:hAnsi="Angsana New" w:cs="Angsana New" w:hint="cs"/>
          <w:i/>
          <w:iCs/>
          <w:sz w:val="30"/>
          <w:szCs w:val="30"/>
          <w:cs/>
          <w:lang w:val="en-AU"/>
        </w:rPr>
        <w:t>ตามลำดับ</w:t>
      </w:r>
      <w:r w:rsidRPr="00DD7CDF">
        <w:rPr>
          <w:rFonts w:ascii="Angsana New" w:hAnsi="Angsana New" w:cs="Angsana New"/>
          <w:i/>
          <w:iCs/>
          <w:sz w:val="30"/>
          <w:szCs w:val="30"/>
          <w:cs/>
          <w:lang w:val="en-AU"/>
        </w:rPr>
        <w:t>)</w:t>
      </w:r>
      <w:r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ซึ่งเป็นภาระผูกพันในการโอนสินค้าให้กับลูกค้าที่กลุ่มบริษัท</w:t>
      </w:r>
      <w:r w:rsidR="003B3724">
        <w:rPr>
          <w:rFonts w:ascii="Angsana New" w:hAnsi="Angsana New" w:cs="Angsana New" w:hint="cs"/>
          <w:sz w:val="30"/>
          <w:szCs w:val="30"/>
          <w:cs/>
          <w:lang w:val="en-AU"/>
        </w:rPr>
        <w:t>และบริษัท</w:t>
      </w: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ได้รับชำระเงินแล้ว</w:t>
      </w:r>
    </w:p>
    <w:p w14:paraId="3BF30CAE" w14:textId="77777777" w:rsidR="00454F39" w:rsidRPr="00DD7CDF" w:rsidRDefault="00454F39" w:rsidP="00163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3A4C388" w14:textId="7C44A671" w:rsidR="00AF686A" w:rsidRDefault="00B8635A" w:rsidP="003E3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  <w:lang w:val="en-AU"/>
        </w:rPr>
        <w:t>หนี้สินที่เกิดจากสัญญา</w:t>
      </w: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โดยส่วนใหญ่</w:t>
      </w:r>
      <w:r w:rsidRPr="00DD7CDF">
        <w:rPr>
          <w:rFonts w:ascii="Angsana New" w:hAnsi="Angsana New" w:cs="Angsana New"/>
          <w:sz w:val="30"/>
          <w:szCs w:val="30"/>
          <w:cs/>
          <w:lang w:val="en-AU"/>
        </w:rPr>
        <w:t>เกิดจากสิ่งตอบแทนที่ได้รับล่วงหน้าจากลูกค้าสำหรับ</w:t>
      </w: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การขายสินค้า</w:t>
      </w:r>
      <w:r w:rsidR="00C40A47" w:rsidRPr="00DD7CDF">
        <w:rPr>
          <w:rFonts w:ascii="Angsana New" w:hAnsi="Angsana New" w:cs="Angsana New" w:hint="cs"/>
          <w:sz w:val="30"/>
          <w:szCs w:val="30"/>
          <w:cs/>
          <w:lang w:val="en-AU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โดย</w:t>
      </w:r>
      <w:r w:rsidRPr="00DD7CDF">
        <w:rPr>
          <w:rFonts w:ascii="Angsana New" w:hAnsi="Angsana New" w:cs="Angsana New"/>
          <w:sz w:val="30"/>
          <w:szCs w:val="30"/>
          <w:cs/>
          <w:lang w:val="en-AU"/>
        </w:rPr>
        <w:t>กลุ่มบริษัท</w:t>
      </w:r>
      <w:r w:rsidR="000578C4">
        <w:rPr>
          <w:rFonts w:ascii="Angsana New" w:hAnsi="Angsana New" w:cs="Angsana New" w:hint="cs"/>
          <w:sz w:val="30"/>
          <w:szCs w:val="30"/>
          <w:cs/>
          <w:lang w:val="en-AU"/>
        </w:rPr>
        <w:t>และบริษัท</w:t>
      </w:r>
      <w:r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4C0906" w:rsidRPr="00DD7CDF">
        <w:rPr>
          <w:rFonts w:ascii="Angsana New" w:hAnsi="Angsana New" w:cs="Angsana New" w:hint="cs"/>
          <w:sz w:val="30"/>
          <w:szCs w:val="30"/>
          <w:cs/>
          <w:lang w:val="en-AU"/>
        </w:rPr>
        <w:t xml:space="preserve"> ยอดคงเหลือของหนี้สินที่เกิดจากสัญญาแสดงรวมในบัญชี</w:t>
      </w:r>
      <w:r w:rsidR="004C0906"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 “</w:t>
      </w:r>
      <w:r w:rsidR="00A62A63"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หนี้สินหมุนเวียนอื่น</w:t>
      </w:r>
      <w:r w:rsidR="004C0906"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” </w:t>
      </w:r>
      <w:r w:rsidR="004C0906" w:rsidRPr="00DD7CDF">
        <w:rPr>
          <w:rFonts w:ascii="Angsana New" w:hAnsi="Angsana New" w:cs="Angsana New" w:hint="cs"/>
          <w:sz w:val="30"/>
          <w:szCs w:val="30"/>
          <w:cs/>
          <w:lang w:val="en-AU"/>
        </w:rPr>
        <w:t>ในงบแสดงฐานะการเงินรวม</w:t>
      </w:r>
      <w:r w:rsidR="000578C4">
        <w:rPr>
          <w:rFonts w:ascii="Angsana New" w:hAnsi="Angsana New" w:cs="Angsana New" w:hint="cs"/>
          <w:sz w:val="30"/>
          <w:szCs w:val="30"/>
          <w:cs/>
          <w:lang w:val="en-AU"/>
        </w:rPr>
        <w:t>และ</w:t>
      </w:r>
      <w:r w:rsidR="0083545E">
        <w:rPr>
          <w:rFonts w:ascii="Angsana New" w:hAnsi="Angsana New" w:cs="Angsana New"/>
          <w:sz w:val="30"/>
          <w:szCs w:val="30"/>
          <w:lang w:val="en-AU"/>
        </w:rPr>
        <w:br/>
      </w:r>
      <w:r w:rsidR="000578C4">
        <w:rPr>
          <w:rFonts w:ascii="Angsana New" w:hAnsi="Angsana New" w:cs="Angsana New" w:hint="cs"/>
          <w:sz w:val="30"/>
          <w:szCs w:val="30"/>
          <w:cs/>
          <w:lang w:val="en-AU"/>
        </w:rPr>
        <w:t>งบแสดงฐานะการเงินเฉพาะกิจการ</w:t>
      </w:r>
      <w:r w:rsidR="004C0906"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="004C0906"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ณ</w:t>
      </w:r>
      <w:r w:rsidR="004C0906"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="004C0906" w:rsidRPr="00DD7CDF">
        <w:rPr>
          <w:rFonts w:ascii="Angsana New" w:hAnsi="Angsana New" w:cs="Angsana New" w:hint="cs"/>
          <w:sz w:val="30"/>
          <w:szCs w:val="30"/>
          <w:cs/>
          <w:lang w:val="en-AU"/>
        </w:rPr>
        <w:t>วันที่</w:t>
      </w:r>
      <w:r w:rsidR="004C0906" w:rsidRPr="00DD7CDF">
        <w:rPr>
          <w:rFonts w:ascii="Angsana New" w:hAnsi="Angsana New" w:cs="Angsana New"/>
          <w:sz w:val="30"/>
          <w:szCs w:val="30"/>
          <w:cs/>
          <w:lang w:val="en-AU"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30</w:t>
      </w:r>
      <w:r w:rsidR="0083545E">
        <w:rPr>
          <w:rFonts w:ascii="Angsana New" w:hAnsi="Angsana New" w:cs="Angsana New"/>
          <w:sz w:val="30"/>
          <w:szCs w:val="30"/>
          <w:lang w:val="en-AU"/>
        </w:rPr>
        <w:t xml:space="preserve"> </w:t>
      </w:r>
      <w:r w:rsidR="0083545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3545E">
        <w:rPr>
          <w:rFonts w:ascii="Angsana New" w:hAnsi="Angsana New" w:cs="Angsana New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  <w:r w:rsidR="00AF686A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347B1ED" w14:textId="793865C2" w:rsidR="001E191E" w:rsidRPr="00DD7CDF" w:rsidRDefault="002606E5" w:rsidP="00964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sz w:val="30"/>
          <w:szCs w:val="30"/>
        </w:rPr>
        <w:lastRenderedPageBreak/>
        <w:t>15</w:t>
      </w:r>
      <w:r w:rsidR="00D013DA" w:rsidRPr="00DD7CDF">
        <w:rPr>
          <w:rFonts w:ascii="Angsana New" w:hAnsi="Angsana New" w:cs="Angsana New"/>
          <w:sz w:val="30"/>
          <w:szCs w:val="30"/>
        </w:rPr>
        <w:t xml:space="preserve">      </w:t>
      </w:r>
      <w:r w:rsidR="001E191E" w:rsidRPr="00DD7CDF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5081C589" w14:textId="77777777" w:rsidR="001E191E" w:rsidRPr="00A8379E" w:rsidRDefault="001E191E" w:rsidP="000429AC">
      <w:pPr>
        <w:pStyle w:val="a"/>
        <w:tabs>
          <w:tab w:val="clear" w:pos="1080"/>
        </w:tabs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1D83FCF3" w14:textId="4928B3D5" w:rsidR="0013103E" w:rsidRDefault="0013103E" w:rsidP="00F60850">
      <w:pPr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>กำไรต่อหุ้นสำหรับแต่ละ</w:t>
      </w:r>
      <w:r w:rsidR="0083545E" w:rsidRPr="007B685F">
        <w:rPr>
          <w:rFonts w:ascii="Angsana New" w:hAnsi="Angsana New" w:cs="Angsana New" w:hint="cs"/>
          <w:spacing w:val="-4"/>
          <w:sz w:val="30"/>
          <w:szCs w:val="30"/>
          <w:cs/>
        </w:rPr>
        <w:t>งวดสามเดือนและหกเดือน</w:t>
      </w: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สิ้นสุดวันที่ </w:t>
      </w:r>
      <w:r w:rsidR="002606E5" w:rsidRPr="002606E5">
        <w:rPr>
          <w:rFonts w:ascii="Angsana New" w:hAnsi="Angsana New" w:cs="Angsana New"/>
          <w:sz w:val="30"/>
          <w:szCs w:val="30"/>
        </w:rPr>
        <w:t>30</w:t>
      </w:r>
      <w:r w:rsidR="0083545E">
        <w:rPr>
          <w:rFonts w:ascii="Angsana New" w:hAnsi="Angsana New" w:cs="Angsana New"/>
          <w:sz w:val="30"/>
          <w:szCs w:val="30"/>
          <w:lang w:val="en-AU"/>
        </w:rPr>
        <w:t xml:space="preserve"> </w:t>
      </w:r>
      <w:r w:rsidR="0083545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56B02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>คำนวณจาก</w:t>
      </w:r>
      <w:r w:rsidRPr="00DD7CDF">
        <w:rPr>
          <w:rFonts w:ascii="Angsana New" w:hAnsi="Angsana New" w:cs="Angsana New" w:hint="cs"/>
          <w:sz w:val="30"/>
          <w:szCs w:val="30"/>
          <w:cs/>
        </w:rPr>
        <w:t>กำไรสำหรับงวดที่เป็นส่วนของผู้ถือหุ้นสามัญของบริษัทหักดอกเบี้ยจ่ายสะสมสุทธิจากภาษีเงินได้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และจำนวนหุ้นสามัญที่ถือโดยบุคคลภายนอกที่มีอยู่ในระหว่างงวดสามเดือน</w:t>
      </w:r>
      <w:r w:rsidR="00E425D3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DD7CDF">
        <w:rPr>
          <w:rFonts w:ascii="Angsana New" w:hAnsi="Angsana New" w:cs="Angsana New" w:hint="cs"/>
          <w:sz w:val="30"/>
          <w:szCs w:val="30"/>
          <w:cs/>
        </w:rPr>
        <w:t>สิ้นสุดวันเดียวกันตามวิธีถัวเฉลี่ยถ่วงน้ำหนัก โดยแสดงการคำนวณได้ดังนี้</w:t>
      </w:r>
    </w:p>
    <w:p w14:paraId="7904A87B" w14:textId="07214D60" w:rsidR="00635024" w:rsidRPr="00A8379E" w:rsidRDefault="00635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14:paraId="6533C7FB" w14:textId="29593607" w:rsidR="0083545E" w:rsidRPr="007B685F" w:rsidRDefault="0083545E" w:rsidP="0083545E">
      <w:pPr>
        <w:tabs>
          <w:tab w:val="clear" w:pos="454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สำหรับแต่ละงวดสามเดือนสิ้นสุดวันที่ </w:t>
      </w:r>
      <w:r w:rsidR="002606E5"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มิถุนายน </w:t>
      </w:r>
    </w:p>
    <w:p w14:paraId="0E8BD655" w14:textId="77777777" w:rsidR="0083545E" w:rsidRPr="00A8379E" w:rsidRDefault="0083545E" w:rsidP="0083545E">
      <w:pPr>
        <w:ind w:left="547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tbl>
      <w:tblPr>
        <w:tblW w:w="9375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4268"/>
        <w:gridCol w:w="1073"/>
        <w:gridCol w:w="268"/>
        <w:gridCol w:w="1088"/>
        <w:gridCol w:w="296"/>
        <w:gridCol w:w="1071"/>
        <w:gridCol w:w="8"/>
        <w:gridCol w:w="266"/>
        <w:gridCol w:w="8"/>
        <w:gridCol w:w="1029"/>
      </w:tblGrid>
      <w:tr w:rsidR="0083545E" w:rsidRPr="007B685F" w14:paraId="018FD05C" w14:textId="77777777" w:rsidTr="00E20CDA">
        <w:tc>
          <w:tcPr>
            <w:tcW w:w="2276" w:type="pct"/>
          </w:tcPr>
          <w:p w14:paraId="25AA2ECE" w14:textId="77777777" w:rsidR="0083545E" w:rsidRPr="007B685F" w:rsidRDefault="0083545E" w:rsidP="008354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0CD269F5" w14:textId="77777777" w:rsidR="0083545E" w:rsidRPr="007B685F" w:rsidRDefault="0083545E" w:rsidP="008354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" w:type="pct"/>
          </w:tcPr>
          <w:p w14:paraId="7F379CAA" w14:textId="77777777" w:rsidR="0083545E" w:rsidRPr="007B685F" w:rsidRDefault="0083545E" w:rsidP="008354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0" w:type="pct"/>
            <w:gridSpan w:val="5"/>
            <w:hideMark/>
          </w:tcPr>
          <w:p w14:paraId="13821C99" w14:textId="77777777" w:rsidR="0083545E" w:rsidRPr="007B685F" w:rsidRDefault="0083545E" w:rsidP="008354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83545E" w:rsidRPr="007B685F" w14:paraId="232E4D69" w14:textId="77777777" w:rsidTr="00E20CDA">
        <w:tc>
          <w:tcPr>
            <w:tcW w:w="2276" w:type="pct"/>
          </w:tcPr>
          <w:p w14:paraId="0539046F" w14:textId="77777777" w:rsidR="0083545E" w:rsidRPr="007B685F" w:rsidRDefault="0083545E" w:rsidP="008354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6BD3D7" w14:textId="77777777" w:rsidR="0083545E" w:rsidRPr="007B685F" w:rsidRDefault="0083545E" w:rsidP="008354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</w:tcPr>
          <w:p w14:paraId="7EAAC94F" w14:textId="77777777" w:rsidR="0083545E" w:rsidRPr="007B685F" w:rsidRDefault="0083545E" w:rsidP="008354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9D35B" w14:textId="77777777" w:rsidR="0083545E" w:rsidRPr="007B685F" w:rsidRDefault="0083545E" w:rsidP="008354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545E" w:rsidRPr="007B685F" w14:paraId="5D48424F" w14:textId="77777777" w:rsidTr="00E20CDA">
        <w:tc>
          <w:tcPr>
            <w:tcW w:w="2276" w:type="pct"/>
          </w:tcPr>
          <w:p w14:paraId="425C78A8" w14:textId="77777777" w:rsidR="0083545E" w:rsidRPr="007B685F" w:rsidRDefault="0083545E" w:rsidP="008354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8D91C1" w14:textId="2E72FD1C" w:rsidR="0083545E" w:rsidRPr="007B685F" w:rsidRDefault="002606E5" w:rsidP="0083545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D9952" w14:textId="77777777" w:rsidR="0083545E" w:rsidRPr="007B685F" w:rsidRDefault="0083545E" w:rsidP="0083545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8F8A2C" w14:textId="14FC0997" w:rsidR="0083545E" w:rsidRPr="007B685F" w:rsidRDefault="002606E5" w:rsidP="0083545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8" w:type="pct"/>
          </w:tcPr>
          <w:p w14:paraId="51B49A58" w14:textId="77777777" w:rsidR="0083545E" w:rsidRPr="007B685F" w:rsidRDefault="0083545E" w:rsidP="008354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920314" w14:textId="7776947D" w:rsidR="0083545E" w:rsidRPr="007B685F" w:rsidRDefault="002606E5" w:rsidP="0083545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CD954" w14:textId="77777777" w:rsidR="0083545E" w:rsidRPr="007B685F" w:rsidRDefault="0083545E" w:rsidP="0083545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7A34CC" w14:textId="6F2497D8" w:rsidR="0083545E" w:rsidRPr="007B685F" w:rsidRDefault="002606E5" w:rsidP="0083545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3545E" w:rsidRPr="007B685F" w14:paraId="29350DD6" w14:textId="77777777" w:rsidTr="00E20CDA">
        <w:tc>
          <w:tcPr>
            <w:tcW w:w="2276" w:type="pct"/>
            <w:hideMark/>
          </w:tcPr>
          <w:p w14:paraId="081FF7B3" w14:textId="77777777" w:rsidR="0083545E" w:rsidRPr="007B685F" w:rsidRDefault="0083545E" w:rsidP="008354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572" w:type="pct"/>
          </w:tcPr>
          <w:p w14:paraId="4D6E4493" w14:textId="77777777" w:rsidR="0083545E" w:rsidRPr="007B685F" w:rsidRDefault="0083545E" w:rsidP="0083545E">
            <w:pPr>
              <w:tabs>
                <w:tab w:val="decimal" w:pos="780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A499E3C" w14:textId="77777777" w:rsidR="0083545E" w:rsidRPr="007B685F" w:rsidRDefault="0083545E" w:rsidP="0083545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5482DAE" w14:textId="77777777" w:rsidR="0083545E" w:rsidRPr="007B685F" w:rsidRDefault="0083545E" w:rsidP="0083545E">
            <w:pPr>
              <w:tabs>
                <w:tab w:val="decimal" w:pos="791"/>
              </w:tabs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" w:type="pct"/>
          </w:tcPr>
          <w:p w14:paraId="0D0D2370" w14:textId="77777777" w:rsidR="0083545E" w:rsidRPr="007B685F" w:rsidRDefault="0083545E" w:rsidP="0083545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4C152E25" w14:textId="77777777" w:rsidR="0083545E" w:rsidRPr="007B685F" w:rsidRDefault="0083545E" w:rsidP="0083545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gridSpan w:val="3"/>
          </w:tcPr>
          <w:p w14:paraId="63980C98" w14:textId="77777777" w:rsidR="0083545E" w:rsidRPr="007B685F" w:rsidRDefault="0083545E" w:rsidP="0083545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5B28042D" w14:textId="77777777" w:rsidR="0083545E" w:rsidRPr="007B685F" w:rsidRDefault="0083545E" w:rsidP="0083545E">
            <w:pPr>
              <w:tabs>
                <w:tab w:val="decimal" w:pos="784"/>
              </w:tabs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F37BB" w:rsidRPr="007B685F" w14:paraId="364CFA99" w14:textId="77777777" w:rsidTr="00E20CDA">
        <w:tc>
          <w:tcPr>
            <w:tcW w:w="2276" w:type="pct"/>
            <w:hideMark/>
          </w:tcPr>
          <w:p w14:paraId="73609C43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572" w:type="pct"/>
          </w:tcPr>
          <w:p w14:paraId="5C57A828" w14:textId="2E4D38C2" w:rsidR="00BF37BB" w:rsidRPr="007B685F" w:rsidRDefault="002606E5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8437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</w:t>
            </w:r>
            <w:r w:rsidR="00F47D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29DADD13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hideMark/>
          </w:tcPr>
          <w:p w14:paraId="4C5FF3E0" w14:textId="1BBB0AC0" w:rsidR="00BF37BB" w:rsidRPr="007B685F" w:rsidRDefault="002606E5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BF37BB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158" w:type="pct"/>
          </w:tcPr>
          <w:p w14:paraId="181BA747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7ED0C88" w14:textId="77334561" w:rsidR="00BF37BB" w:rsidRPr="007B685F" w:rsidRDefault="002606E5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  <w:r w:rsidR="008437D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620</w:t>
            </w:r>
          </w:p>
        </w:tc>
        <w:tc>
          <w:tcPr>
            <w:tcW w:w="150" w:type="pct"/>
            <w:gridSpan w:val="3"/>
          </w:tcPr>
          <w:p w14:paraId="5C06B105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hideMark/>
          </w:tcPr>
          <w:p w14:paraId="07C1F126" w14:textId="777B6939" w:rsidR="00BF37BB" w:rsidRPr="007B685F" w:rsidRDefault="002606E5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BF37BB" w:rsidRPr="007B685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550</w:t>
            </w:r>
          </w:p>
        </w:tc>
      </w:tr>
      <w:tr w:rsidR="00BF37BB" w:rsidRPr="007B685F" w14:paraId="77BBA2BD" w14:textId="77777777" w:rsidTr="00E20CDA">
        <w:tc>
          <w:tcPr>
            <w:tcW w:w="2276" w:type="pct"/>
            <w:hideMark/>
          </w:tcPr>
          <w:p w14:paraId="42369779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ดอกเบี้ยจ่ายสะสมสุทธิจากภาษีเงินได้</w:t>
            </w:r>
          </w:p>
        </w:tc>
        <w:tc>
          <w:tcPr>
            <w:tcW w:w="572" w:type="pct"/>
          </w:tcPr>
          <w:p w14:paraId="435DD945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264FD84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5E756F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" w:type="pct"/>
          </w:tcPr>
          <w:p w14:paraId="7DCC2446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B98996D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gridSpan w:val="3"/>
          </w:tcPr>
          <w:p w14:paraId="4842B826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29F6392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F37BB" w:rsidRPr="007B685F" w14:paraId="5F5A35AF" w14:textId="77777777" w:rsidTr="00E20CDA">
        <w:tc>
          <w:tcPr>
            <w:tcW w:w="2276" w:type="pct"/>
            <w:hideMark/>
          </w:tcPr>
          <w:p w14:paraId="745F3088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สำหรับงวดของหุ้นกู้ด้อยสิทธิ</w:t>
            </w:r>
          </w:p>
        </w:tc>
        <w:tc>
          <w:tcPr>
            <w:tcW w:w="572" w:type="pct"/>
          </w:tcPr>
          <w:p w14:paraId="02D5C5A0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E0B341C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EDAFDB9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" w:type="pct"/>
          </w:tcPr>
          <w:p w14:paraId="62449419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BF26084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gridSpan w:val="3"/>
          </w:tcPr>
          <w:p w14:paraId="1C6D9533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3019913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F37BB" w:rsidRPr="007B685F" w14:paraId="478AADE0" w14:textId="77777777" w:rsidTr="00E20CDA">
        <w:tc>
          <w:tcPr>
            <w:tcW w:w="2276" w:type="pct"/>
            <w:hideMark/>
          </w:tcPr>
          <w:p w14:paraId="22CA54DD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ที่มีลักษณะคล้ายทุน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67767" w14:textId="4134EFB6" w:rsidR="00BF37BB" w:rsidRPr="007B685F" w:rsidRDefault="008437D7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42E3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634B4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9BF9172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3B92E3" w14:textId="63D91A10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150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8" w:type="pct"/>
          </w:tcPr>
          <w:p w14:paraId="497EEB73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B8494" w14:textId="022597ED" w:rsidR="00BF37BB" w:rsidRPr="007B685F" w:rsidRDefault="008437D7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F42E3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6634B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0" w:type="pct"/>
            <w:gridSpan w:val="3"/>
          </w:tcPr>
          <w:p w14:paraId="2BB9E787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F3DDA5" w14:textId="6632D6D4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150</w:t>
            </w:r>
            <w:r w:rsidRPr="007B685F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BF37BB" w:rsidRPr="007B685F" w14:paraId="07DB6596" w14:textId="77777777" w:rsidTr="00E20CDA">
        <w:tc>
          <w:tcPr>
            <w:tcW w:w="2276" w:type="pct"/>
            <w:hideMark/>
          </w:tcPr>
          <w:p w14:paraId="2E3D474A" w14:textId="1F2612BE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  <w:r w:rsidR="00E425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right w:val="nil"/>
            </w:tcBorders>
          </w:tcPr>
          <w:p w14:paraId="7FE49E59" w14:textId="0244E0F0" w:rsidR="00BF37BB" w:rsidRPr="007B685F" w:rsidRDefault="002606E5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8437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42E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6634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43" w:type="pct"/>
          </w:tcPr>
          <w:p w14:paraId="009BAC94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6F386123" w14:textId="68ADDB37" w:rsidR="00BF37BB" w:rsidRPr="007B685F" w:rsidRDefault="002606E5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F37BB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158" w:type="pct"/>
          </w:tcPr>
          <w:p w14:paraId="60F35E78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</w:tcPr>
          <w:p w14:paraId="737C1667" w14:textId="76B7AB1A" w:rsidR="00BF37BB" w:rsidRPr="007B685F" w:rsidRDefault="002606E5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  <w:r w:rsidR="008437D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47</w:t>
            </w:r>
            <w:r w:rsidR="006634B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50" w:type="pct"/>
            <w:gridSpan w:val="3"/>
          </w:tcPr>
          <w:p w14:paraId="7A74746F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60A3D2D0" w14:textId="33B65652" w:rsidR="00BF37BB" w:rsidRPr="007B685F" w:rsidRDefault="002606E5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BF37BB" w:rsidRPr="007B685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400</w:t>
            </w:r>
          </w:p>
        </w:tc>
      </w:tr>
      <w:tr w:rsidR="00B66D03" w:rsidRPr="007B685F" w14:paraId="3DC7EC3A" w14:textId="77777777" w:rsidTr="00E20CDA">
        <w:tc>
          <w:tcPr>
            <w:tcW w:w="2276" w:type="pct"/>
          </w:tcPr>
          <w:p w14:paraId="6417426E" w14:textId="77777777" w:rsidR="00B66D03" w:rsidRPr="007B685F" w:rsidRDefault="00B66D03" w:rsidP="00BF37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6B5C5D6F" w14:textId="77777777" w:rsidR="00B66D03" w:rsidRPr="007B685F" w:rsidRDefault="00B66D03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179659B" w14:textId="77777777" w:rsidR="00B66D03" w:rsidRPr="007B685F" w:rsidRDefault="00B66D03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93BD5EF" w14:textId="77777777" w:rsidR="00B66D03" w:rsidRPr="007B685F" w:rsidRDefault="00B66D03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" w:type="pct"/>
          </w:tcPr>
          <w:p w14:paraId="478AF782" w14:textId="77777777" w:rsidR="00B66D03" w:rsidRPr="007B685F" w:rsidRDefault="00B66D03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9460D38" w14:textId="77777777" w:rsidR="00B66D03" w:rsidRPr="007B685F" w:rsidRDefault="00B66D03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4F75F2C3" w14:textId="77777777" w:rsidR="00B66D03" w:rsidRPr="007B685F" w:rsidRDefault="00B66D03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double" w:sz="4" w:space="0" w:color="auto"/>
            </w:tcBorders>
          </w:tcPr>
          <w:p w14:paraId="7AEEFF5F" w14:textId="77777777" w:rsidR="00B66D03" w:rsidRPr="007B685F" w:rsidRDefault="00B66D03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47A" w:rsidRPr="007B685F" w14:paraId="61753B97" w14:textId="77777777" w:rsidTr="00E20CDA">
        <w:tc>
          <w:tcPr>
            <w:tcW w:w="2276" w:type="pct"/>
            <w:hideMark/>
          </w:tcPr>
          <w:p w14:paraId="5B7C8AE6" w14:textId="77777777" w:rsidR="00CB647A" w:rsidRPr="007B685F" w:rsidRDefault="00CB647A" w:rsidP="00CB6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572" w:type="pct"/>
          </w:tcPr>
          <w:p w14:paraId="53E98826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118F78A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DD4BE3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" w:type="pct"/>
          </w:tcPr>
          <w:p w14:paraId="45B52CBD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2823071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67893A76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1694B1C9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47A" w:rsidRPr="007B685F" w14:paraId="23F152B5" w14:textId="77777777" w:rsidTr="00E20CDA">
        <w:tc>
          <w:tcPr>
            <w:tcW w:w="2276" w:type="pct"/>
            <w:hideMark/>
          </w:tcPr>
          <w:p w14:paraId="697C0C4F" w14:textId="77777777" w:rsidR="00CB647A" w:rsidRPr="007B685F" w:rsidRDefault="00CB647A" w:rsidP="00C42D7D">
            <w:pPr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572" w:type="pct"/>
          </w:tcPr>
          <w:p w14:paraId="56F12796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C888D1D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9A99C2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" w:type="pct"/>
          </w:tcPr>
          <w:p w14:paraId="4F0963A5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6408550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644715C4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161AF9E4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47A" w:rsidRPr="007B685F" w14:paraId="04275AEA" w14:textId="77777777" w:rsidTr="00E20CDA">
        <w:tc>
          <w:tcPr>
            <w:tcW w:w="2276" w:type="pct"/>
            <w:hideMark/>
          </w:tcPr>
          <w:p w14:paraId="7BFEAA0A" w14:textId="77777777" w:rsidR="00CB647A" w:rsidRPr="007B685F" w:rsidRDefault="00CB647A" w:rsidP="00CB6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72" w:type="pct"/>
          </w:tcPr>
          <w:p w14:paraId="73CE3BFD" w14:textId="3188892A" w:rsidR="00CB647A" w:rsidRPr="007B685F" w:rsidRDefault="002606E5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B64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43" w:type="pct"/>
          </w:tcPr>
          <w:p w14:paraId="49E04A93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hideMark/>
          </w:tcPr>
          <w:p w14:paraId="3C99D85F" w14:textId="2D7D398E" w:rsidR="00CB647A" w:rsidRPr="007B685F" w:rsidRDefault="002606E5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B647A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58" w:type="pct"/>
          </w:tcPr>
          <w:p w14:paraId="750E8EB9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A8643B8" w14:textId="344C5942" w:rsidR="00CB647A" w:rsidRPr="007B685F" w:rsidRDefault="002606E5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B64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46" w:type="pct"/>
            <w:gridSpan w:val="2"/>
          </w:tcPr>
          <w:p w14:paraId="1BE0D512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hideMark/>
          </w:tcPr>
          <w:p w14:paraId="1B5AC43F" w14:textId="2820A238" w:rsidR="00CB647A" w:rsidRPr="007B685F" w:rsidRDefault="002606E5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B647A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</w:tr>
      <w:tr w:rsidR="00CB647A" w:rsidRPr="007B685F" w14:paraId="16D37A47" w14:textId="77777777" w:rsidTr="00E20CDA">
        <w:tc>
          <w:tcPr>
            <w:tcW w:w="2276" w:type="pct"/>
            <w:hideMark/>
          </w:tcPr>
          <w:p w14:paraId="74D7750F" w14:textId="77777777" w:rsidR="00CB647A" w:rsidRPr="007B685F" w:rsidRDefault="00CB647A" w:rsidP="00CB6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</w:tcPr>
          <w:p w14:paraId="08B2A72E" w14:textId="5D362D91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426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8C44463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hideMark/>
          </w:tcPr>
          <w:p w14:paraId="2C80580B" w14:textId="5A64F2E2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426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8" w:type="pct"/>
          </w:tcPr>
          <w:p w14:paraId="52BE5BD0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</w:tcPr>
          <w:p w14:paraId="6BD50EC8" w14:textId="043C802D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67A4EECA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nil"/>
              <w:left w:val="nil"/>
              <w:right w:val="nil"/>
            </w:tcBorders>
            <w:hideMark/>
          </w:tcPr>
          <w:p w14:paraId="3D699705" w14:textId="1FC80B08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B647A" w:rsidRPr="007B685F" w14:paraId="2DB3EB0D" w14:textId="77777777" w:rsidTr="00E20CDA">
        <w:tc>
          <w:tcPr>
            <w:tcW w:w="2276" w:type="pct"/>
          </w:tcPr>
          <w:p w14:paraId="06EEC5D4" w14:textId="6290D560" w:rsidR="00CB647A" w:rsidRPr="007B685F" w:rsidRDefault="00CB647A" w:rsidP="00CB64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11280A2B" w14:textId="5B22F7E9" w:rsidR="00CB647A" w:rsidRDefault="00B17A3B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81AD748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left w:val="nil"/>
              <w:bottom w:val="single" w:sz="4" w:space="0" w:color="auto"/>
              <w:right w:val="nil"/>
            </w:tcBorders>
          </w:tcPr>
          <w:p w14:paraId="48C1BFD2" w14:textId="2A6812CF" w:rsidR="00CB647A" w:rsidRPr="007B685F" w:rsidRDefault="003D32C3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4BE8ACE3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383D52E3" w14:textId="3A3B2B67" w:rsidR="00CB647A" w:rsidRDefault="00B17A3B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</w:tcPr>
          <w:p w14:paraId="23A1A0D0" w14:textId="77777777" w:rsidR="00CB647A" w:rsidRPr="007B685F" w:rsidRDefault="00CB647A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AA316F2" w14:textId="75A65721" w:rsidR="00CB647A" w:rsidRPr="007B685F" w:rsidRDefault="003D32C3" w:rsidP="00C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17A3B" w:rsidRPr="007B685F" w14:paraId="28832B8F" w14:textId="77777777" w:rsidTr="00B17A3B">
        <w:tc>
          <w:tcPr>
            <w:tcW w:w="2276" w:type="pct"/>
          </w:tcPr>
          <w:p w14:paraId="71148C5E" w14:textId="44EE007E" w:rsidR="00B17A3B" w:rsidRPr="008B3F8D" w:rsidRDefault="00B17A3B" w:rsidP="00B17A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B3F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59ECBB" w14:textId="0D923345" w:rsidR="00B17A3B" w:rsidRPr="00B17A3B" w:rsidRDefault="002606E5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B17A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143" w:type="pct"/>
          </w:tcPr>
          <w:p w14:paraId="60DBA211" w14:textId="77777777" w:rsidR="00B17A3B" w:rsidRPr="00B17A3B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E541BC" w14:textId="172D2E99" w:rsidR="00B17A3B" w:rsidRPr="00B17A3B" w:rsidRDefault="002606E5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B17A3B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158" w:type="pct"/>
          </w:tcPr>
          <w:p w14:paraId="4A17C826" w14:textId="77777777" w:rsidR="00B17A3B" w:rsidRPr="00B17A3B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664781" w14:textId="04165077" w:rsidR="00B17A3B" w:rsidRPr="00B17A3B" w:rsidRDefault="002606E5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B17A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146" w:type="pct"/>
            <w:gridSpan w:val="2"/>
          </w:tcPr>
          <w:p w14:paraId="27D1D058" w14:textId="77777777" w:rsidR="00B17A3B" w:rsidRPr="00B17A3B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28774" w14:textId="5B368B6D" w:rsidR="00B17A3B" w:rsidRPr="00B17A3B" w:rsidRDefault="002606E5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B17A3B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611</w:t>
            </w:r>
          </w:p>
        </w:tc>
      </w:tr>
      <w:tr w:rsidR="00B17A3B" w:rsidRPr="007B685F" w14:paraId="0BD8C6BC" w14:textId="77777777" w:rsidTr="0049666D">
        <w:trPr>
          <w:trHeight w:hRule="exact" w:val="302"/>
        </w:trPr>
        <w:tc>
          <w:tcPr>
            <w:tcW w:w="2276" w:type="pct"/>
          </w:tcPr>
          <w:p w14:paraId="4A06B901" w14:textId="29BDFF3B" w:rsidR="00B17A3B" w:rsidRPr="007B685F" w:rsidRDefault="00B17A3B" w:rsidP="00B17A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4" w:right="-3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7EF43294" w14:textId="1CA17369" w:rsidR="00B17A3B" w:rsidRPr="007B685F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9454216" w14:textId="77777777" w:rsidR="00B17A3B" w:rsidRPr="007B685F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right w:val="nil"/>
            </w:tcBorders>
          </w:tcPr>
          <w:p w14:paraId="71053C9A" w14:textId="7C31C6B8" w:rsidR="00B17A3B" w:rsidRPr="007B685F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" w:type="pct"/>
          </w:tcPr>
          <w:p w14:paraId="70F2CE76" w14:textId="77777777" w:rsidR="00B17A3B" w:rsidRPr="007B685F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</w:tcPr>
          <w:p w14:paraId="2DE78213" w14:textId="4A821A24" w:rsidR="00B17A3B" w:rsidRPr="007B685F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575DA76" w14:textId="77777777" w:rsidR="00B17A3B" w:rsidRPr="007B685F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54AA640" w14:textId="0FEE7819" w:rsidR="00B17A3B" w:rsidRPr="007B685F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7A3B" w:rsidRPr="007B685F" w14:paraId="01B5F86D" w14:textId="77777777" w:rsidTr="005B1100">
        <w:tc>
          <w:tcPr>
            <w:tcW w:w="2276" w:type="pct"/>
          </w:tcPr>
          <w:p w14:paraId="59BB9155" w14:textId="189C54EA" w:rsidR="00B17A3B" w:rsidRPr="007B685F" w:rsidRDefault="00B17A3B" w:rsidP="00B17A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</w:tcPr>
          <w:p w14:paraId="0BC344C5" w14:textId="0E3D44E4" w:rsidR="00B17A3B" w:rsidRDefault="002606E5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left" w:pos="849"/>
              </w:tabs>
              <w:spacing w:after="0" w:line="240" w:lineRule="auto"/>
              <w:ind w:left="-141" w:right="-53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B17A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143" w:type="pct"/>
          </w:tcPr>
          <w:p w14:paraId="5D31F9B4" w14:textId="77777777" w:rsidR="00B17A3B" w:rsidRPr="007B685F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left" w:pos="849"/>
              </w:tabs>
              <w:spacing w:after="0" w:line="240" w:lineRule="auto"/>
              <w:ind w:left="-141" w:right="-53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left w:val="nil"/>
              <w:bottom w:val="double" w:sz="4" w:space="0" w:color="auto"/>
              <w:right w:val="nil"/>
            </w:tcBorders>
          </w:tcPr>
          <w:p w14:paraId="61455ACF" w14:textId="159B096D" w:rsidR="00B17A3B" w:rsidRPr="007B685F" w:rsidRDefault="002606E5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left" w:pos="849"/>
              </w:tabs>
              <w:spacing w:after="0" w:line="240" w:lineRule="auto"/>
              <w:ind w:left="-141" w:right="-53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B17A3B" w:rsidRPr="00135C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58" w:type="pct"/>
          </w:tcPr>
          <w:p w14:paraId="3CB9B108" w14:textId="77777777" w:rsidR="00B17A3B" w:rsidRPr="007B685F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left" w:pos="849"/>
              </w:tabs>
              <w:spacing w:after="0" w:line="240" w:lineRule="auto"/>
              <w:ind w:left="-141" w:right="-53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</w:tcPr>
          <w:p w14:paraId="3AC96715" w14:textId="66654B2D" w:rsidR="00B17A3B" w:rsidRDefault="002606E5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left" w:pos="849"/>
              </w:tabs>
              <w:spacing w:after="0" w:line="240" w:lineRule="auto"/>
              <w:ind w:left="-141" w:right="-53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B17A3B" w:rsidRPr="00135C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46" w:type="pct"/>
            <w:gridSpan w:val="2"/>
          </w:tcPr>
          <w:p w14:paraId="5B846F0A" w14:textId="77777777" w:rsidR="00B17A3B" w:rsidRPr="007B685F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left" w:pos="849"/>
              </w:tabs>
              <w:spacing w:after="0" w:line="240" w:lineRule="auto"/>
              <w:ind w:left="-141" w:right="-53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2A4A761" w14:textId="013DE959" w:rsidR="00B17A3B" w:rsidRPr="007B685F" w:rsidRDefault="002606E5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left" w:pos="849"/>
              </w:tabs>
              <w:spacing w:after="0" w:line="240" w:lineRule="auto"/>
              <w:ind w:left="-141" w:right="-53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B17A3B" w:rsidRPr="00135C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</w:p>
        </w:tc>
      </w:tr>
      <w:tr w:rsidR="00B17A3B" w:rsidRPr="007B685F" w14:paraId="0AAE6C95" w14:textId="77777777" w:rsidTr="005B1100">
        <w:tc>
          <w:tcPr>
            <w:tcW w:w="2276" w:type="pct"/>
          </w:tcPr>
          <w:p w14:paraId="7B09F6E5" w14:textId="326B70C2" w:rsidR="00B17A3B" w:rsidRPr="007B685F" w:rsidRDefault="00B17A3B" w:rsidP="00B17A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3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48519D09" w14:textId="1A726A79" w:rsidR="00B17A3B" w:rsidRPr="007B685F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left" w:pos="849"/>
              </w:tabs>
              <w:spacing w:after="0" w:line="240" w:lineRule="auto"/>
              <w:ind w:left="-141" w:right="-53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E024732" w14:textId="77777777" w:rsidR="00B17A3B" w:rsidRPr="007B685F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right w:val="nil"/>
            </w:tcBorders>
          </w:tcPr>
          <w:p w14:paraId="38723CB4" w14:textId="50CB185C" w:rsidR="00B17A3B" w:rsidRPr="007B685F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8"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" w:type="pct"/>
          </w:tcPr>
          <w:p w14:paraId="118FA2D4" w14:textId="77777777" w:rsidR="00B17A3B" w:rsidRPr="007B685F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3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</w:tcPr>
          <w:p w14:paraId="4E6665E6" w14:textId="180D498B" w:rsidR="00B17A3B" w:rsidRPr="007B685F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0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495FFBF3" w14:textId="77777777" w:rsidR="00B17A3B" w:rsidRPr="007B685F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251797D" w14:textId="6DC42005" w:rsidR="00B17A3B" w:rsidRPr="007B685F" w:rsidRDefault="00B17A3B" w:rsidP="00B17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695FE675" w14:textId="77777777" w:rsidR="003B5813" w:rsidRDefault="003B5813" w:rsidP="00C363A7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1B5EAAEB" w14:textId="77777777" w:rsidR="003B5813" w:rsidRDefault="003B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3BDFAD7" w14:textId="1F18F43E" w:rsidR="0083545E" w:rsidRPr="007B685F" w:rsidRDefault="0083545E" w:rsidP="00C363A7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 xml:space="preserve">สำหรับแต่ละงวดหกเดือนสิ้นสุดวันที่ </w:t>
      </w:r>
      <w:r w:rsidR="002606E5"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มิถุนายน</w:t>
      </w:r>
    </w:p>
    <w:tbl>
      <w:tblPr>
        <w:tblW w:w="9375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4267"/>
        <w:gridCol w:w="1072"/>
        <w:gridCol w:w="262"/>
        <w:gridCol w:w="1082"/>
        <w:gridCol w:w="8"/>
        <w:gridCol w:w="276"/>
        <w:gridCol w:w="1071"/>
        <w:gridCol w:w="6"/>
        <w:gridCol w:w="266"/>
        <w:gridCol w:w="6"/>
        <w:gridCol w:w="1059"/>
      </w:tblGrid>
      <w:tr w:rsidR="0083545E" w:rsidRPr="007B685F" w14:paraId="5A5BBD0B" w14:textId="77777777" w:rsidTr="0083545E">
        <w:tc>
          <w:tcPr>
            <w:tcW w:w="2276" w:type="pct"/>
          </w:tcPr>
          <w:p w14:paraId="6A4CE212" w14:textId="77777777" w:rsidR="0083545E" w:rsidRPr="007B685F" w:rsidRDefault="0083545E" w:rsidP="0083545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</w:tcPr>
          <w:p w14:paraId="2289AFD2" w14:textId="77777777" w:rsidR="0083545E" w:rsidRPr="007B685F" w:rsidRDefault="0083545E" w:rsidP="008354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72AD89E" w14:textId="77777777" w:rsidR="0083545E" w:rsidRPr="007B685F" w:rsidRDefault="0083545E" w:rsidP="008354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hideMark/>
          </w:tcPr>
          <w:p w14:paraId="61C4EA41" w14:textId="77777777" w:rsidR="0083545E" w:rsidRPr="007B685F" w:rsidRDefault="0083545E" w:rsidP="008354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83545E" w:rsidRPr="007B685F" w14:paraId="5F7059F4" w14:textId="77777777" w:rsidTr="0083545E">
        <w:tc>
          <w:tcPr>
            <w:tcW w:w="2276" w:type="pct"/>
          </w:tcPr>
          <w:p w14:paraId="0C702B63" w14:textId="77777777" w:rsidR="0083545E" w:rsidRPr="007B685F" w:rsidRDefault="0083545E" w:rsidP="0083545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3D2704" w14:textId="77777777" w:rsidR="0083545E" w:rsidRPr="007B685F" w:rsidRDefault="0083545E" w:rsidP="008354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30EAB2E" w14:textId="77777777" w:rsidR="0083545E" w:rsidRPr="007B685F" w:rsidRDefault="0083545E" w:rsidP="008354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C9DEAC" w14:textId="77777777" w:rsidR="0083545E" w:rsidRPr="007B685F" w:rsidRDefault="0083545E" w:rsidP="008354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37BB" w:rsidRPr="007B685F" w14:paraId="5E8AF7EA" w14:textId="77777777" w:rsidTr="0083545E">
        <w:tc>
          <w:tcPr>
            <w:tcW w:w="2276" w:type="pct"/>
          </w:tcPr>
          <w:p w14:paraId="7437CDF0" w14:textId="77777777" w:rsidR="00BF37BB" w:rsidRPr="007B685F" w:rsidRDefault="00BF37BB" w:rsidP="00BF37B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E46A66" w14:textId="1FFC9F06" w:rsidR="00BF37BB" w:rsidRPr="007B685F" w:rsidRDefault="002606E5" w:rsidP="00BF37BB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2886C" w14:textId="77777777" w:rsidR="00BF37BB" w:rsidRPr="007B685F" w:rsidRDefault="00BF37BB" w:rsidP="00BF37BB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C86802" w14:textId="36C16596" w:rsidR="00BF37BB" w:rsidRPr="007B685F" w:rsidRDefault="002606E5" w:rsidP="00BF37BB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124AE73A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954F05" w14:textId="56B93513" w:rsidR="00BF37BB" w:rsidRPr="007B685F" w:rsidRDefault="002606E5" w:rsidP="00BF37BB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56070" w14:textId="77777777" w:rsidR="00BF37BB" w:rsidRPr="007B685F" w:rsidRDefault="00BF37BB" w:rsidP="00BF37BB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51788F" w14:textId="247B1EB0" w:rsidR="00BF37BB" w:rsidRPr="007B685F" w:rsidRDefault="002606E5" w:rsidP="00BF37BB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F37BB" w:rsidRPr="007B685F" w14:paraId="2683006D" w14:textId="77777777" w:rsidTr="0083545E">
        <w:tc>
          <w:tcPr>
            <w:tcW w:w="2276" w:type="pct"/>
            <w:hideMark/>
          </w:tcPr>
          <w:p w14:paraId="0A8BC6AB" w14:textId="77777777" w:rsidR="00BF37BB" w:rsidRPr="007B685F" w:rsidRDefault="00BF37BB" w:rsidP="00BF37BB">
            <w:pPr>
              <w:tabs>
                <w:tab w:val="left" w:pos="540"/>
              </w:tabs>
              <w:ind w:left="-14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กำไรสำหรับงวดที่เป็นส่วนของ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2F5151B5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DB86073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0558F180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035672F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BC44BF1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14A23C89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2EF92166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F37BB" w:rsidRPr="007B685F" w14:paraId="4A1067E5" w14:textId="77777777" w:rsidTr="0083545E">
        <w:tc>
          <w:tcPr>
            <w:tcW w:w="2276" w:type="pct"/>
            <w:hideMark/>
          </w:tcPr>
          <w:p w14:paraId="0AB41C2F" w14:textId="77777777" w:rsidR="00BF37BB" w:rsidRPr="007B685F" w:rsidRDefault="00BF37BB" w:rsidP="00C42D7D">
            <w:pPr>
              <w:tabs>
                <w:tab w:val="clear" w:pos="227"/>
                <w:tab w:val="left" w:pos="218"/>
                <w:tab w:val="left" w:pos="540"/>
              </w:tabs>
              <w:ind w:left="-52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572" w:type="pct"/>
          </w:tcPr>
          <w:p w14:paraId="3AA9EE99" w14:textId="5A9FB976" w:rsidR="00BF37BB" w:rsidRPr="007B685F" w:rsidRDefault="002606E5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456F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140" w:type="pct"/>
          </w:tcPr>
          <w:p w14:paraId="24332DEA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hideMark/>
          </w:tcPr>
          <w:p w14:paraId="5A7524AD" w14:textId="0F7851F8" w:rsidR="00BF37BB" w:rsidRPr="007B685F" w:rsidRDefault="002606E5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BF37BB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384</w:t>
            </w:r>
          </w:p>
        </w:tc>
        <w:tc>
          <w:tcPr>
            <w:tcW w:w="147" w:type="pct"/>
          </w:tcPr>
          <w:p w14:paraId="5B0CE34D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1878F4BD" w14:textId="1932C5FF" w:rsidR="00BF37BB" w:rsidRPr="007B685F" w:rsidRDefault="002606E5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456F0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937</w:t>
            </w:r>
          </w:p>
        </w:tc>
        <w:tc>
          <w:tcPr>
            <w:tcW w:w="148" w:type="pct"/>
            <w:gridSpan w:val="3"/>
          </w:tcPr>
          <w:p w14:paraId="7351C27C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hideMark/>
          </w:tcPr>
          <w:p w14:paraId="229F085C" w14:textId="4AB0D82C" w:rsidR="00BF37BB" w:rsidRPr="007B685F" w:rsidRDefault="002606E5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BF37BB" w:rsidRPr="007B685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496</w:t>
            </w:r>
          </w:p>
        </w:tc>
      </w:tr>
      <w:tr w:rsidR="00BF37BB" w:rsidRPr="007B685F" w14:paraId="61D6DC26" w14:textId="77777777" w:rsidTr="0083545E">
        <w:tc>
          <w:tcPr>
            <w:tcW w:w="2276" w:type="pct"/>
            <w:hideMark/>
          </w:tcPr>
          <w:p w14:paraId="726E980D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ดอกเบี้ยจ่ายสะสมสุทธิจากภาษีเงินได้</w:t>
            </w:r>
          </w:p>
        </w:tc>
        <w:tc>
          <w:tcPr>
            <w:tcW w:w="572" w:type="pct"/>
          </w:tcPr>
          <w:p w14:paraId="17CC1F17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0CD16C48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933BF1A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1372415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B701917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067F4A92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C5C73E4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F37BB" w:rsidRPr="007B685F" w14:paraId="6802A82A" w14:textId="77777777" w:rsidTr="0083545E">
        <w:tc>
          <w:tcPr>
            <w:tcW w:w="2276" w:type="pct"/>
            <w:hideMark/>
          </w:tcPr>
          <w:p w14:paraId="0AC89458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สำหรับงวดของหุ้นกู้ด้อยสิทธิ</w:t>
            </w:r>
          </w:p>
        </w:tc>
        <w:tc>
          <w:tcPr>
            <w:tcW w:w="572" w:type="pct"/>
          </w:tcPr>
          <w:p w14:paraId="4BEFB515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4602BA8C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1BB777B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FE395BB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8F3FE14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63670241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1CE7246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F37BB" w:rsidRPr="007B685F" w14:paraId="56B317E7" w14:textId="77777777" w:rsidTr="00CB7250">
        <w:tc>
          <w:tcPr>
            <w:tcW w:w="2276" w:type="pct"/>
            <w:hideMark/>
          </w:tcPr>
          <w:p w14:paraId="48FA5111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ที่มีลักษณะคล้ายทุน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4C2AE" w14:textId="3BFBE336" w:rsidR="00BF37BB" w:rsidRPr="007B685F" w:rsidRDefault="00456F01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6634B4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3FAD6E51" w14:textId="77777777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6E02D9" w14:textId="037FA12C" w:rsidR="00BF37BB" w:rsidRPr="007B685F" w:rsidRDefault="00BF37BB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298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6702E7A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3CAAC" w14:textId="77D99952" w:rsidR="00BF37BB" w:rsidRPr="007B685F" w:rsidRDefault="00456F01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  <w:r w:rsidR="006634B4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8" w:type="pct"/>
            <w:gridSpan w:val="3"/>
          </w:tcPr>
          <w:p w14:paraId="047305D9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B415BF" w14:textId="5C348EC9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color w:val="000000"/>
                <w:sz w:val="30"/>
                <w:szCs w:val="30"/>
              </w:rPr>
              <w:t>298</w:t>
            </w:r>
            <w:r w:rsidRPr="007B685F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BF37BB" w:rsidRPr="007B685F" w14:paraId="70317D0E" w14:textId="77777777" w:rsidTr="006C0CC5">
        <w:tc>
          <w:tcPr>
            <w:tcW w:w="2276" w:type="pct"/>
            <w:hideMark/>
          </w:tcPr>
          <w:p w14:paraId="2FA8D8C1" w14:textId="0FAA0518" w:rsidR="00BF37BB" w:rsidRPr="007B685F" w:rsidRDefault="00CB7250" w:rsidP="00BF37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9023CD" w14:textId="1C4599BE" w:rsidR="00BF37BB" w:rsidRPr="007B685F" w:rsidRDefault="002606E5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="00456F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</w:t>
            </w:r>
            <w:r w:rsidR="006634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0" w:type="pct"/>
          </w:tcPr>
          <w:p w14:paraId="63BA5872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DFF9AF" w14:textId="1C10F5E6" w:rsidR="00BF37BB" w:rsidRPr="007B685F" w:rsidRDefault="002606E5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BF37BB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086</w:t>
            </w:r>
          </w:p>
        </w:tc>
        <w:tc>
          <w:tcPr>
            <w:tcW w:w="147" w:type="pct"/>
          </w:tcPr>
          <w:p w14:paraId="717A9A78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84DD04" w14:textId="53AF80B8" w:rsidR="00BF37BB" w:rsidRPr="007B685F" w:rsidRDefault="002606E5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456F0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63</w:t>
            </w:r>
            <w:r w:rsidR="006634B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8" w:type="pct"/>
            <w:gridSpan w:val="3"/>
          </w:tcPr>
          <w:p w14:paraId="0F1F99D4" w14:textId="77777777" w:rsidR="00BF37BB" w:rsidRPr="007B685F" w:rsidRDefault="00BF37BB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5D1668" w14:textId="00A7977B" w:rsidR="00BF37BB" w:rsidRPr="007B685F" w:rsidRDefault="002606E5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BF37BB" w:rsidRPr="007B685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198</w:t>
            </w:r>
          </w:p>
        </w:tc>
      </w:tr>
      <w:tr w:rsidR="006C0CC5" w:rsidRPr="007B685F" w14:paraId="1A68F0C9" w14:textId="77777777" w:rsidTr="00C22AE5">
        <w:tc>
          <w:tcPr>
            <w:tcW w:w="2276" w:type="pct"/>
          </w:tcPr>
          <w:p w14:paraId="3B23C7A5" w14:textId="77777777" w:rsidR="006C0CC5" w:rsidRPr="007B685F" w:rsidRDefault="006C0CC5" w:rsidP="00BF37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66AEE778" w14:textId="77777777" w:rsidR="006C0CC5" w:rsidRDefault="006C0CC5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EF2E153" w14:textId="77777777" w:rsidR="006C0CC5" w:rsidRPr="007B685F" w:rsidRDefault="006C0CC5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6BB1B39" w14:textId="77777777" w:rsidR="006C0CC5" w:rsidRPr="007B685F" w:rsidRDefault="006C0CC5" w:rsidP="00BF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3102D06" w14:textId="77777777" w:rsidR="006C0CC5" w:rsidRPr="007B685F" w:rsidRDefault="006C0CC5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</w:tcPr>
          <w:p w14:paraId="4E9C3EC8" w14:textId="77777777" w:rsidR="006C0CC5" w:rsidRDefault="006C0CC5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5B216562" w14:textId="77777777" w:rsidR="006C0CC5" w:rsidRPr="007B685F" w:rsidRDefault="006C0CC5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right w:val="nil"/>
            </w:tcBorders>
          </w:tcPr>
          <w:p w14:paraId="2B3B3B91" w14:textId="77777777" w:rsidR="006C0CC5" w:rsidRPr="007B685F" w:rsidRDefault="006C0CC5" w:rsidP="00BF3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22AE5" w:rsidRPr="007B685F" w14:paraId="6B70A785" w14:textId="77777777" w:rsidTr="00C22AE5">
        <w:tc>
          <w:tcPr>
            <w:tcW w:w="2276" w:type="pct"/>
          </w:tcPr>
          <w:p w14:paraId="4E714BD6" w14:textId="6C888CEB" w:rsidR="00C22AE5" w:rsidRPr="007B685F" w:rsidRDefault="00C22AE5" w:rsidP="00C22A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6B77372B" w14:textId="77777777" w:rsidR="00C22AE5" w:rsidRDefault="00C22AE5" w:rsidP="00C2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78C5213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3D357AA5" w14:textId="77777777" w:rsidR="00C22AE5" w:rsidRPr="007B685F" w:rsidRDefault="00C22AE5" w:rsidP="00C2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7AEDA51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19FA2F1E" w14:textId="77777777" w:rsidR="00C22AE5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2DEE55A3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2B58097C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22AE5" w:rsidRPr="007B685F" w14:paraId="11A5CC60" w14:textId="77777777" w:rsidTr="00C22AE5">
        <w:tc>
          <w:tcPr>
            <w:tcW w:w="2276" w:type="pct"/>
          </w:tcPr>
          <w:p w14:paraId="219F805E" w14:textId="4D931525" w:rsidR="00C22AE5" w:rsidRPr="007B685F" w:rsidRDefault="00C22AE5" w:rsidP="00C22A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7F0C5443" w14:textId="77777777" w:rsidR="00C22AE5" w:rsidRDefault="00C22AE5" w:rsidP="00C2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7097E6F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624437F9" w14:textId="77777777" w:rsidR="00C22AE5" w:rsidRPr="007B685F" w:rsidRDefault="00C22AE5" w:rsidP="00C2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E242884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7C3340B8" w14:textId="77777777" w:rsidR="00C22AE5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5546BAEB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157DAEC1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22AE5" w:rsidRPr="007B685F" w14:paraId="53E4597E" w14:textId="77777777" w:rsidTr="00272CA5">
        <w:tc>
          <w:tcPr>
            <w:tcW w:w="2276" w:type="pct"/>
            <w:hideMark/>
          </w:tcPr>
          <w:p w14:paraId="3249D7D7" w14:textId="2FBBBFD2" w:rsidR="00C22AE5" w:rsidRPr="007B685F" w:rsidRDefault="00C22AE5" w:rsidP="00C22AE5">
            <w:pPr>
              <w:tabs>
                <w:tab w:val="left" w:pos="540"/>
              </w:tabs>
              <w:ind w:left="38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72" w:type="pct"/>
          </w:tcPr>
          <w:p w14:paraId="55EA1617" w14:textId="25BB9102" w:rsidR="00C22AE5" w:rsidRPr="007B685F" w:rsidRDefault="002606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22A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40" w:type="pct"/>
          </w:tcPr>
          <w:p w14:paraId="105E5909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14:paraId="0E8A583C" w14:textId="26DA4D28" w:rsidR="00C22AE5" w:rsidRPr="007B685F" w:rsidRDefault="002606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22A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51" w:type="pct"/>
            <w:gridSpan w:val="2"/>
          </w:tcPr>
          <w:p w14:paraId="6C679E7B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E37C6B9" w14:textId="5C4B9ACB" w:rsidR="00C22AE5" w:rsidRPr="007B685F" w:rsidRDefault="002606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22A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45" w:type="pct"/>
            <w:gridSpan w:val="2"/>
          </w:tcPr>
          <w:p w14:paraId="1CCF92BB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hideMark/>
          </w:tcPr>
          <w:p w14:paraId="623CDC82" w14:textId="17FB7B11" w:rsidR="00C22AE5" w:rsidRPr="007B685F" w:rsidRDefault="002606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22A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</w:tr>
      <w:tr w:rsidR="00C22AE5" w:rsidRPr="007B685F" w14:paraId="3EEEE3B9" w14:textId="77777777" w:rsidTr="00CB7250">
        <w:tc>
          <w:tcPr>
            <w:tcW w:w="2276" w:type="pct"/>
            <w:hideMark/>
          </w:tcPr>
          <w:p w14:paraId="7A4A10AF" w14:textId="77777777" w:rsidR="00C22AE5" w:rsidRPr="007B685F" w:rsidRDefault="00C22AE5" w:rsidP="00C22AE5">
            <w:pPr>
              <w:tabs>
                <w:tab w:val="left" w:pos="540"/>
              </w:tabs>
              <w:ind w:left="38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</w:tcPr>
          <w:p w14:paraId="066F0895" w14:textId="1F7912D6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426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6CA8EB1B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hideMark/>
          </w:tcPr>
          <w:p w14:paraId="275066BE" w14:textId="2873CC0C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426</w:t>
            </w:r>
            <w:r w:rsidRPr="007B68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2"/>
          </w:tcPr>
          <w:p w14:paraId="52824B48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</w:tcPr>
          <w:p w14:paraId="6B8EF533" w14:textId="29B4F085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6661A2E1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right w:val="nil"/>
            </w:tcBorders>
            <w:hideMark/>
          </w:tcPr>
          <w:p w14:paraId="4AB28D98" w14:textId="4E71AECB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2AE5" w:rsidRPr="007B685F" w14:paraId="486BD090" w14:textId="77777777" w:rsidTr="00CB7250">
        <w:tc>
          <w:tcPr>
            <w:tcW w:w="2276" w:type="pct"/>
          </w:tcPr>
          <w:p w14:paraId="5DBF0576" w14:textId="3807F0E0" w:rsidR="00C22AE5" w:rsidRPr="007B685F" w:rsidRDefault="00C22AE5" w:rsidP="00C22AE5">
            <w:pPr>
              <w:tabs>
                <w:tab w:val="left" w:pos="540"/>
              </w:tabs>
              <w:ind w:left="34" w:right="-13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04415D4F" w14:textId="088155E1" w:rsidR="00C22AE5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5AA54038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</w:tcPr>
          <w:p w14:paraId="109D77BE" w14:textId="76FE8ED2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04076DDF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2C0EC02E" w14:textId="75BB8DA5" w:rsidR="00C22AE5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14:paraId="4CEF7914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A04E257" w14:textId="6FFBD0ED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2AE5" w:rsidRPr="007B685F" w14:paraId="61FAAD69" w14:textId="77777777" w:rsidTr="00CB7250">
        <w:tc>
          <w:tcPr>
            <w:tcW w:w="2276" w:type="pct"/>
          </w:tcPr>
          <w:p w14:paraId="7B8863C0" w14:textId="78B1AB51" w:rsidR="00C22AE5" w:rsidRDefault="00C22AE5" w:rsidP="00C22AE5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3A67A5E0" w14:textId="1032B1F9" w:rsidR="00C22AE5" w:rsidRDefault="002606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C22A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140" w:type="pct"/>
          </w:tcPr>
          <w:p w14:paraId="35535639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591F85FF" w14:textId="0979E709" w:rsidR="00C22AE5" w:rsidRPr="007B685F" w:rsidRDefault="002606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C22AE5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151" w:type="pct"/>
            <w:gridSpan w:val="2"/>
          </w:tcPr>
          <w:p w14:paraId="296477CE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0E54F075" w14:textId="54D25FEE" w:rsidR="00C22AE5" w:rsidRDefault="002606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C22A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145" w:type="pct"/>
            <w:gridSpan w:val="2"/>
          </w:tcPr>
          <w:p w14:paraId="6B996B14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right w:val="nil"/>
            </w:tcBorders>
          </w:tcPr>
          <w:p w14:paraId="77ADCF67" w14:textId="54C6278C" w:rsidR="00C22AE5" w:rsidRPr="007B685F" w:rsidRDefault="002606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C22AE5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611</w:t>
            </w:r>
          </w:p>
        </w:tc>
      </w:tr>
      <w:tr w:rsidR="00C22AE5" w:rsidRPr="007B685F" w14:paraId="60140734" w14:textId="77777777" w:rsidTr="00C42D7D">
        <w:trPr>
          <w:trHeight w:hRule="exact" w:val="324"/>
        </w:trPr>
        <w:tc>
          <w:tcPr>
            <w:tcW w:w="2276" w:type="pct"/>
          </w:tcPr>
          <w:p w14:paraId="63ECB45A" w14:textId="77777777" w:rsidR="00C22AE5" w:rsidRDefault="00C22AE5" w:rsidP="00C22AE5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CFC7A6" w14:textId="77777777" w:rsidR="00C22AE5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02AF4CF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FE8A4E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420CBBC3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8BF131" w14:textId="77777777" w:rsidR="00C22AE5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7CB0DE55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4E54B2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2AE5" w:rsidRPr="007B685F" w14:paraId="43C134B0" w14:textId="77777777" w:rsidTr="00C42D7D">
        <w:tc>
          <w:tcPr>
            <w:tcW w:w="2276" w:type="pct"/>
          </w:tcPr>
          <w:p w14:paraId="491CDF9B" w14:textId="40FE29DD" w:rsidR="00C22AE5" w:rsidRDefault="00C22AE5" w:rsidP="00C22AE5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</w:tcPr>
          <w:p w14:paraId="73BB2A67" w14:textId="7769E4B8" w:rsidR="00C22AE5" w:rsidRDefault="002606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C22A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0" w:type="pct"/>
          </w:tcPr>
          <w:p w14:paraId="6E569D3D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double" w:sz="4" w:space="0" w:color="auto"/>
              <w:right w:val="nil"/>
            </w:tcBorders>
          </w:tcPr>
          <w:p w14:paraId="0BDB15B0" w14:textId="7C37E8C4" w:rsidR="00C22AE5" w:rsidRPr="007B685F" w:rsidRDefault="002606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C22A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151" w:type="pct"/>
            <w:gridSpan w:val="2"/>
          </w:tcPr>
          <w:p w14:paraId="6EDBC365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</w:tcPr>
          <w:p w14:paraId="7FE3FE50" w14:textId="2AC7E6F2" w:rsidR="00C22AE5" w:rsidRPr="00C42D7D" w:rsidRDefault="002606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0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="00C22AE5" w:rsidRPr="00C42D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.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54</w:t>
            </w:r>
          </w:p>
        </w:tc>
        <w:tc>
          <w:tcPr>
            <w:tcW w:w="145" w:type="pct"/>
            <w:gridSpan w:val="2"/>
          </w:tcPr>
          <w:p w14:paraId="68A03061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46CFA0A" w14:textId="08C6A2AE" w:rsidR="00C22AE5" w:rsidRPr="00C42D7D" w:rsidRDefault="002606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2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="00C22AE5" w:rsidRPr="00C42D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.</w:t>
            </w:r>
            <w:r w:rsidRPr="002606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37</w:t>
            </w:r>
          </w:p>
        </w:tc>
      </w:tr>
      <w:tr w:rsidR="00C22AE5" w:rsidRPr="007B685F" w14:paraId="66CCA593" w14:textId="77777777" w:rsidTr="005B1100">
        <w:tc>
          <w:tcPr>
            <w:tcW w:w="2276" w:type="pct"/>
          </w:tcPr>
          <w:p w14:paraId="3E728DD8" w14:textId="5F51B021" w:rsidR="00C22AE5" w:rsidRDefault="00C22AE5" w:rsidP="00C22AE5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4BB86CBD" w14:textId="69438BA9" w:rsidR="00C22AE5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D305D42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right w:val="nil"/>
            </w:tcBorders>
          </w:tcPr>
          <w:p w14:paraId="43769B92" w14:textId="6BA30D56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383B0DC6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</w:tcPr>
          <w:p w14:paraId="4C8C47AF" w14:textId="41DD8E26" w:rsidR="00C22AE5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3CA6EDD9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AFF7F89" w14:textId="27494B61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2AE5" w:rsidRPr="007B685F" w14:paraId="4493FC46" w14:textId="77777777" w:rsidTr="005B1100">
        <w:trPr>
          <w:trHeight w:hRule="exact" w:val="288"/>
        </w:trPr>
        <w:tc>
          <w:tcPr>
            <w:tcW w:w="2276" w:type="pct"/>
          </w:tcPr>
          <w:p w14:paraId="6E7E2BA1" w14:textId="77777777" w:rsidR="00C22AE5" w:rsidRPr="007B685F" w:rsidRDefault="00C22AE5" w:rsidP="00C22AE5">
            <w:pPr>
              <w:tabs>
                <w:tab w:val="left" w:pos="540"/>
              </w:tabs>
              <w:ind w:left="72" w:right="-3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bottom w:val="nil"/>
              <w:right w:val="nil"/>
            </w:tcBorders>
          </w:tcPr>
          <w:p w14:paraId="795CA109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decimal" w:pos="52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19AE202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nil"/>
              <w:right w:val="nil"/>
            </w:tcBorders>
          </w:tcPr>
          <w:p w14:paraId="5DDD5DC9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decimal" w:pos="52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1063D9FD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nil"/>
              <w:right w:val="nil"/>
            </w:tcBorders>
          </w:tcPr>
          <w:p w14:paraId="61AE7CF3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7DFC5F66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nil"/>
              <w:right w:val="nil"/>
            </w:tcBorders>
          </w:tcPr>
          <w:p w14:paraId="55E4C630" w14:textId="77777777" w:rsidR="00C22AE5" w:rsidRPr="007B685F" w:rsidRDefault="00C22AE5" w:rsidP="00C22AE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65498B57" w14:textId="06F21242" w:rsidR="00CB647A" w:rsidRDefault="00CB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27D271B0" w14:textId="77777777" w:rsidR="005E5495" w:rsidRDefault="005E5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lang w:val="en-GB" w:bidi="ar-SA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46DC3F3" w14:textId="51B89A00" w:rsidR="005E5495" w:rsidRPr="007B685F" w:rsidRDefault="002606E5" w:rsidP="005E5495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6" w:name="_Hlk47175716"/>
      <w:r w:rsidRPr="002606E5">
        <w:rPr>
          <w:rFonts w:ascii="Angsana New" w:hAnsi="Angsana New" w:cs="Angsana New"/>
          <w:sz w:val="30"/>
          <w:szCs w:val="30"/>
          <w:lang w:val="en-US"/>
        </w:rPr>
        <w:lastRenderedPageBreak/>
        <w:t>16</w:t>
      </w:r>
      <w:r w:rsidR="005E5495" w:rsidRPr="007B685F">
        <w:rPr>
          <w:rFonts w:ascii="Angsana New" w:hAnsi="Angsana New" w:cs="Angsana New"/>
          <w:b w:val="0"/>
          <w:bCs/>
          <w:sz w:val="30"/>
          <w:szCs w:val="30"/>
        </w:rPr>
        <w:t xml:space="preserve">       </w:t>
      </w:r>
      <w:r w:rsidR="005E5495" w:rsidRPr="007B685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เงินปันผลจ่าย</w:t>
      </w:r>
      <w:r w:rsidR="005E5495" w:rsidRPr="007B685F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62033D22" w14:textId="77777777" w:rsidR="005E5495" w:rsidRPr="007B685F" w:rsidRDefault="005E5495" w:rsidP="005E5495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14D24DC" w14:textId="03DA12D3" w:rsidR="005E5495" w:rsidRPr="007B685F" w:rsidRDefault="005E5495" w:rsidP="005E5495">
      <w:pPr>
        <w:spacing w:after="12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B685F">
        <w:rPr>
          <w:rFonts w:ascii="Angsana New" w:hAnsi="Angsana New" w:cs="Angsana New"/>
          <w:sz w:val="30"/>
          <w:szCs w:val="30"/>
          <w:cs/>
        </w:rPr>
        <w:t xml:space="preserve">รายละเอียดเงินปันผลจ่ายสำหรับแต่ละงวดหกเดือนสิ้นสุดวันที่ </w:t>
      </w:r>
      <w:r w:rsidR="002606E5" w:rsidRPr="002606E5">
        <w:rPr>
          <w:rFonts w:ascii="Angsana New" w:hAnsi="Angsana New" w:cs="Angsana New"/>
          <w:sz w:val="30"/>
          <w:szCs w:val="30"/>
        </w:rPr>
        <w:t>30</w:t>
      </w:r>
      <w:r w:rsidRPr="007B685F">
        <w:rPr>
          <w:rFonts w:ascii="Angsana New" w:hAnsi="Angsana New" w:cs="Angsana New"/>
          <w:sz w:val="30"/>
          <w:szCs w:val="30"/>
          <w:cs/>
        </w:rPr>
        <w:t xml:space="preserve"> มิถุนายน มีดังนี้</w:t>
      </w:r>
    </w:p>
    <w:p w14:paraId="778BC7C9" w14:textId="77777777" w:rsidR="005E5495" w:rsidRPr="007B685F" w:rsidRDefault="005E5495" w:rsidP="005E5495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55" w:type="dxa"/>
        <w:tblInd w:w="55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07"/>
        <w:gridCol w:w="270"/>
        <w:gridCol w:w="900"/>
        <w:gridCol w:w="270"/>
        <w:gridCol w:w="1468"/>
        <w:gridCol w:w="250"/>
        <w:gridCol w:w="1162"/>
        <w:gridCol w:w="270"/>
        <w:gridCol w:w="2758"/>
      </w:tblGrid>
      <w:tr w:rsidR="005E5495" w:rsidRPr="007B685F" w14:paraId="74D5D240" w14:textId="77777777" w:rsidTr="00D773C4">
        <w:trPr>
          <w:trHeight w:hRule="exact" w:val="374"/>
        </w:trPr>
        <w:tc>
          <w:tcPr>
            <w:tcW w:w="1807" w:type="dxa"/>
            <w:vAlign w:val="bottom"/>
          </w:tcPr>
          <w:p w14:paraId="487C6F3E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475DD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EA7F0B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18A814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  <w:hideMark/>
          </w:tcPr>
          <w:p w14:paraId="5AF4F45C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0" w:type="dxa"/>
          </w:tcPr>
          <w:p w14:paraId="024F593F" w14:textId="77777777" w:rsidR="005E5495" w:rsidRPr="007B685F" w:rsidRDefault="005E5495" w:rsidP="00D773C4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91F87F9" w14:textId="77777777" w:rsidR="005E5495" w:rsidRPr="007B685F" w:rsidRDefault="005E5495" w:rsidP="00D773C4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03D3F" w14:textId="77777777" w:rsidR="005E5495" w:rsidRPr="007B685F" w:rsidRDefault="005E5495" w:rsidP="00D773C4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8" w:type="dxa"/>
            <w:vAlign w:val="bottom"/>
          </w:tcPr>
          <w:p w14:paraId="492A3F93" w14:textId="77777777" w:rsidR="005E5495" w:rsidRPr="007B685F" w:rsidRDefault="005E5495" w:rsidP="00D773C4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5495" w:rsidRPr="007B685F" w14:paraId="43468C36" w14:textId="77777777" w:rsidTr="00D773C4">
        <w:trPr>
          <w:trHeight w:hRule="exact" w:val="374"/>
        </w:trPr>
        <w:tc>
          <w:tcPr>
            <w:tcW w:w="1807" w:type="dxa"/>
            <w:vAlign w:val="bottom"/>
          </w:tcPr>
          <w:p w14:paraId="49EFD803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EC130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2F85F69A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70" w:type="dxa"/>
          </w:tcPr>
          <w:p w14:paraId="41523335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  <w:hideMark/>
          </w:tcPr>
          <w:p w14:paraId="09835A1D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ที่มีสิทธิได้รับ</w:t>
            </w:r>
          </w:p>
        </w:tc>
        <w:tc>
          <w:tcPr>
            <w:tcW w:w="250" w:type="dxa"/>
          </w:tcPr>
          <w:p w14:paraId="0F24C68E" w14:textId="77777777" w:rsidR="005E5495" w:rsidRPr="007B685F" w:rsidRDefault="005E5495" w:rsidP="00D773C4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  <w:hideMark/>
          </w:tcPr>
          <w:p w14:paraId="10E1FC06" w14:textId="77777777" w:rsidR="005E5495" w:rsidRPr="007B685F" w:rsidRDefault="005E5495" w:rsidP="00D773C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488E1BC4" w14:textId="77777777" w:rsidR="005E5495" w:rsidRPr="007B685F" w:rsidRDefault="005E5495" w:rsidP="00D773C4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8" w:type="dxa"/>
            <w:vAlign w:val="bottom"/>
          </w:tcPr>
          <w:p w14:paraId="0ECC00C7" w14:textId="77777777" w:rsidR="005E5495" w:rsidRPr="007B685F" w:rsidRDefault="005E5495" w:rsidP="00D773C4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5495" w:rsidRPr="007B685F" w14:paraId="46EB8E79" w14:textId="77777777" w:rsidTr="00D773C4">
        <w:trPr>
          <w:trHeight w:hRule="exact" w:val="374"/>
        </w:trPr>
        <w:tc>
          <w:tcPr>
            <w:tcW w:w="1807" w:type="dxa"/>
            <w:vAlign w:val="bottom"/>
            <w:hideMark/>
          </w:tcPr>
          <w:p w14:paraId="047DDD1F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6B989825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5811B1E2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หุ้นละ</w:t>
            </w:r>
          </w:p>
        </w:tc>
        <w:tc>
          <w:tcPr>
            <w:tcW w:w="270" w:type="dxa"/>
          </w:tcPr>
          <w:p w14:paraId="39E2216A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  <w:hideMark/>
          </w:tcPr>
          <w:p w14:paraId="3328B214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50" w:type="dxa"/>
          </w:tcPr>
          <w:p w14:paraId="3B44898D" w14:textId="77777777" w:rsidR="005E5495" w:rsidRPr="007B685F" w:rsidRDefault="005E5495" w:rsidP="00D773C4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  <w:hideMark/>
          </w:tcPr>
          <w:p w14:paraId="4F5DA95C" w14:textId="77777777" w:rsidR="005E5495" w:rsidRPr="007B685F" w:rsidRDefault="005E5495" w:rsidP="00D773C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736FEAB" w14:textId="77777777" w:rsidR="005E5495" w:rsidRPr="007B685F" w:rsidRDefault="005E5495" w:rsidP="00D773C4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8" w:type="dxa"/>
            <w:vAlign w:val="bottom"/>
          </w:tcPr>
          <w:p w14:paraId="73D4D490" w14:textId="77777777" w:rsidR="005E5495" w:rsidRPr="007B685F" w:rsidRDefault="005E5495" w:rsidP="00D773C4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5495" w:rsidRPr="007B685F" w14:paraId="1E6B1A60" w14:textId="77777777" w:rsidTr="00D773C4">
        <w:trPr>
          <w:trHeight w:hRule="exact" w:val="374"/>
        </w:trPr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C5A307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1A0C330A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0EC4E6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A48339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4AE91D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หุ้น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4CDDDB58" w14:textId="77777777" w:rsidR="005E5495" w:rsidRPr="007B685F" w:rsidRDefault="005E5495" w:rsidP="00D773C4">
            <w:pPr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4A8B1" w14:textId="77777777" w:rsidR="005E5495" w:rsidRPr="007B685F" w:rsidRDefault="005E5495" w:rsidP="00D773C4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387374" w14:textId="77777777" w:rsidR="005E5495" w:rsidRPr="007B685F" w:rsidRDefault="005E5495" w:rsidP="00D773C4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B20B5F" w14:textId="77777777" w:rsidR="005E5495" w:rsidRPr="007B685F" w:rsidRDefault="005E5495" w:rsidP="00D773C4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ที่มา</w:t>
            </w:r>
          </w:p>
        </w:tc>
      </w:tr>
      <w:tr w:rsidR="005E5495" w:rsidRPr="007B685F" w14:paraId="41B3C62A" w14:textId="77777777" w:rsidTr="00D773C4">
        <w:trPr>
          <w:trHeight w:hRule="exact" w:val="216"/>
        </w:trPr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DF86B5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F7936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19F3F1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050E6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C540E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2BD18863" w14:textId="77777777" w:rsidR="005E5495" w:rsidRPr="007B685F" w:rsidRDefault="005E5495" w:rsidP="00D773C4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69F5A4" w14:textId="77777777" w:rsidR="005E5495" w:rsidRPr="007B685F" w:rsidRDefault="005E5495" w:rsidP="00D773C4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1467C" w14:textId="77777777" w:rsidR="005E5495" w:rsidRPr="007B685F" w:rsidRDefault="005E5495" w:rsidP="00D773C4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9B578" w14:textId="77777777" w:rsidR="005E5495" w:rsidRPr="007B685F" w:rsidRDefault="005E5495" w:rsidP="00D773C4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5495" w:rsidRPr="007B685F" w14:paraId="03678B85" w14:textId="77777777" w:rsidTr="00D773C4">
        <w:trPr>
          <w:trHeight w:hRule="exact" w:val="374"/>
        </w:trPr>
        <w:tc>
          <w:tcPr>
            <w:tcW w:w="1807" w:type="dxa"/>
          </w:tcPr>
          <w:p w14:paraId="28C5FF9E" w14:textId="316E803E" w:rsidR="005E5495" w:rsidRPr="007B685F" w:rsidRDefault="002606E5" w:rsidP="00D773C4">
            <w:pPr>
              <w:ind w:righ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EEC1961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29674EE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10AE5E" w14:textId="77777777" w:rsidR="005E5495" w:rsidRPr="007B685F" w:rsidRDefault="005E5495" w:rsidP="00D773C4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7FE392C" w14:textId="77777777" w:rsidR="005E5495" w:rsidRPr="007B685F" w:rsidRDefault="005E5495" w:rsidP="00D773C4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EE40B8C" w14:textId="77777777" w:rsidR="005E5495" w:rsidRPr="007B685F" w:rsidRDefault="005E5495" w:rsidP="00D773C4">
            <w:pPr>
              <w:tabs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D9BED65" w14:textId="77777777" w:rsidR="005E5495" w:rsidRPr="007B685F" w:rsidRDefault="005E5495" w:rsidP="00D7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F3F58" w14:textId="77777777" w:rsidR="005E5495" w:rsidRPr="007B685F" w:rsidRDefault="005E5495" w:rsidP="00D773C4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8" w:type="dxa"/>
          </w:tcPr>
          <w:p w14:paraId="225DCBFE" w14:textId="77777777" w:rsidR="005E5495" w:rsidRPr="007B685F" w:rsidRDefault="005E5495" w:rsidP="00D773C4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5495" w:rsidRPr="007B685F" w14:paraId="4FABE4C5" w14:textId="77777777" w:rsidTr="00D773C4">
        <w:trPr>
          <w:trHeight w:hRule="exact" w:val="374"/>
        </w:trPr>
        <w:tc>
          <w:tcPr>
            <w:tcW w:w="1807" w:type="dxa"/>
            <w:vAlign w:val="bottom"/>
          </w:tcPr>
          <w:p w14:paraId="3660224B" w14:textId="6B939F90" w:rsidR="005E5495" w:rsidRPr="007B685F" w:rsidRDefault="007B677B" w:rsidP="00D773C4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E549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เมษายน </w:t>
            </w:r>
            <w:r w:rsidR="002606E5" w:rsidRPr="002606E5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105AD5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797114" w14:textId="205D5E07" w:rsidR="005E5495" w:rsidRPr="007B685F" w:rsidRDefault="002606E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E549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4CF3BB9F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3D7194CF" w14:textId="60C012ED" w:rsidR="005E5495" w:rsidRPr="007B685F" w:rsidRDefault="002606E5" w:rsidP="00D773C4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E54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  <w:r w:rsidR="005E54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242</w:t>
            </w:r>
            <w:r w:rsidR="005E54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385</w:t>
            </w:r>
          </w:p>
        </w:tc>
        <w:tc>
          <w:tcPr>
            <w:tcW w:w="250" w:type="dxa"/>
          </w:tcPr>
          <w:p w14:paraId="49669F11" w14:textId="77777777" w:rsidR="005E5495" w:rsidRPr="007B685F" w:rsidRDefault="005E5495" w:rsidP="00D773C4">
            <w:pPr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00F12F2A" w14:textId="5E287AA2" w:rsidR="005E5495" w:rsidRPr="007B685F" w:rsidRDefault="002606E5" w:rsidP="00D7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E54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444</w:t>
            </w:r>
          </w:p>
        </w:tc>
        <w:tc>
          <w:tcPr>
            <w:tcW w:w="270" w:type="dxa"/>
          </w:tcPr>
          <w:p w14:paraId="3FAB0585" w14:textId="77777777" w:rsidR="005E5495" w:rsidRPr="007B685F" w:rsidRDefault="005E5495" w:rsidP="00D773C4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8" w:type="dxa"/>
          </w:tcPr>
          <w:p w14:paraId="1EFFA00D" w14:textId="6B57CFF4" w:rsidR="005E5495" w:rsidRPr="007B685F" w:rsidRDefault="00DB6A02" w:rsidP="00D773C4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กำไรส่วนที่หักผลขาดทุน</w:t>
            </w:r>
          </w:p>
        </w:tc>
      </w:tr>
      <w:tr w:rsidR="005E5495" w:rsidRPr="007B685F" w14:paraId="2CF3C849" w14:textId="77777777" w:rsidTr="00D773C4">
        <w:trPr>
          <w:trHeight w:hRule="exact" w:val="374"/>
        </w:trPr>
        <w:tc>
          <w:tcPr>
            <w:tcW w:w="1807" w:type="dxa"/>
            <w:vAlign w:val="bottom"/>
          </w:tcPr>
          <w:p w14:paraId="10742F70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C954E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08C554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6E1E4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5194880C" w14:textId="77777777" w:rsidR="005E5495" w:rsidRPr="007B685F" w:rsidRDefault="005E5495" w:rsidP="00D773C4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A34123F" w14:textId="77777777" w:rsidR="005E5495" w:rsidRPr="007B685F" w:rsidRDefault="005E5495" w:rsidP="00D773C4">
            <w:pPr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4AACD0AE" w14:textId="77777777" w:rsidR="005E5495" w:rsidRPr="007B685F" w:rsidRDefault="005E5495" w:rsidP="00D7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E7C39" w14:textId="77777777" w:rsidR="005E5495" w:rsidRPr="007B685F" w:rsidRDefault="005E5495" w:rsidP="00D773C4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8" w:type="dxa"/>
          </w:tcPr>
          <w:p w14:paraId="26808ED2" w14:textId="18DC1385" w:rsidR="005E5495" w:rsidRPr="007B685F" w:rsidRDefault="00DB6A02" w:rsidP="00D773C4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</w:p>
        </w:tc>
      </w:tr>
      <w:tr w:rsidR="005E5495" w:rsidRPr="007B685F" w14:paraId="2143B6CB" w14:textId="77777777" w:rsidTr="00D773C4">
        <w:trPr>
          <w:trHeight w:hRule="exact" w:val="374"/>
        </w:trPr>
        <w:tc>
          <w:tcPr>
            <w:tcW w:w="1807" w:type="dxa"/>
            <w:hideMark/>
          </w:tcPr>
          <w:p w14:paraId="7937C958" w14:textId="77777777" w:rsidR="005E5495" w:rsidRPr="007B685F" w:rsidRDefault="005E5495" w:rsidP="00D773C4">
            <w:pPr>
              <w:ind w:righ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C3439BD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A9802C5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F03D4" w14:textId="77777777" w:rsidR="005E5495" w:rsidRPr="007B685F" w:rsidRDefault="005E5495" w:rsidP="00D773C4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6932A1B2" w14:textId="77777777" w:rsidR="005E5495" w:rsidRPr="007B685F" w:rsidRDefault="005E5495" w:rsidP="00D773C4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6722705" w14:textId="77777777" w:rsidR="005E5495" w:rsidRPr="007B685F" w:rsidRDefault="005E5495" w:rsidP="00D773C4">
            <w:pPr>
              <w:tabs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4FC03B" w14:textId="4F521528" w:rsidR="005E5495" w:rsidRPr="007B685F" w:rsidRDefault="002606E5" w:rsidP="00D7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5E54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270" w:type="dxa"/>
          </w:tcPr>
          <w:p w14:paraId="328E9A56" w14:textId="77777777" w:rsidR="005E5495" w:rsidRPr="007B685F" w:rsidRDefault="005E5495" w:rsidP="00D773C4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8" w:type="dxa"/>
          </w:tcPr>
          <w:p w14:paraId="23C3954F" w14:textId="77777777" w:rsidR="005E5495" w:rsidRPr="007B685F" w:rsidRDefault="005E5495" w:rsidP="00D773C4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5495" w:rsidRPr="007B685F" w14:paraId="46AF1B3F" w14:textId="77777777" w:rsidTr="00D773C4">
        <w:trPr>
          <w:trHeight w:hRule="exact" w:val="144"/>
        </w:trPr>
        <w:tc>
          <w:tcPr>
            <w:tcW w:w="1807" w:type="dxa"/>
          </w:tcPr>
          <w:p w14:paraId="3DC83AF9" w14:textId="77777777" w:rsidR="005E5495" w:rsidRPr="007B685F" w:rsidRDefault="005E5495" w:rsidP="00D773C4">
            <w:pPr>
              <w:ind w:righ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B4942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B864AE9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48FA2" w14:textId="77777777" w:rsidR="005E5495" w:rsidRPr="007B685F" w:rsidRDefault="005E5495" w:rsidP="00D773C4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7636FC29" w14:textId="77777777" w:rsidR="005E5495" w:rsidRPr="007B685F" w:rsidRDefault="005E5495" w:rsidP="00D773C4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3674A795" w14:textId="77777777" w:rsidR="005E5495" w:rsidRPr="007B685F" w:rsidRDefault="005E5495" w:rsidP="00D773C4">
            <w:pPr>
              <w:tabs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44DCE2E" w14:textId="77777777" w:rsidR="005E5495" w:rsidRPr="007B685F" w:rsidRDefault="005E5495" w:rsidP="00D7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B8664" w14:textId="77777777" w:rsidR="005E5495" w:rsidRPr="007B685F" w:rsidRDefault="005E5495" w:rsidP="00D773C4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8" w:type="dxa"/>
          </w:tcPr>
          <w:p w14:paraId="118F6F57" w14:textId="77777777" w:rsidR="005E5495" w:rsidRPr="007B685F" w:rsidRDefault="005E5495" w:rsidP="00D773C4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5495" w:rsidRPr="007B685F" w14:paraId="670FA05D" w14:textId="77777777" w:rsidTr="00D773C4">
        <w:trPr>
          <w:trHeight w:hRule="exact" w:val="374"/>
        </w:trPr>
        <w:tc>
          <w:tcPr>
            <w:tcW w:w="1807" w:type="dxa"/>
            <w:hideMark/>
          </w:tcPr>
          <w:p w14:paraId="46B51408" w14:textId="7563745F" w:rsidR="005E5495" w:rsidRPr="007B685F" w:rsidRDefault="002606E5" w:rsidP="00D773C4">
            <w:pPr>
              <w:ind w:righ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BCE5013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4E2A239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63CD3" w14:textId="77777777" w:rsidR="005E5495" w:rsidRPr="007B685F" w:rsidRDefault="005E5495" w:rsidP="00D773C4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44083581" w14:textId="77777777" w:rsidR="005E5495" w:rsidRPr="007B685F" w:rsidRDefault="005E5495" w:rsidP="00D773C4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9F98150" w14:textId="77777777" w:rsidR="005E5495" w:rsidRPr="007B685F" w:rsidRDefault="005E5495" w:rsidP="00D773C4">
            <w:pPr>
              <w:tabs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3E29FAC" w14:textId="77777777" w:rsidR="005E5495" w:rsidRPr="007B685F" w:rsidRDefault="005E5495" w:rsidP="00D7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45981" w14:textId="77777777" w:rsidR="005E5495" w:rsidRPr="007B685F" w:rsidRDefault="005E5495" w:rsidP="00D773C4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8" w:type="dxa"/>
          </w:tcPr>
          <w:p w14:paraId="6FBAA9C3" w14:textId="77777777" w:rsidR="005E5495" w:rsidRPr="007B685F" w:rsidRDefault="005E5495" w:rsidP="00D773C4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5495" w:rsidRPr="007B685F" w14:paraId="2F86EE7E" w14:textId="77777777" w:rsidTr="00D773C4">
        <w:trPr>
          <w:trHeight w:hRule="exact" w:val="374"/>
        </w:trPr>
        <w:tc>
          <w:tcPr>
            <w:tcW w:w="1807" w:type="dxa"/>
            <w:vAlign w:val="bottom"/>
            <w:hideMark/>
          </w:tcPr>
          <w:p w14:paraId="5D87F9CF" w14:textId="1F95C1EC" w:rsidR="005E5495" w:rsidRPr="007B685F" w:rsidRDefault="002606E5" w:rsidP="00D773C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5E5495" w:rsidRPr="007B685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</w:t>
            </w:r>
            <w:r w:rsidR="005E5495"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48754DD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16CF73E3" w14:textId="22C81241" w:rsidR="005E5495" w:rsidRPr="007B685F" w:rsidRDefault="002606E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E5495" w:rsidRPr="007B685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2F9D7786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  <w:hideMark/>
          </w:tcPr>
          <w:p w14:paraId="46FF2207" w14:textId="6F7574B4" w:rsidR="005E5495" w:rsidRPr="007B685F" w:rsidRDefault="002606E5" w:rsidP="00D773C4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E5495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  <w:r w:rsidR="005E5495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242</w:t>
            </w:r>
            <w:r w:rsidR="005E5495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385</w:t>
            </w:r>
          </w:p>
        </w:tc>
        <w:tc>
          <w:tcPr>
            <w:tcW w:w="250" w:type="dxa"/>
          </w:tcPr>
          <w:p w14:paraId="44C931EC" w14:textId="77777777" w:rsidR="005E5495" w:rsidRPr="007B685F" w:rsidRDefault="005E5495" w:rsidP="00D773C4">
            <w:pPr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  <w:hideMark/>
          </w:tcPr>
          <w:p w14:paraId="758CFA3B" w14:textId="2D6FA27C" w:rsidR="005E5495" w:rsidRPr="007B685F" w:rsidRDefault="002606E5" w:rsidP="00D7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E5495" w:rsidRPr="007B68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3C689EEC" w14:textId="77777777" w:rsidR="005E5495" w:rsidRPr="007B685F" w:rsidRDefault="005E5495" w:rsidP="00D773C4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8" w:type="dxa"/>
            <w:hideMark/>
          </w:tcPr>
          <w:p w14:paraId="14A59662" w14:textId="77777777" w:rsidR="005E5495" w:rsidRPr="007B685F" w:rsidRDefault="005E5495" w:rsidP="00D773C4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5E5495" w:rsidRPr="007B685F" w14:paraId="3B62D424" w14:textId="77777777" w:rsidTr="00D773C4">
        <w:trPr>
          <w:trHeight w:hRule="exact" w:val="374"/>
        </w:trPr>
        <w:tc>
          <w:tcPr>
            <w:tcW w:w="1807" w:type="dxa"/>
            <w:vAlign w:val="bottom"/>
          </w:tcPr>
          <w:p w14:paraId="667816C9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F1402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57F5549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F7B313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199DCCC7" w14:textId="77777777" w:rsidR="005E5495" w:rsidRPr="007B685F" w:rsidRDefault="005E5495" w:rsidP="00D773C4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5C59ED8" w14:textId="77777777" w:rsidR="005E5495" w:rsidRPr="007B685F" w:rsidRDefault="005E5495" w:rsidP="00D773C4">
            <w:pPr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196BB949" w14:textId="77777777" w:rsidR="005E5495" w:rsidRPr="007B685F" w:rsidRDefault="005E5495" w:rsidP="00D7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FDFD0" w14:textId="77777777" w:rsidR="005E5495" w:rsidRPr="007B685F" w:rsidRDefault="005E5495" w:rsidP="00D773C4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8" w:type="dxa"/>
            <w:hideMark/>
          </w:tcPr>
          <w:p w14:paraId="7A2A1489" w14:textId="77777777" w:rsidR="005E5495" w:rsidRPr="007B685F" w:rsidRDefault="005E5495" w:rsidP="00D773C4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โดยบริษัทย่อยได้จ่ายเงินปันผล</w:t>
            </w:r>
          </w:p>
        </w:tc>
      </w:tr>
      <w:tr w:rsidR="005E5495" w:rsidRPr="007B685F" w14:paraId="3FFF62E2" w14:textId="77777777" w:rsidTr="00D773C4">
        <w:trPr>
          <w:trHeight w:hRule="exact" w:val="374"/>
        </w:trPr>
        <w:tc>
          <w:tcPr>
            <w:tcW w:w="1807" w:type="dxa"/>
            <w:vAlign w:val="bottom"/>
          </w:tcPr>
          <w:p w14:paraId="59713308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F9E75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02EE590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9B735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15662354" w14:textId="77777777" w:rsidR="005E5495" w:rsidRPr="007B685F" w:rsidRDefault="005E5495" w:rsidP="00D773C4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A661467" w14:textId="77777777" w:rsidR="005E5495" w:rsidRPr="007B685F" w:rsidRDefault="005E5495" w:rsidP="00D773C4">
            <w:pPr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09297775" w14:textId="77777777" w:rsidR="005E5495" w:rsidRPr="007B685F" w:rsidRDefault="005E5495" w:rsidP="00D7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D87449" w14:textId="77777777" w:rsidR="005E5495" w:rsidRPr="007B685F" w:rsidRDefault="005E5495" w:rsidP="00D773C4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8" w:type="dxa"/>
            <w:hideMark/>
          </w:tcPr>
          <w:p w14:paraId="08F1D184" w14:textId="77777777" w:rsidR="005E5495" w:rsidRPr="007B685F" w:rsidRDefault="005E5495" w:rsidP="00D773C4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จากกำไรที่เสียภาษีเงินได้</w:t>
            </w:r>
          </w:p>
        </w:tc>
      </w:tr>
      <w:tr w:rsidR="005E5495" w:rsidRPr="007B685F" w14:paraId="5AFDCF7F" w14:textId="77777777" w:rsidTr="00D773C4">
        <w:trPr>
          <w:trHeight w:hRule="exact" w:val="374"/>
        </w:trPr>
        <w:tc>
          <w:tcPr>
            <w:tcW w:w="1807" w:type="dxa"/>
            <w:vAlign w:val="bottom"/>
          </w:tcPr>
          <w:p w14:paraId="43815F34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E2555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5B06BE" w14:textId="77777777" w:rsidR="005E5495" w:rsidRPr="007B685F" w:rsidRDefault="005E5495" w:rsidP="00D773C4">
            <w:pPr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E9132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28B513C4" w14:textId="77777777" w:rsidR="005E5495" w:rsidRPr="007B685F" w:rsidRDefault="005E5495" w:rsidP="00D773C4">
            <w:pPr>
              <w:tabs>
                <w:tab w:val="decimal" w:pos="1237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5C40F8F" w14:textId="77777777" w:rsidR="005E5495" w:rsidRPr="007B685F" w:rsidRDefault="005E5495" w:rsidP="00D773C4">
            <w:pPr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95B41F" w14:textId="77777777" w:rsidR="005E5495" w:rsidRPr="007B685F" w:rsidRDefault="005E5495" w:rsidP="00D7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2BD491" w14:textId="77777777" w:rsidR="005E5495" w:rsidRPr="007B685F" w:rsidRDefault="005E5495" w:rsidP="00D773C4">
            <w:pPr>
              <w:ind w:left="-4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8" w:type="dxa"/>
            <w:hideMark/>
          </w:tcPr>
          <w:p w14:paraId="03868736" w14:textId="3E8D7747" w:rsidR="005E5495" w:rsidRPr="007B685F" w:rsidRDefault="005E5495" w:rsidP="00D773C4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 xml:space="preserve">นิติบุคคลอัตราร้อยละ 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5E5495" w:rsidRPr="007B685F" w14:paraId="6D924A23" w14:textId="77777777" w:rsidTr="00D773C4">
        <w:trPr>
          <w:trHeight w:hRule="exact" w:val="374"/>
        </w:trPr>
        <w:tc>
          <w:tcPr>
            <w:tcW w:w="1807" w:type="dxa"/>
            <w:hideMark/>
          </w:tcPr>
          <w:p w14:paraId="560E33C5" w14:textId="77777777" w:rsidR="005E5495" w:rsidRPr="007B685F" w:rsidRDefault="005E5495" w:rsidP="00D773C4">
            <w:pPr>
              <w:ind w:righ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9E4F756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FF19839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69B7D2" w14:textId="77777777" w:rsidR="005E5495" w:rsidRPr="007B685F" w:rsidRDefault="005E5495" w:rsidP="00D773C4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3CBDC975" w14:textId="77777777" w:rsidR="005E5495" w:rsidRPr="007B685F" w:rsidRDefault="005E5495" w:rsidP="00D773C4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7E662FF" w14:textId="77777777" w:rsidR="005E5495" w:rsidRPr="007B685F" w:rsidRDefault="005E5495" w:rsidP="00D773C4">
            <w:pPr>
              <w:tabs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70B424" w14:textId="12E0B8A7" w:rsidR="005E5495" w:rsidRPr="007B685F" w:rsidRDefault="002606E5" w:rsidP="00D7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5E5495" w:rsidRPr="007B68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4ABBAB4F" w14:textId="77777777" w:rsidR="005E5495" w:rsidRPr="007B685F" w:rsidRDefault="005E5495" w:rsidP="00D773C4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8" w:type="dxa"/>
          </w:tcPr>
          <w:p w14:paraId="1CA7D490" w14:textId="77777777" w:rsidR="005E5495" w:rsidRPr="007B685F" w:rsidRDefault="005E5495" w:rsidP="00D773C4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5495" w:rsidRPr="007B685F" w14:paraId="7D3987AC" w14:textId="77777777" w:rsidTr="00D773C4">
        <w:trPr>
          <w:trHeight w:hRule="exact" w:val="144"/>
        </w:trPr>
        <w:tc>
          <w:tcPr>
            <w:tcW w:w="1807" w:type="dxa"/>
          </w:tcPr>
          <w:p w14:paraId="203318E7" w14:textId="77777777" w:rsidR="005E5495" w:rsidRPr="007B685F" w:rsidRDefault="005E5495" w:rsidP="00D773C4">
            <w:pPr>
              <w:ind w:right="-9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4F16E1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2DA215" w14:textId="77777777" w:rsidR="005E5495" w:rsidRPr="007B685F" w:rsidRDefault="005E5495" w:rsidP="00D773C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FF27F" w14:textId="77777777" w:rsidR="005E5495" w:rsidRPr="007B685F" w:rsidRDefault="005E5495" w:rsidP="00D773C4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51F6B725" w14:textId="77777777" w:rsidR="005E5495" w:rsidRPr="007B685F" w:rsidRDefault="005E5495" w:rsidP="00D773C4">
            <w:pPr>
              <w:tabs>
                <w:tab w:val="decimal" w:pos="1314"/>
              </w:tabs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0DCEB73" w14:textId="77777777" w:rsidR="005E5495" w:rsidRPr="007B685F" w:rsidRDefault="005E5495" w:rsidP="00D773C4">
            <w:pPr>
              <w:tabs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41488F" w14:textId="77777777" w:rsidR="005E5495" w:rsidRPr="007B685F" w:rsidRDefault="005E5495" w:rsidP="00D7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96F1F" w14:textId="77777777" w:rsidR="005E5495" w:rsidRPr="007B685F" w:rsidRDefault="005E5495" w:rsidP="00D773C4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8" w:type="dxa"/>
          </w:tcPr>
          <w:p w14:paraId="107896B0" w14:textId="77777777" w:rsidR="005E5495" w:rsidRPr="007B685F" w:rsidRDefault="005E5495" w:rsidP="00D773C4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FB3165E" w14:textId="4F72C5F3" w:rsidR="005E5495" w:rsidRDefault="005E5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bookmarkEnd w:id="6"/>
    <w:p w14:paraId="7894F3F3" w14:textId="7A0F41FA" w:rsidR="00921C45" w:rsidRPr="00DD7CDF" w:rsidRDefault="002606E5" w:rsidP="0092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30"/>
          <w:szCs w:val="30"/>
        </w:rPr>
      </w:pPr>
      <w:r w:rsidRPr="002606E5">
        <w:rPr>
          <w:rFonts w:ascii="Angsana New" w:hAnsi="Angsana New" w:cs="Angsana New"/>
          <w:b/>
          <w:bCs/>
          <w:sz w:val="30"/>
          <w:szCs w:val="30"/>
        </w:rPr>
        <w:t>17</w:t>
      </w:r>
      <w:r w:rsidR="00D013DA" w:rsidRPr="00DD7CD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21C45" w:rsidRPr="00DD7CDF">
        <w:rPr>
          <w:rFonts w:ascii="Angsana New" w:hAnsi="Angsana New" w:cs="Angsana New"/>
          <w:b/>
          <w:bCs/>
          <w:sz w:val="30"/>
          <w:szCs w:val="30"/>
        </w:rPr>
        <w:t xml:space="preserve">   </w:t>
      </w:r>
      <w:r w:rsidR="00921C45" w:rsidRPr="00DD7CDF">
        <w:rPr>
          <w:rFonts w:ascii="Angsana New" w:hAnsi="Angsana New" w:cs="Angsana New"/>
          <w:b/>
          <w:bCs/>
          <w:sz w:val="30"/>
          <w:szCs w:val="30"/>
        </w:rPr>
        <w:tab/>
      </w:r>
      <w:r w:rsidR="00A95E9B" w:rsidRPr="00DD7CDF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55FB155" w14:textId="77777777" w:rsidR="00921C45" w:rsidRPr="00DD7CDF" w:rsidRDefault="00921C45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</w:rPr>
      </w:pPr>
    </w:p>
    <w:p w14:paraId="4322CDB0" w14:textId="77777777" w:rsidR="00DA1740" w:rsidRPr="00DD7CDF" w:rsidRDefault="00DA1740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i/>
          <w:iCs/>
          <w:sz w:val="30"/>
          <w:szCs w:val="30"/>
        </w:rPr>
      </w:pPr>
      <w:r w:rsidRPr="00DD7CDF">
        <w:rPr>
          <w:rFonts w:ascii="Angsana New" w:hAnsi="Angsana New" w:cs="Angsana New"/>
          <w:b w:val="0"/>
          <w:bCs/>
          <w:i/>
          <w:iCs/>
          <w:sz w:val="30"/>
          <w:szCs w:val="30"/>
        </w:rPr>
        <w:tab/>
      </w:r>
      <w:r w:rsidRPr="00DD7CDF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DD7CDF" w:rsidRDefault="00921C45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</w:rPr>
      </w:pPr>
    </w:p>
    <w:p w14:paraId="27C2947D" w14:textId="77777777" w:rsidR="00DA1740" w:rsidRPr="00DD7CDF" w:rsidRDefault="00DA1740" w:rsidP="00D60169">
      <w:pPr>
        <w:pStyle w:val="acctmergecolhdg"/>
        <w:tabs>
          <w:tab w:val="left" w:pos="747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D7CDF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D7CDF">
        <w:rPr>
          <w:rFonts w:ascii="Angsana New" w:hAnsi="Angsana New" w:cs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DD7CD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DD7CDF">
        <w:rPr>
          <w:rFonts w:ascii="Angsana New" w:hAnsi="Angsana New" w:cs="Angsana New"/>
          <w:sz w:val="30"/>
          <w:szCs w:val="30"/>
          <w:cs/>
          <w:lang w:bidi="th-TH"/>
        </w:rPr>
        <w:t xml:space="preserve">  </w:t>
      </w:r>
      <w:r w:rsidRPr="00DD7CDF">
        <w:rPr>
          <w:rFonts w:ascii="Angsana New" w:hAnsi="Angsana New" w:cs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DD7CDF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806F7C0" w14:textId="77777777" w:rsidR="003125C7" w:rsidRPr="00DD7CDF" w:rsidRDefault="003125C7" w:rsidP="0089568A">
      <w:pPr>
        <w:pStyle w:val="acctmergecolhdg"/>
        <w:spacing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  <w:sectPr w:rsidR="003125C7" w:rsidRPr="00DD7CDF" w:rsidSect="00B55EE6">
          <w:footerReference w:type="default" r:id="rId16"/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</w:p>
    <w:tbl>
      <w:tblPr>
        <w:tblW w:w="15701" w:type="dxa"/>
        <w:tblLayout w:type="fixed"/>
        <w:tblLook w:val="04A0" w:firstRow="1" w:lastRow="0" w:firstColumn="1" w:lastColumn="0" w:noHBand="0" w:noVBand="1"/>
      </w:tblPr>
      <w:tblGrid>
        <w:gridCol w:w="3964"/>
        <w:gridCol w:w="236"/>
        <w:gridCol w:w="270"/>
        <w:gridCol w:w="1384"/>
        <w:gridCol w:w="266"/>
        <w:gridCol w:w="1654"/>
        <w:gridCol w:w="270"/>
        <w:gridCol w:w="1620"/>
        <w:gridCol w:w="270"/>
        <w:gridCol w:w="1710"/>
        <w:gridCol w:w="270"/>
        <w:gridCol w:w="1710"/>
        <w:gridCol w:w="270"/>
        <w:gridCol w:w="1807"/>
      </w:tblGrid>
      <w:tr w:rsidR="00C627B4" w:rsidRPr="004A010C" w14:paraId="168D7A0D" w14:textId="77777777" w:rsidTr="00C5779E">
        <w:trPr>
          <w:trHeight w:val="257"/>
        </w:trPr>
        <w:tc>
          <w:tcPr>
            <w:tcW w:w="3964" w:type="dxa"/>
            <w:vAlign w:val="bottom"/>
          </w:tcPr>
          <w:p w14:paraId="643B5527" w14:textId="77777777" w:rsidR="00C627B4" w:rsidRPr="00C5779E" w:rsidRDefault="00C627B4" w:rsidP="00182D1B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E98B3" w14:textId="77777777" w:rsidR="00C627B4" w:rsidRPr="00C5779E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374FB92" w14:textId="77777777" w:rsidR="00C627B4" w:rsidRPr="00C5779E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231" w:type="dxa"/>
            <w:gridSpan w:val="11"/>
            <w:vAlign w:val="bottom"/>
            <w:hideMark/>
          </w:tcPr>
          <w:p w14:paraId="59E3E322" w14:textId="77777777" w:rsidR="00C627B4" w:rsidRPr="00C5779E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5779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C5779E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C5779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627B4" w:rsidRPr="004A010C" w14:paraId="29B52152" w14:textId="77777777" w:rsidTr="00C5779E">
        <w:trPr>
          <w:trHeight w:val="257"/>
        </w:trPr>
        <w:tc>
          <w:tcPr>
            <w:tcW w:w="3964" w:type="dxa"/>
            <w:vAlign w:val="bottom"/>
          </w:tcPr>
          <w:p w14:paraId="4C901160" w14:textId="77777777" w:rsidR="00C627B4" w:rsidRPr="00C5779E" w:rsidRDefault="00C627B4" w:rsidP="00182D1B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DF762BF" w14:textId="77777777" w:rsidR="00C627B4" w:rsidRPr="00C5779E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6940F2E" w14:textId="77777777" w:rsidR="00C627B4" w:rsidRPr="00C5779E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231" w:type="dxa"/>
            <w:gridSpan w:val="11"/>
            <w:vAlign w:val="bottom"/>
            <w:hideMark/>
          </w:tcPr>
          <w:p w14:paraId="191730BA" w14:textId="0489550A" w:rsidR="00C627B4" w:rsidRPr="00C5779E" w:rsidRDefault="00C627B4" w:rsidP="00C627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5779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627B4" w:rsidRPr="004A010C" w14:paraId="27B1239C" w14:textId="77777777" w:rsidTr="00C5779E">
        <w:trPr>
          <w:trHeight w:val="257"/>
        </w:trPr>
        <w:tc>
          <w:tcPr>
            <w:tcW w:w="3964" w:type="dxa"/>
            <w:vAlign w:val="bottom"/>
            <w:hideMark/>
          </w:tcPr>
          <w:p w14:paraId="24CC00C9" w14:textId="217AF1C5" w:rsidR="00C627B4" w:rsidRPr="00C5779E" w:rsidRDefault="00C627B4" w:rsidP="00182D1B">
            <w:pPr>
              <w:ind w:left="-103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779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ยอดคงเหลือ ณ วันที่ </w:t>
            </w:r>
            <w:r w:rsidR="002606E5" w:rsidRPr="00C57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BF37BB" w:rsidRPr="00C577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F37BB" w:rsidRPr="00C5779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5779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606E5" w:rsidRPr="00C5779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46E920" w14:textId="77777777" w:rsidR="00C627B4" w:rsidRPr="00C5779E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  <w:r w:rsidRPr="00C5779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  <w:p w14:paraId="586A3CC0" w14:textId="77777777" w:rsidR="00C627B4" w:rsidRPr="00C5779E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ใช้การบัญชีป้องกัน</w:t>
            </w:r>
          </w:p>
          <w:p w14:paraId="7EA98091" w14:textId="77777777" w:rsidR="00C627B4" w:rsidRPr="00C5779E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7B62D51" w14:textId="77777777" w:rsidR="00C627B4" w:rsidRPr="00C5779E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F552F8" w14:textId="77777777" w:rsidR="00C627B4" w:rsidRPr="00C5779E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7CC612" w14:textId="77777777" w:rsidR="00C627B4" w:rsidRPr="00C5779E" w:rsidRDefault="00C627B4" w:rsidP="00182D1B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5C74914" w14:textId="77777777" w:rsidR="00C627B4" w:rsidRPr="00C5779E" w:rsidRDefault="00C627B4" w:rsidP="00182D1B">
            <w:pPr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394B4202" w14:textId="77777777" w:rsidR="00C627B4" w:rsidRPr="00C5779E" w:rsidRDefault="00C627B4" w:rsidP="00182D1B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ราคาทุนตัด</w:t>
            </w:r>
          </w:p>
          <w:p w14:paraId="173013FB" w14:textId="77777777" w:rsidR="00C627B4" w:rsidRPr="00C5779E" w:rsidRDefault="00C627B4" w:rsidP="00182D1B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A7B4213" w14:textId="77777777" w:rsidR="00C627B4" w:rsidRPr="00C5779E" w:rsidRDefault="00C627B4" w:rsidP="00182D1B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A2AE17" w14:textId="77777777" w:rsidR="00C627B4" w:rsidRPr="00C5779E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FD845E" w14:textId="77777777" w:rsidR="00C627B4" w:rsidRPr="00C5779E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CBE617" w14:textId="77777777" w:rsidR="00C627B4" w:rsidRPr="00C5779E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46AEF7" w14:textId="77777777" w:rsidR="00C627B4" w:rsidRPr="00C5779E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B2EC75" w14:textId="77777777" w:rsidR="00C627B4" w:rsidRPr="00C5779E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ข้อมูลระดับชั้นที่</w:t>
            </w:r>
          </w:p>
          <w:p w14:paraId="5A261D38" w14:textId="77777777" w:rsidR="00C627B4" w:rsidRPr="00C5779E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ใช้ในการวัด</w:t>
            </w:r>
          </w:p>
          <w:p w14:paraId="033BC996" w14:textId="77777777" w:rsidR="00C627B4" w:rsidRPr="00C5779E" w:rsidRDefault="00C627B4" w:rsidP="00182D1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27B4" w:rsidRPr="004A010C" w14:paraId="5F67DCC0" w14:textId="77777777" w:rsidTr="00C5779E">
        <w:trPr>
          <w:trHeight w:val="188"/>
        </w:trPr>
        <w:tc>
          <w:tcPr>
            <w:tcW w:w="3964" w:type="dxa"/>
            <w:hideMark/>
          </w:tcPr>
          <w:p w14:paraId="51AFE047" w14:textId="77777777" w:rsidR="00C627B4" w:rsidRPr="00C5779E" w:rsidRDefault="00C627B4" w:rsidP="00182D1B">
            <w:pPr>
              <w:ind w:left="-103" w:right="-90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890" w:type="dxa"/>
            <w:gridSpan w:val="3"/>
          </w:tcPr>
          <w:p w14:paraId="633BF502" w14:textId="77777777" w:rsidR="00C627B4" w:rsidRPr="00C5779E" w:rsidRDefault="00C627B4" w:rsidP="00182D1B">
            <w:pPr>
              <w:pStyle w:val="acctfourfigures"/>
              <w:spacing w:line="240" w:lineRule="atLeast"/>
              <w:ind w:left="-43" w:right="7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0E33392D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54" w:type="dxa"/>
          </w:tcPr>
          <w:p w14:paraId="5E2538F4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506DF07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20" w:type="dxa"/>
          </w:tcPr>
          <w:p w14:paraId="03A6E916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7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548A6CB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10" w:type="dxa"/>
          </w:tcPr>
          <w:p w14:paraId="3F337D42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55919B4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10" w:type="dxa"/>
          </w:tcPr>
          <w:p w14:paraId="363BE83B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348F11B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5" w:type="dxa"/>
          </w:tcPr>
          <w:p w14:paraId="10567234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</w:tr>
      <w:tr w:rsidR="00C627B4" w:rsidRPr="004A010C" w14:paraId="03B02209" w14:textId="77777777" w:rsidTr="00C5779E">
        <w:trPr>
          <w:trHeight w:val="257"/>
        </w:trPr>
        <w:tc>
          <w:tcPr>
            <w:tcW w:w="3964" w:type="dxa"/>
          </w:tcPr>
          <w:p w14:paraId="2E8CA3DE" w14:textId="77777777" w:rsidR="00C627B4" w:rsidRPr="00C5779E" w:rsidRDefault="00C627B4" w:rsidP="00182D1B">
            <w:pPr>
              <w:ind w:left="-103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5779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90" w:type="dxa"/>
            <w:gridSpan w:val="3"/>
          </w:tcPr>
          <w:p w14:paraId="647747A0" w14:textId="77777777" w:rsidR="00C627B4" w:rsidRPr="00C5779E" w:rsidRDefault="00C627B4" w:rsidP="00182D1B">
            <w:pPr>
              <w:pStyle w:val="acctfourfigures"/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F03A602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A046F3F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2C9987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0AC17D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D8C30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E7D4A0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4A0AB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248FD9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132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F357F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31A435C9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27B4" w:rsidRPr="004A010C" w14:paraId="590ED0A5" w14:textId="77777777" w:rsidTr="00C5779E">
        <w:trPr>
          <w:trHeight w:val="257"/>
        </w:trPr>
        <w:tc>
          <w:tcPr>
            <w:tcW w:w="3964" w:type="dxa"/>
            <w:hideMark/>
          </w:tcPr>
          <w:p w14:paraId="171667B9" w14:textId="72F0E4C4" w:rsidR="00C627B4" w:rsidRPr="00C5779E" w:rsidRDefault="00C627B4" w:rsidP="00182D1B">
            <w:pPr>
              <w:ind w:left="-103" w:right="-9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  <w:gridSpan w:val="3"/>
          </w:tcPr>
          <w:p w14:paraId="5195DD60" w14:textId="77777777" w:rsidR="00C627B4" w:rsidRPr="00C5779E" w:rsidRDefault="00C627B4" w:rsidP="00182D1B">
            <w:pPr>
              <w:pStyle w:val="acctfourfigures"/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7D5A9C6A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82F87F8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226" w:hanging="4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7FF980" w14:textId="77777777" w:rsidR="00C627B4" w:rsidRPr="00C5779E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939D7C" w14:textId="77777777" w:rsidR="00C627B4" w:rsidRPr="00C5779E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D6CCB" w14:textId="77777777" w:rsidR="00C627B4" w:rsidRPr="00C5779E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13A446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20D48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C148D19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decimal" w:pos="595"/>
                <w:tab w:val="decimal" w:pos="787"/>
              </w:tabs>
              <w:spacing w:line="240" w:lineRule="atLeast"/>
              <w:ind w:left="67" w:right="164" w:hanging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75E15C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145341C5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964" w:rsidRPr="004A010C" w14:paraId="7F3717C9" w14:textId="77777777" w:rsidTr="00C5779E">
        <w:trPr>
          <w:trHeight w:val="257"/>
        </w:trPr>
        <w:tc>
          <w:tcPr>
            <w:tcW w:w="3964" w:type="dxa"/>
          </w:tcPr>
          <w:p w14:paraId="799121BA" w14:textId="0B1BAF76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</w:rPr>
              <w:t xml:space="preserve">  - </w:t>
            </w:r>
            <w:r w:rsidRPr="00C5779E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890" w:type="dxa"/>
            <w:gridSpan w:val="3"/>
          </w:tcPr>
          <w:p w14:paraId="4FC7E10B" w14:textId="4131FFCD" w:rsidR="00277964" w:rsidRPr="00C5779E" w:rsidRDefault="00B47515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4211423B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B26A61B" w14:textId="7742CC40" w:rsidR="00277964" w:rsidRPr="00C5779E" w:rsidRDefault="002606E5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B47515"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EF0147"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4BF1707" w14:textId="77777777" w:rsidR="00277964" w:rsidRPr="00C5779E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E32A61" w14:textId="1221805A" w:rsidR="00277964" w:rsidRPr="00C5779E" w:rsidRDefault="00EF0147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DDA5F9" w14:textId="77777777" w:rsidR="00277964" w:rsidRPr="00C5779E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354063" w14:textId="3FDC3884" w:rsidR="00277964" w:rsidRPr="00C5779E" w:rsidRDefault="00EF0147" w:rsidP="00277964">
            <w:pPr>
              <w:pStyle w:val="acctfourfigures"/>
              <w:tabs>
                <w:tab w:val="clear" w:pos="765"/>
                <w:tab w:val="decimal" w:pos="210"/>
                <w:tab w:val="decimal" w:pos="570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3,130</w:t>
            </w:r>
          </w:p>
        </w:tc>
        <w:tc>
          <w:tcPr>
            <w:tcW w:w="270" w:type="dxa"/>
          </w:tcPr>
          <w:p w14:paraId="61F3E46A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8E972A" w14:textId="4DD5A1CF" w:rsidR="00277964" w:rsidRPr="00C5779E" w:rsidRDefault="00EF0147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3,130</w:t>
            </w:r>
          </w:p>
        </w:tc>
        <w:tc>
          <w:tcPr>
            <w:tcW w:w="270" w:type="dxa"/>
          </w:tcPr>
          <w:p w14:paraId="4D4A0C3C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2CC43BCE" w14:textId="24C13A44" w:rsidR="00277964" w:rsidRPr="00C5779E" w:rsidRDefault="002606E5" w:rsidP="00277964">
            <w:pPr>
              <w:pStyle w:val="acctfourfigures"/>
              <w:tabs>
                <w:tab w:val="clear" w:pos="765"/>
                <w:tab w:val="left" w:pos="256"/>
                <w:tab w:val="decimal" w:pos="792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277964" w:rsidRPr="004A010C" w14:paraId="6E9306AF" w14:textId="77777777" w:rsidTr="00C5779E">
        <w:trPr>
          <w:trHeight w:val="257"/>
        </w:trPr>
        <w:tc>
          <w:tcPr>
            <w:tcW w:w="3964" w:type="dxa"/>
          </w:tcPr>
          <w:p w14:paraId="11E4A59E" w14:textId="03F07A81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</w:rPr>
              <w:t xml:space="preserve">  - </w:t>
            </w:r>
            <w:r w:rsidRPr="00C5779E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890" w:type="dxa"/>
            <w:gridSpan w:val="3"/>
          </w:tcPr>
          <w:p w14:paraId="0BB252C7" w14:textId="2FE6615F" w:rsidR="00277964" w:rsidRPr="00C5779E" w:rsidRDefault="00B47515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31E4E7E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CB62C70" w14:textId="1B469A8C" w:rsidR="00277964" w:rsidRPr="00C5779E" w:rsidRDefault="002606E5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B47515"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073</w:t>
            </w:r>
          </w:p>
        </w:tc>
        <w:tc>
          <w:tcPr>
            <w:tcW w:w="270" w:type="dxa"/>
          </w:tcPr>
          <w:p w14:paraId="03D3976A" w14:textId="77777777" w:rsidR="00277964" w:rsidRPr="00C5779E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645F00" w14:textId="76BA7294" w:rsidR="00277964" w:rsidRPr="00C5779E" w:rsidRDefault="00B47515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D6443" w14:textId="77777777" w:rsidR="00277964" w:rsidRPr="00C5779E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1C08FA" w14:textId="6A9AA340" w:rsidR="00277964" w:rsidRPr="00C5779E" w:rsidRDefault="002606E5" w:rsidP="00277964">
            <w:pPr>
              <w:pStyle w:val="acctfourfigures"/>
              <w:tabs>
                <w:tab w:val="clear" w:pos="765"/>
                <w:tab w:val="decimal" w:pos="210"/>
                <w:tab w:val="decimal" w:pos="570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B47515" w:rsidRPr="00C577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073</w:t>
            </w:r>
          </w:p>
        </w:tc>
        <w:tc>
          <w:tcPr>
            <w:tcW w:w="270" w:type="dxa"/>
          </w:tcPr>
          <w:p w14:paraId="2B911FDC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8007DF" w14:textId="46029AE2" w:rsidR="00B47515" w:rsidRPr="00C5779E" w:rsidRDefault="002606E5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B47515" w:rsidRPr="00C577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073</w:t>
            </w:r>
          </w:p>
        </w:tc>
        <w:tc>
          <w:tcPr>
            <w:tcW w:w="270" w:type="dxa"/>
          </w:tcPr>
          <w:p w14:paraId="3FBAF042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019FE7FA" w14:textId="4E59A3D2" w:rsidR="00277964" w:rsidRPr="00C5779E" w:rsidRDefault="008B3F8D" w:rsidP="00277964">
            <w:pPr>
              <w:pStyle w:val="acctfourfigures"/>
              <w:tabs>
                <w:tab w:val="clear" w:pos="765"/>
                <w:tab w:val="left" w:pos="256"/>
                <w:tab w:val="decimal" w:pos="792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277964" w:rsidRPr="004A010C" w14:paraId="2B523CD3" w14:textId="77777777" w:rsidTr="00C5779E">
        <w:trPr>
          <w:trHeight w:val="257"/>
        </w:trPr>
        <w:tc>
          <w:tcPr>
            <w:tcW w:w="3964" w:type="dxa"/>
            <w:hideMark/>
          </w:tcPr>
          <w:p w14:paraId="7F9884EF" w14:textId="77777777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0BC0A" w14:textId="3507891A" w:rsidR="00277964" w:rsidRPr="00C5779E" w:rsidRDefault="002606E5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266" w:type="dxa"/>
          </w:tcPr>
          <w:p w14:paraId="7DAA7ECE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FA75D" w14:textId="69EB70CB" w:rsidR="00277964" w:rsidRPr="00C5779E" w:rsidRDefault="00B47515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545E73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4B81615" w14:textId="69CA7E1E" w:rsidR="00277964" w:rsidRPr="00C5779E" w:rsidRDefault="00B47515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33CEDD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3C6B5" w14:textId="5526C6BE" w:rsidR="00277964" w:rsidRPr="00C5779E" w:rsidRDefault="002606E5" w:rsidP="00277964">
            <w:pPr>
              <w:pStyle w:val="acctfourfigures"/>
              <w:tabs>
                <w:tab w:val="clear" w:pos="765"/>
                <w:tab w:val="decimal" w:pos="210"/>
                <w:tab w:val="decimal" w:pos="570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70" w:type="dxa"/>
          </w:tcPr>
          <w:p w14:paraId="733AE019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4B410D3" w14:textId="55407ED0" w:rsidR="00277964" w:rsidRPr="00C5779E" w:rsidRDefault="002606E5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70" w:type="dxa"/>
          </w:tcPr>
          <w:p w14:paraId="7AF63E4C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53C0ED08" w14:textId="343BD56E" w:rsidR="00277964" w:rsidRPr="00C5779E" w:rsidRDefault="002606E5" w:rsidP="00277964">
            <w:pPr>
              <w:pStyle w:val="acctfourfigures"/>
              <w:tabs>
                <w:tab w:val="clear" w:pos="765"/>
                <w:tab w:val="left" w:pos="256"/>
                <w:tab w:val="decimal" w:pos="802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277964" w:rsidRPr="004A010C" w14:paraId="6B75DA29" w14:textId="77777777" w:rsidTr="00C5779E">
        <w:trPr>
          <w:trHeight w:val="257"/>
        </w:trPr>
        <w:tc>
          <w:tcPr>
            <w:tcW w:w="3964" w:type="dxa"/>
            <w:hideMark/>
          </w:tcPr>
          <w:p w14:paraId="0CF43A3B" w14:textId="77777777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779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A992B" w14:textId="127834F9" w:rsidR="00277964" w:rsidRPr="00C5779E" w:rsidRDefault="002606E5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266" w:type="dxa"/>
          </w:tcPr>
          <w:p w14:paraId="6482AEC8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81649" w14:textId="512D9B01" w:rsidR="00277964" w:rsidRPr="00C5779E" w:rsidRDefault="002606E5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B47515"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EF0147"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DFBAA04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AB61779" w14:textId="50D9720A" w:rsidR="00277964" w:rsidRPr="00C5779E" w:rsidRDefault="00B47515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AF4365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B92348" w14:textId="6D164C83" w:rsidR="00277964" w:rsidRPr="00C5779E" w:rsidRDefault="002606E5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="00B47515" w:rsidRPr="00C57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</w:t>
            </w:r>
            <w:r w:rsidR="00EF0147"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58B2D5D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7582912" w14:textId="1DD44E91" w:rsidR="00277964" w:rsidRPr="00C5779E" w:rsidRDefault="002606E5" w:rsidP="00277964">
            <w:pPr>
              <w:pStyle w:val="acctfourfigures"/>
              <w:tabs>
                <w:tab w:val="clear" w:pos="765"/>
                <w:tab w:val="left" w:pos="793"/>
              </w:tabs>
              <w:spacing w:line="240" w:lineRule="atLeast"/>
              <w:ind w:right="164" w:hanging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="00B47515" w:rsidRPr="00C57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</w:t>
            </w:r>
            <w:r w:rsidR="00EF0147"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C2C5AAD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5C9F6F18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627B4" w:rsidRPr="004A010C" w14:paraId="33024294" w14:textId="77777777" w:rsidTr="00C5779E">
        <w:trPr>
          <w:trHeight w:val="257"/>
        </w:trPr>
        <w:tc>
          <w:tcPr>
            <w:tcW w:w="3964" w:type="dxa"/>
          </w:tcPr>
          <w:p w14:paraId="233F4D0F" w14:textId="77777777" w:rsidR="00C627B4" w:rsidRPr="00C5779E" w:rsidRDefault="00C627B4" w:rsidP="00182D1B">
            <w:pPr>
              <w:ind w:left="-103" w:right="-90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9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7BFD28" w14:textId="77777777" w:rsidR="00C627B4" w:rsidRPr="00C5779E" w:rsidRDefault="00C627B4" w:rsidP="00182D1B">
            <w:pPr>
              <w:pStyle w:val="acctfourfigures"/>
              <w:spacing w:line="240" w:lineRule="atLeast"/>
              <w:ind w:left="-43" w:right="168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66" w:type="dxa"/>
          </w:tcPr>
          <w:p w14:paraId="05ABD707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64E5CF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5D10DDE" w14:textId="77777777" w:rsidR="00C627B4" w:rsidRPr="00C5779E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00DC50E" w14:textId="77777777" w:rsidR="00C627B4" w:rsidRPr="00C5779E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B4D87E6" w14:textId="77777777" w:rsidR="00C627B4" w:rsidRPr="00C5779E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6345EB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37E0729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4E591F9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261DF4BF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5" w:type="dxa"/>
          </w:tcPr>
          <w:p w14:paraId="6642FD74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C627B4" w:rsidRPr="004A010C" w14:paraId="4681F36F" w14:textId="77777777" w:rsidTr="00C5779E">
        <w:trPr>
          <w:trHeight w:val="257"/>
        </w:trPr>
        <w:tc>
          <w:tcPr>
            <w:tcW w:w="3964" w:type="dxa"/>
            <w:hideMark/>
          </w:tcPr>
          <w:p w14:paraId="78C0EFC5" w14:textId="77777777" w:rsidR="00C627B4" w:rsidRPr="00C5779E" w:rsidRDefault="00C627B4" w:rsidP="00182D1B">
            <w:pPr>
              <w:ind w:left="-103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C5779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890" w:type="dxa"/>
            <w:gridSpan w:val="3"/>
          </w:tcPr>
          <w:p w14:paraId="1CBB47C3" w14:textId="77777777" w:rsidR="00C627B4" w:rsidRPr="00C5779E" w:rsidRDefault="00C627B4" w:rsidP="00182D1B">
            <w:pPr>
              <w:pStyle w:val="acctfourfigures"/>
              <w:spacing w:line="240" w:lineRule="atLeast"/>
              <w:ind w:left="-43"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57BCCC98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101CB60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E3C16C" w14:textId="77777777" w:rsidR="00C627B4" w:rsidRPr="00C5779E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8011C6" w14:textId="77777777" w:rsidR="00C627B4" w:rsidRPr="00C5779E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68716" w14:textId="77777777" w:rsidR="00C627B4" w:rsidRPr="00C5779E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E92CA3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2344B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87CFB3D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BF0C67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054BC2EF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627B4" w:rsidRPr="004A010C" w14:paraId="0817B7B1" w14:textId="77777777" w:rsidTr="00C5779E">
        <w:trPr>
          <w:trHeight w:val="257"/>
        </w:trPr>
        <w:tc>
          <w:tcPr>
            <w:tcW w:w="3964" w:type="dxa"/>
          </w:tcPr>
          <w:p w14:paraId="0264D467" w14:textId="77777777" w:rsidR="00C627B4" w:rsidRPr="00C5779E" w:rsidRDefault="00C627B4" w:rsidP="00182D1B">
            <w:pPr>
              <w:ind w:left="-103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หนี้สินระยะยาว</w:t>
            </w:r>
          </w:p>
        </w:tc>
        <w:tc>
          <w:tcPr>
            <w:tcW w:w="1890" w:type="dxa"/>
            <w:gridSpan w:val="3"/>
          </w:tcPr>
          <w:p w14:paraId="7135162F" w14:textId="77777777" w:rsidR="00C627B4" w:rsidRPr="00C5779E" w:rsidRDefault="00C627B4" w:rsidP="00182D1B">
            <w:pPr>
              <w:pStyle w:val="acctfourfigures"/>
              <w:spacing w:line="240" w:lineRule="atLeast"/>
              <w:ind w:left="-43"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1CA0EDB5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4CC010F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518128" w14:textId="77777777" w:rsidR="00C627B4" w:rsidRPr="00C5779E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ED493CE" w14:textId="77777777" w:rsidR="00C627B4" w:rsidRPr="00C5779E" w:rsidRDefault="00C627B4" w:rsidP="00182D1B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70920" w14:textId="77777777" w:rsidR="00C627B4" w:rsidRPr="00C5779E" w:rsidRDefault="00C627B4" w:rsidP="00182D1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65D3F2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B80DFC4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153320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7330E" w14:textId="77777777" w:rsidR="00C627B4" w:rsidRPr="00C5779E" w:rsidRDefault="00C627B4" w:rsidP="00182D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5E4E9785" w14:textId="77777777" w:rsidR="00C627B4" w:rsidRPr="00C5779E" w:rsidRDefault="00C627B4" w:rsidP="00182D1B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77964" w:rsidRPr="004A010C" w14:paraId="1F2F5C0C" w14:textId="77777777" w:rsidTr="00C5779E">
        <w:trPr>
          <w:trHeight w:val="257"/>
        </w:trPr>
        <w:tc>
          <w:tcPr>
            <w:tcW w:w="3964" w:type="dxa"/>
          </w:tcPr>
          <w:p w14:paraId="10EEA3C5" w14:textId="77777777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- </w:t>
            </w: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890" w:type="dxa"/>
            <w:gridSpan w:val="3"/>
          </w:tcPr>
          <w:p w14:paraId="2E0D8553" w14:textId="5002390D" w:rsidR="00277964" w:rsidRPr="00C5779E" w:rsidRDefault="00B47515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7C082F0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F6C1D76" w14:textId="1EECA900" w:rsidR="00277964" w:rsidRPr="00C5779E" w:rsidRDefault="00B47515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B2FD67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B0217A" w14:textId="0D882D4D" w:rsidR="00277964" w:rsidRPr="00C5779E" w:rsidRDefault="000D4AFD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</w:rPr>
              <w:t>169,299</w:t>
            </w:r>
          </w:p>
        </w:tc>
        <w:tc>
          <w:tcPr>
            <w:tcW w:w="270" w:type="dxa"/>
          </w:tcPr>
          <w:p w14:paraId="2200FC9F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E81530" w14:textId="6E21F136" w:rsidR="00277964" w:rsidRPr="00C5779E" w:rsidRDefault="008B5BE8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</w:rPr>
              <w:t>169,299</w:t>
            </w:r>
          </w:p>
        </w:tc>
        <w:tc>
          <w:tcPr>
            <w:tcW w:w="270" w:type="dxa"/>
          </w:tcPr>
          <w:p w14:paraId="54819978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AE971EE" w14:textId="16407FD4" w:rsidR="00277964" w:rsidRPr="00C5779E" w:rsidRDefault="00FF101E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177,376</w:t>
            </w:r>
          </w:p>
        </w:tc>
        <w:tc>
          <w:tcPr>
            <w:tcW w:w="270" w:type="dxa"/>
          </w:tcPr>
          <w:p w14:paraId="38C46910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61FF6E17" w14:textId="5B71D824" w:rsidR="00277964" w:rsidRPr="00C5779E" w:rsidRDefault="002606E5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277964" w:rsidRPr="004A010C" w14:paraId="2165768E" w14:textId="77777777" w:rsidTr="00C5779E">
        <w:trPr>
          <w:trHeight w:val="257"/>
        </w:trPr>
        <w:tc>
          <w:tcPr>
            <w:tcW w:w="3964" w:type="dxa"/>
          </w:tcPr>
          <w:p w14:paraId="460E8FF0" w14:textId="533FBF58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- </w:t>
            </w: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หุ้นกู้อนุพันธ์</w:t>
            </w:r>
          </w:p>
        </w:tc>
        <w:tc>
          <w:tcPr>
            <w:tcW w:w="1890" w:type="dxa"/>
            <w:gridSpan w:val="3"/>
          </w:tcPr>
          <w:p w14:paraId="37B4CAEC" w14:textId="00538B28" w:rsidR="00277964" w:rsidRPr="00C5779E" w:rsidRDefault="00B47515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2DD98651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D02AF50" w14:textId="781C22E3" w:rsidR="00277964" w:rsidRPr="00C5779E" w:rsidRDefault="00B47515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0C5A64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F48F5C" w14:textId="3120F1E3" w:rsidR="00277964" w:rsidRPr="00C5779E" w:rsidRDefault="002606E5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47515" w:rsidRPr="00C577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779E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="00FF101E" w:rsidRPr="00C5779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2C9EE1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2D7EB24" w14:textId="218D3BA7" w:rsidR="00277964" w:rsidRPr="00C5779E" w:rsidRDefault="002606E5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7D0880" w:rsidRPr="00C577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93</w:t>
            </w:r>
            <w:r w:rsidR="00FF101E"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0648FE8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F18A3A" w14:textId="3C232465" w:rsidR="00277964" w:rsidRPr="00C5779E" w:rsidRDefault="007740A9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2,916</w:t>
            </w:r>
          </w:p>
        </w:tc>
        <w:tc>
          <w:tcPr>
            <w:tcW w:w="270" w:type="dxa"/>
          </w:tcPr>
          <w:p w14:paraId="1950AFD6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47765346" w14:textId="061DA60C" w:rsidR="00277964" w:rsidRPr="00C5779E" w:rsidRDefault="002606E5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985334" w:rsidRPr="004A010C" w14:paraId="537A5566" w14:textId="77777777" w:rsidTr="00C5779E">
        <w:trPr>
          <w:trHeight w:val="257"/>
        </w:trPr>
        <w:tc>
          <w:tcPr>
            <w:tcW w:w="3964" w:type="dxa"/>
          </w:tcPr>
          <w:p w14:paraId="240845A1" w14:textId="41C3E60A" w:rsidR="00985334" w:rsidRPr="00C5779E" w:rsidRDefault="00985334" w:rsidP="00277964">
            <w:pPr>
              <w:ind w:left="-103" w:right="-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- </w:t>
            </w: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หุ้นกู้แปลงสภาพ</w:t>
            </w:r>
          </w:p>
        </w:tc>
        <w:tc>
          <w:tcPr>
            <w:tcW w:w="1890" w:type="dxa"/>
            <w:gridSpan w:val="3"/>
          </w:tcPr>
          <w:p w14:paraId="6C640661" w14:textId="237FD701" w:rsidR="00985334" w:rsidRPr="00C5779E" w:rsidRDefault="0042699B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455AFB9" w14:textId="77777777" w:rsidR="00985334" w:rsidRPr="00C5779E" w:rsidRDefault="0098533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643290A" w14:textId="7A6814E8" w:rsidR="00985334" w:rsidRPr="00C5779E" w:rsidRDefault="0042699B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8A66DD" w14:textId="77777777" w:rsidR="00985334" w:rsidRPr="00C5779E" w:rsidRDefault="0098533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98D413" w14:textId="5E90586E" w:rsidR="00985334" w:rsidRPr="00C5779E" w:rsidRDefault="000D4AFD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</w:rPr>
              <w:t>8,366</w:t>
            </w:r>
          </w:p>
        </w:tc>
        <w:tc>
          <w:tcPr>
            <w:tcW w:w="270" w:type="dxa"/>
          </w:tcPr>
          <w:p w14:paraId="0B0CA1B1" w14:textId="77777777" w:rsidR="00985334" w:rsidRPr="00C5779E" w:rsidRDefault="0098533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A3AD08" w14:textId="2169CE95" w:rsidR="00985334" w:rsidRPr="00C5779E" w:rsidRDefault="008B5BE8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</w:rPr>
              <w:t>8,366</w:t>
            </w:r>
          </w:p>
        </w:tc>
        <w:tc>
          <w:tcPr>
            <w:tcW w:w="270" w:type="dxa"/>
          </w:tcPr>
          <w:p w14:paraId="683212C6" w14:textId="77777777" w:rsidR="00985334" w:rsidRPr="00C5779E" w:rsidRDefault="0098533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073455" w14:textId="6D2026CD" w:rsidR="00985334" w:rsidRPr="00C5779E" w:rsidRDefault="008B5BE8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7740A9"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589</w:t>
            </w:r>
          </w:p>
        </w:tc>
        <w:tc>
          <w:tcPr>
            <w:tcW w:w="270" w:type="dxa"/>
          </w:tcPr>
          <w:p w14:paraId="036F8B22" w14:textId="77777777" w:rsidR="00985334" w:rsidRPr="00C5779E" w:rsidRDefault="0098533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69393A31" w14:textId="629D5A76" w:rsidR="00985334" w:rsidRPr="00C5779E" w:rsidRDefault="000D4AFD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277964" w:rsidRPr="004A010C" w14:paraId="4E2C9B4A" w14:textId="77777777" w:rsidTr="00C5779E">
        <w:trPr>
          <w:trHeight w:val="257"/>
        </w:trPr>
        <w:tc>
          <w:tcPr>
            <w:tcW w:w="3964" w:type="dxa"/>
            <w:hideMark/>
          </w:tcPr>
          <w:p w14:paraId="76EAFD37" w14:textId="77777777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1890" w:type="dxa"/>
            <w:gridSpan w:val="3"/>
          </w:tcPr>
          <w:p w14:paraId="30012469" w14:textId="2DF1D51B" w:rsidR="00277964" w:rsidRPr="00C5779E" w:rsidRDefault="002606E5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47515"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969</w:t>
            </w:r>
          </w:p>
        </w:tc>
        <w:tc>
          <w:tcPr>
            <w:tcW w:w="266" w:type="dxa"/>
          </w:tcPr>
          <w:p w14:paraId="36DEACAF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7937591" w14:textId="6A736003" w:rsidR="00277964" w:rsidRPr="00C5779E" w:rsidRDefault="00B47515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11F3CD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EC2B4D2" w14:textId="2E067F13" w:rsidR="00277964" w:rsidRPr="00C5779E" w:rsidRDefault="00265219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9FC2B7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FDCBEE" w14:textId="058FC4D5" w:rsidR="00277964" w:rsidRPr="00C5779E" w:rsidRDefault="002606E5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425D3" w:rsidRPr="00C577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969</w:t>
            </w:r>
          </w:p>
        </w:tc>
        <w:tc>
          <w:tcPr>
            <w:tcW w:w="270" w:type="dxa"/>
          </w:tcPr>
          <w:p w14:paraId="6085676A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DD344E" w14:textId="260F3FA1" w:rsidR="00277964" w:rsidRPr="00C5779E" w:rsidRDefault="002606E5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D0880" w:rsidRPr="00C577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969</w:t>
            </w:r>
          </w:p>
        </w:tc>
        <w:tc>
          <w:tcPr>
            <w:tcW w:w="270" w:type="dxa"/>
          </w:tcPr>
          <w:p w14:paraId="592C9CA1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1F81B5EA" w14:textId="21067D95" w:rsidR="00277964" w:rsidRPr="00C5779E" w:rsidRDefault="002606E5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277964" w:rsidRPr="004A010C" w14:paraId="3F4CF5CA" w14:textId="77777777" w:rsidTr="00C5779E">
        <w:trPr>
          <w:trHeight w:val="257"/>
        </w:trPr>
        <w:tc>
          <w:tcPr>
            <w:tcW w:w="3964" w:type="dxa"/>
            <w:hideMark/>
          </w:tcPr>
          <w:p w14:paraId="204E3216" w14:textId="77777777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779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E4456A" w14:textId="6766434A" w:rsidR="00277964" w:rsidRPr="00C5779E" w:rsidRDefault="002606E5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47515"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969</w:t>
            </w:r>
          </w:p>
        </w:tc>
        <w:tc>
          <w:tcPr>
            <w:tcW w:w="266" w:type="dxa"/>
          </w:tcPr>
          <w:p w14:paraId="3A47E207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6FD62" w14:textId="6737558A" w:rsidR="00277964" w:rsidRPr="00C5779E" w:rsidRDefault="00B47515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238672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AE9A857" w14:textId="12009863" w:rsidR="00277964" w:rsidRPr="00C5779E" w:rsidRDefault="002606E5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</w:t>
            </w:r>
            <w:r w:rsidR="00265219" w:rsidRPr="00C57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  <w:r w:rsidR="00FF101E" w:rsidRPr="00C57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0EC0538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119AD" w14:textId="55AF242A" w:rsidR="00277964" w:rsidRPr="00C5779E" w:rsidRDefault="002606E5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182</w:t>
            </w:r>
            <w:r w:rsidR="007D0880" w:rsidRPr="00C57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3B4C34"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</w:tcPr>
          <w:p w14:paraId="3E92BDB7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E84F458" w14:textId="0AB09B81" w:rsidR="00277964" w:rsidRPr="00C5779E" w:rsidRDefault="00FF101E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</w:t>
            </w:r>
            <w:r w:rsidR="001B345B"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0,850</w:t>
            </w:r>
          </w:p>
        </w:tc>
        <w:tc>
          <w:tcPr>
            <w:tcW w:w="270" w:type="dxa"/>
          </w:tcPr>
          <w:p w14:paraId="6D9E85CB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</w:tcPr>
          <w:p w14:paraId="757FB4EE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77964" w:rsidRPr="004A010C" w14:paraId="1C4E92A1" w14:textId="77777777" w:rsidTr="00C5779E">
        <w:trPr>
          <w:trHeight w:val="257"/>
        </w:trPr>
        <w:tc>
          <w:tcPr>
            <w:tcW w:w="3964" w:type="dxa"/>
            <w:vAlign w:val="bottom"/>
          </w:tcPr>
          <w:p w14:paraId="07B1B33B" w14:textId="77777777" w:rsidR="00277964" w:rsidRPr="00C5779E" w:rsidRDefault="00277964" w:rsidP="00277964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3593EF" w14:textId="77777777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D7905D2" w14:textId="77777777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231" w:type="dxa"/>
            <w:gridSpan w:val="11"/>
            <w:vAlign w:val="bottom"/>
            <w:hideMark/>
          </w:tcPr>
          <w:p w14:paraId="56E14CDD" w14:textId="78409121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5779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C5779E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C5779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77964" w:rsidRPr="004A010C" w14:paraId="6CA55C80" w14:textId="77777777" w:rsidTr="00C5779E">
        <w:trPr>
          <w:trHeight w:val="257"/>
        </w:trPr>
        <w:tc>
          <w:tcPr>
            <w:tcW w:w="3964" w:type="dxa"/>
            <w:vAlign w:val="bottom"/>
          </w:tcPr>
          <w:p w14:paraId="0D5BE3E3" w14:textId="77777777" w:rsidR="00277964" w:rsidRPr="00C5779E" w:rsidRDefault="00277964" w:rsidP="00277964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19423430" w14:textId="77777777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BD8DC2C" w14:textId="77777777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231" w:type="dxa"/>
            <w:gridSpan w:val="11"/>
            <w:tcBorders>
              <w:bottom w:val="single" w:sz="4" w:space="0" w:color="auto"/>
            </w:tcBorders>
            <w:vAlign w:val="bottom"/>
          </w:tcPr>
          <w:p w14:paraId="69834971" w14:textId="72B024B4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5779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77964" w:rsidRPr="004A010C" w14:paraId="5C47722D" w14:textId="77777777" w:rsidTr="00C5779E">
        <w:trPr>
          <w:trHeight w:val="257"/>
        </w:trPr>
        <w:tc>
          <w:tcPr>
            <w:tcW w:w="3964" w:type="dxa"/>
            <w:vAlign w:val="bottom"/>
            <w:hideMark/>
          </w:tcPr>
          <w:p w14:paraId="1EDA7C49" w14:textId="45421D8F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779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ยอดคงเหลือ ณ วันที่ </w:t>
            </w:r>
            <w:r w:rsidR="002606E5" w:rsidRPr="00C5779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BF37BB" w:rsidRPr="00C5779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C5779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606E5" w:rsidRPr="00C5779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0769D17" w14:textId="77777777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  <w:r w:rsidRPr="00C5779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  <w:p w14:paraId="12FF128C" w14:textId="77777777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ใช้การบัญชีป้องกัน</w:t>
            </w:r>
          </w:p>
          <w:p w14:paraId="5EEA18AF" w14:textId="25E3108F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5C1C80B" w14:textId="77777777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242764" w14:textId="77777777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07CF31" w14:textId="77777777" w:rsidR="00277964" w:rsidRPr="00C5779E" w:rsidRDefault="00277964" w:rsidP="0027796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D99518F" w14:textId="77777777" w:rsidR="00277964" w:rsidRPr="00C5779E" w:rsidRDefault="00277964" w:rsidP="00277964">
            <w:pPr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2FF3CCB0" w14:textId="77777777" w:rsidR="00277964" w:rsidRPr="00C5779E" w:rsidRDefault="00277964" w:rsidP="0027796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ราคาทุนตัด</w:t>
            </w:r>
          </w:p>
          <w:p w14:paraId="7DDAE231" w14:textId="3D1D813D" w:rsidR="00277964" w:rsidRPr="00C5779E" w:rsidRDefault="00277964" w:rsidP="0027796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1246CC2" w14:textId="77777777" w:rsidR="00277964" w:rsidRPr="00C5779E" w:rsidRDefault="00277964" w:rsidP="0027796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6D2B29" w14:textId="77777777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1DB82E" w14:textId="77777777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2FB950" w14:textId="77777777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E534E4" w14:textId="77777777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036F999" w14:textId="77777777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ข้อมูลระดับชั้นที่</w:t>
            </w:r>
          </w:p>
          <w:p w14:paraId="7E40316E" w14:textId="77777777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ใช้ในการวัด</w:t>
            </w:r>
          </w:p>
          <w:p w14:paraId="382AC800" w14:textId="481239CC" w:rsidR="00277964" w:rsidRPr="00C5779E" w:rsidRDefault="00277964" w:rsidP="002779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77964" w:rsidRPr="004A010C" w14:paraId="46ABB397" w14:textId="77777777" w:rsidTr="00C5779E">
        <w:trPr>
          <w:trHeight w:val="257"/>
        </w:trPr>
        <w:tc>
          <w:tcPr>
            <w:tcW w:w="3964" w:type="dxa"/>
            <w:hideMark/>
          </w:tcPr>
          <w:p w14:paraId="3BF421CF" w14:textId="77777777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90" w:type="dxa"/>
            <w:gridSpan w:val="3"/>
          </w:tcPr>
          <w:p w14:paraId="2102FC1B" w14:textId="77777777" w:rsidR="00277964" w:rsidRPr="00C5779E" w:rsidRDefault="00277964" w:rsidP="00277964">
            <w:pPr>
              <w:pStyle w:val="acctfourfigures"/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A8E6D9B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50F85F7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3001E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57838E5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2B734C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F2F6BC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0791E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63402D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1D4BE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6D6B410E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964" w:rsidRPr="004A010C" w14:paraId="4CF86A4F" w14:textId="77777777" w:rsidTr="00C5779E">
        <w:trPr>
          <w:trHeight w:val="257"/>
        </w:trPr>
        <w:tc>
          <w:tcPr>
            <w:tcW w:w="3964" w:type="dxa"/>
          </w:tcPr>
          <w:p w14:paraId="44158B49" w14:textId="77777777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5779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90" w:type="dxa"/>
            <w:gridSpan w:val="3"/>
          </w:tcPr>
          <w:p w14:paraId="5BC9EE08" w14:textId="77777777" w:rsidR="00277964" w:rsidRPr="00C5779E" w:rsidRDefault="00277964" w:rsidP="00277964">
            <w:pPr>
              <w:pStyle w:val="acctfourfigures"/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BD7E3F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3CA132D2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27668D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95F4E7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E13F47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4535ED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2823E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BB4065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132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21B31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35F9D8A1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964" w:rsidRPr="004A010C" w14:paraId="7915C9F6" w14:textId="77777777" w:rsidTr="00C5779E">
        <w:trPr>
          <w:trHeight w:val="257"/>
        </w:trPr>
        <w:tc>
          <w:tcPr>
            <w:tcW w:w="3964" w:type="dxa"/>
            <w:hideMark/>
          </w:tcPr>
          <w:p w14:paraId="71134006" w14:textId="72884BCA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  <w:gridSpan w:val="3"/>
          </w:tcPr>
          <w:p w14:paraId="7C752C88" w14:textId="77777777" w:rsidR="00277964" w:rsidRPr="00C5779E" w:rsidRDefault="00277964" w:rsidP="00277964">
            <w:pPr>
              <w:pStyle w:val="acctfourfigures"/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63A5990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78AC266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226" w:hanging="4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50C223" w14:textId="77777777" w:rsidR="00277964" w:rsidRPr="00C5779E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346E97" w14:textId="77777777" w:rsidR="00277964" w:rsidRPr="00C5779E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36156" w14:textId="77777777" w:rsidR="00277964" w:rsidRPr="00C5779E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39E8D8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6A70C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F634583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87"/>
              </w:tabs>
              <w:spacing w:line="240" w:lineRule="atLeast"/>
              <w:ind w:left="67" w:right="164" w:hanging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E775F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4EE66DF9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964" w:rsidRPr="004A010C" w14:paraId="1161F582" w14:textId="77777777" w:rsidTr="00C5779E">
        <w:trPr>
          <w:trHeight w:val="257"/>
        </w:trPr>
        <w:tc>
          <w:tcPr>
            <w:tcW w:w="3964" w:type="dxa"/>
          </w:tcPr>
          <w:p w14:paraId="769BC73D" w14:textId="40048273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</w:rPr>
              <w:t xml:space="preserve">  - </w:t>
            </w:r>
            <w:r w:rsidRPr="00C5779E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890" w:type="dxa"/>
            <w:gridSpan w:val="3"/>
          </w:tcPr>
          <w:p w14:paraId="49603B44" w14:textId="79D30D9F" w:rsidR="00277964" w:rsidRPr="00C5779E" w:rsidRDefault="006C7863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0BCE8DC7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E21B841" w14:textId="249B5625" w:rsidR="00277964" w:rsidRPr="00C5779E" w:rsidRDefault="002606E5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3EA6487D" w14:textId="77777777" w:rsidR="00277964" w:rsidRPr="00C5779E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37CA11" w14:textId="680BA8B5" w:rsidR="00277964" w:rsidRPr="00C5779E" w:rsidRDefault="006C7863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4F9BCE" w14:textId="77777777" w:rsidR="00277964" w:rsidRPr="00C5779E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191F6E" w14:textId="34962568" w:rsidR="00277964" w:rsidRPr="00C5779E" w:rsidRDefault="002606E5" w:rsidP="00277964">
            <w:pPr>
              <w:pStyle w:val="acctfourfigures"/>
              <w:tabs>
                <w:tab w:val="clear" w:pos="765"/>
                <w:tab w:val="decimal" w:pos="210"/>
                <w:tab w:val="decimal" w:pos="570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4ED78086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6A6C0C" w14:textId="0AF8FF4D" w:rsidR="00277964" w:rsidRPr="00C5779E" w:rsidRDefault="002606E5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663</w:t>
            </w:r>
          </w:p>
        </w:tc>
        <w:tc>
          <w:tcPr>
            <w:tcW w:w="270" w:type="dxa"/>
          </w:tcPr>
          <w:p w14:paraId="59BFDA41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3024DDE9" w14:textId="04EF3654" w:rsidR="00277964" w:rsidRPr="00C5779E" w:rsidRDefault="002606E5" w:rsidP="00277964">
            <w:pPr>
              <w:pStyle w:val="acctfourfigures"/>
              <w:tabs>
                <w:tab w:val="clear" w:pos="765"/>
                <w:tab w:val="left" w:pos="256"/>
                <w:tab w:val="decimal" w:pos="792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277964" w:rsidRPr="004A010C" w14:paraId="41B122EC" w14:textId="77777777" w:rsidTr="00C5779E">
        <w:trPr>
          <w:trHeight w:val="257"/>
        </w:trPr>
        <w:tc>
          <w:tcPr>
            <w:tcW w:w="3964" w:type="dxa"/>
            <w:hideMark/>
          </w:tcPr>
          <w:p w14:paraId="7614491A" w14:textId="77777777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3DEBB" w14:textId="3E81102A" w:rsidR="00277964" w:rsidRPr="00C5779E" w:rsidRDefault="002606E5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66" w:type="dxa"/>
          </w:tcPr>
          <w:p w14:paraId="0BC45FA3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5B06F" w14:textId="4E1A84FA" w:rsidR="00277964" w:rsidRPr="00C5779E" w:rsidRDefault="006C7863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9E38FD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FD1143" w14:textId="225406EA" w:rsidR="00277964" w:rsidRPr="00C5779E" w:rsidRDefault="006C7863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8BF887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2DEE" w14:textId="160FE197" w:rsidR="00277964" w:rsidRPr="00C5779E" w:rsidRDefault="002606E5" w:rsidP="00277964">
            <w:pPr>
              <w:pStyle w:val="acctfourfigures"/>
              <w:tabs>
                <w:tab w:val="clear" w:pos="765"/>
                <w:tab w:val="decimal" w:pos="210"/>
                <w:tab w:val="decimal" w:pos="570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0E50E9F7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12C6ECA" w14:textId="2337964F" w:rsidR="00277964" w:rsidRPr="00C5779E" w:rsidRDefault="002606E5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30A30EDB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7A7DA85E" w14:textId="2BBC05A7" w:rsidR="00277964" w:rsidRPr="00C5779E" w:rsidRDefault="002606E5" w:rsidP="00277964">
            <w:pPr>
              <w:pStyle w:val="acctfourfigures"/>
              <w:tabs>
                <w:tab w:val="clear" w:pos="765"/>
                <w:tab w:val="left" w:pos="256"/>
                <w:tab w:val="decimal" w:pos="802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277964" w:rsidRPr="004A010C" w14:paraId="3FBD0CA2" w14:textId="77777777" w:rsidTr="00C5779E">
        <w:trPr>
          <w:trHeight w:val="257"/>
        </w:trPr>
        <w:tc>
          <w:tcPr>
            <w:tcW w:w="3964" w:type="dxa"/>
            <w:hideMark/>
          </w:tcPr>
          <w:p w14:paraId="43958C7A" w14:textId="77777777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779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79DB0" w14:textId="322CF466" w:rsidR="00277964" w:rsidRPr="00C5779E" w:rsidRDefault="002606E5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66" w:type="dxa"/>
          </w:tcPr>
          <w:p w14:paraId="7C29179D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BE875" w14:textId="439FEF82" w:rsidR="00277964" w:rsidRPr="00C5779E" w:rsidRDefault="002606E5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5F91BC2D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4ECE4DC" w14:textId="0C9A0CB6" w:rsidR="00277964" w:rsidRPr="00C5779E" w:rsidRDefault="006C7863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14B5F2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4DFA8" w14:textId="31D7B711" w:rsidR="00277964" w:rsidRPr="00C5779E" w:rsidRDefault="002606E5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728</w:t>
            </w:r>
          </w:p>
        </w:tc>
        <w:tc>
          <w:tcPr>
            <w:tcW w:w="270" w:type="dxa"/>
          </w:tcPr>
          <w:p w14:paraId="2254E23C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D77E619" w14:textId="21D0DB57" w:rsidR="00277964" w:rsidRPr="00C5779E" w:rsidRDefault="002606E5" w:rsidP="00277964">
            <w:pPr>
              <w:pStyle w:val="acctfourfigures"/>
              <w:tabs>
                <w:tab w:val="clear" w:pos="765"/>
                <w:tab w:val="left" w:pos="793"/>
              </w:tabs>
              <w:spacing w:line="240" w:lineRule="atLeast"/>
              <w:ind w:right="164" w:hanging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728</w:t>
            </w:r>
          </w:p>
        </w:tc>
        <w:tc>
          <w:tcPr>
            <w:tcW w:w="270" w:type="dxa"/>
          </w:tcPr>
          <w:p w14:paraId="6BC31FCD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37A7E9B1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77964" w:rsidRPr="004A010C" w14:paraId="6BFE815D" w14:textId="77777777" w:rsidTr="00C5779E">
        <w:trPr>
          <w:trHeight w:val="257"/>
        </w:trPr>
        <w:tc>
          <w:tcPr>
            <w:tcW w:w="3964" w:type="dxa"/>
          </w:tcPr>
          <w:p w14:paraId="529A7AD1" w14:textId="77777777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0B1DFC" w14:textId="77777777" w:rsidR="00277964" w:rsidRPr="00C5779E" w:rsidRDefault="00277964" w:rsidP="00277964">
            <w:pPr>
              <w:pStyle w:val="acctfourfigures"/>
              <w:spacing w:line="240" w:lineRule="atLeast"/>
              <w:ind w:left="-43"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198A4A0E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47B813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6DAB8E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D5B740D" w14:textId="77777777" w:rsidR="00277964" w:rsidRPr="00C5779E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7FEE2A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E09A1F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58170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1C367ED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6B874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558F0D4F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77964" w:rsidRPr="004A010C" w14:paraId="711403C3" w14:textId="77777777" w:rsidTr="00C5779E">
        <w:trPr>
          <w:trHeight w:val="257"/>
        </w:trPr>
        <w:tc>
          <w:tcPr>
            <w:tcW w:w="3964" w:type="dxa"/>
            <w:hideMark/>
          </w:tcPr>
          <w:p w14:paraId="1DB5BBAE" w14:textId="77777777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C5779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890" w:type="dxa"/>
            <w:gridSpan w:val="3"/>
          </w:tcPr>
          <w:p w14:paraId="498A85B4" w14:textId="77777777" w:rsidR="00277964" w:rsidRPr="00C5779E" w:rsidRDefault="00277964" w:rsidP="00277964">
            <w:pPr>
              <w:pStyle w:val="acctfourfigures"/>
              <w:spacing w:line="240" w:lineRule="atLeast"/>
              <w:ind w:left="-43"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2381E02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DE427D8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D93946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7707ED" w14:textId="77777777" w:rsidR="00277964" w:rsidRPr="00C5779E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7CC3D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7E32265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B3543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272A7F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63E33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39DD124E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77964" w:rsidRPr="004A010C" w14:paraId="1B7F51F8" w14:textId="77777777" w:rsidTr="00C5779E">
        <w:trPr>
          <w:trHeight w:val="257"/>
        </w:trPr>
        <w:tc>
          <w:tcPr>
            <w:tcW w:w="3964" w:type="dxa"/>
          </w:tcPr>
          <w:p w14:paraId="27E15058" w14:textId="77777777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หนี้สินระยะยาว</w:t>
            </w:r>
          </w:p>
        </w:tc>
        <w:tc>
          <w:tcPr>
            <w:tcW w:w="1890" w:type="dxa"/>
            <w:gridSpan w:val="3"/>
          </w:tcPr>
          <w:p w14:paraId="1CA50E85" w14:textId="77777777" w:rsidR="00277964" w:rsidRPr="00C5779E" w:rsidRDefault="00277964" w:rsidP="00277964">
            <w:pPr>
              <w:pStyle w:val="acctfourfigures"/>
              <w:spacing w:line="240" w:lineRule="atLeast"/>
              <w:ind w:left="-43"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032AC25C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A6F0630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4D0CD9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F2AE29" w14:textId="77777777" w:rsidR="00277964" w:rsidRPr="00C5779E" w:rsidRDefault="00277964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101FC0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9F062E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FBCEF40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332A3C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 w:hanging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E844A6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689E49BA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77964" w:rsidRPr="004A010C" w14:paraId="441E6C6A" w14:textId="77777777" w:rsidTr="00C5779E">
        <w:trPr>
          <w:trHeight w:val="257"/>
        </w:trPr>
        <w:tc>
          <w:tcPr>
            <w:tcW w:w="3964" w:type="dxa"/>
          </w:tcPr>
          <w:p w14:paraId="7E78520F" w14:textId="77777777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- </w:t>
            </w: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890" w:type="dxa"/>
            <w:gridSpan w:val="3"/>
          </w:tcPr>
          <w:p w14:paraId="60F3D478" w14:textId="2F429711" w:rsidR="00277964" w:rsidRPr="00C5779E" w:rsidRDefault="00D26D77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052AE295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9431038" w14:textId="2503E293" w:rsidR="00277964" w:rsidRPr="00C5779E" w:rsidRDefault="00D26D77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D226FB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52E67F1" w14:textId="1B42605C" w:rsidR="00277964" w:rsidRPr="00C5779E" w:rsidRDefault="002606E5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</w:rPr>
              <w:t>107</w:t>
            </w:r>
            <w:r w:rsidR="00D26D77" w:rsidRPr="00C577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779E">
              <w:rPr>
                <w:rFonts w:ascii="Angsana New" w:hAnsi="Angsana New" w:cs="Angsana New"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00564CAA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C7CD82" w14:textId="7F3257BD" w:rsidR="00277964" w:rsidRPr="00C5779E" w:rsidRDefault="002606E5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</w:t>
            </w:r>
            <w:r w:rsidR="00D26D77"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940</w:t>
            </w:r>
          </w:p>
        </w:tc>
        <w:tc>
          <w:tcPr>
            <w:tcW w:w="270" w:type="dxa"/>
          </w:tcPr>
          <w:p w14:paraId="5123AD19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0B47B20" w14:textId="7EF2228B" w:rsidR="00277964" w:rsidRPr="00C5779E" w:rsidRDefault="007A7D6D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113,306</w:t>
            </w:r>
          </w:p>
        </w:tc>
        <w:tc>
          <w:tcPr>
            <w:tcW w:w="270" w:type="dxa"/>
          </w:tcPr>
          <w:p w14:paraId="06E4707E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04BC3A8A" w14:textId="5176DC9B" w:rsidR="00277964" w:rsidRPr="00C5779E" w:rsidRDefault="002606E5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277964" w:rsidRPr="004A010C" w14:paraId="048B376A" w14:textId="77777777" w:rsidTr="00C5779E">
        <w:trPr>
          <w:trHeight w:val="257"/>
        </w:trPr>
        <w:tc>
          <w:tcPr>
            <w:tcW w:w="3964" w:type="dxa"/>
            <w:hideMark/>
          </w:tcPr>
          <w:p w14:paraId="13D16B5A" w14:textId="77777777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1890" w:type="dxa"/>
            <w:gridSpan w:val="3"/>
          </w:tcPr>
          <w:p w14:paraId="5B5D0B4F" w14:textId="6AD1BC10" w:rsidR="00277964" w:rsidRPr="00C5779E" w:rsidRDefault="002606E5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66" w:type="dxa"/>
          </w:tcPr>
          <w:p w14:paraId="1B87BB61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12C3E5F" w14:textId="2F593358" w:rsidR="00277964" w:rsidRPr="00C5779E" w:rsidRDefault="00D26D77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619CF3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CEF956" w14:textId="131AA153" w:rsidR="00277964" w:rsidRPr="00C5779E" w:rsidRDefault="00D26D77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4010A9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7CC1AFC" w14:textId="32F4789E" w:rsidR="00277964" w:rsidRPr="00C5779E" w:rsidRDefault="002606E5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70" w:type="dxa"/>
          </w:tcPr>
          <w:p w14:paraId="3C33E520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E9E394" w14:textId="694B6034" w:rsidR="00277964" w:rsidRPr="00C5779E" w:rsidRDefault="002606E5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70" w:type="dxa"/>
          </w:tcPr>
          <w:p w14:paraId="00CC6E46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5" w:type="dxa"/>
          </w:tcPr>
          <w:p w14:paraId="3DAF2E2D" w14:textId="7766BB15" w:rsidR="00277964" w:rsidRPr="00C5779E" w:rsidRDefault="002606E5" w:rsidP="00277964">
            <w:pPr>
              <w:pStyle w:val="acctfourfigures"/>
              <w:tabs>
                <w:tab w:val="clear" w:pos="765"/>
                <w:tab w:val="left" w:pos="256"/>
                <w:tab w:val="decimal" w:pos="798"/>
              </w:tabs>
              <w:spacing w:line="240" w:lineRule="atLeast"/>
              <w:ind w:right="70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5779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277964" w:rsidRPr="004A010C" w14:paraId="695F9598" w14:textId="77777777" w:rsidTr="00C5779E">
        <w:trPr>
          <w:trHeight w:val="257"/>
        </w:trPr>
        <w:tc>
          <w:tcPr>
            <w:tcW w:w="3964" w:type="dxa"/>
            <w:hideMark/>
          </w:tcPr>
          <w:p w14:paraId="6BD98BE3" w14:textId="77777777" w:rsidR="00277964" w:rsidRPr="00C5779E" w:rsidRDefault="00277964" w:rsidP="00277964">
            <w:pPr>
              <w:ind w:left="-103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779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66279" w14:textId="74B2A43B" w:rsidR="00277964" w:rsidRPr="00C5779E" w:rsidRDefault="002606E5" w:rsidP="00277964">
            <w:pPr>
              <w:pStyle w:val="acctfourfigures"/>
              <w:spacing w:line="240" w:lineRule="atLeast"/>
              <w:ind w:left="-43" w:right="25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66" w:type="dxa"/>
          </w:tcPr>
          <w:p w14:paraId="0D9CAF46" w14:textId="77777777" w:rsidR="00277964" w:rsidRPr="00C5779E" w:rsidRDefault="00277964" w:rsidP="002779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CD8CF" w14:textId="2117F686" w:rsidR="00277964" w:rsidRPr="00C5779E" w:rsidRDefault="00D26D77" w:rsidP="0027796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162" w:hanging="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1668DF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7C20D86" w14:textId="6C39E392" w:rsidR="00277964" w:rsidRPr="00C5779E" w:rsidRDefault="002606E5" w:rsidP="00277964">
            <w:pPr>
              <w:tabs>
                <w:tab w:val="clear" w:pos="680"/>
                <w:tab w:val="decimal" w:pos="595"/>
                <w:tab w:val="left" w:pos="825"/>
                <w:tab w:val="decimal" w:pos="945"/>
                <w:tab w:val="left" w:pos="1005"/>
              </w:tabs>
              <w:ind w:left="195" w:right="2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</w:t>
            </w:r>
            <w:r w:rsidR="00D26D77" w:rsidRPr="00C57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4A8DB7B4" w14:textId="77777777" w:rsidR="00277964" w:rsidRPr="00C5779E" w:rsidRDefault="00277964" w:rsidP="00277964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D4F0E" w14:textId="371DF51A" w:rsidR="00277964" w:rsidRPr="00C5779E" w:rsidRDefault="002606E5" w:rsidP="00277964">
            <w:pPr>
              <w:pStyle w:val="acctfourfigures"/>
              <w:tabs>
                <w:tab w:val="clear" w:pos="765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108</w:t>
            </w:r>
            <w:r w:rsidR="00D26D77" w:rsidRPr="00C577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</w:tcPr>
          <w:p w14:paraId="145E9DB0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CD41500" w14:textId="1D5196F7" w:rsidR="00277964" w:rsidRPr="00C5779E" w:rsidRDefault="007A7D6D" w:rsidP="00277964">
            <w:pPr>
              <w:pStyle w:val="acctfourfigures"/>
              <w:tabs>
                <w:tab w:val="clear" w:pos="765"/>
                <w:tab w:val="left" w:pos="256"/>
                <w:tab w:val="decimal" w:pos="595"/>
                <w:tab w:val="decimal" w:pos="798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113,51</w:t>
            </w:r>
            <w:r w:rsidR="00EB5FAE" w:rsidRPr="00C5779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F364CFC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</w:tcPr>
          <w:p w14:paraId="21342AED" w14:textId="77777777" w:rsidR="00277964" w:rsidRPr="00C5779E" w:rsidRDefault="00277964" w:rsidP="00277964">
            <w:pPr>
              <w:pStyle w:val="acctfourfigures"/>
              <w:tabs>
                <w:tab w:val="decimal" w:pos="595"/>
              </w:tabs>
              <w:spacing w:line="240" w:lineRule="atLeast"/>
              <w:ind w:left="-43" w:right="16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06803584" w14:textId="7358326F" w:rsidR="00CE306C" w:rsidRDefault="00CE3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1993D299" w14:textId="5702FE3D" w:rsidR="00023DB8" w:rsidRDefault="00023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28E04F04" w14:textId="77777777" w:rsidR="00023DB8" w:rsidRDefault="00023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6DDC0230" w14:textId="1CBC2192" w:rsidR="00D54C25" w:rsidRPr="00D83393" w:rsidRDefault="00D54C25" w:rsidP="0005578E">
      <w:pPr>
        <w:pStyle w:val="acctmergecolhdg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  <w:sectPr w:rsidR="00D54C25" w:rsidRPr="00D83393" w:rsidSect="003125C7">
          <w:pgSz w:w="16840" w:h="11907" w:orient="landscape" w:code="9"/>
          <w:pgMar w:top="1152" w:right="691" w:bottom="1152" w:left="576" w:header="720" w:footer="288" w:gutter="0"/>
          <w:cols w:space="708"/>
          <w:docGrid w:linePitch="360"/>
        </w:sectPr>
      </w:pPr>
    </w:p>
    <w:p w14:paraId="39638893" w14:textId="1C33C31D" w:rsidR="003C2E22" w:rsidRDefault="003C2E22" w:rsidP="00984E6E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lastRenderedPageBreak/>
        <w:t>เครื่องมือทางการเงินที่วัดมูลค่าด้วยมูลค่ายุติธรรมระดับ</w:t>
      </w:r>
      <w:r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  <w:lang w:val="en-US" w:bidi="th-TH"/>
        </w:rPr>
        <w:t>3</w:t>
      </w:r>
    </w:p>
    <w:p w14:paraId="2D0655D8" w14:textId="77777777" w:rsidR="00187B5A" w:rsidRPr="008B4A70" w:rsidRDefault="00187B5A" w:rsidP="003C2E22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094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2374"/>
        <w:gridCol w:w="270"/>
        <w:gridCol w:w="1892"/>
        <w:gridCol w:w="236"/>
        <w:gridCol w:w="2376"/>
      </w:tblGrid>
      <w:tr w:rsidR="00187B5A" w:rsidRPr="00DD7CDF" w14:paraId="00CFEF3C" w14:textId="77777777" w:rsidTr="008B4A70">
        <w:trPr>
          <w:tblHeader/>
        </w:trPr>
        <w:tc>
          <w:tcPr>
            <w:tcW w:w="1710" w:type="dxa"/>
            <w:shd w:val="clear" w:color="auto" w:fill="auto"/>
            <w:vAlign w:val="bottom"/>
            <w:hideMark/>
          </w:tcPr>
          <w:p w14:paraId="4D3814C3" w14:textId="4CA0FC6D" w:rsidR="00187B5A" w:rsidRPr="00DD7CDF" w:rsidRDefault="00187B5A" w:rsidP="00A95D4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814CDC" w14:textId="77777777" w:rsidR="00187B5A" w:rsidRPr="00DD7CDF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4" w:type="dxa"/>
            <w:shd w:val="clear" w:color="auto" w:fill="auto"/>
            <w:vAlign w:val="bottom"/>
            <w:hideMark/>
          </w:tcPr>
          <w:p w14:paraId="2A6E93D3" w14:textId="77777777" w:rsidR="00187B5A" w:rsidRPr="00DD7CDF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29E1E3" w14:textId="77777777" w:rsidR="00187B5A" w:rsidRPr="00DD7CDF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14:paraId="34CBB24F" w14:textId="77777777" w:rsidR="00187B5A" w:rsidRPr="00DD7CDF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05844975" w14:textId="77777777" w:rsidR="00187B5A" w:rsidRPr="00DD7CDF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02CF4B" w14:textId="77777777" w:rsidR="00187B5A" w:rsidRPr="00DD7CDF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6" w:type="dxa"/>
            <w:shd w:val="clear" w:color="auto" w:fill="auto"/>
            <w:vAlign w:val="bottom"/>
            <w:hideMark/>
          </w:tcPr>
          <w:p w14:paraId="69D73627" w14:textId="77777777" w:rsidR="00187B5A" w:rsidRPr="00DD7CDF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00456212" w14:textId="77777777" w:rsidR="00187B5A" w:rsidRPr="00DD7CDF" w:rsidRDefault="00187B5A" w:rsidP="0003742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5D0390" w:rsidRPr="00DD7CDF" w14:paraId="2E078204" w14:textId="77777777" w:rsidTr="008B4A70">
        <w:tc>
          <w:tcPr>
            <w:tcW w:w="1710" w:type="dxa"/>
            <w:shd w:val="clear" w:color="auto" w:fill="auto"/>
            <w:hideMark/>
          </w:tcPr>
          <w:p w14:paraId="44198818" w14:textId="47996D2B" w:rsidR="005D0390" w:rsidRPr="00DD7CDF" w:rsidRDefault="005D0390" w:rsidP="00991756">
            <w:pPr>
              <w:pStyle w:val="block"/>
              <w:tabs>
                <w:tab w:val="left" w:pos="-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5" w:right="-108" w:hanging="16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  <w:r w:rsidR="009917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2286EAE2" w14:textId="77777777" w:rsidR="005D0390" w:rsidRPr="00DD7CDF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4" w:type="dxa"/>
            <w:shd w:val="clear" w:color="auto" w:fill="auto"/>
            <w:hideMark/>
          </w:tcPr>
          <w:p w14:paraId="2CED96F3" w14:textId="62F773DF" w:rsidR="005D0390" w:rsidRPr="00DD7CDF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เทคนิคการเปรียบเทียบราคาตลาด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นี้จะประเมินมูลค่าโดยใช้ตัวคูณร่วมของตลาดที่ได้มาจากราคาเสนอซื้อขายของบริษัทเปรียบเทียบกับผู้ลงทุน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ประมาณการจะถูกปรับปรุงด้วยผลกระทบของตราสารทุนที่ไม่ได้อยู่ในความต้องการของตลาด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31C4C09E" w14:textId="77777777" w:rsidR="005D0390" w:rsidRPr="00DD7CDF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2" w:type="dxa"/>
            <w:shd w:val="clear" w:color="auto" w:fill="auto"/>
            <w:hideMark/>
          </w:tcPr>
          <w:p w14:paraId="76655974" w14:textId="77777777" w:rsidR="005D0390" w:rsidRPr="00DD7CDF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ตัวคูณร่วมของตลาดที่ปรับปรุงแล้ว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557878A6" w14:textId="0DD15747" w:rsidR="005D0390" w:rsidRPr="00DD7CDF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 w:rsidR="002606E5" w:rsidRPr="002606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2606E5" w:rsidRPr="002606E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สำหรับ </w:t>
            </w:r>
            <w:r w:rsidR="002606E5" w:rsidRPr="002606E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C56B0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ิถุนายน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2606E5" w:rsidRPr="002606E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="002606E5" w:rsidRPr="002606E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มกราคม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2606E5" w:rsidRPr="002606E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B95A17" w14:textId="77777777" w:rsidR="005D0390" w:rsidRPr="00DD7CDF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6" w:type="dxa"/>
            <w:shd w:val="clear" w:color="auto" w:fill="auto"/>
            <w:hideMark/>
          </w:tcPr>
          <w:p w14:paraId="1486EDD8" w14:textId="77777777" w:rsidR="005D0390" w:rsidRPr="00DD7CDF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 (ลดลง) หากตัวคูณร่วมของตลาดที่ปรับปรุงแล้วสูงขึ้น (ต่ำลง)</w:t>
            </w:r>
          </w:p>
          <w:p w14:paraId="2AC3A116" w14:textId="56A303ED" w:rsidR="005D0390" w:rsidRPr="00DD7CDF" w:rsidRDefault="005D0390" w:rsidP="005D03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772D38F9" w14:textId="77777777" w:rsidR="003C2E22" w:rsidRPr="008B4A70" w:rsidRDefault="003C2E22" w:rsidP="001E7422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16DC0BEF" w14:textId="2DA1D4B4" w:rsidR="001E7422" w:rsidRPr="00DD7CDF" w:rsidRDefault="001E7422" w:rsidP="00984E6E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เครื่องมือทางการเงินที่วัดมูลค่าด้วยมูลค่ายุติธรรมระดับ</w:t>
      </w:r>
      <w:r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  <w:lang w:val="en-US" w:bidi="th-TH"/>
        </w:rPr>
        <w:t>2</w:t>
      </w:r>
    </w:p>
    <w:p w14:paraId="12C28E3E" w14:textId="77777777" w:rsidR="001E7422" w:rsidRPr="008B4A70" w:rsidRDefault="001E7422" w:rsidP="001E7422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070"/>
        <w:gridCol w:w="270"/>
        <w:gridCol w:w="6750"/>
      </w:tblGrid>
      <w:tr w:rsidR="00B640EA" w:rsidRPr="00DD7CDF" w14:paraId="43D04F6F" w14:textId="77777777" w:rsidTr="008B4A70">
        <w:trPr>
          <w:tblHeader/>
        </w:trPr>
        <w:tc>
          <w:tcPr>
            <w:tcW w:w="2070" w:type="dxa"/>
            <w:shd w:val="clear" w:color="auto" w:fill="auto"/>
            <w:hideMark/>
          </w:tcPr>
          <w:p w14:paraId="4CD79FC3" w14:textId="77777777" w:rsidR="001E7422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0718E15F" w14:textId="77777777" w:rsidR="001E7422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shd w:val="clear" w:color="auto" w:fill="auto"/>
            <w:hideMark/>
          </w:tcPr>
          <w:p w14:paraId="608AB1B5" w14:textId="77777777" w:rsidR="001E7422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640EA" w:rsidRPr="00DD7CDF" w14:paraId="7D415629" w14:textId="77777777" w:rsidTr="008B4A70">
        <w:tc>
          <w:tcPr>
            <w:tcW w:w="2070" w:type="dxa"/>
            <w:shd w:val="clear" w:color="auto" w:fill="auto"/>
            <w:hideMark/>
          </w:tcPr>
          <w:p w14:paraId="0B77C6B0" w14:textId="77777777" w:rsidR="001E7422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0D0DFF52" w14:textId="77777777" w:rsidR="001E7422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shd w:val="clear" w:color="auto" w:fill="auto"/>
            <w:hideMark/>
          </w:tcPr>
          <w:p w14:paraId="6D0894CC" w14:textId="42C06BDF" w:rsidR="00406C42" w:rsidRPr="00635024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640EA" w:rsidRPr="00DD7CDF" w14:paraId="02B7015F" w14:textId="77777777" w:rsidTr="008B4A70">
        <w:tc>
          <w:tcPr>
            <w:tcW w:w="2070" w:type="dxa"/>
            <w:shd w:val="clear" w:color="auto" w:fill="auto"/>
            <w:hideMark/>
          </w:tcPr>
          <w:p w14:paraId="39DA2BB9" w14:textId="77777777" w:rsidR="001E7422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  <w:p w14:paraId="0E72AD06" w14:textId="77777777" w:rsidR="00B72156" w:rsidRDefault="00B72156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</w:rPr>
            </w:pPr>
          </w:p>
          <w:p w14:paraId="4E934D11" w14:textId="74AA0526" w:rsidR="00B72156" w:rsidRPr="00DD7CDF" w:rsidRDefault="00B72156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006DDB" w14:textId="77777777" w:rsidR="001E7422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rtl/>
                <w:lang w:bidi="th-TH"/>
              </w:rPr>
            </w:pPr>
          </w:p>
        </w:tc>
        <w:tc>
          <w:tcPr>
            <w:tcW w:w="6750" w:type="dxa"/>
            <w:shd w:val="clear" w:color="auto" w:fill="auto"/>
            <w:hideMark/>
          </w:tcPr>
          <w:p w14:paraId="1F831485" w14:textId="0F9CC380" w:rsidR="00097D5B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67B3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Swap model</w:t>
            </w:r>
            <w:r w:rsidRPr="00DD7CDF">
              <w:rPr>
                <w:rFonts w:ascii="Angsana New" w:hAnsi="Angsana New" w:cs="Angsana New"/>
                <w:sz w:val="30"/>
                <w:szCs w:val="30"/>
                <w:rtl/>
              </w:rPr>
              <w:t xml:space="preserve">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</w:t>
            </w:r>
            <w:r w:rsidR="00097D5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</w:t>
            </w:r>
          </w:p>
        </w:tc>
      </w:tr>
      <w:tr w:rsidR="00B640EA" w:rsidRPr="00DD7CDF" w14:paraId="3DDDCFE3" w14:textId="77777777" w:rsidTr="002D49EE">
        <w:trPr>
          <w:trHeight w:val="1190"/>
        </w:trPr>
        <w:tc>
          <w:tcPr>
            <w:tcW w:w="2070" w:type="dxa"/>
            <w:shd w:val="clear" w:color="auto" w:fill="auto"/>
            <w:hideMark/>
          </w:tcPr>
          <w:p w14:paraId="4B73A7C9" w14:textId="77777777" w:rsidR="001E7422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lastRenderedPageBreak/>
              <w:t>อนุพันธ์</w:t>
            </w:r>
          </w:p>
          <w:p w14:paraId="15BB4930" w14:textId="77777777" w:rsidR="00C04BF5" w:rsidRDefault="00C04BF5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BC3ED4" w14:textId="7BFC3C8A" w:rsidR="00C04BF5" w:rsidRPr="00C04BF5" w:rsidRDefault="00C04BF5" w:rsidP="000C4A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C31006" w14:textId="77777777" w:rsidR="001E7422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shd w:val="clear" w:color="auto" w:fill="auto"/>
          </w:tcPr>
          <w:p w14:paraId="1FA2A698" w14:textId="0C4FDF8F" w:rsidR="001E7422" w:rsidRPr="00DD7CDF" w:rsidRDefault="001E7422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Observable Market Data)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037423" w:rsidRPr="00DD7CDF" w14:paraId="1AE09795" w14:textId="77777777" w:rsidTr="008B4A70">
        <w:trPr>
          <w:trHeight w:val="866"/>
        </w:trPr>
        <w:tc>
          <w:tcPr>
            <w:tcW w:w="2070" w:type="dxa"/>
            <w:shd w:val="clear" w:color="auto" w:fill="auto"/>
          </w:tcPr>
          <w:p w14:paraId="39508691" w14:textId="7F281E81" w:rsidR="00037423" w:rsidRPr="00DD7CDF" w:rsidRDefault="00333D4A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D4A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1474A02" w14:textId="77777777" w:rsidR="00037423" w:rsidRPr="00DD7CDF" w:rsidRDefault="00037423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shd w:val="clear" w:color="auto" w:fill="auto"/>
          </w:tcPr>
          <w:p w14:paraId="06EF06B2" w14:textId="520849CF" w:rsidR="00333D4A" w:rsidRPr="00333D4A" w:rsidRDefault="00333D4A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D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อ้างอิงจากราคาซื้อขายที่ประกาศอยู่ในตลาดหุ้นกู้</w:t>
            </w:r>
            <w:r w:rsidR="00AE6AC0" w:rsidRPr="00A33BF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ที่มีการซื้อขายใน</w:t>
            </w:r>
            <w:r w:rsidR="00AE6A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ประเทศ</w:t>
            </w:r>
            <w:r w:rsidR="00204B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ไทยและ</w:t>
            </w:r>
            <w:r w:rsidR="00AE6AC0" w:rsidRPr="00A33BF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ต่างประเทศ</w:t>
            </w:r>
            <w:r w:rsidRPr="00333D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333D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โดยใช้ราคาปิด</w:t>
            </w:r>
            <w:r w:rsidRPr="00333D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333D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Pr="00333D4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333D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วันสิ้นรอบระยะเวลารายงาน</w:t>
            </w:r>
          </w:p>
        </w:tc>
      </w:tr>
      <w:tr w:rsidR="00037423" w:rsidRPr="00DD7CDF" w14:paraId="21F00EAC" w14:textId="77777777" w:rsidTr="008B4A70">
        <w:tc>
          <w:tcPr>
            <w:tcW w:w="2070" w:type="dxa"/>
            <w:shd w:val="clear" w:color="auto" w:fill="auto"/>
          </w:tcPr>
          <w:p w14:paraId="6482D694" w14:textId="58112F22" w:rsidR="00037423" w:rsidRPr="00DD7CDF" w:rsidRDefault="00333D4A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D4A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  <w:r w:rsidR="00A33BF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อนุพันธ์</w:t>
            </w:r>
            <w:r w:rsidR="006747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="006747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หุ้นกู้แปลงสภาพ</w:t>
            </w:r>
          </w:p>
        </w:tc>
        <w:tc>
          <w:tcPr>
            <w:tcW w:w="270" w:type="dxa"/>
            <w:shd w:val="clear" w:color="auto" w:fill="auto"/>
          </w:tcPr>
          <w:p w14:paraId="0A6EEA8C" w14:textId="77777777" w:rsidR="00037423" w:rsidRPr="00DD7CDF" w:rsidRDefault="00037423" w:rsidP="00B640E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shd w:val="clear" w:color="auto" w:fill="auto"/>
          </w:tcPr>
          <w:p w14:paraId="5C28BD39" w14:textId="2670C026" w:rsidR="00037423" w:rsidRPr="00A33BF9" w:rsidRDefault="00A33BF9" w:rsidP="00A33BF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33BF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อ้างอิงจากราคาซื้อขายที่ประกาศอยู่ในตลาดหุ้นกู้อนุพันธ์</w:t>
            </w:r>
            <w:r w:rsidR="006747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="006747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หุ้นกู้แปลงสภาพ</w:t>
            </w:r>
            <w:r w:rsidRPr="00A33BF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ที่มีการซื้อขายในต่างประเทศ โดยใช้ราคาปิด ณ วันสิ้นรอบระยะเวลารายงาน</w:t>
            </w:r>
          </w:p>
        </w:tc>
      </w:tr>
    </w:tbl>
    <w:p w14:paraId="6B5A24DA" w14:textId="39C80B6E" w:rsidR="00A653E8" w:rsidRPr="008B4A70" w:rsidRDefault="00A65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30"/>
          <w:szCs w:val="30"/>
          <w:cs/>
          <w:lang w:val="en-GB"/>
        </w:rPr>
      </w:pPr>
    </w:p>
    <w:p w14:paraId="794BFC43" w14:textId="1FF941D7" w:rsidR="008B05E9" w:rsidRPr="00DD7CDF" w:rsidRDefault="00664A7D" w:rsidP="003C2E22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bCs/>
          <w:i/>
          <w:iCs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val="en-US" w:bidi="th-TH"/>
        </w:rPr>
        <w:t>ผลขาดทุนจากการด้อยค่า</w:t>
      </w:r>
    </w:p>
    <w:p w14:paraId="7319963D" w14:textId="77777777" w:rsidR="00664A7D" w:rsidRPr="008B4A70" w:rsidRDefault="00664A7D" w:rsidP="00716598">
      <w:pPr>
        <w:pStyle w:val="acctmergecolhdg"/>
        <w:spacing w:line="240" w:lineRule="auto"/>
        <w:ind w:left="540" w:hanging="540"/>
        <w:jc w:val="thaiDistribute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DD7CDF">
        <w:rPr>
          <w:rFonts w:ascii="Angsana New" w:hAnsi="Angsana New" w:cs="Angsana New"/>
          <w:sz w:val="30"/>
          <w:szCs w:val="30"/>
          <w:lang w:val="en-US" w:bidi="th-TH"/>
        </w:rPr>
        <w:tab/>
      </w:r>
    </w:p>
    <w:p w14:paraId="37A5A4C3" w14:textId="5936BDD7" w:rsidR="008B05E9" w:rsidRPr="00DD7CDF" w:rsidRDefault="00664A7D" w:rsidP="00664A7D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2606E5" w:rsidRPr="002606E5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12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เดือนข้างหน้า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ทั้งนี้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68AE9764" w14:textId="77777777" w:rsidR="000B3090" w:rsidRPr="008B4A70" w:rsidRDefault="000B3090" w:rsidP="00664A7D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9EAFFC0" w14:textId="387F9C32" w:rsidR="008B672C" w:rsidRDefault="000B3090" w:rsidP="00AB0C0E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ค่าเผื่อผลขาดทุนจากการด้อยค่าของลูกหนี้การค้าและ</w:t>
      </w:r>
      <w:r w:rsidR="008D321A">
        <w:rPr>
          <w:rFonts w:ascii="Angsana New" w:hAnsi="Angsana New" w:cs="Angsana New" w:hint="cs"/>
          <w:sz w:val="30"/>
          <w:szCs w:val="30"/>
          <w:cs/>
          <w:lang w:val="en-US" w:bidi="th-TH"/>
        </w:rPr>
        <w:t>ลูกหนี้อื่น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ประมาณการโดยพิจารณาผลขาดทุนด้านเครดิตที่คาดว่าจะเกิดขึ้นตลอดอายุ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ผลขาดทุนด้านเครดิตของสินทรัพย์ทางการเงิน</w:t>
      </w:r>
      <w:r w:rsidR="008D321A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ประมาณ</w:t>
      </w:r>
      <w:r w:rsidR="001A3A84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การโดย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อ้างอิงข้อมูลผลขาดทุนด้านเครดิตจากประสบการณ์ในอดีต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1E4C38BD" w14:textId="4EAC252C" w:rsidR="008B4A70" w:rsidRDefault="008B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</w:rPr>
      </w:pPr>
    </w:p>
    <w:tbl>
      <w:tblPr>
        <w:tblW w:w="934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302"/>
        <w:gridCol w:w="270"/>
        <w:gridCol w:w="1350"/>
        <w:gridCol w:w="1530"/>
        <w:gridCol w:w="270"/>
        <w:gridCol w:w="1620"/>
      </w:tblGrid>
      <w:tr w:rsidR="00DF3DC6" w:rsidRPr="00DD7CDF" w14:paraId="01DD64D3" w14:textId="77777777" w:rsidTr="00AB0C0E">
        <w:trPr>
          <w:trHeight w:hRule="exact" w:val="360"/>
        </w:trPr>
        <w:tc>
          <w:tcPr>
            <w:tcW w:w="4302" w:type="dxa"/>
          </w:tcPr>
          <w:p w14:paraId="082EF28F" w14:textId="02596FC4" w:rsidR="00DF3DC6" w:rsidRPr="00DD7CDF" w:rsidRDefault="005D0390" w:rsidP="00C972F9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270" w:type="dxa"/>
          </w:tcPr>
          <w:p w14:paraId="0C1C0882" w14:textId="77777777" w:rsidR="00DF3DC6" w:rsidRPr="00DD7CDF" w:rsidRDefault="00DF3DC6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7F0B51" w14:textId="77777777" w:rsidR="00DF3DC6" w:rsidRPr="00DD7CDF" w:rsidRDefault="00DF3DC6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66E1DCB8" w14:textId="5BDCA6B0" w:rsidR="00DF3DC6" w:rsidRPr="00DF3DC6" w:rsidRDefault="00DF3DC6" w:rsidP="00DF3DC6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F3D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DF3DC6">
              <w:rPr>
                <w:rFonts w:ascii="Angsana New" w:hAnsi="Angsana New" w:cs="Angsana New"/>
                <w:i/>
                <w:iCs/>
                <w:sz w:val="30"/>
                <w:szCs w:val="30"/>
              </w:rPr>
              <w:t>:</w:t>
            </w:r>
            <w:r w:rsidRPr="00DF3D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24939" w:rsidRPr="00DD7CDF" w14:paraId="5ECAF74D" w14:textId="77777777" w:rsidTr="00AB0C0E">
        <w:trPr>
          <w:trHeight w:hRule="exact" w:val="360"/>
        </w:trPr>
        <w:tc>
          <w:tcPr>
            <w:tcW w:w="4302" w:type="dxa"/>
          </w:tcPr>
          <w:p w14:paraId="1D5CC50F" w14:textId="77777777" w:rsidR="00B24939" w:rsidRPr="00DD7CDF" w:rsidRDefault="00B24939" w:rsidP="00C972F9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09B9B" w14:textId="77777777" w:rsidR="00B24939" w:rsidRPr="00DD7CDF" w:rsidRDefault="00B24939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5E43E7" w14:textId="77777777" w:rsidR="00B24939" w:rsidRPr="00DD7CDF" w:rsidRDefault="00B24939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61EF7E99" w14:textId="77777777" w:rsidR="00B24939" w:rsidRPr="00DD7CDF" w:rsidRDefault="00B24939" w:rsidP="00B2493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085FD069" w14:textId="40359059" w:rsidR="00B24939" w:rsidRPr="00DD7CDF" w:rsidRDefault="00B24939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C6891" w:rsidRPr="00DD7CDF" w14:paraId="7E5DAA22" w14:textId="77777777" w:rsidTr="00AB0C0E">
        <w:trPr>
          <w:trHeight w:hRule="exact" w:val="360"/>
        </w:trPr>
        <w:tc>
          <w:tcPr>
            <w:tcW w:w="4302" w:type="dxa"/>
          </w:tcPr>
          <w:p w14:paraId="2B7E36CA" w14:textId="77777777" w:rsidR="002C6891" w:rsidRPr="00DD7CDF" w:rsidRDefault="002C6891" w:rsidP="00C972F9">
            <w:pPr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8B9DA" w14:textId="77777777" w:rsidR="002C6891" w:rsidRPr="00DD7CDF" w:rsidRDefault="002C6891" w:rsidP="00C972F9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CEAB32" w14:textId="77777777" w:rsidR="002C6891" w:rsidRPr="00DD7CDF" w:rsidRDefault="002C6891" w:rsidP="00C972F9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C8A968B" w14:textId="77777777" w:rsidR="002C6891" w:rsidRPr="00DD7CDF" w:rsidRDefault="002C6891" w:rsidP="00C972F9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</w:tcPr>
          <w:p w14:paraId="00301BEF" w14:textId="77777777" w:rsidR="002C6891" w:rsidRPr="00DD7CDF" w:rsidRDefault="002C6891" w:rsidP="00C972F9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0AC55A0" w14:textId="77777777" w:rsidR="002C6891" w:rsidRPr="00DD7CDF" w:rsidRDefault="002C6891" w:rsidP="00825223">
            <w:pPr>
              <w:spacing w:line="240" w:lineRule="auto"/>
              <w:ind w:left="-108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</w:t>
            </w:r>
          </w:p>
        </w:tc>
      </w:tr>
      <w:tr w:rsidR="002C6891" w:rsidRPr="00DD7CDF" w14:paraId="70680C2F" w14:textId="77777777" w:rsidTr="00AB0C0E">
        <w:trPr>
          <w:trHeight w:hRule="exact" w:val="360"/>
        </w:trPr>
        <w:tc>
          <w:tcPr>
            <w:tcW w:w="4302" w:type="dxa"/>
          </w:tcPr>
          <w:p w14:paraId="6A54C7F8" w14:textId="77777777" w:rsidR="002C6891" w:rsidRPr="00DD7CDF" w:rsidRDefault="002C6891" w:rsidP="00C972F9">
            <w:pPr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886B68" w14:textId="77777777" w:rsidR="002C6891" w:rsidRPr="00DD7CDF" w:rsidRDefault="002C6891" w:rsidP="00C972F9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98D4759" w14:textId="77777777" w:rsidR="002C6891" w:rsidRPr="00DD7CDF" w:rsidRDefault="002C6891" w:rsidP="00C972F9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F727FB" w14:textId="0A428143" w:rsidR="002C6891" w:rsidRPr="00DD7CDF" w:rsidRDefault="00FB4116" w:rsidP="0082522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vMerge/>
          </w:tcPr>
          <w:p w14:paraId="0E89787C" w14:textId="77777777" w:rsidR="002C6891" w:rsidRPr="00DD7CDF" w:rsidRDefault="002C6891" w:rsidP="00C972F9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DFEE29" w14:textId="77777777" w:rsidR="002C6891" w:rsidRPr="00DD7CDF" w:rsidRDefault="002C6891" w:rsidP="00825223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</w:p>
          <w:p w14:paraId="0BC06ED1" w14:textId="77777777" w:rsidR="002C6891" w:rsidRPr="00DD7CDF" w:rsidRDefault="002C6891" w:rsidP="00825223">
            <w:pPr>
              <w:spacing w:line="240" w:lineRule="auto"/>
              <w:ind w:left="-108" w:right="-10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653E8" w:rsidRPr="00DD7CDF" w14:paraId="1F15081F" w14:textId="77777777" w:rsidTr="00AB0C0E">
        <w:trPr>
          <w:trHeight w:hRule="exact" w:val="360"/>
        </w:trPr>
        <w:tc>
          <w:tcPr>
            <w:tcW w:w="4302" w:type="dxa"/>
          </w:tcPr>
          <w:p w14:paraId="62A8531E" w14:textId="38F75408" w:rsidR="00A653E8" w:rsidRPr="00B012B9" w:rsidRDefault="00A653E8" w:rsidP="00A653E8">
            <w:pPr>
              <w:rPr>
                <w:i/>
                <w:iCs/>
                <w:sz w:val="30"/>
                <w:szCs w:val="30"/>
              </w:rPr>
            </w:pPr>
            <w:r w:rsidRPr="00B012B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B012B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012B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012B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606E5" w:rsidRPr="002606E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B0C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0C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012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606E5" w:rsidRPr="002606E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E89A367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4E89C6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84560" w14:textId="767DE160" w:rsidR="00A653E8" w:rsidRPr="00DD7CDF" w:rsidRDefault="00A653E8" w:rsidP="0082522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  <w:vMerge/>
          </w:tcPr>
          <w:p w14:paraId="20A90ADA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1209F7" w14:textId="77777777" w:rsidR="00A653E8" w:rsidRPr="00DD7CDF" w:rsidRDefault="00A653E8" w:rsidP="00825223">
            <w:pPr>
              <w:spacing w:line="240" w:lineRule="auto"/>
              <w:ind w:left="-108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A653E8" w:rsidRPr="00DD7CDF" w14:paraId="5380D04A" w14:textId="77777777" w:rsidTr="00AB0C0E">
        <w:trPr>
          <w:trHeight w:hRule="exact" w:val="165"/>
        </w:trPr>
        <w:tc>
          <w:tcPr>
            <w:tcW w:w="4302" w:type="dxa"/>
          </w:tcPr>
          <w:p w14:paraId="67B8A0E5" w14:textId="2E2BA972" w:rsidR="00A653E8" w:rsidRPr="00131A7E" w:rsidRDefault="00A653E8" w:rsidP="00A653E8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01658E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A1D5CD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93CB73" w14:textId="61F342F2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14:paraId="14F0DA8A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FC98DA" w14:textId="770DA802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653E8" w:rsidRPr="00DD7CDF" w14:paraId="69A24785" w14:textId="77777777" w:rsidTr="00AB0C0E">
        <w:trPr>
          <w:trHeight w:hRule="exact" w:val="360"/>
        </w:trPr>
        <w:tc>
          <w:tcPr>
            <w:tcW w:w="4302" w:type="dxa"/>
          </w:tcPr>
          <w:p w14:paraId="770064BD" w14:textId="48CE59AE" w:rsidR="00A653E8" w:rsidRPr="008045A4" w:rsidRDefault="008045A4" w:rsidP="008045A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45A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</w:t>
            </w:r>
            <w:r w:rsidR="00A653E8" w:rsidRPr="008045A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ไม่เกินกำหนด</w:t>
            </w:r>
            <w:r w:rsidRPr="008045A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ระยะเวลาการรับ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270" w:type="dxa"/>
          </w:tcPr>
          <w:p w14:paraId="6525A19E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B60715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3AA4EB" w14:textId="5D1B7960" w:rsidR="00A653E8" w:rsidRPr="006D6B08" w:rsidRDefault="002606E5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C321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751</w:t>
            </w:r>
          </w:p>
        </w:tc>
        <w:tc>
          <w:tcPr>
            <w:tcW w:w="270" w:type="dxa"/>
            <w:vMerge/>
          </w:tcPr>
          <w:p w14:paraId="25D5A19E" w14:textId="77777777" w:rsidR="00A653E8" w:rsidRPr="00DD7CDF" w:rsidRDefault="00A653E8" w:rsidP="00A653E8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FA5E080" w14:textId="7200DB69" w:rsidR="00A653E8" w:rsidRDefault="002606E5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A653E8" w:rsidRPr="00DD7CDF" w14:paraId="3FBEF7F6" w14:textId="77777777" w:rsidTr="00AB0C0E">
        <w:trPr>
          <w:trHeight w:hRule="exact" w:val="403"/>
        </w:trPr>
        <w:tc>
          <w:tcPr>
            <w:tcW w:w="4302" w:type="dxa"/>
          </w:tcPr>
          <w:p w14:paraId="5E6823CE" w14:textId="049CBCED" w:rsidR="00A653E8" w:rsidRPr="00DD7CDF" w:rsidRDefault="008045A4" w:rsidP="008045A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653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="002606E5" w:rsidRPr="002606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53E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606E5" w:rsidRPr="002606E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A653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653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0" w:type="dxa"/>
          </w:tcPr>
          <w:p w14:paraId="5C328015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689533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308AC2" w14:textId="3B174DD2" w:rsidR="00A653E8" w:rsidRPr="006D6B08" w:rsidRDefault="002606E5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321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  <w:vMerge/>
          </w:tcPr>
          <w:p w14:paraId="0624808D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644BDB" w14:textId="2CD59D5F" w:rsidR="00A653E8" w:rsidRPr="00DD7CDF" w:rsidRDefault="002606E5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A653E8" w:rsidRPr="00DD7CDF" w14:paraId="79262C37" w14:textId="77777777" w:rsidTr="00AB0C0E">
        <w:trPr>
          <w:trHeight w:hRule="exact" w:val="403"/>
        </w:trPr>
        <w:tc>
          <w:tcPr>
            <w:tcW w:w="4302" w:type="dxa"/>
          </w:tcPr>
          <w:p w14:paraId="0EE6CF31" w14:textId="76E79B9C" w:rsidR="00A653E8" w:rsidRPr="00DD7CDF" w:rsidRDefault="008045A4" w:rsidP="008045A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653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="002606E5" w:rsidRPr="002606E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A653E8" w:rsidRPr="00DD7CD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606E5" w:rsidRPr="002606E5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A653E8"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47A75342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31D740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1BAF02" w14:textId="5BA7F939" w:rsidR="00A653E8" w:rsidRPr="006D6B08" w:rsidRDefault="002606E5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704</w:t>
            </w:r>
          </w:p>
        </w:tc>
        <w:tc>
          <w:tcPr>
            <w:tcW w:w="270" w:type="dxa"/>
            <w:vMerge/>
          </w:tcPr>
          <w:p w14:paraId="7E4E586D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A348A2" w14:textId="63C38FFF" w:rsidR="00A653E8" w:rsidRPr="00DD7CDF" w:rsidRDefault="002606E5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A653E8" w:rsidRPr="00DD7CDF" w14:paraId="041CE7DE" w14:textId="77777777" w:rsidTr="00AB0C0E">
        <w:trPr>
          <w:trHeight w:hRule="exact" w:val="403"/>
        </w:trPr>
        <w:tc>
          <w:tcPr>
            <w:tcW w:w="4302" w:type="dxa"/>
          </w:tcPr>
          <w:p w14:paraId="487B311E" w14:textId="7C06D8FE" w:rsidR="00A653E8" w:rsidRPr="00DD7CDF" w:rsidRDefault="008045A4" w:rsidP="008045A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653E8"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606E5" w:rsidRPr="002606E5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A653E8"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39181E8C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58A1BF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4201C3" w14:textId="7774C338" w:rsidR="00A653E8" w:rsidRPr="006D6B08" w:rsidRDefault="002606E5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321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  <w:vMerge/>
          </w:tcPr>
          <w:p w14:paraId="5FD3E3B8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D3F2F7" w14:textId="16A326CE" w:rsidR="00A653E8" w:rsidRPr="00DD7CDF" w:rsidRDefault="002606E5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321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sz w:val="30"/>
                <w:szCs w:val="30"/>
              </w:rPr>
              <w:t>065</w:t>
            </w:r>
          </w:p>
        </w:tc>
      </w:tr>
      <w:tr w:rsidR="00A653E8" w:rsidRPr="00DD7CDF" w14:paraId="687DB7DD" w14:textId="77777777" w:rsidTr="00AB0C0E">
        <w:trPr>
          <w:trHeight w:hRule="exact" w:val="403"/>
        </w:trPr>
        <w:tc>
          <w:tcPr>
            <w:tcW w:w="4302" w:type="dxa"/>
          </w:tcPr>
          <w:p w14:paraId="63F7E5F8" w14:textId="77777777" w:rsidR="00A653E8" w:rsidRPr="00DD7CDF" w:rsidRDefault="00A653E8" w:rsidP="00A653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83E4F62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7838D8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42992EF" w14:textId="05078B81" w:rsidR="00A653E8" w:rsidRPr="006D6B08" w:rsidRDefault="002606E5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C321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270" w:type="dxa"/>
            <w:vMerge/>
          </w:tcPr>
          <w:p w14:paraId="1C46BC3E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0B05A1B" w14:textId="53AA680F" w:rsidR="00A653E8" w:rsidRPr="00DD7CDF" w:rsidRDefault="002606E5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321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</w:p>
        </w:tc>
      </w:tr>
      <w:tr w:rsidR="00A653E8" w:rsidRPr="00DD7CDF" w14:paraId="374F6528" w14:textId="77777777" w:rsidTr="00AB0C0E">
        <w:trPr>
          <w:trHeight w:hRule="exact" w:val="403"/>
        </w:trPr>
        <w:tc>
          <w:tcPr>
            <w:tcW w:w="4302" w:type="dxa"/>
          </w:tcPr>
          <w:p w14:paraId="3A03955E" w14:textId="668F805D" w:rsidR="00A653E8" w:rsidRPr="00DD7CDF" w:rsidRDefault="00A653E8" w:rsidP="00A653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="00A9788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270" w:type="dxa"/>
          </w:tcPr>
          <w:p w14:paraId="36860932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1B9908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0CAA7E3" w14:textId="4C0A119F" w:rsidR="00A653E8" w:rsidRPr="006D6B08" w:rsidRDefault="00C32173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2606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06E5" w:rsidRPr="002606E5"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Merge/>
          </w:tcPr>
          <w:p w14:paraId="2B5E4CF6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BBB30E3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53E8" w:rsidRPr="00DD7CDF" w14:paraId="64743C14" w14:textId="77777777" w:rsidTr="00AB0C0E">
        <w:trPr>
          <w:trHeight w:hRule="exact" w:val="403"/>
        </w:trPr>
        <w:tc>
          <w:tcPr>
            <w:tcW w:w="4302" w:type="dxa"/>
          </w:tcPr>
          <w:p w14:paraId="7BE8908F" w14:textId="77777777" w:rsidR="00A653E8" w:rsidRPr="00DD7CDF" w:rsidRDefault="00A653E8" w:rsidP="00A653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3FEC6C5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1C411F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FAF5A9" w14:textId="094C8F41" w:rsidR="00A653E8" w:rsidRPr="006D6B08" w:rsidRDefault="002606E5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C321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70" w:type="dxa"/>
            <w:vMerge/>
          </w:tcPr>
          <w:p w14:paraId="7EB24741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648CA4" w14:textId="77777777" w:rsidR="00A653E8" w:rsidRPr="00DD7CDF" w:rsidRDefault="00A653E8" w:rsidP="00A6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6A5AE2E" w14:textId="77777777" w:rsidR="00635024" w:rsidRDefault="00635024">
      <w:r>
        <w:br w:type="page"/>
      </w:r>
    </w:p>
    <w:tbl>
      <w:tblPr>
        <w:tblW w:w="934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302"/>
        <w:gridCol w:w="270"/>
        <w:gridCol w:w="1350"/>
        <w:gridCol w:w="1530"/>
        <w:gridCol w:w="270"/>
        <w:gridCol w:w="1620"/>
      </w:tblGrid>
      <w:tr w:rsidR="00DF3DC6" w:rsidRPr="00DD7CDF" w14:paraId="24DA6951" w14:textId="77777777" w:rsidTr="00AB0C0E">
        <w:trPr>
          <w:trHeight w:hRule="exact" w:val="360"/>
        </w:trPr>
        <w:tc>
          <w:tcPr>
            <w:tcW w:w="4302" w:type="dxa"/>
          </w:tcPr>
          <w:p w14:paraId="4B2A76BA" w14:textId="77777777" w:rsidR="00DF3DC6" w:rsidRPr="00DD7CDF" w:rsidRDefault="00DF3DC6" w:rsidP="00DF3DC6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991B7" w14:textId="77777777" w:rsidR="00DF3DC6" w:rsidRPr="00DD7CDF" w:rsidRDefault="00DF3DC6" w:rsidP="00DF3DC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F7F2A5" w14:textId="77777777" w:rsidR="00DF3DC6" w:rsidRPr="00DD7CDF" w:rsidRDefault="00DF3DC6" w:rsidP="00DF3DC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452483A0" w14:textId="604EFA6F" w:rsidR="00DF3DC6" w:rsidRPr="00DD7CDF" w:rsidRDefault="00DF3DC6" w:rsidP="005F0DF3">
            <w:pPr>
              <w:tabs>
                <w:tab w:val="left" w:pos="540"/>
              </w:tabs>
              <w:spacing w:line="240" w:lineRule="auto"/>
              <w:ind w:right="-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D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DF3DC6">
              <w:rPr>
                <w:rFonts w:ascii="Angsana New" w:hAnsi="Angsana New" w:cs="Angsana New"/>
                <w:i/>
                <w:iCs/>
                <w:sz w:val="30"/>
                <w:szCs w:val="30"/>
              </w:rPr>
              <w:t>:</w:t>
            </w:r>
            <w:r w:rsidRPr="00DF3D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DF3DC6" w:rsidRPr="00DD7CDF" w14:paraId="36CE2774" w14:textId="77777777" w:rsidTr="00AB0C0E">
        <w:trPr>
          <w:trHeight w:hRule="exact" w:val="360"/>
        </w:trPr>
        <w:tc>
          <w:tcPr>
            <w:tcW w:w="4302" w:type="dxa"/>
          </w:tcPr>
          <w:p w14:paraId="1140B745" w14:textId="77777777" w:rsidR="00DF3DC6" w:rsidRPr="00DD7CDF" w:rsidRDefault="00DF3DC6" w:rsidP="00DF3DC6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8B5BC" w14:textId="52AF190B" w:rsidR="00DF3DC6" w:rsidRPr="00DD7CDF" w:rsidRDefault="00DF3DC6" w:rsidP="00DF3DC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0BFB69" w14:textId="26413130" w:rsidR="00DF3DC6" w:rsidRPr="00DD7CDF" w:rsidRDefault="00DF3DC6" w:rsidP="00DF3DC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3C738550" w14:textId="46D596EE" w:rsidR="00DF3DC6" w:rsidRPr="00DD7CDF" w:rsidRDefault="00DF3DC6" w:rsidP="00DF3DC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DC6" w:rsidRPr="00DD7CDF" w14:paraId="1484ED5C" w14:textId="77777777" w:rsidTr="00AB0C0E">
        <w:trPr>
          <w:trHeight w:hRule="exact" w:val="360"/>
        </w:trPr>
        <w:tc>
          <w:tcPr>
            <w:tcW w:w="4302" w:type="dxa"/>
          </w:tcPr>
          <w:p w14:paraId="1DCC5B5E" w14:textId="77777777" w:rsidR="00DF3DC6" w:rsidRPr="00DD7CDF" w:rsidRDefault="00DF3DC6" w:rsidP="00DF3DC6">
            <w:pPr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9F0E7" w14:textId="77777777" w:rsidR="00DF3DC6" w:rsidRPr="00DD7CDF" w:rsidRDefault="00DF3DC6" w:rsidP="00DF3DC6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FB99E6" w14:textId="77777777" w:rsidR="00DF3DC6" w:rsidRPr="00DD7CDF" w:rsidRDefault="00DF3DC6" w:rsidP="00DF3DC6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14BC713" w14:textId="77777777" w:rsidR="00DF3DC6" w:rsidRPr="00DD7CDF" w:rsidRDefault="00DF3DC6" w:rsidP="00DF3DC6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</w:tcPr>
          <w:p w14:paraId="274BAED1" w14:textId="77777777" w:rsidR="00DF3DC6" w:rsidRPr="00DD7CDF" w:rsidRDefault="00DF3DC6" w:rsidP="00DF3DC6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D7E6211" w14:textId="77777777" w:rsidR="00DF3DC6" w:rsidRPr="00DD7CDF" w:rsidRDefault="00DF3DC6" w:rsidP="00825223">
            <w:pPr>
              <w:spacing w:line="240" w:lineRule="auto"/>
              <w:ind w:left="-108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</w:t>
            </w:r>
          </w:p>
        </w:tc>
      </w:tr>
      <w:tr w:rsidR="00FB4116" w:rsidRPr="00DD7CDF" w14:paraId="34404E00" w14:textId="77777777" w:rsidTr="00AB0C0E">
        <w:trPr>
          <w:trHeight w:hRule="exact" w:val="360"/>
        </w:trPr>
        <w:tc>
          <w:tcPr>
            <w:tcW w:w="4302" w:type="dxa"/>
          </w:tcPr>
          <w:p w14:paraId="4A92AB54" w14:textId="77777777" w:rsidR="00FB4116" w:rsidRPr="00DD7CDF" w:rsidRDefault="00FB4116" w:rsidP="00FB4116">
            <w:pPr>
              <w:rPr>
                <w:rFonts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C3853C" w14:textId="77777777" w:rsidR="00FB4116" w:rsidRPr="00DD7CDF" w:rsidRDefault="00FB4116" w:rsidP="00FB4116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2DB5931" w14:textId="77777777" w:rsidR="00FB4116" w:rsidRPr="00DD7CDF" w:rsidRDefault="00FB4116" w:rsidP="00FB4116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C3B4E0" w14:textId="76A3F031" w:rsidR="00FB4116" w:rsidRPr="00DD7CDF" w:rsidRDefault="00FB4116" w:rsidP="0082522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vMerge/>
          </w:tcPr>
          <w:p w14:paraId="79DA1728" w14:textId="77777777" w:rsidR="00FB4116" w:rsidRPr="00DD7CDF" w:rsidRDefault="00FB4116" w:rsidP="00FB4116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B7461A" w14:textId="77777777" w:rsidR="00FB4116" w:rsidRPr="00DD7CDF" w:rsidRDefault="00FB4116" w:rsidP="00825223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</w:p>
          <w:p w14:paraId="180934EE" w14:textId="77777777" w:rsidR="00FB4116" w:rsidRPr="00DD7CDF" w:rsidRDefault="00FB4116" w:rsidP="00825223">
            <w:pPr>
              <w:spacing w:line="240" w:lineRule="auto"/>
              <w:ind w:left="-108" w:right="-10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B0C0E" w:rsidRPr="00DD7CDF" w14:paraId="1F309F68" w14:textId="77777777" w:rsidTr="00AB0C0E">
        <w:trPr>
          <w:trHeight w:hRule="exact" w:val="360"/>
        </w:trPr>
        <w:tc>
          <w:tcPr>
            <w:tcW w:w="4302" w:type="dxa"/>
          </w:tcPr>
          <w:p w14:paraId="21FD310A" w14:textId="7235723B" w:rsidR="00AB0C0E" w:rsidRPr="00B012B9" w:rsidRDefault="00AB0C0E" w:rsidP="00AB0C0E">
            <w:pPr>
              <w:rPr>
                <w:i/>
                <w:iCs/>
                <w:sz w:val="30"/>
                <w:szCs w:val="30"/>
              </w:rPr>
            </w:pPr>
            <w:r w:rsidRPr="00B012B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B012B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012B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012B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606E5" w:rsidRPr="002606E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012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606E5" w:rsidRPr="002606E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94F1AB6" w14:textId="6D5D515F" w:rsidR="00AB0C0E" w:rsidRPr="00DD7CDF" w:rsidRDefault="00AB0C0E" w:rsidP="00AB0C0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C075EF" w14:textId="77777777" w:rsidR="00AB0C0E" w:rsidRPr="00DD7CDF" w:rsidRDefault="00AB0C0E" w:rsidP="00AB0C0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79260C" w14:textId="35C17F99" w:rsidR="00AB0C0E" w:rsidRPr="00DD7CDF" w:rsidRDefault="00AB0C0E" w:rsidP="00AB0C0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  <w:vMerge/>
          </w:tcPr>
          <w:p w14:paraId="146A66B7" w14:textId="77777777" w:rsidR="00AB0C0E" w:rsidRPr="00DD7CDF" w:rsidRDefault="00AB0C0E" w:rsidP="00AB0C0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F341D0" w14:textId="77777777" w:rsidR="00AB0C0E" w:rsidRPr="00DD7CDF" w:rsidRDefault="00AB0C0E" w:rsidP="00AB0C0E">
            <w:pPr>
              <w:spacing w:line="240" w:lineRule="auto"/>
              <w:ind w:left="-108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AB0C0E" w:rsidRPr="00DD7CDF" w14:paraId="16C78CF5" w14:textId="77777777" w:rsidTr="00AB0C0E">
        <w:trPr>
          <w:trHeight w:hRule="exact" w:val="174"/>
        </w:trPr>
        <w:tc>
          <w:tcPr>
            <w:tcW w:w="4302" w:type="dxa"/>
          </w:tcPr>
          <w:p w14:paraId="7FD7884B" w14:textId="76E70867" w:rsidR="00AB0C0E" w:rsidRPr="00DD7CDF" w:rsidRDefault="00AB0C0E" w:rsidP="00AB0C0E">
            <w:pPr>
              <w:ind w:left="148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949199" w14:textId="77777777" w:rsidR="00AB0C0E" w:rsidRPr="00DD7CDF" w:rsidRDefault="00AB0C0E" w:rsidP="00AB0C0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A240E0" w14:textId="77777777" w:rsidR="00AB0C0E" w:rsidRPr="00DD7CDF" w:rsidRDefault="00AB0C0E" w:rsidP="00AB0C0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9F7DE1" w14:textId="622D1762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14:paraId="60AD1CE5" w14:textId="77777777" w:rsidR="00AB0C0E" w:rsidRPr="00DD7CDF" w:rsidRDefault="00AB0C0E" w:rsidP="00AB0C0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C3A61D1" w14:textId="76A63ADD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B0C0E" w:rsidRPr="00DD7CDF" w14:paraId="501B106D" w14:textId="77777777" w:rsidTr="00AB0C0E">
        <w:trPr>
          <w:trHeight w:hRule="exact" w:val="360"/>
        </w:trPr>
        <w:tc>
          <w:tcPr>
            <w:tcW w:w="4302" w:type="dxa"/>
          </w:tcPr>
          <w:p w14:paraId="764DC5AB" w14:textId="65789DB4" w:rsidR="00AB0C0E" w:rsidRPr="008045A4" w:rsidRDefault="00AB0C0E" w:rsidP="00AB0C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5A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ยังไม่เกินกำหนดระยะเวลาการรับ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270" w:type="dxa"/>
          </w:tcPr>
          <w:p w14:paraId="20A515C1" w14:textId="77777777" w:rsidR="00AB0C0E" w:rsidRPr="00DD7CDF" w:rsidRDefault="00AB0C0E" w:rsidP="00AB0C0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403E7D" w14:textId="77777777" w:rsidR="00AB0C0E" w:rsidRPr="00DD7CDF" w:rsidRDefault="00AB0C0E" w:rsidP="00AB0C0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AA3626" w14:textId="6DDCA70B" w:rsidR="00AB0C0E" w:rsidRPr="007754AA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D1B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009</w:t>
            </w:r>
          </w:p>
        </w:tc>
        <w:tc>
          <w:tcPr>
            <w:tcW w:w="270" w:type="dxa"/>
            <w:vMerge/>
          </w:tcPr>
          <w:p w14:paraId="43EC29A5" w14:textId="77777777" w:rsidR="00AB0C0E" w:rsidRPr="00DD7CDF" w:rsidRDefault="00AB0C0E" w:rsidP="00AB0C0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606709D" w14:textId="779457FE" w:rsidR="00AB0C0E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B0C0E" w:rsidRPr="00DD7CDF" w14:paraId="7E5B2DA8" w14:textId="77777777" w:rsidTr="00AB0C0E">
        <w:trPr>
          <w:trHeight w:hRule="exact" w:val="403"/>
        </w:trPr>
        <w:tc>
          <w:tcPr>
            <w:tcW w:w="4302" w:type="dxa"/>
          </w:tcPr>
          <w:p w14:paraId="3B5340E4" w14:textId="5D27D39F" w:rsidR="00AB0C0E" w:rsidRPr="00DD7CDF" w:rsidRDefault="00AB0C0E" w:rsidP="00AB0C0E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="002606E5" w:rsidRPr="002606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606E5" w:rsidRPr="002606E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0" w:type="dxa"/>
          </w:tcPr>
          <w:p w14:paraId="03ED38C2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A71A5B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AAF186" w14:textId="5C40934D" w:rsidR="00AB0C0E" w:rsidRPr="007754AA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  <w:vMerge/>
          </w:tcPr>
          <w:p w14:paraId="5E288D30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BD5463" w14:textId="07B93C48" w:rsidR="00AB0C0E" w:rsidRPr="00DD7CDF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B0C0E" w:rsidRPr="00DD7CDF" w14:paraId="7D5B7146" w14:textId="77777777" w:rsidTr="00AB0C0E">
        <w:trPr>
          <w:trHeight w:hRule="exact" w:val="403"/>
        </w:trPr>
        <w:tc>
          <w:tcPr>
            <w:tcW w:w="4302" w:type="dxa"/>
          </w:tcPr>
          <w:p w14:paraId="0AF3821E" w14:textId="70246419" w:rsidR="00AB0C0E" w:rsidRPr="00DD7CDF" w:rsidRDefault="00AB0C0E" w:rsidP="00AB0C0E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="002606E5" w:rsidRPr="002606E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DD7CD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606E5" w:rsidRPr="002606E5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3AD36495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C67DFF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DC7FA0" w14:textId="5463E0BC" w:rsidR="00AB0C0E" w:rsidRPr="007754AA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270" w:type="dxa"/>
            <w:vMerge/>
          </w:tcPr>
          <w:p w14:paraId="36629B9C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FF88D8E" w14:textId="783771AB" w:rsidR="00AB0C0E" w:rsidRPr="00DD7CDF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B0C0E" w:rsidRPr="00DD7CDF" w14:paraId="1EC77DD3" w14:textId="77777777" w:rsidTr="00AB0C0E">
        <w:trPr>
          <w:trHeight w:hRule="exact" w:val="403"/>
        </w:trPr>
        <w:tc>
          <w:tcPr>
            <w:tcW w:w="4302" w:type="dxa"/>
          </w:tcPr>
          <w:p w14:paraId="381591D3" w14:textId="72D3CA81" w:rsidR="00AB0C0E" w:rsidRPr="00DD7CDF" w:rsidRDefault="00AB0C0E" w:rsidP="00AB0C0E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606E5" w:rsidRPr="002606E5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2E882E2F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609572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951FE1F" w14:textId="14B0DA44" w:rsidR="00AB0C0E" w:rsidRPr="007754AA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961</w:t>
            </w:r>
          </w:p>
        </w:tc>
        <w:tc>
          <w:tcPr>
            <w:tcW w:w="270" w:type="dxa"/>
            <w:vMerge/>
          </w:tcPr>
          <w:p w14:paraId="34E983CD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D722377" w14:textId="4E6317B6" w:rsidR="00AB0C0E" w:rsidRPr="00DD7CDF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AB0C0E" w:rsidRPr="00DD7CDF" w14:paraId="738AEE0A" w14:textId="77777777" w:rsidTr="00AB0C0E">
        <w:trPr>
          <w:trHeight w:hRule="exact" w:val="403"/>
        </w:trPr>
        <w:tc>
          <w:tcPr>
            <w:tcW w:w="4302" w:type="dxa"/>
          </w:tcPr>
          <w:p w14:paraId="6632C936" w14:textId="77777777" w:rsidR="00AB0C0E" w:rsidRPr="00DD7CDF" w:rsidRDefault="00AB0C0E" w:rsidP="00AB0C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55E1A59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259A3B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B9A915E" w14:textId="78ECA621" w:rsidR="00AB0C0E" w:rsidRPr="007754AA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D1B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270" w:type="dxa"/>
            <w:vMerge/>
          </w:tcPr>
          <w:p w14:paraId="46343B82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CDBB3BB" w14:textId="4D03D9B2" w:rsidR="00AB0C0E" w:rsidRPr="00DD7CDF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</w:tr>
      <w:tr w:rsidR="00AB0C0E" w:rsidRPr="00DD7CDF" w14:paraId="191D5734" w14:textId="77777777" w:rsidTr="00AB0C0E">
        <w:trPr>
          <w:trHeight w:hRule="exact" w:val="403"/>
        </w:trPr>
        <w:tc>
          <w:tcPr>
            <w:tcW w:w="4302" w:type="dxa"/>
          </w:tcPr>
          <w:p w14:paraId="33DADF0F" w14:textId="566E7C9D" w:rsidR="00AB0C0E" w:rsidRPr="00DD7CDF" w:rsidRDefault="00AB0C0E" w:rsidP="00AB0C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D7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270" w:type="dxa"/>
          </w:tcPr>
          <w:p w14:paraId="6EAC0BCD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4DB101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48C652F" w14:textId="1006EE18" w:rsidR="00AB0C0E" w:rsidRPr="007754AA" w:rsidRDefault="00CD1B2A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06E5" w:rsidRPr="002606E5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Merge/>
          </w:tcPr>
          <w:p w14:paraId="0A7B9E81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37C783B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0C0E" w:rsidRPr="00DD7CDF" w14:paraId="373AB8E9" w14:textId="77777777" w:rsidTr="00AB0C0E">
        <w:trPr>
          <w:trHeight w:hRule="exact" w:val="403"/>
        </w:trPr>
        <w:tc>
          <w:tcPr>
            <w:tcW w:w="4302" w:type="dxa"/>
          </w:tcPr>
          <w:p w14:paraId="15A7200A" w14:textId="77777777" w:rsidR="00AB0C0E" w:rsidRPr="00DD7CDF" w:rsidRDefault="00AB0C0E" w:rsidP="00AB0C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7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784D14F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5EADF2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440C7B" w14:textId="7375EEF6" w:rsidR="00AB0C0E" w:rsidRPr="007754AA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D1B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70" w:type="dxa"/>
            <w:vMerge/>
          </w:tcPr>
          <w:p w14:paraId="6DCDB02C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EC6DBE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414D5D9" w14:textId="3F123162" w:rsidR="006A2560" w:rsidRPr="006013B3" w:rsidRDefault="00CF463B" w:rsidP="00A653E8">
      <w:pPr>
        <w:pStyle w:val="acctmergecolhdg"/>
        <w:spacing w:line="240" w:lineRule="auto"/>
        <w:ind w:left="540" w:hanging="540"/>
        <w:jc w:val="thaiDistribute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ab/>
      </w:r>
    </w:p>
    <w:p w14:paraId="4C0ED9E9" w14:textId="4BD1B6D5" w:rsidR="00BC322F" w:rsidRPr="00DD7CDF" w:rsidRDefault="002606E5" w:rsidP="00716598">
      <w:pPr>
        <w:pStyle w:val="acctmergecolhdg"/>
        <w:spacing w:line="240" w:lineRule="auto"/>
        <w:ind w:left="540" w:hanging="540"/>
        <w:jc w:val="thaiDistribute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r w:rsidRPr="002606E5">
        <w:rPr>
          <w:rFonts w:ascii="Angsana New" w:hAnsi="Angsana New" w:cs="Angsana New"/>
          <w:sz w:val="30"/>
          <w:szCs w:val="30"/>
          <w:lang w:val="en-US"/>
        </w:rPr>
        <w:t>1</w:t>
      </w:r>
      <w:r w:rsidRPr="002606E5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635024">
        <w:rPr>
          <w:rFonts w:ascii="Angsana New" w:hAnsi="Angsana New" w:cs="Angsana New"/>
          <w:b w:val="0"/>
          <w:bCs/>
          <w:sz w:val="30"/>
          <w:szCs w:val="30"/>
        </w:rPr>
        <w:tab/>
      </w:r>
      <w:r w:rsidR="00813B31"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ภาระผูกพันกับบุ</w:t>
      </w:r>
      <w:r w:rsidR="00A83A43"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คคลหรือกิจการที่ไม่เกี่ยวข้องกัน</w:t>
      </w:r>
      <w:bookmarkStart w:id="7" w:name="_GoBack"/>
      <w:bookmarkEnd w:id="7"/>
    </w:p>
    <w:p w14:paraId="70CA9D4E" w14:textId="77777777" w:rsidR="0059267B" w:rsidRPr="006013B3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2801A097" w14:textId="1BF8941A" w:rsidR="001259DD" w:rsidRPr="00DD7CDF" w:rsidRDefault="00BC322F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D7CDF">
        <w:rPr>
          <w:rFonts w:ascii="Angsana New" w:hAnsi="Angsana New" w:cs="Angsana New"/>
          <w:sz w:val="30"/>
          <w:szCs w:val="30"/>
        </w:rPr>
        <w:tab/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กลุ่มบริษัทมีภาระผูกพันกับบุคคลหรือกิจการที่ไม่เกี่ยวข้องกัน</w:t>
      </w:r>
      <w:r w:rsidR="003937F8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937F8"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30</w:t>
      </w:r>
      <w:r w:rsidR="00AB0C0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AB0C0E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AC6D7D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2563</w:t>
      </w:r>
      <w:r w:rsidR="00DA236A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931A7" w:rsidRPr="00DD7CDF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DA236A"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31</w:t>
      </w:r>
      <w:r w:rsidR="00DA236A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A236A"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2562</w:t>
      </w:r>
      <w:r w:rsidR="00DA236A" w:rsidRPr="00DD7CD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14:paraId="617A8005" w14:textId="77777777" w:rsidR="0059267B" w:rsidRPr="006013B3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338E1E61" w14:textId="44C7CB13" w:rsidR="003645D7" w:rsidRPr="00DD7CDF" w:rsidRDefault="002606E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sz w:val="30"/>
          <w:szCs w:val="30"/>
        </w:rPr>
        <w:t>18</w:t>
      </w:r>
      <w:r w:rsidR="005C3DAA" w:rsidRPr="00DD7CDF">
        <w:rPr>
          <w:rFonts w:ascii="Angsana New" w:hAnsi="Angsana New" w:cs="Angsana New"/>
          <w:b/>
          <w:b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sz w:val="30"/>
          <w:szCs w:val="30"/>
        </w:rPr>
        <w:t>1</w:t>
      </w:r>
      <w:r w:rsidR="00BC322F" w:rsidRPr="00DD7CD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645D7" w:rsidRPr="00DD7CDF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="005C3DAA" w:rsidRPr="00DD7CDF">
        <w:rPr>
          <w:rFonts w:ascii="Angsana New" w:hAnsi="Angsana New" w:cs="Angsana New"/>
          <w:b/>
          <w:bCs/>
          <w:sz w:val="30"/>
          <w:szCs w:val="30"/>
          <w:cs/>
        </w:rPr>
        <w:t>ตามสัญญาที่เป็น</w:t>
      </w:r>
      <w:r w:rsidR="003645D7" w:rsidRPr="00DD7CDF">
        <w:rPr>
          <w:rFonts w:ascii="Angsana New" w:hAnsi="Angsana New" w:cs="Angsana New"/>
          <w:b/>
          <w:bCs/>
          <w:sz w:val="30"/>
          <w:szCs w:val="30"/>
          <w:cs/>
        </w:rPr>
        <w:t>รายจ่ายฝ่ายทุน</w:t>
      </w:r>
      <w:r w:rsidR="0064464F" w:rsidRPr="00DD7CDF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6E302B8E" w14:textId="77777777" w:rsidR="0059267B" w:rsidRPr="006013B3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70"/>
        <w:gridCol w:w="1080"/>
        <w:gridCol w:w="270"/>
        <w:gridCol w:w="1062"/>
        <w:gridCol w:w="270"/>
        <w:gridCol w:w="1147"/>
      </w:tblGrid>
      <w:tr w:rsidR="00A1323B" w:rsidRPr="00DD7CDF" w14:paraId="27EF5362" w14:textId="77777777" w:rsidTr="005F0DF3">
        <w:trPr>
          <w:trHeight w:hRule="exact" w:val="360"/>
        </w:trPr>
        <w:tc>
          <w:tcPr>
            <w:tcW w:w="4032" w:type="dxa"/>
          </w:tcPr>
          <w:p w14:paraId="4903C8E4" w14:textId="77777777" w:rsidR="00A1323B" w:rsidRPr="00DD7CDF" w:rsidRDefault="00A1323B" w:rsidP="007027F2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13EB8A8" w14:textId="77777777" w:rsidR="00A1323B" w:rsidRPr="00DD7CDF" w:rsidRDefault="00A1323B" w:rsidP="007027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3ED91A" w14:textId="77777777" w:rsidR="00A1323B" w:rsidRPr="00DD7CDF" w:rsidRDefault="00A1323B" w:rsidP="007027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9" w:type="dxa"/>
            <w:gridSpan w:val="3"/>
            <w:vAlign w:val="center"/>
          </w:tcPr>
          <w:p w14:paraId="5C1B8CA4" w14:textId="77777777" w:rsidR="00A1323B" w:rsidRPr="00DD7CDF" w:rsidRDefault="00A1323B" w:rsidP="0070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1323B" w:rsidRPr="00DD7CDF" w14:paraId="3EA85AA0" w14:textId="77777777" w:rsidTr="005F0DF3">
        <w:trPr>
          <w:trHeight w:hRule="exact" w:val="360"/>
        </w:trPr>
        <w:tc>
          <w:tcPr>
            <w:tcW w:w="4032" w:type="dxa"/>
          </w:tcPr>
          <w:p w14:paraId="235EAE58" w14:textId="77777777" w:rsidR="00A1323B" w:rsidRPr="00DD7CDF" w:rsidRDefault="00A1323B" w:rsidP="007027F2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2533459" w14:textId="77777777" w:rsidR="00A1323B" w:rsidRPr="00DD7CDF" w:rsidRDefault="00A1323B" w:rsidP="007027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0BEDA8" w14:textId="77777777" w:rsidR="00A1323B" w:rsidRPr="00DD7CDF" w:rsidRDefault="00A1323B" w:rsidP="007027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9" w:type="dxa"/>
            <w:gridSpan w:val="3"/>
            <w:tcBorders>
              <w:bottom w:val="single" w:sz="4" w:space="0" w:color="auto"/>
            </w:tcBorders>
          </w:tcPr>
          <w:p w14:paraId="5DA93021" w14:textId="77777777" w:rsidR="00A1323B" w:rsidRPr="00DD7CDF" w:rsidRDefault="00A1323B" w:rsidP="007027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C0E" w:rsidRPr="00DD7CDF" w14:paraId="60C6B295" w14:textId="77777777" w:rsidTr="005F0DF3">
        <w:trPr>
          <w:trHeight w:hRule="exact" w:val="360"/>
        </w:trPr>
        <w:tc>
          <w:tcPr>
            <w:tcW w:w="4032" w:type="dxa"/>
          </w:tcPr>
          <w:p w14:paraId="5BA97088" w14:textId="77777777" w:rsidR="00AB0C0E" w:rsidRPr="00DD7CDF" w:rsidRDefault="00AB0C0E" w:rsidP="00AB0C0E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4F0B65" w14:textId="4E8537EA" w:rsidR="00AB0C0E" w:rsidRPr="00A97886" w:rsidRDefault="002606E5" w:rsidP="00AB0C0E">
            <w:pPr>
              <w:tabs>
                <w:tab w:val="clear" w:pos="907"/>
                <w:tab w:val="left" w:pos="77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6E5">
              <w:rPr>
                <w:rFonts w:ascii="Angsana New" w:hAnsi="Angsana New" w:cstheme="majorBidi"/>
                <w:sz w:val="30"/>
                <w:szCs w:val="30"/>
              </w:rPr>
              <w:t>30</w:t>
            </w:r>
            <w:r w:rsidR="00AB0C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0C0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74CA15" w14:textId="77777777" w:rsidR="00AB0C0E" w:rsidRPr="00A97886" w:rsidRDefault="00AB0C0E" w:rsidP="00AB0C0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79376E" w14:textId="6A0CEF20" w:rsidR="00AB0C0E" w:rsidRPr="00A97886" w:rsidRDefault="002606E5" w:rsidP="00AB0C0E">
            <w:pPr>
              <w:tabs>
                <w:tab w:val="clear" w:pos="907"/>
                <w:tab w:val="left" w:pos="772"/>
              </w:tabs>
              <w:spacing w:line="240" w:lineRule="auto"/>
              <w:ind w:left="-108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="Angsana New" w:hAnsi="Angsana New" w:cstheme="majorBidi"/>
                <w:sz w:val="30"/>
                <w:szCs w:val="30"/>
              </w:rPr>
              <w:t>31</w:t>
            </w:r>
            <w:r w:rsidR="00AB0C0E" w:rsidRPr="00A978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55072D2" w14:textId="77777777" w:rsidR="00AB0C0E" w:rsidRPr="00A97886" w:rsidRDefault="00AB0C0E" w:rsidP="00AB0C0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A519F6F" w14:textId="2205E1B0" w:rsidR="00AB0C0E" w:rsidRPr="00A97886" w:rsidRDefault="002606E5" w:rsidP="00AB0C0E">
            <w:pPr>
              <w:tabs>
                <w:tab w:val="clear" w:pos="907"/>
                <w:tab w:val="left" w:pos="501"/>
              </w:tabs>
              <w:spacing w:line="240" w:lineRule="auto"/>
              <w:ind w:left="-108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="Angsana New" w:hAnsi="Angsana New" w:cstheme="majorBidi"/>
                <w:sz w:val="30"/>
                <w:szCs w:val="30"/>
              </w:rPr>
              <w:t>30</w:t>
            </w:r>
            <w:r w:rsidR="00AB0C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0C0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5E2131" w14:textId="77777777" w:rsidR="00AB0C0E" w:rsidRPr="00A97886" w:rsidRDefault="00AB0C0E" w:rsidP="00AB0C0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E2C33A9" w14:textId="76854035" w:rsidR="00AB0C0E" w:rsidRPr="00A97886" w:rsidRDefault="002606E5" w:rsidP="00AB0C0E">
            <w:pPr>
              <w:tabs>
                <w:tab w:val="clear" w:pos="680"/>
                <w:tab w:val="clear" w:pos="907"/>
                <w:tab w:val="left" w:pos="678"/>
              </w:tabs>
              <w:spacing w:line="240" w:lineRule="auto"/>
              <w:ind w:left="-10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="Angsana New" w:hAnsi="Angsana New" w:cstheme="majorBidi"/>
                <w:sz w:val="30"/>
                <w:szCs w:val="30"/>
              </w:rPr>
              <w:t>31</w:t>
            </w:r>
            <w:r w:rsidR="00AB0C0E" w:rsidRPr="00A978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0C0E" w:rsidRPr="00DD7CDF" w14:paraId="1CDE2342" w14:textId="77777777" w:rsidTr="005F0DF3">
        <w:trPr>
          <w:trHeight w:hRule="exact" w:val="360"/>
        </w:trPr>
        <w:tc>
          <w:tcPr>
            <w:tcW w:w="4032" w:type="dxa"/>
          </w:tcPr>
          <w:p w14:paraId="41BDF650" w14:textId="77777777" w:rsidR="00AB0C0E" w:rsidRPr="00DD7CDF" w:rsidRDefault="00AB0C0E" w:rsidP="00AB0C0E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9F4264" w14:textId="40ACD3BD" w:rsidR="00AB0C0E" w:rsidRPr="00A97886" w:rsidRDefault="002606E5" w:rsidP="00AB0C0E">
            <w:pPr>
              <w:tabs>
                <w:tab w:val="clear" w:pos="907"/>
                <w:tab w:val="left" w:pos="77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BC2BC51" w14:textId="77777777" w:rsidR="00AB0C0E" w:rsidRPr="00A97886" w:rsidRDefault="00AB0C0E" w:rsidP="00AB0C0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BF1590" w14:textId="60667A92" w:rsidR="00AB0C0E" w:rsidRPr="00A97886" w:rsidRDefault="002606E5" w:rsidP="00AB0C0E">
            <w:pPr>
              <w:tabs>
                <w:tab w:val="clear" w:pos="907"/>
                <w:tab w:val="left" w:pos="772"/>
              </w:tabs>
              <w:spacing w:line="240" w:lineRule="auto"/>
              <w:ind w:left="-108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="Angsana New" w:hAnsi="Angsana New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5AB209C" w14:textId="77777777" w:rsidR="00AB0C0E" w:rsidRPr="00A97886" w:rsidRDefault="00AB0C0E" w:rsidP="00AB0C0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10EDEB4" w14:textId="7D855EAF" w:rsidR="00AB0C0E" w:rsidRPr="00A97886" w:rsidRDefault="002606E5" w:rsidP="00AB0C0E">
            <w:pPr>
              <w:tabs>
                <w:tab w:val="clear" w:pos="907"/>
                <w:tab w:val="left" w:pos="501"/>
              </w:tabs>
              <w:spacing w:line="240" w:lineRule="auto"/>
              <w:ind w:left="-108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="Angsana New" w:hAnsi="Angsana New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2829E05" w14:textId="77777777" w:rsidR="00AB0C0E" w:rsidRPr="00A97886" w:rsidRDefault="00AB0C0E" w:rsidP="00AB0C0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7F4FEC2" w14:textId="6D8D8E9C" w:rsidR="00AB0C0E" w:rsidRPr="00A97886" w:rsidRDefault="002606E5" w:rsidP="00AB0C0E">
            <w:pPr>
              <w:tabs>
                <w:tab w:val="clear" w:pos="680"/>
                <w:tab w:val="clear" w:pos="907"/>
                <w:tab w:val="left" w:pos="678"/>
              </w:tabs>
              <w:spacing w:line="240" w:lineRule="auto"/>
              <w:ind w:left="-10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E5">
              <w:rPr>
                <w:rFonts w:ascii="Angsana New" w:hAnsi="Angsana New" w:cstheme="majorBidi"/>
                <w:sz w:val="30"/>
                <w:szCs w:val="30"/>
              </w:rPr>
              <w:t>2562</w:t>
            </w:r>
          </w:p>
        </w:tc>
      </w:tr>
      <w:tr w:rsidR="00AB0C0E" w:rsidRPr="00DD7CDF" w14:paraId="7F70C2F1" w14:textId="77777777" w:rsidTr="005F0DF3">
        <w:trPr>
          <w:trHeight w:hRule="exact" w:val="144"/>
        </w:trPr>
        <w:tc>
          <w:tcPr>
            <w:tcW w:w="4032" w:type="dxa"/>
          </w:tcPr>
          <w:p w14:paraId="10FB5918" w14:textId="77777777" w:rsidR="00AB0C0E" w:rsidRPr="00DD7CDF" w:rsidRDefault="00AB0C0E" w:rsidP="00AB0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95B773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B866D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0E0A8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77DCD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31E330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56760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2ABBBDE5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B0C0E" w:rsidRPr="00DD7CDF" w14:paraId="76CFDA08" w14:textId="77777777" w:rsidTr="005F0DF3">
        <w:trPr>
          <w:trHeight w:hRule="exact" w:val="403"/>
        </w:trPr>
        <w:tc>
          <w:tcPr>
            <w:tcW w:w="4032" w:type="dxa"/>
          </w:tcPr>
          <w:p w14:paraId="23F3A611" w14:textId="77777777" w:rsidR="00AB0C0E" w:rsidRPr="00DD7CDF" w:rsidRDefault="00AB0C0E" w:rsidP="00AB0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5536A03C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DF145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0DA4E1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7B2A25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0CC88D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68D69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91BB3DC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0C0E" w:rsidRPr="00DD7CDF" w14:paraId="2564BAB6" w14:textId="77777777" w:rsidTr="005F0DF3">
        <w:trPr>
          <w:trHeight w:hRule="exact" w:val="403"/>
        </w:trPr>
        <w:tc>
          <w:tcPr>
            <w:tcW w:w="4032" w:type="dxa"/>
          </w:tcPr>
          <w:p w14:paraId="1EEC6051" w14:textId="77777777" w:rsidR="00AB0C0E" w:rsidRPr="00DD7CDF" w:rsidRDefault="00AB0C0E" w:rsidP="00AB0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</w:tcPr>
          <w:p w14:paraId="6D37BD31" w14:textId="31571F7B" w:rsidR="00AB0C0E" w:rsidRPr="00DD7CDF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415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0E6202BB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F7235" w14:textId="4C84CBC6" w:rsidR="00AB0C0E" w:rsidRPr="00DD7CDF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AB0C0E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289D56E3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71B1111" w14:textId="4EEBBB3D" w:rsidR="00AB0C0E" w:rsidRPr="00DD7CDF" w:rsidRDefault="00CD3959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6A8169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4F35085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B0C0E" w:rsidRPr="00DD7CDF" w14:paraId="1401993F" w14:textId="77777777" w:rsidTr="005F0DF3">
        <w:trPr>
          <w:trHeight w:hRule="exact" w:val="403"/>
        </w:trPr>
        <w:tc>
          <w:tcPr>
            <w:tcW w:w="4032" w:type="dxa"/>
          </w:tcPr>
          <w:p w14:paraId="245B9B08" w14:textId="77777777" w:rsidR="00AB0C0E" w:rsidRPr="00DD7CDF" w:rsidRDefault="00AB0C0E" w:rsidP="00AB0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</w:tcPr>
          <w:p w14:paraId="69573D3F" w14:textId="26E59510" w:rsidR="00AB0C0E" w:rsidRPr="00DD7CDF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415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04B56">
              <w:rPr>
                <w:rFonts w:ascii="Angsana New" w:hAnsi="Angsana New" w:cs="Angsana New"/>
                <w:sz w:val="30"/>
                <w:szCs w:val="30"/>
              </w:rPr>
              <w:t>415</w:t>
            </w:r>
          </w:p>
        </w:tc>
        <w:tc>
          <w:tcPr>
            <w:tcW w:w="270" w:type="dxa"/>
          </w:tcPr>
          <w:p w14:paraId="52D594B2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B63F56" w14:textId="468772BF" w:rsidR="00AB0C0E" w:rsidRPr="00DD7CDF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B0C0E" w:rsidRPr="00DD7C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78A8BBCD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C39A772" w14:textId="3FC145AA" w:rsidR="00AB0C0E" w:rsidRPr="00DD7CDF" w:rsidRDefault="00404B56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4AD9C9E8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023AF1C" w14:textId="62835565" w:rsidR="00AB0C0E" w:rsidRPr="00DD7CDF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546</w:t>
            </w:r>
          </w:p>
        </w:tc>
      </w:tr>
      <w:tr w:rsidR="00AB0C0E" w:rsidRPr="00DD7CDF" w14:paraId="629A2067" w14:textId="77777777" w:rsidTr="005F0DF3">
        <w:trPr>
          <w:trHeight w:hRule="exact" w:val="403"/>
        </w:trPr>
        <w:tc>
          <w:tcPr>
            <w:tcW w:w="4032" w:type="dxa"/>
          </w:tcPr>
          <w:p w14:paraId="1C60B1B9" w14:textId="77777777" w:rsidR="00AB0C0E" w:rsidRPr="00DD7CDF" w:rsidRDefault="00AB0C0E" w:rsidP="00AB0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C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8EC3A6" w14:textId="6D48B7AB" w:rsidR="00AB0C0E" w:rsidRPr="00DD7CDF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="004415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04B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270" w:type="dxa"/>
          </w:tcPr>
          <w:p w14:paraId="33F48F0C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208DBC" w14:textId="4D51BCA9" w:rsidR="00AB0C0E" w:rsidRPr="00DD7CDF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AB0C0E" w:rsidRPr="00DD7C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270" w:type="dxa"/>
          </w:tcPr>
          <w:p w14:paraId="23EA3EFD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C7F33A5" w14:textId="5F26B4E1" w:rsidR="00AB0C0E" w:rsidRPr="00DD7CDF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404B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66ED2292" w14:textId="77777777" w:rsidR="00AB0C0E" w:rsidRPr="00DD7CDF" w:rsidRDefault="00AB0C0E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2542EF4" w14:textId="56C8EE1C" w:rsidR="00AB0C0E" w:rsidRPr="00DD7CDF" w:rsidRDefault="002606E5" w:rsidP="00AB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546</w:t>
            </w:r>
          </w:p>
        </w:tc>
      </w:tr>
    </w:tbl>
    <w:p w14:paraId="045B36FB" w14:textId="37FD4F79" w:rsidR="008B672C" w:rsidRDefault="008B672C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70CFB18" w14:textId="77777777" w:rsidR="00485A4C" w:rsidRDefault="0048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3E46A4D" w14:textId="420C5B72" w:rsidR="00BC322F" w:rsidRPr="00DD7CDF" w:rsidRDefault="002606E5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sz w:val="30"/>
          <w:szCs w:val="30"/>
        </w:rPr>
        <w:lastRenderedPageBreak/>
        <w:t>18</w:t>
      </w:r>
      <w:r w:rsidR="00F1014A" w:rsidRPr="00DD7CDF">
        <w:rPr>
          <w:rFonts w:ascii="Angsana New" w:hAnsi="Angsana New" w:cs="Angsana New"/>
          <w:b/>
          <w:b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sz w:val="30"/>
          <w:szCs w:val="30"/>
        </w:rPr>
        <w:t>2</w:t>
      </w:r>
      <w:r w:rsidR="005E64F3" w:rsidRPr="00DD7CDF">
        <w:rPr>
          <w:rFonts w:ascii="Angsana New" w:hAnsi="Angsana New" w:cs="Angsana New"/>
          <w:b/>
          <w:bCs/>
          <w:sz w:val="30"/>
          <w:szCs w:val="30"/>
        </w:rPr>
        <w:tab/>
      </w:r>
      <w:r w:rsidR="00BC322F" w:rsidRPr="00DD7CDF">
        <w:rPr>
          <w:rFonts w:ascii="Angsana New" w:hAnsi="Angsana New" w:cs="Angsana New"/>
          <w:b/>
          <w:bCs/>
          <w:sz w:val="30"/>
          <w:szCs w:val="30"/>
          <w:cs/>
        </w:rPr>
        <w:t>ภาระผูกพันอื่นๆ</w:t>
      </w:r>
    </w:p>
    <w:p w14:paraId="1CCEF70C" w14:textId="77777777" w:rsidR="0059267B" w:rsidRPr="00DD7CDF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4AE85090" w14:textId="2659DDB1" w:rsidR="00A05A84" w:rsidRPr="00DD7CDF" w:rsidRDefault="00A05A84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="Angsana New" w:eastAsia="CG Times (W1)" w:hAnsi="Angsana New" w:cs="Angsana New"/>
          <w:i/>
          <w:iCs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>บริษัทมีสัญญาว่าด้วยความร่วมมือทางวิชาการกับมหาวิทยาลัยแม่โจ้ (</w:t>
      </w:r>
      <w:r w:rsidRPr="00DD7CDF">
        <w:rPr>
          <w:rFonts w:ascii="Angsana New" w:hAnsi="Angsana New" w:cs="Angsana New"/>
          <w:sz w:val="30"/>
          <w:szCs w:val="30"/>
        </w:rPr>
        <w:t>“</w:t>
      </w:r>
      <w:r w:rsidRPr="00DD7CDF">
        <w:rPr>
          <w:rFonts w:ascii="Angsana New" w:hAnsi="Angsana New" w:cs="Angsana New"/>
          <w:sz w:val="30"/>
          <w:szCs w:val="30"/>
          <w:cs/>
        </w:rPr>
        <w:t>มหาวิทยาลัย</w:t>
      </w:r>
      <w:r w:rsidRPr="00DD7CDF">
        <w:rPr>
          <w:rFonts w:ascii="Angsana New" w:hAnsi="Angsana New" w:cs="Angsana New"/>
          <w:sz w:val="30"/>
          <w:szCs w:val="30"/>
        </w:rPr>
        <w:t>”</w:t>
      </w:r>
      <w:r w:rsidRPr="00DD7CDF">
        <w:rPr>
          <w:rFonts w:ascii="Angsana New" w:hAnsi="Angsana New" w:cs="Angsana New"/>
          <w:sz w:val="30"/>
          <w:szCs w:val="30"/>
          <w:cs/>
        </w:rPr>
        <w:t>) โดยทางมหาวิทยาลัย</w:t>
      </w:r>
      <w:r w:rsidR="003937F8" w:rsidRPr="00DD7CDF">
        <w:rPr>
          <w:rFonts w:ascii="Angsana New" w:hAnsi="Angsana New" w:cs="Angsana New"/>
          <w:sz w:val="30"/>
          <w:szCs w:val="30"/>
        </w:rPr>
        <w:t xml:space="preserve">  </w:t>
      </w:r>
      <w:r w:rsidRPr="00DD7CDF">
        <w:rPr>
          <w:rFonts w:ascii="Angsana New" w:hAnsi="Angsana New" w:cs="Angsana New"/>
          <w:sz w:val="30"/>
          <w:szCs w:val="30"/>
          <w:cs/>
        </w:rPr>
        <w:t>อนุญาตให้บริษัทใช้ที่ดินและสิ่งปลูกสร้างในการสร้างบ่อเลี้ยงกุ้ง</w:t>
      </w:r>
      <w:r w:rsidR="0028009E" w:rsidRPr="00DD7CDF">
        <w:rPr>
          <w:rFonts w:ascii="Angsana New" w:hAnsi="Angsana New" w:cs="Angsana New"/>
          <w:sz w:val="30"/>
          <w:szCs w:val="30"/>
          <w:cs/>
        </w:rPr>
        <w:t xml:space="preserve">  </w:t>
      </w:r>
      <w:r w:rsidRPr="00DD7CDF">
        <w:rPr>
          <w:rFonts w:ascii="Angsana New" w:hAnsi="Angsana New" w:cs="Angsana New"/>
          <w:sz w:val="30"/>
          <w:szCs w:val="30"/>
          <w:cs/>
        </w:rPr>
        <w:t>แ</w:t>
      </w:r>
      <w:r w:rsidR="0006244A" w:rsidRPr="00DD7CDF">
        <w:rPr>
          <w:rFonts w:ascii="Angsana New" w:hAnsi="Angsana New" w:cs="Angsana New"/>
          <w:sz w:val="30"/>
          <w:szCs w:val="30"/>
          <w:cs/>
        </w:rPr>
        <w:t>ละใช้เป็นศูนย์วิจัยและฝึกอบรมแก่</w:t>
      </w:r>
      <w:r w:rsidR="003937F8" w:rsidRPr="00DD7CDF">
        <w:rPr>
          <w:rFonts w:ascii="Angsana New" w:hAnsi="Angsana New" w:cs="Angsana New"/>
          <w:sz w:val="30"/>
          <w:szCs w:val="30"/>
        </w:rPr>
        <w:t xml:space="preserve">         </w:t>
      </w:r>
      <w:r w:rsidRPr="00DD7CDF">
        <w:rPr>
          <w:rFonts w:ascii="Angsana New" w:hAnsi="Angsana New" w:cs="Angsana New"/>
          <w:sz w:val="30"/>
          <w:szCs w:val="30"/>
          <w:cs/>
        </w:rPr>
        <w:t>อาจารย์และนักวิชาการ ซึ่ง</w:t>
      </w:r>
      <w:r w:rsidR="00AC3E57" w:rsidRPr="00DD7CDF">
        <w:rPr>
          <w:rFonts w:ascii="Angsana New" w:hAnsi="Angsana New" w:cs="Angsana New"/>
          <w:sz w:val="30"/>
          <w:szCs w:val="30"/>
          <w:cs/>
        </w:rPr>
        <w:t>จะสิ้นสุด</w:t>
      </w:r>
      <w:r w:rsidR="00794C28" w:rsidRPr="00DD7CD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606E5" w:rsidRPr="002606E5">
        <w:rPr>
          <w:rFonts w:ascii="Angsana New" w:hAnsi="Angsana New" w:cs="Angsana New"/>
          <w:sz w:val="30"/>
          <w:szCs w:val="30"/>
        </w:rPr>
        <w:t>31</w:t>
      </w:r>
      <w:r w:rsidR="00794C28" w:rsidRPr="00DD7CD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606E5" w:rsidRPr="002606E5">
        <w:rPr>
          <w:rFonts w:ascii="Angsana New" w:hAnsi="Angsana New" w:cs="Angsana New"/>
          <w:sz w:val="30"/>
          <w:szCs w:val="30"/>
        </w:rPr>
        <w:t>2565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B14904" w:rsidRPr="00DD7CDF">
        <w:rPr>
          <w:rFonts w:ascii="Angsana New" w:hAnsi="Angsana New" w:cs="Angsana New"/>
          <w:spacing w:val="-4"/>
          <w:sz w:val="30"/>
          <w:szCs w:val="30"/>
          <w:cs/>
        </w:rPr>
        <w:t>ภายใต้เงื่อนไขของ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>สัญญาดังกล่าว บริษัทมี</w:t>
      </w:r>
      <w:r w:rsidR="00417708" w:rsidRPr="00DD7CDF">
        <w:rPr>
          <w:rFonts w:ascii="Angsana New" w:hAnsi="Angsana New" w:cs="Angsana New"/>
          <w:spacing w:val="-4"/>
          <w:sz w:val="30"/>
          <w:szCs w:val="30"/>
        </w:rPr>
        <w:br/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>ภาระผูกพันที่จะต้อง</w:t>
      </w:r>
      <w:r w:rsidR="00355124" w:rsidRPr="00DD7CDF">
        <w:rPr>
          <w:rFonts w:ascii="Angsana New" w:hAnsi="Angsana New" w:cs="Angsana New"/>
          <w:sz w:val="30"/>
          <w:szCs w:val="30"/>
          <w:cs/>
        </w:rPr>
        <w:t>จ่ายค่าตอบแทนให้กับมหาวิทยาลัยเป็นจำนวนเงิน</w:t>
      </w:r>
      <w:r w:rsidR="00355124" w:rsidRPr="00DD7CDF">
        <w:rPr>
          <w:rFonts w:ascii="Angsana New" w:hAnsi="Angsana New" w:cs="Angsana New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2</w:t>
      </w:r>
      <w:r w:rsidR="007E0A55" w:rsidRPr="00DD7CDF">
        <w:rPr>
          <w:rFonts w:ascii="Angsana New" w:hAnsi="Angsana New" w:cs="Angsana New"/>
          <w:spacing w:val="-4"/>
          <w:sz w:val="30"/>
          <w:szCs w:val="30"/>
        </w:rPr>
        <w:t>.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2</w:t>
      </w:r>
      <w:r w:rsidR="007E0A55"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55124" w:rsidRPr="00DD7CDF">
        <w:rPr>
          <w:rFonts w:ascii="Angsana New" w:hAnsi="Angsana New" w:cs="Angsana New"/>
          <w:spacing w:val="-4"/>
          <w:sz w:val="30"/>
          <w:szCs w:val="30"/>
          <w:cs/>
        </w:rPr>
        <w:t>ล้านบาทต่อปี</w:t>
      </w:r>
      <w:r w:rsidR="00355124"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55124" w:rsidRPr="00DD7CDF">
        <w:rPr>
          <w:rFonts w:ascii="Angsana New" w:hAnsi="Angsana New" w:cs="Angsana New"/>
          <w:spacing w:val="-4"/>
          <w:sz w:val="30"/>
          <w:szCs w:val="30"/>
          <w:cs/>
        </w:rPr>
        <w:t>และจะต้อง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>โอนกรรมสิทธิ์ในสินทรัพย์</w:t>
      </w:r>
      <w:r w:rsidRPr="00DD7CDF">
        <w:rPr>
          <w:rFonts w:ascii="Angsana New" w:hAnsi="Angsana New" w:cs="Angsana New"/>
          <w:sz w:val="30"/>
          <w:szCs w:val="30"/>
          <w:cs/>
        </w:rPr>
        <w:t>ทั้งหมดของโครงการให้กับมหาวิทยาลัยเมื่ออายุ</w:t>
      </w:r>
      <w:r w:rsidR="002A1543" w:rsidRPr="00DD7CDF">
        <w:rPr>
          <w:rFonts w:ascii="Angsana New" w:hAnsi="Angsana New" w:cs="Angsana New"/>
          <w:sz w:val="30"/>
          <w:szCs w:val="30"/>
          <w:cs/>
        </w:rPr>
        <w:t>ของ</w:t>
      </w:r>
      <w:r w:rsidRPr="00DD7CDF">
        <w:rPr>
          <w:rFonts w:ascii="Angsana New" w:hAnsi="Angsana New" w:cs="Angsana New"/>
          <w:sz w:val="30"/>
          <w:szCs w:val="30"/>
          <w:cs/>
        </w:rPr>
        <w:t>สัญญาสิ้นสุดลง ทั้งนี้ราคาตามบัญชีของ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สินทรัพย</w:t>
      </w:r>
      <w:r w:rsidR="008F3E98" w:rsidRPr="00DD7CDF">
        <w:rPr>
          <w:rFonts w:ascii="Angsana New" w:hAnsi="Angsana New" w:cs="Angsana New"/>
          <w:spacing w:val="-2"/>
          <w:sz w:val="30"/>
          <w:szCs w:val="30"/>
          <w:cs/>
        </w:rPr>
        <w:t>์ของบริษัทภายใต้สัญญา</w:t>
      </w:r>
      <w:r w:rsidR="004C24C1" w:rsidRPr="00DD7CDF">
        <w:rPr>
          <w:rFonts w:ascii="Angsana New" w:hAnsi="Angsana New" w:cs="Angsana New"/>
          <w:spacing w:val="-2"/>
          <w:sz w:val="30"/>
          <w:szCs w:val="30"/>
          <w:cs/>
        </w:rPr>
        <w:t xml:space="preserve">ดังกล่าว ณ วันที่ </w:t>
      </w:r>
      <w:r w:rsidR="002606E5" w:rsidRPr="002606E5">
        <w:rPr>
          <w:rFonts w:ascii="Angsana New" w:hAnsi="Angsana New" w:cs="Angsana New" w:hint="cs"/>
          <w:sz w:val="30"/>
          <w:szCs w:val="30"/>
        </w:rPr>
        <w:t>30</w:t>
      </w:r>
      <w:r w:rsidR="00AB0C0E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8067D9" w:rsidRPr="00DD7C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2563</w:t>
      </w:r>
      <w:r w:rsidR="00786572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มีจำนวนเงินรวม</w:t>
      </w:r>
      <w:r w:rsidR="00DA34B4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spacing w:val="-2"/>
          <w:sz w:val="30"/>
          <w:szCs w:val="30"/>
        </w:rPr>
        <w:t>19</w:t>
      </w:r>
      <w:r w:rsidR="00521698" w:rsidRPr="00DD7CD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862588" w:rsidRPr="00DD7CDF">
        <w:rPr>
          <w:rFonts w:ascii="Angsana New" w:hAnsi="Angsana New" w:cs="Angsana New"/>
          <w:sz w:val="30"/>
          <w:szCs w:val="30"/>
        </w:rPr>
        <w:br/>
      </w:r>
      <w:r w:rsidRPr="00DD7CDF">
        <w:rPr>
          <w:rFonts w:ascii="Angsana New" w:eastAsia="CG Times (W1)" w:hAnsi="Angsana New" w:cs="Angsana New"/>
          <w:i/>
          <w:iCs/>
          <w:sz w:val="30"/>
          <w:szCs w:val="30"/>
          <w:cs/>
        </w:rPr>
        <w:t>(</w:t>
      </w:r>
      <w:r w:rsidR="002606E5" w:rsidRPr="002606E5">
        <w:rPr>
          <w:rFonts w:ascii="Angsana New" w:eastAsia="CG Times (W1)" w:hAnsi="Angsana New" w:cs="Angsana New"/>
          <w:i/>
          <w:iCs/>
          <w:sz w:val="30"/>
          <w:szCs w:val="30"/>
        </w:rPr>
        <w:t>31</w:t>
      </w:r>
      <w:r w:rsidR="00862588" w:rsidRPr="00DD7CDF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862588" w:rsidRPr="00DD7CDF">
        <w:rPr>
          <w:rFonts w:ascii="Angsana New" w:eastAsia="CG Times (W1)" w:hAnsi="Angsana New" w:cs="Angsana New"/>
          <w:i/>
          <w:iCs/>
          <w:sz w:val="30"/>
          <w:szCs w:val="30"/>
          <w:cs/>
        </w:rPr>
        <w:t xml:space="preserve">ธันวาคม </w:t>
      </w:r>
      <w:r w:rsidR="002606E5" w:rsidRPr="002606E5">
        <w:rPr>
          <w:rFonts w:ascii="Angsana New" w:eastAsia="CG Times (W1)" w:hAnsi="Angsana New" w:cs="Angsana New"/>
          <w:i/>
          <w:iCs/>
          <w:sz w:val="30"/>
          <w:szCs w:val="30"/>
        </w:rPr>
        <w:t>2562</w:t>
      </w:r>
      <w:r w:rsidRPr="00DD7CDF">
        <w:rPr>
          <w:rFonts w:ascii="Angsana New" w:eastAsia="CG Times (W1)" w:hAnsi="Angsana New" w:cs="Angsana New"/>
          <w:i/>
          <w:iCs/>
          <w:sz w:val="30"/>
          <w:szCs w:val="30"/>
        </w:rPr>
        <w:t>:</w:t>
      </w:r>
      <w:r w:rsidR="00D65091" w:rsidRPr="00DD7CDF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2606E5" w:rsidRPr="002606E5">
        <w:rPr>
          <w:rFonts w:ascii="Angsana New" w:eastAsia="CG Times (W1)" w:hAnsi="Angsana New" w:cs="Angsana New"/>
          <w:i/>
          <w:iCs/>
          <w:sz w:val="30"/>
          <w:szCs w:val="30"/>
        </w:rPr>
        <w:t>14</w:t>
      </w:r>
      <w:r w:rsidR="00786572" w:rsidRPr="00DD7CDF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Pr="00DD7CDF">
        <w:rPr>
          <w:rFonts w:ascii="Angsana New" w:eastAsia="CG Times (W1)" w:hAnsi="Angsana New" w:cs="Angsana New"/>
          <w:i/>
          <w:iCs/>
          <w:sz w:val="30"/>
          <w:szCs w:val="30"/>
          <w:cs/>
        </w:rPr>
        <w:t>ล้านบาท)</w:t>
      </w:r>
    </w:p>
    <w:p w14:paraId="4D678FE9" w14:textId="77777777" w:rsidR="00342161" w:rsidRPr="00DD7CDF" w:rsidRDefault="00342161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="Angsana New" w:eastAsia="CG Times (W1)" w:hAnsi="Angsana New" w:cs="Angsana New"/>
          <w:i/>
          <w:iCs/>
          <w:sz w:val="30"/>
          <w:szCs w:val="30"/>
        </w:rPr>
      </w:pPr>
    </w:p>
    <w:p w14:paraId="1908B131" w14:textId="45D73AD9" w:rsidR="00F1014A" w:rsidRPr="00DD7CDF" w:rsidRDefault="002606E5" w:rsidP="00F60850">
      <w:pPr>
        <w:pStyle w:val="BodyText2"/>
        <w:ind w:left="1080" w:right="63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sz w:val="30"/>
          <w:szCs w:val="30"/>
        </w:rPr>
        <w:t>18</w:t>
      </w:r>
      <w:r w:rsidR="00F1014A" w:rsidRPr="00DD7CDF">
        <w:rPr>
          <w:rFonts w:ascii="Angsana New" w:hAnsi="Angsana New" w:cs="Angsana New"/>
          <w:b/>
          <w:b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sz w:val="30"/>
          <w:szCs w:val="30"/>
        </w:rPr>
        <w:t>3</w:t>
      </w:r>
      <w:r w:rsidR="00F1014A" w:rsidRPr="00DD7CDF">
        <w:rPr>
          <w:rFonts w:ascii="Angsana New" w:hAnsi="Angsana New" w:cs="Angsana New"/>
          <w:b/>
          <w:bCs/>
          <w:sz w:val="30"/>
          <w:szCs w:val="30"/>
          <w:cs/>
        </w:rPr>
        <w:tab/>
        <w:t>เลตเตอร์ออฟเครดิต</w:t>
      </w:r>
    </w:p>
    <w:p w14:paraId="7D826C94" w14:textId="77777777" w:rsidR="00F1014A" w:rsidRPr="008B672C" w:rsidRDefault="00F1014A" w:rsidP="000429AC">
      <w:pPr>
        <w:pStyle w:val="BodyText2"/>
        <w:ind w:left="1080" w:right="63" w:hanging="538"/>
        <w:jc w:val="thaiDistribute"/>
        <w:rPr>
          <w:rFonts w:ascii="Angsana New" w:hAnsi="Angsana New" w:cs="Angsana New"/>
          <w:sz w:val="30"/>
          <w:szCs w:val="30"/>
        </w:rPr>
      </w:pPr>
    </w:p>
    <w:p w14:paraId="0F8C6A6C" w14:textId="10835908" w:rsidR="002C1FB9" w:rsidRPr="00DD7CDF" w:rsidRDefault="00F1014A" w:rsidP="000429AC">
      <w:pPr>
        <w:pStyle w:val="BodyText2"/>
        <w:ind w:left="1080" w:right="63" w:firstLine="0"/>
        <w:jc w:val="thaiDistribute"/>
        <w:rPr>
          <w:rFonts w:ascii="Angsana New" w:eastAsia="CG Times (W1)" w:hAnsi="Angsana New" w:cs="Angsana New"/>
          <w:i/>
          <w:iCs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  <w:cs/>
        </w:rPr>
        <w:t>บริษัทย่อยบางแห่งมีภาระผูกพัน</w:t>
      </w:r>
      <w:r w:rsidR="0085319D" w:rsidRPr="00DD7CDF">
        <w:rPr>
          <w:rFonts w:ascii="Angsana New" w:hAnsi="Angsana New" w:cs="Angsana New"/>
          <w:sz w:val="30"/>
          <w:szCs w:val="30"/>
          <w:cs/>
        </w:rPr>
        <w:t>ภายใต้</w:t>
      </w:r>
      <w:r w:rsidRPr="00DD7CDF">
        <w:rPr>
          <w:rFonts w:ascii="Angsana New" w:hAnsi="Angsana New" w:cs="Angsana New"/>
          <w:sz w:val="30"/>
          <w:szCs w:val="30"/>
          <w:cs/>
        </w:rPr>
        <w:t>เลตเตอร์ออฟเครดิตที่ออกแล้วเป็นจำนวนเงินรวม</w:t>
      </w:r>
      <w:r w:rsidR="007A0F99">
        <w:rPr>
          <w:rFonts w:ascii="Angsana New" w:hAnsi="Angsana New" w:cs="Angsana New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1</w:t>
      </w:r>
      <w:r w:rsidR="007A0F99">
        <w:rPr>
          <w:rFonts w:ascii="Angsana New" w:hAnsi="Angsana New" w:cs="Angsana New"/>
          <w:sz w:val="30"/>
          <w:szCs w:val="30"/>
        </w:rPr>
        <w:t>,</w:t>
      </w:r>
      <w:r w:rsidR="002606E5" w:rsidRPr="002606E5">
        <w:rPr>
          <w:rFonts w:ascii="Angsana New" w:hAnsi="Angsana New" w:cs="Angsana New"/>
          <w:sz w:val="30"/>
          <w:szCs w:val="30"/>
        </w:rPr>
        <w:t>401</w:t>
      </w:r>
      <w:r w:rsidR="00AB5AB6" w:rsidRPr="00DD7CDF">
        <w:rPr>
          <w:rFonts w:ascii="Angsana New" w:hAnsi="Angsana New" w:cs="Angsana New"/>
          <w:sz w:val="30"/>
          <w:szCs w:val="30"/>
        </w:rPr>
        <w:t xml:space="preserve"> </w:t>
      </w:r>
      <w:r w:rsidR="00204DB8" w:rsidRPr="00DD7CD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E358D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7CDF">
        <w:rPr>
          <w:rFonts w:ascii="Angsana New" w:eastAsia="CG Times (W1)" w:hAnsi="Angsana New" w:cs="Angsana New"/>
          <w:i/>
          <w:iCs/>
          <w:sz w:val="30"/>
          <w:szCs w:val="30"/>
          <w:cs/>
        </w:rPr>
        <w:t>(</w:t>
      </w:r>
      <w:r w:rsidR="002606E5" w:rsidRPr="002606E5">
        <w:rPr>
          <w:rFonts w:ascii="Angsana New" w:eastAsia="CG Times (W1)" w:hAnsi="Angsana New" w:cs="Angsana New"/>
          <w:i/>
          <w:iCs/>
          <w:sz w:val="30"/>
          <w:szCs w:val="30"/>
        </w:rPr>
        <w:t>31</w:t>
      </w:r>
      <w:r w:rsidR="00DA236A" w:rsidRPr="00DD7CDF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DA236A" w:rsidRPr="00DD7CDF">
        <w:rPr>
          <w:rFonts w:ascii="Angsana New" w:eastAsia="CG Times (W1)" w:hAnsi="Angsana New" w:cs="Angsana New"/>
          <w:i/>
          <w:iCs/>
          <w:sz w:val="30"/>
          <w:szCs w:val="30"/>
          <w:cs/>
        </w:rPr>
        <w:t>ธันวาคม</w:t>
      </w:r>
      <w:r w:rsidR="00DA236A" w:rsidRPr="00DD7CDF">
        <w:rPr>
          <w:rFonts w:ascii="Angsana New" w:hAnsi="Angsana New" w:cs="Angsana New"/>
          <w:i/>
          <w:iCs/>
          <w:cs/>
        </w:rPr>
        <w:t xml:space="preserve"> </w:t>
      </w:r>
      <w:r w:rsidR="002606E5" w:rsidRPr="002606E5">
        <w:rPr>
          <w:rFonts w:ascii="Angsana New" w:eastAsia="CG Times (W1)" w:hAnsi="Angsana New" w:cs="Angsana New"/>
          <w:i/>
          <w:iCs/>
          <w:sz w:val="30"/>
          <w:szCs w:val="30"/>
        </w:rPr>
        <w:t>2562</w:t>
      </w:r>
      <w:r w:rsidR="0088679E" w:rsidRPr="00DD7CDF">
        <w:rPr>
          <w:rFonts w:ascii="Angsana New" w:eastAsia="CG Times (W1)" w:hAnsi="Angsana New" w:cs="Angsana New"/>
          <w:i/>
          <w:iCs/>
          <w:sz w:val="30"/>
          <w:szCs w:val="30"/>
        </w:rPr>
        <w:t>:</w:t>
      </w:r>
      <w:r w:rsidR="00AE420B" w:rsidRPr="00DD7CDF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2606E5" w:rsidRPr="002606E5">
        <w:rPr>
          <w:rFonts w:ascii="Angsana New" w:eastAsia="CG Times (W1)" w:hAnsi="Angsana New" w:cs="Angsana New"/>
          <w:i/>
          <w:iCs/>
          <w:sz w:val="30"/>
          <w:szCs w:val="30"/>
        </w:rPr>
        <w:t>2</w:t>
      </w:r>
      <w:r w:rsidR="00D64FC6" w:rsidRPr="00DD7CDF">
        <w:rPr>
          <w:rFonts w:ascii="Angsana New" w:eastAsia="CG Times (W1)" w:hAnsi="Angsana New" w:cs="Angsana New"/>
          <w:i/>
          <w:iCs/>
          <w:sz w:val="30"/>
          <w:szCs w:val="30"/>
        </w:rPr>
        <w:t>,</w:t>
      </w:r>
      <w:r w:rsidR="002606E5" w:rsidRPr="002606E5">
        <w:rPr>
          <w:rFonts w:ascii="Angsana New" w:eastAsia="CG Times (W1)" w:hAnsi="Angsana New" w:cs="Angsana New"/>
          <w:i/>
          <w:iCs/>
          <w:sz w:val="30"/>
          <w:szCs w:val="30"/>
        </w:rPr>
        <w:t>065</w:t>
      </w:r>
      <w:r w:rsidR="00786572" w:rsidRPr="00DD7CDF">
        <w:rPr>
          <w:rFonts w:ascii="Angsana New" w:eastAsia="CG Times (W1)" w:hAnsi="Angsana New" w:cs="Angsana New"/>
          <w:i/>
          <w:iCs/>
          <w:sz w:val="30"/>
          <w:szCs w:val="30"/>
        </w:rPr>
        <w:t xml:space="preserve"> </w:t>
      </w:r>
      <w:r w:rsidR="0088679E" w:rsidRPr="00DD7CDF">
        <w:rPr>
          <w:rFonts w:ascii="Angsana New" w:eastAsia="CG Times (W1)" w:hAnsi="Angsana New" w:cs="Angsana New"/>
          <w:i/>
          <w:iCs/>
          <w:sz w:val="30"/>
          <w:szCs w:val="30"/>
          <w:cs/>
        </w:rPr>
        <w:t>ล้านบา</w:t>
      </w:r>
      <w:r w:rsidR="00DF3DC6">
        <w:rPr>
          <w:rFonts w:ascii="Angsana New" w:eastAsia="CG Times (W1)" w:hAnsi="Angsana New" w:cs="Angsana New" w:hint="cs"/>
          <w:i/>
          <w:iCs/>
          <w:sz w:val="30"/>
          <w:szCs w:val="30"/>
          <w:cs/>
        </w:rPr>
        <w:t>ท</w:t>
      </w:r>
      <w:r w:rsidRPr="00DD7CDF">
        <w:rPr>
          <w:rFonts w:ascii="Angsana New" w:eastAsia="CG Times (W1)" w:hAnsi="Angsana New" w:cs="Angsana New"/>
          <w:i/>
          <w:iCs/>
          <w:sz w:val="30"/>
          <w:szCs w:val="30"/>
          <w:cs/>
        </w:rPr>
        <w:t>)</w:t>
      </w:r>
    </w:p>
    <w:p w14:paraId="440AFF41" w14:textId="77777777" w:rsidR="00670E3E" w:rsidRDefault="00670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30133CF" w14:textId="36256206" w:rsidR="003645D7" w:rsidRPr="00DD7CDF" w:rsidRDefault="002606E5" w:rsidP="00F60850">
      <w:pPr>
        <w:pStyle w:val="BodyText2"/>
        <w:ind w:left="108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06E5">
        <w:rPr>
          <w:rFonts w:ascii="Angsana New" w:hAnsi="Angsana New" w:cs="Angsana New"/>
          <w:b/>
          <w:bCs/>
          <w:sz w:val="30"/>
          <w:szCs w:val="30"/>
        </w:rPr>
        <w:t>18</w:t>
      </w:r>
      <w:r w:rsidR="00F1014A" w:rsidRPr="00DD7CDF">
        <w:rPr>
          <w:rFonts w:ascii="Angsana New" w:hAnsi="Angsana New" w:cs="Angsana New"/>
          <w:b/>
          <w:bCs/>
          <w:sz w:val="30"/>
          <w:szCs w:val="30"/>
        </w:rPr>
        <w:t>.</w:t>
      </w:r>
      <w:r w:rsidRPr="002606E5">
        <w:rPr>
          <w:rFonts w:ascii="Angsana New" w:hAnsi="Angsana New" w:cs="Angsana New"/>
          <w:b/>
          <w:bCs/>
          <w:sz w:val="30"/>
          <w:szCs w:val="30"/>
        </w:rPr>
        <w:t>4</w:t>
      </w:r>
      <w:r w:rsidR="00F1014A" w:rsidRPr="00DD7CDF">
        <w:rPr>
          <w:rFonts w:ascii="Angsana New" w:hAnsi="Angsana New" w:cs="Angsana New"/>
          <w:b/>
          <w:bCs/>
          <w:sz w:val="30"/>
          <w:szCs w:val="30"/>
        </w:rPr>
        <w:tab/>
      </w:r>
      <w:r w:rsidR="006D0ACD" w:rsidRPr="00DD7CDF">
        <w:rPr>
          <w:rFonts w:ascii="Angsana New" w:hAnsi="Angsana New" w:cs="Angsana New"/>
          <w:b/>
          <w:bCs/>
          <w:sz w:val="30"/>
          <w:szCs w:val="30"/>
          <w:cs/>
        </w:rPr>
        <w:t>หนังสือค้ำประกัน</w:t>
      </w:r>
    </w:p>
    <w:p w14:paraId="502D588D" w14:textId="77777777" w:rsidR="00EC4737" w:rsidRPr="00DD7CDF" w:rsidRDefault="00EC4737" w:rsidP="000429AC">
      <w:pPr>
        <w:pStyle w:val="BodyText2"/>
        <w:ind w:left="1080" w:hanging="53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6AAF695" w14:textId="549821FD" w:rsidR="004C45A6" w:rsidRPr="00DD7CDF" w:rsidRDefault="007B6948" w:rsidP="000429AC">
      <w:pPr>
        <w:pStyle w:val="a"/>
        <w:tabs>
          <w:tab w:val="clear" w:pos="1080"/>
        </w:tabs>
        <w:ind w:left="1440" w:hanging="360"/>
        <w:jc w:val="thaiDistribute"/>
        <w:rPr>
          <w:rFonts w:ascii="Angsana New" w:eastAsia="CG Times (W1)" w:hAnsi="Angsana New" w:cs="Angsana New"/>
          <w:spacing w:val="-4"/>
          <w:lang w:val="en-US"/>
        </w:rPr>
      </w:pPr>
      <w:r w:rsidRPr="00DD7CDF">
        <w:rPr>
          <w:rFonts w:ascii="Angsana New" w:eastAsia="CG Times (W1)" w:hAnsi="Angsana New" w:cs="Angsana New"/>
          <w:spacing w:val="-4"/>
          <w:lang w:val="en-US"/>
        </w:rPr>
        <w:t>(</w:t>
      </w:r>
      <w:r w:rsidRPr="00DD7CDF">
        <w:rPr>
          <w:rFonts w:ascii="Angsana New" w:eastAsia="CG Times (W1)" w:hAnsi="Angsana New" w:cs="Angsana New"/>
          <w:spacing w:val="-4"/>
          <w:cs/>
          <w:lang w:val="en-US"/>
        </w:rPr>
        <w:t>ก)</w:t>
      </w:r>
      <w:r w:rsidRPr="00DD7CDF">
        <w:rPr>
          <w:rFonts w:ascii="Angsana New" w:eastAsia="CG Times (W1)" w:hAnsi="Angsana New" w:cs="Angsana New"/>
          <w:spacing w:val="-4"/>
          <w:cs/>
          <w:lang w:val="en-US"/>
        </w:rPr>
        <w:tab/>
      </w:r>
      <w:r w:rsidR="00F1014A" w:rsidRPr="00DD7CDF">
        <w:rPr>
          <w:rFonts w:ascii="Angsana New" w:eastAsia="CG Times (W1)" w:hAnsi="Angsana New" w:cs="Angsana New"/>
          <w:spacing w:val="-4"/>
          <w:cs/>
          <w:lang w:val="en-US"/>
        </w:rPr>
        <w:t>บริษัทและบริษัทย่อยบางแห่งมีภาระผูกพันจากการที่สถาบันการเงินบางแห่งออกหนังสือค้ำประกันบริษัทและบริษัทย่อยดัง</w:t>
      </w:r>
      <w:r w:rsidR="00521698" w:rsidRPr="00DD7CDF">
        <w:rPr>
          <w:rFonts w:ascii="Angsana New" w:eastAsia="CG Times (W1)" w:hAnsi="Angsana New" w:cs="Angsana New"/>
          <w:spacing w:val="-4"/>
          <w:cs/>
          <w:lang w:val="en-US"/>
        </w:rPr>
        <w:t xml:space="preserve">กล่าวต่อหน่วยงานราชการและอื่นๆ </w:t>
      </w:r>
      <w:r w:rsidR="00F1014A" w:rsidRPr="00DD7CDF">
        <w:rPr>
          <w:rFonts w:ascii="Angsana New" w:eastAsia="CG Times (W1)" w:hAnsi="Angsana New" w:cs="Angsana New"/>
          <w:spacing w:val="-4"/>
          <w:cs/>
          <w:lang w:val="en-US"/>
        </w:rPr>
        <w:t>เป็นจำนวนเงินรวม</w:t>
      </w:r>
      <w:r w:rsidR="00786572" w:rsidRPr="00DD7CDF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2606E5" w:rsidRPr="002606E5">
        <w:rPr>
          <w:rFonts w:ascii="Angsana New" w:eastAsia="CG Times (W1)" w:hAnsi="Angsana New" w:cs="Angsana New"/>
          <w:spacing w:val="-4"/>
          <w:lang w:val="en-US"/>
        </w:rPr>
        <w:t>17</w:t>
      </w:r>
      <w:r w:rsidR="000B310B" w:rsidRPr="00DD7CDF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F1014A" w:rsidRPr="00DD7CDF">
        <w:rPr>
          <w:rFonts w:ascii="Angsana New" w:eastAsia="CG Times (W1)" w:hAnsi="Angsana New" w:cs="Angsana New"/>
          <w:spacing w:val="-4"/>
          <w:cs/>
          <w:lang w:val="en-US"/>
        </w:rPr>
        <w:t>ล้านบาท และ</w:t>
      </w:r>
      <w:r w:rsidR="002B2807" w:rsidRPr="00DD7CDF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991FBE" w:rsidRPr="00DD7CDF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2B2807" w:rsidRPr="00DD7CDF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2B2807" w:rsidRPr="00DD7CDF">
        <w:rPr>
          <w:rFonts w:ascii="Angsana New" w:eastAsia="CG Times (W1)" w:hAnsi="Angsana New" w:cs="Angsana New"/>
          <w:spacing w:val="-4"/>
          <w:lang w:val="en-US"/>
        </w:rPr>
        <w:br/>
      </w:r>
      <w:r w:rsidR="002606E5" w:rsidRPr="002606E5">
        <w:rPr>
          <w:rFonts w:ascii="Angsana New" w:eastAsia="CG Times (W1)" w:hAnsi="Angsana New" w:cs="Angsana New"/>
          <w:spacing w:val="-4"/>
          <w:lang w:val="en-US"/>
        </w:rPr>
        <w:t>10</w:t>
      </w:r>
      <w:r w:rsidR="00ED621E">
        <w:rPr>
          <w:rFonts w:ascii="Angsana New" w:eastAsia="CG Times (W1)" w:hAnsi="Angsana New" w:cs="Angsana New"/>
          <w:spacing w:val="-4"/>
          <w:lang w:val="en-US"/>
        </w:rPr>
        <w:t>,</w:t>
      </w:r>
      <w:r w:rsidR="002606E5" w:rsidRPr="002606E5">
        <w:rPr>
          <w:rFonts w:ascii="Angsana New" w:eastAsia="CG Times (W1)" w:hAnsi="Angsana New" w:cs="Angsana New"/>
          <w:spacing w:val="-4"/>
          <w:lang w:val="en-US"/>
        </w:rPr>
        <w:t>126</w:t>
      </w:r>
      <w:r w:rsidR="00DA20A8" w:rsidRPr="00DD7CDF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F1014A" w:rsidRPr="00DD7CDF">
        <w:rPr>
          <w:rFonts w:ascii="Angsana New" w:eastAsia="CG Times (W1)" w:hAnsi="Angsana New" w:cs="Angsana New"/>
          <w:spacing w:val="-4"/>
          <w:cs/>
          <w:lang w:val="en-US"/>
        </w:rPr>
        <w:t>ล้านบาท</w:t>
      </w:r>
      <w:r w:rsidR="002B2807" w:rsidRPr="00DD7CDF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F1014A" w:rsidRPr="00DD7CDF">
        <w:rPr>
          <w:rFonts w:ascii="Angsana New" w:eastAsia="CG Times (W1)" w:hAnsi="Angsana New" w:cs="Angsana New"/>
          <w:spacing w:val="-6"/>
          <w:cs/>
          <w:lang w:val="en-US"/>
        </w:rPr>
        <w:t xml:space="preserve">ตามลำดับ </w:t>
      </w:r>
      <w:r w:rsidR="00F1014A" w:rsidRPr="00DD7CDF">
        <w:rPr>
          <w:rFonts w:ascii="Angsana New" w:eastAsia="CG Times (W1)" w:hAnsi="Angsana New" w:cs="Angsana New"/>
          <w:i/>
          <w:iCs/>
          <w:spacing w:val="-6"/>
          <w:cs/>
          <w:lang w:val="en-US"/>
        </w:rPr>
        <w:t>(</w:t>
      </w:r>
      <w:r w:rsidR="002606E5" w:rsidRPr="002606E5">
        <w:rPr>
          <w:rFonts w:ascii="Angsana New" w:eastAsia="CG Times (W1)" w:hAnsi="Angsana New" w:cs="Angsana New"/>
          <w:i/>
          <w:iCs/>
          <w:spacing w:val="-6"/>
          <w:lang w:val="en-US"/>
        </w:rPr>
        <w:t>31</w:t>
      </w:r>
      <w:r w:rsidR="00862588" w:rsidRPr="00DD7CDF">
        <w:rPr>
          <w:rFonts w:ascii="Angsana New" w:eastAsia="CG Times (W1)" w:hAnsi="Angsana New" w:cs="Angsana New"/>
          <w:i/>
          <w:iCs/>
          <w:spacing w:val="-6"/>
          <w:cs/>
          <w:lang w:val="en-US"/>
        </w:rPr>
        <w:t xml:space="preserve"> ธันวาคม </w:t>
      </w:r>
      <w:r w:rsidR="002606E5" w:rsidRPr="002606E5">
        <w:rPr>
          <w:rFonts w:ascii="Angsana New" w:eastAsia="CG Times (W1)" w:hAnsi="Angsana New" w:cs="Angsana New"/>
          <w:i/>
          <w:iCs/>
          <w:spacing w:val="-6"/>
          <w:lang w:val="en-US"/>
        </w:rPr>
        <w:t>2562</w:t>
      </w:r>
      <w:r w:rsidR="00F1014A" w:rsidRPr="00DD7CDF">
        <w:rPr>
          <w:rFonts w:ascii="Angsana New" w:eastAsia="CG Times (W1)" w:hAnsi="Angsana New" w:cs="Angsana New"/>
          <w:i/>
          <w:iCs/>
          <w:spacing w:val="-6"/>
          <w:lang w:val="en-US"/>
        </w:rPr>
        <w:t xml:space="preserve">: </w:t>
      </w:r>
      <w:r w:rsidR="002606E5" w:rsidRPr="002606E5">
        <w:rPr>
          <w:rFonts w:ascii="Angsana New" w:eastAsia="CG Times (W1)" w:hAnsi="Angsana New" w:cs="Angsana New"/>
          <w:i/>
          <w:iCs/>
          <w:spacing w:val="-6"/>
          <w:lang w:val="en-US"/>
        </w:rPr>
        <w:t>16</w:t>
      </w:r>
      <w:r w:rsidR="00D64FC6" w:rsidRPr="00DD7CDF">
        <w:rPr>
          <w:rFonts w:ascii="Angsana New" w:eastAsia="CG Times (W1)" w:hAnsi="Angsana New" w:cs="Angsana New"/>
          <w:i/>
          <w:iCs/>
          <w:spacing w:val="-6"/>
          <w:lang w:val="en-US"/>
        </w:rPr>
        <w:t xml:space="preserve"> </w:t>
      </w:r>
      <w:r w:rsidR="00786572" w:rsidRPr="00DD7CDF">
        <w:rPr>
          <w:rFonts w:ascii="Angsana New" w:eastAsia="CG Times (W1)" w:hAnsi="Angsana New" w:cs="Angsana New"/>
          <w:i/>
          <w:iCs/>
          <w:spacing w:val="-6"/>
          <w:lang w:val="en-US"/>
        </w:rPr>
        <w:t xml:space="preserve"> </w:t>
      </w:r>
      <w:r w:rsidR="00F1014A" w:rsidRPr="00DD7CDF">
        <w:rPr>
          <w:rFonts w:ascii="Angsana New" w:eastAsia="CG Times (W1)" w:hAnsi="Angsana New" w:cs="Angsana New"/>
          <w:i/>
          <w:iCs/>
          <w:spacing w:val="-6"/>
          <w:cs/>
          <w:lang w:val="en-US"/>
        </w:rPr>
        <w:t xml:space="preserve">ล้านบาท และ </w:t>
      </w:r>
      <w:r w:rsidR="002606E5" w:rsidRPr="002606E5">
        <w:rPr>
          <w:rFonts w:ascii="Angsana New" w:eastAsia="CG Times (W1)" w:hAnsi="Angsana New" w:cs="Angsana New"/>
          <w:i/>
          <w:iCs/>
          <w:spacing w:val="-6"/>
          <w:lang w:val="en-US"/>
        </w:rPr>
        <w:t>9</w:t>
      </w:r>
      <w:r w:rsidR="00666566" w:rsidRPr="00DD7CDF">
        <w:rPr>
          <w:rFonts w:ascii="Angsana New" w:eastAsia="CG Times (W1)" w:hAnsi="Angsana New" w:cs="Angsana New"/>
          <w:i/>
          <w:iCs/>
          <w:spacing w:val="-6"/>
          <w:lang w:val="en-US"/>
        </w:rPr>
        <w:t>,</w:t>
      </w:r>
      <w:r w:rsidR="002606E5" w:rsidRPr="002606E5">
        <w:rPr>
          <w:rFonts w:ascii="Angsana New" w:eastAsia="CG Times (W1)" w:hAnsi="Angsana New" w:cs="Angsana New"/>
          <w:i/>
          <w:iCs/>
          <w:spacing w:val="-6"/>
          <w:lang w:val="en-US"/>
        </w:rPr>
        <w:t>192</w:t>
      </w:r>
      <w:r w:rsidR="00786572" w:rsidRPr="00DD7CDF">
        <w:rPr>
          <w:rFonts w:ascii="Angsana New" w:eastAsia="CG Times (W1)" w:hAnsi="Angsana New" w:cs="Angsana New"/>
          <w:i/>
          <w:iCs/>
          <w:spacing w:val="-6"/>
          <w:lang w:val="en-US"/>
        </w:rPr>
        <w:t xml:space="preserve"> </w:t>
      </w:r>
      <w:r w:rsidR="00F1014A" w:rsidRPr="00DD7CDF">
        <w:rPr>
          <w:rFonts w:ascii="Angsana New" w:eastAsia="CG Times (W1)" w:hAnsi="Angsana New" w:cs="Angsana New"/>
          <w:i/>
          <w:iCs/>
          <w:spacing w:val="-6"/>
          <w:cs/>
          <w:lang w:val="en-US"/>
        </w:rPr>
        <w:t>ล้านบาท ตามลำดับ)</w:t>
      </w:r>
      <w:r w:rsidR="00F1014A" w:rsidRPr="00DD7CDF">
        <w:rPr>
          <w:rFonts w:ascii="Angsana New" w:eastAsia="CG Times (W1)" w:hAnsi="Angsana New" w:cs="Angsana New"/>
          <w:spacing w:val="-6"/>
          <w:cs/>
          <w:lang w:val="en-US"/>
        </w:rPr>
        <w:t xml:space="preserve"> หนังสือค้ำประกันเหล่านี้ส่วนใหญ่เป็น</w:t>
      </w:r>
      <w:r w:rsidR="002B2807" w:rsidRPr="00DD7CDF">
        <w:rPr>
          <w:rFonts w:ascii="Angsana New" w:eastAsia="CG Times (W1)" w:hAnsi="Angsana New" w:cs="Angsana New"/>
          <w:spacing w:val="-4"/>
          <w:cs/>
          <w:lang w:val="en-US"/>
        </w:rPr>
        <w:t>การ</w:t>
      </w:r>
      <w:r w:rsidR="00F1014A" w:rsidRPr="00DD7CDF">
        <w:rPr>
          <w:rFonts w:ascii="Angsana New" w:eastAsia="CG Times (W1)" w:hAnsi="Angsana New" w:cs="Angsana New"/>
          <w:spacing w:val="-4"/>
          <w:cs/>
          <w:lang w:val="en-US"/>
        </w:rPr>
        <w:t>ค้ำประกันค่าภาษี ค่าอากรต่างๆ และการขายสินค้า</w:t>
      </w:r>
    </w:p>
    <w:p w14:paraId="17C29869" w14:textId="77777777" w:rsidR="007B6948" w:rsidRPr="00DD7CDF" w:rsidRDefault="007B6948" w:rsidP="000429AC">
      <w:pPr>
        <w:pStyle w:val="a"/>
        <w:tabs>
          <w:tab w:val="clear" w:pos="1080"/>
        </w:tabs>
        <w:ind w:left="1440" w:hanging="360"/>
        <w:jc w:val="thaiDistribute"/>
        <w:rPr>
          <w:rFonts w:ascii="Angsana New" w:eastAsia="CG Times (W1)" w:hAnsi="Angsana New" w:cs="Angsana New"/>
          <w:spacing w:val="-4"/>
          <w:lang w:val="en-US"/>
        </w:rPr>
      </w:pPr>
    </w:p>
    <w:p w14:paraId="1F5DA560" w14:textId="0CB28249" w:rsidR="007B6948" w:rsidRPr="00DD7CDF" w:rsidRDefault="007B6948" w:rsidP="000429AC">
      <w:pPr>
        <w:pStyle w:val="a"/>
        <w:tabs>
          <w:tab w:val="clear" w:pos="1080"/>
        </w:tabs>
        <w:ind w:left="1440" w:hanging="360"/>
        <w:jc w:val="thaiDistribute"/>
        <w:rPr>
          <w:rFonts w:ascii="Angsana New" w:eastAsia="CG Times (W1)" w:hAnsi="Angsana New" w:cs="Angsana New"/>
          <w:i/>
          <w:iCs/>
          <w:spacing w:val="-4"/>
          <w:lang w:val="en-US"/>
        </w:rPr>
      </w:pPr>
      <w:r w:rsidRPr="00DD7CDF">
        <w:rPr>
          <w:rFonts w:ascii="Angsana New" w:eastAsia="CG Times (W1)" w:hAnsi="Angsana New" w:cs="Angsana New"/>
          <w:spacing w:val="-4"/>
          <w:cs/>
          <w:lang w:val="en-US"/>
        </w:rPr>
        <w:t>(ข)</w:t>
      </w:r>
      <w:r w:rsidRPr="00DD7CDF">
        <w:rPr>
          <w:rFonts w:ascii="Angsana New" w:eastAsia="CG Times (W1)" w:hAnsi="Angsana New" w:cs="Angsana New"/>
          <w:spacing w:val="-4"/>
          <w:cs/>
          <w:lang w:val="en-US"/>
        </w:rPr>
        <w:tab/>
        <w:t>บริษัทย่อยในต่างประเทศบางแห่งมีภาระผูกพันจากการออกหนังสือค้ำประกันให้กับสถาบันการเงิน</w:t>
      </w:r>
      <w:r w:rsidR="0008250C" w:rsidRPr="00DD7CDF">
        <w:rPr>
          <w:rFonts w:ascii="Angsana New" w:eastAsia="CG Times (W1)" w:hAnsi="Angsana New" w:cs="Angsana New"/>
          <w:spacing w:val="-4"/>
          <w:cs/>
          <w:lang w:val="en-US"/>
        </w:rPr>
        <w:t xml:space="preserve">                 </w:t>
      </w:r>
      <w:r w:rsidRPr="00DD7CDF">
        <w:rPr>
          <w:rFonts w:ascii="Angsana New" w:eastAsia="CG Times (W1)" w:hAnsi="Angsana New" w:cs="Angsana New"/>
          <w:spacing w:val="-4"/>
          <w:cs/>
          <w:lang w:val="en-US"/>
        </w:rPr>
        <w:t>ในต่างประเทศที่ให้สินเชื่อแก่ลูกค้าในกลุ่มธุรกิจอาหารสัตว์ของบริษัทย่อยเหล่านั้นจำนวน</w:t>
      </w:r>
      <w:r w:rsidR="00A03361" w:rsidRPr="00DD7CDF">
        <w:rPr>
          <w:rFonts w:ascii="Angsana New" w:eastAsia="CG Times (W1)" w:hAnsi="Angsana New" w:cs="Angsana New"/>
          <w:spacing w:val="-4"/>
          <w:lang w:val="en-US"/>
        </w:rPr>
        <w:t xml:space="preserve"> </w:t>
      </w:r>
      <w:r w:rsidR="002606E5" w:rsidRPr="002606E5">
        <w:rPr>
          <w:rFonts w:ascii="Angsana New" w:eastAsia="CG Times (W1)" w:hAnsi="Angsana New" w:cs="Angsana New"/>
          <w:spacing w:val="-4"/>
          <w:lang w:val="en-US"/>
        </w:rPr>
        <w:t>259</w:t>
      </w:r>
      <w:r w:rsidR="007F0B09" w:rsidRPr="00DD7CDF">
        <w:rPr>
          <w:rFonts w:ascii="Angsana New" w:eastAsia="CG Times (W1)" w:hAnsi="Angsana New" w:cs="Angsana New"/>
          <w:spacing w:val="-4"/>
          <w:lang w:val="en-US"/>
        </w:rPr>
        <w:br/>
      </w:r>
      <w:r w:rsidRPr="00DD7CDF">
        <w:rPr>
          <w:rFonts w:ascii="Angsana New" w:eastAsia="CG Times (W1)" w:hAnsi="Angsana New" w:cs="Angsana New"/>
          <w:spacing w:val="-4"/>
          <w:cs/>
          <w:lang w:val="en-US"/>
        </w:rPr>
        <w:t xml:space="preserve">ล้านบาท </w:t>
      </w:r>
      <w:r w:rsidRPr="00DD7CDF">
        <w:rPr>
          <w:rFonts w:ascii="Angsana New" w:eastAsia="CG Times (W1)" w:hAnsi="Angsana New" w:cs="Angsana New"/>
          <w:i/>
          <w:iCs/>
          <w:spacing w:val="-4"/>
          <w:cs/>
          <w:lang w:val="en-US"/>
        </w:rPr>
        <w:t>(</w:t>
      </w:r>
      <w:r w:rsidR="002606E5" w:rsidRPr="002606E5">
        <w:rPr>
          <w:rFonts w:ascii="Angsana New" w:eastAsia="CG Times (W1)" w:hAnsi="Angsana New" w:cs="Angsana New"/>
          <w:i/>
          <w:iCs/>
          <w:spacing w:val="-4"/>
          <w:lang w:val="en-US"/>
        </w:rPr>
        <w:t>31</w:t>
      </w:r>
      <w:r w:rsidR="00862588" w:rsidRPr="00DD7CDF">
        <w:rPr>
          <w:rFonts w:ascii="Angsana New" w:eastAsia="CG Times (W1)" w:hAnsi="Angsana New" w:cs="Angsana New"/>
          <w:i/>
          <w:iCs/>
          <w:spacing w:val="-4"/>
          <w:lang w:val="en-US"/>
        </w:rPr>
        <w:t xml:space="preserve"> </w:t>
      </w:r>
      <w:r w:rsidR="00862588" w:rsidRPr="00DD7CDF">
        <w:rPr>
          <w:rFonts w:ascii="Angsana New" w:eastAsia="CG Times (W1)" w:hAnsi="Angsana New" w:cs="Angsana New"/>
          <w:i/>
          <w:iCs/>
          <w:spacing w:val="-4"/>
          <w:cs/>
          <w:lang w:val="en-US"/>
        </w:rPr>
        <w:t xml:space="preserve">ธันวาคม </w:t>
      </w:r>
      <w:r w:rsidR="002606E5" w:rsidRPr="002606E5">
        <w:rPr>
          <w:rFonts w:ascii="Angsana New" w:eastAsia="CG Times (W1)" w:hAnsi="Angsana New" w:cs="Angsana New"/>
          <w:i/>
          <w:iCs/>
          <w:spacing w:val="-4"/>
          <w:lang w:val="en-US"/>
        </w:rPr>
        <w:t>2562</w:t>
      </w:r>
      <w:r w:rsidRPr="00DD7CDF">
        <w:rPr>
          <w:rFonts w:ascii="Angsana New" w:eastAsia="CG Times (W1)" w:hAnsi="Angsana New" w:cs="Angsana New"/>
          <w:i/>
          <w:iCs/>
          <w:spacing w:val="-4"/>
          <w:lang w:val="en-US"/>
        </w:rPr>
        <w:t>:</w:t>
      </w:r>
      <w:r w:rsidRPr="00DD7CDF">
        <w:rPr>
          <w:rFonts w:ascii="Angsana New" w:eastAsia="CG Times (W1)" w:hAnsi="Angsana New" w:cs="Angsana New"/>
          <w:i/>
          <w:iCs/>
          <w:spacing w:val="-4"/>
          <w:cs/>
          <w:lang w:val="en-US"/>
        </w:rPr>
        <w:t xml:space="preserve"> </w:t>
      </w:r>
      <w:r w:rsidR="002606E5" w:rsidRPr="002606E5">
        <w:rPr>
          <w:rFonts w:ascii="Angsana New" w:eastAsia="CG Times (W1)" w:hAnsi="Angsana New" w:cs="Angsana New"/>
          <w:i/>
          <w:iCs/>
          <w:spacing w:val="-4"/>
          <w:lang w:val="en-US"/>
        </w:rPr>
        <w:t>314</w:t>
      </w:r>
      <w:r w:rsidRPr="00DD7CDF">
        <w:rPr>
          <w:rFonts w:ascii="Angsana New" w:eastAsia="CG Times (W1)" w:hAnsi="Angsana New" w:cs="Angsana New"/>
          <w:i/>
          <w:iCs/>
          <w:spacing w:val="-4"/>
          <w:lang w:val="en-US"/>
        </w:rPr>
        <w:t xml:space="preserve"> </w:t>
      </w:r>
      <w:r w:rsidRPr="00DD7CDF">
        <w:rPr>
          <w:rFonts w:ascii="Angsana New" w:eastAsia="CG Times (W1)" w:hAnsi="Angsana New" w:cs="Angsana New"/>
          <w:i/>
          <w:iCs/>
          <w:spacing w:val="-4"/>
          <w:cs/>
          <w:lang w:val="en-US"/>
        </w:rPr>
        <w:t>ล้านบาท)</w:t>
      </w:r>
    </w:p>
    <w:p w14:paraId="5B13652C" w14:textId="77777777" w:rsidR="00670E3E" w:rsidRPr="00670E3E" w:rsidRDefault="00670E3E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</w:rPr>
      </w:pPr>
    </w:p>
    <w:p w14:paraId="22CAB38D" w14:textId="77777777" w:rsidR="00AD4873" w:rsidRDefault="00AD4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lang w:val="en-GB" w:bidi="ar-SA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69E1450" w14:textId="368D57C0" w:rsidR="002B492C" w:rsidRPr="00DD7CDF" w:rsidRDefault="002606E5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2606E5">
        <w:rPr>
          <w:rFonts w:ascii="Angsana New" w:hAnsi="Angsana New" w:cs="Angsana New"/>
          <w:sz w:val="30"/>
          <w:szCs w:val="30"/>
          <w:lang w:val="en-US"/>
        </w:rPr>
        <w:lastRenderedPageBreak/>
        <w:t>19</w:t>
      </w:r>
      <w:r w:rsidR="002B492C" w:rsidRPr="00DD7CDF">
        <w:rPr>
          <w:rFonts w:ascii="Angsana New" w:hAnsi="Angsana New" w:cs="Angsana New"/>
          <w:sz w:val="30"/>
          <w:szCs w:val="30"/>
        </w:rPr>
        <w:tab/>
      </w:r>
      <w:r w:rsidR="002B492C" w:rsidRPr="00DD7C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การค้ำประกัน</w:t>
      </w:r>
    </w:p>
    <w:p w14:paraId="597E22FE" w14:textId="77777777" w:rsidR="00B5146A" w:rsidRPr="00DD7CDF" w:rsidRDefault="00B5146A" w:rsidP="000429AC">
      <w:pPr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711539F" w14:textId="646908BC" w:rsidR="004527A1" w:rsidRPr="00DD7CDF" w:rsidRDefault="00421738" w:rsidP="000429AC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30</w:t>
      </w:r>
      <w:r w:rsidR="00AB0C0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B0C0E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8067D9" w:rsidRPr="00DD7CD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spacing w:val="-4"/>
          <w:sz w:val="30"/>
          <w:szCs w:val="30"/>
        </w:rPr>
        <w:t>2563</w:t>
      </w:r>
      <w:r w:rsidRPr="00DD7CD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>ทร</w:t>
      </w:r>
      <w:r w:rsidR="00220CEE" w:rsidRPr="00DD7CDF">
        <w:rPr>
          <w:rFonts w:ascii="Angsana New" w:hAnsi="Angsana New" w:cs="Angsana New"/>
          <w:spacing w:val="-4"/>
          <w:sz w:val="30"/>
          <w:szCs w:val="30"/>
          <w:cs/>
        </w:rPr>
        <w:t>ัพย์สินของบริษัทย่อย</w:t>
      </w:r>
      <w:r w:rsidRPr="00DD7CDF">
        <w:rPr>
          <w:rFonts w:ascii="Angsana New" w:hAnsi="Angsana New" w:cs="Angsana New"/>
          <w:spacing w:val="-4"/>
          <w:sz w:val="30"/>
          <w:szCs w:val="30"/>
          <w:cs/>
        </w:rPr>
        <w:t>บางแห่งซึ่งได้นำไปใช้เป็นหลักประกันการกู้ยืมเงินของบริษัทย่อย</w:t>
      </w:r>
      <w:r w:rsidRPr="00DD7CDF">
        <w:rPr>
          <w:rFonts w:ascii="Angsana New" w:hAnsi="Angsana New" w:cs="Angsana New"/>
          <w:sz w:val="30"/>
          <w:szCs w:val="30"/>
          <w:cs/>
        </w:rPr>
        <w:t>เหล่านั้นจากสถาบันการเงินต่างๆ มีดังนี้</w:t>
      </w:r>
    </w:p>
    <w:p w14:paraId="2D5E7115" w14:textId="77777777" w:rsidR="008B672C" w:rsidRPr="00DD7CDF" w:rsidRDefault="008B672C" w:rsidP="006A2560">
      <w:pPr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F3F1002" w14:textId="3BC8FEC8" w:rsidR="004C3950" w:rsidRPr="00DD7CDF" w:rsidRDefault="002606E5" w:rsidP="000429AC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2606E5">
        <w:rPr>
          <w:rFonts w:ascii="Angsana New" w:hAnsi="Angsana New" w:cs="Angsana New"/>
          <w:sz w:val="30"/>
          <w:szCs w:val="30"/>
        </w:rPr>
        <w:t>19</w:t>
      </w:r>
      <w:r w:rsidR="007337F1" w:rsidRPr="00DD7CDF">
        <w:rPr>
          <w:rFonts w:ascii="Angsana New" w:hAnsi="Angsana New" w:cs="Angsana New"/>
          <w:sz w:val="30"/>
          <w:szCs w:val="30"/>
        </w:rPr>
        <w:t>.</w:t>
      </w:r>
      <w:r w:rsidRPr="002606E5">
        <w:rPr>
          <w:rFonts w:ascii="Angsana New" w:hAnsi="Angsana New" w:cs="Angsana New"/>
          <w:sz w:val="30"/>
          <w:szCs w:val="30"/>
        </w:rPr>
        <w:t>1</w:t>
      </w:r>
      <w:r w:rsidR="00564A6B" w:rsidRPr="00DD7CDF">
        <w:rPr>
          <w:rFonts w:ascii="Angsana New" w:hAnsi="Angsana New" w:cs="Angsana New"/>
          <w:sz w:val="30"/>
          <w:szCs w:val="30"/>
        </w:rPr>
        <w:t xml:space="preserve">   </w:t>
      </w:r>
      <w:r w:rsidR="004C3950" w:rsidRPr="00DD7CDF">
        <w:rPr>
          <w:rFonts w:ascii="Angsana New" w:hAnsi="Angsana New" w:cs="Angsana New"/>
          <w:sz w:val="30"/>
          <w:szCs w:val="30"/>
          <w:cs/>
        </w:rPr>
        <w:t>หุ้นสามัญของบริษัทในต่างประเทศดังนี้</w:t>
      </w:r>
    </w:p>
    <w:p w14:paraId="31561224" w14:textId="77777777" w:rsidR="008C3026" w:rsidRPr="00DD7CDF" w:rsidRDefault="008C30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5" w:hanging="360"/>
        <w:jc w:val="thaiDistribute"/>
        <w:rPr>
          <w:rFonts w:ascii="Angsana New" w:hAnsi="Angsana New" w:cs="Angsana New"/>
          <w:sz w:val="22"/>
          <w:szCs w:val="22"/>
        </w:rPr>
      </w:pPr>
    </w:p>
    <w:p w14:paraId="4E02BAD5" w14:textId="6A72F86B" w:rsidR="00E64AED" w:rsidRPr="00DD7CDF" w:rsidRDefault="004C3950" w:rsidP="000429AC">
      <w:pPr>
        <w:pStyle w:val="ListParagraph"/>
        <w:numPr>
          <w:ilvl w:val="0"/>
          <w:numId w:val="2"/>
        </w:numPr>
        <w:ind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</w:rPr>
        <w:t>C.P. Pokphand Co., Ltd.</w:t>
      </w:r>
      <w:r w:rsidR="00421738" w:rsidRPr="00DD7CDF">
        <w:rPr>
          <w:rFonts w:ascii="Angsana New" w:hAnsi="Angsana New" w:cs="Angsana New"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sz w:val="30"/>
          <w:szCs w:val="30"/>
          <w:cs/>
        </w:rPr>
        <w:t>จำน</w:t>
      </w:r>
      <w:r w:rsidR="00225410" w:rsidRPr="00DD7CDF">
        <w:rPr>
          <w:rFonts w:ascii="Angsana New" w:hAnsi="Angsana New" w:cs="Angsana New"/>
          <w:sz w:val="30"/>
          <w:szCs w:val="30"/>
          <w:cs/>
        </w:rPr>
        <w:t>ว</w:t>
      </w:r>
      <w:r w:rsidR="00D02B7B" w:rsidRPr="00DD7CDF">
        <w:rPr>
          <w:rFonts w:ascii="Angsana New" w:hAnsi="Angsana New" w:cs="Angsana New" w:hint="cs"/>
          <w:sz w:val="30"/>
          <w:szCs w:val="30"/>
          <w:cs/>
        </w:rPr>
        <w:t>น</w:t>
      </w:r>
      <w:r w:rsidR="00CE358D" w:rsidRPr="00DD7CDF">
        <w:rPr>
          <w:rFonts w:ascii="Angsana New" w:hAnsi="Angsana New" w:cs="Angsana New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1</w:t>
      </w:r>
      <w:r w:rsidR="00A03361" w:rsidRPr="00DD7CDF">
        <w:rPr>
          <w:rFonts w:ascii="Angsana New" w:hAnsi="Angsana New" w:cs="Angsana New"/>
          <w:sz w:val="30"/>
          <w:szCs w:val="30"/>
        </w:rPr>
        <w:t>,</w:t>
      </w:r>
      <w:r w:rsidR="002606E5" w:rsidRPr="002606E5">
        <w:rPr>
          <w:rFonts w:ascii="Angsana New" w:hAnsi="Angsana New" w:cs="Angsana New"/>
          <w:sz w:val="30"/>
          <w:szCs w:val="30"/>
        </w:rPr>
        <w:t>234</w:t>
      </w:r>
      <w:r w:rsidR="00A03361" w:rsidRPr="00DD7CDF">
        <w:rPr>
          <w:rFonts w:ascii="Angsana New" w:hAnsi="Angsana New" w:cs="Angsana New"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sz w:val="30"/>
          <w:szCs w:val="30"/>
          <w:cs/>
        </w:rPr>
        <w:t>ล้านหุ้น</w:t>
      </w:r>
      <w:r w:rsidR="00870B9E" w:rsidRPr="00DD7CDF">
        <w:rPr>
          <w:rFonts w:ascii="Angsana New" w:hAnsi="Angsana New" w:cs="Angsana New" w:hint="cs"/>
          <w:sz w:val="30"/>
          <w:szCs w:val="30"/>
          <w:cs/>
        </w:rPr>
        <w:t>สามัญ</w:t>
      </w:r>
      <w:r w:rsidR="00421738" w:rsidRPr="00DD7CDF">
        <w:rPr>
          <w:rFonts w:ascii="Angsana New" w:hAnsi="Angsana New" w:cs="Angsana New"/>
          <w:sz w:val="30"/>
          <w:szCs w:val="30"/>
          <w:cs/>
        </w:rPr>
        <w:t xml:space="preserve"> ซึ่งมีมูลค่ายุติธรรมจำนวน</w:t>
      </w:r>
      <w:r w:rsidR="0038372A" w:rsidRPr="00DD7CDF">
        <w:rPr>
          <w:rFonts w:ascii="Angsana New" w:hAnsi="Angsana New" w:cs="Angsana New"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sz w:val="30"/>
          <w:szCs w:val="30"/>
        </w:rPr>
        <w:t>3</w:t>
      </w:r>
      <w:r w:rsidR="00845E2C">
        <w:rPr>
          <w:rFonts w:ascii="Angsana New" w:hAnsi="Angsana New" w:cs="Angsana New"/>
          <w:sz w:val="30"/>
          <w:szCs w:val="30"/>
        </w:rPr>
        <w:t>,</w:t>
      </w:r>
      <w:r w:rsidR="002606E5" w:rsidRPr="002606E5">
        <w:rPr>
          <w:rFonts w:ascii="Angsana New" w:hAnsi="Angsana New" w:cs="Angsana New"/>
          <w:sz w:val="30"/>
          <w:szCs w:val="30"/>
        </w:rPr>
        <w:t>298</w:t>
      </w:r>
      <w:r w:rsidR="001F62E6">
        <w:rPr>
          <w:rFonts w:ascii="Angsana New" w:hAnsi="Angsana New" w:cs="Angsana New"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sz w:val="30"/>
          <w:szCs w:val="30"/>
          <w:cs/>
        </w:rPr>
        <w:t>ล้านบาท</w:t>
      </w:r>
      <w:r w:rsidR="008067D9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3D5" w:rsidRPr="00DD7CDF">
        <w:rPr>
          <w:rFonts w:ascii="Angsana New" w:hAnsi="Angsana New" w:cs="Angsana New"/>
          <w:sz w:val="30"/>
          <w:szCs w:val="30"/>
        </w:rPr>
        <w:br/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31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2562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1</w:t>
      </w:r>
      <w:r w:rsidR="00CE0663" w:rsidRPr="00DD7CDF">
        <w:rPr>
          <w:rFonts w:ascii="Angsana New" w:hAnsi="Angsana New" w:cs="Angsana New"/>
          <w:i/>
          <w:iCs/>
          <w:sz w:val="30"/>
          <w:szCs w:val="30"/>
        </w:rPr>
        <w:t>,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234</w:t>
      </w:r>
      <w:r w:rsidR="00DA236A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>ล้านหุ้น</w:t>
      </w:r>
      <w:r w:rsidR="007D1B48" w:rsidRPr="00DD7CDF">
        <w:rPr>
          <w:rFonts w:ascii="Angsana New" w:hAnsi="Angsana New" w:cs="Angsana New" w:hint="cs"/>
          <w:i/>
          <w:iCs/>
          <w:sz w:val="30"/>
          <w:szCs w:val="30"/>
          <w:cs/>
        </w:rPr>
        <w:t>สามัญ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 xml:space="preserve"> มีมูลค่ายุติธรรมจำนวน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3</w:t>
      </w:r>
      <w:r w:rsidR="00CE0663" w:rsidRPr="00DD7CDF">
        <w:rPr>
          <w:rFonts w:ascii="Angsana New" w:hAnsi="Angsana New" w:cs="Angsana New"/>
          <w:i/>
          <w:iCs/>
          <w:sz w:val="30"/>
          <w:szCs w:val="30"/>
        </w:rPr>
        <w:t>,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019</w:t>
      </w:r>
      <w:r w:rsidR="00761C3C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59C6495B" w14:textId="77777777" w:rsidR="00341CFE" w:rsidRPr="00DD7CDF" w:rsidRDefault="00341CFE" w:rsidP="000429AC">
      <w:pPr>
        <w:pStyle w:val="ListParagraph"/>
        <w:ind w:left="1440" w:right="-25"/>
        <w:jc w:val="thaiDistribute"/>
        <w:rPr>
          <w:rFonts w:ascii="Angsana New" w:hAnsi="Angsana New" w:cs="Angsana New"/>
          <w:i/>
          <w:iCs/>
          <w:sz w:val="22"/>
          <w:szCs w:val="22"/>
          <w:cs/>
        </w:rPr>
      </w:pPr>
    </w:p>
    <w:p w14:paraId="26F908F1" w14:textId="30F77567" w:rsidR="00E64AED" w:rsidRPr="00DD7CDF" w:rsidRDefault="00341CFE" w:rsidP="000429AC">
      <w:pPr>
        <w:pStyle w:val="ListParagraph"/>
        <w:numPr>
          <w:ilvl w:val="0"/>
          <w:numId w:val="2"/>
        </w:numPr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  <w:proofErr w:type="spellStart"/>
      <w:r w:rsidRPr="00DD7CDF">
        <w:rPr>
          <w:rFonts w:ascii="Angsana New" w:hAnsi="Angsana New"/>
          <w:sz w:val="30"/>
          <w:szCs w:val="30"/>
        </w:rPr>
        <w:t>Pravdinsk</w:t>
      </w:r>
      <w:proofErr w:type="spellEnd"/>
      <w:r w:rsidRPr="00DD7CDF">
        <w:rPr>
          <w:rFonts w:ascii="Angsana New" w:hAnsi="Angsana New"/>
          <w:sz w:val="30"/>
          <w:szCs w:val="30"/>
        </w:rPr>
        <w:t xml:space="preserve"> Pig Production</w:t>
      </w:r>
      <w:r w:rsidRPr="00DD7CDF">
        <w:rPr>
          <w:rFonts w:ascii="Angsana New" w:hAnsi="Angsana New" w:cs="Browallia New"/>
          <w:sz w:val="30"/>
          <w:szCs w:val="38"/>
        </w:rPr>
        <w:t>-</w:t>
      </w:r>
      <w:r w:rsidR="002606E5" w:rsidRPr="002606E5">
        <w:rPr>
          <w:rFonts w:ascii="Angsana New" w:hAnsi="Angsana New" w:cs="Browallia New"/>
          <w:sz w:val="30"/>
          <w:szCs w:val="38"/>
        </w:rPr>
        <w:t>2</w:t>
      </w:r>
      <w:r w:rsidRPr="00DD7CDF">
        <w:rPr>
          <w:rFonts w:ascii="Angsana New" w:hAnsi="Angsana New" w:cs="Browallia New"/>
          <w:sz w:val="30"/>
          <w:szCs w:val="38"/>
        </w:rPr>
        <w:t xml:space="preserve"> </w:t>
      </w:r>
      <w:r w:rsidRPr="00DD7CDF">
        <w:rPr>
          <w:rFonts w:ascii="Angsana New" w:hAnsi="Angsana New"/>
          <w:sz w:val="30"/>
          <w:szCs w:val="30"/>
        </w:rPr>
        <w:t xml:space="preserve">Limited Liability Company </w:t>
      </w:r>
      <w:r w:rsidR="00A33F07" w:rsidRPr="00DD7CDF">
        <w:rPr>
          <w:rFonts w:ascii="Angsana New" w:hAnsi="Angsana New" w:hint="cs"/>
          <w:sz w:val="30"/>
          <w:szCs w:val="30"/>
          <w:cs/>
        </w:rPr>
        <w:t>ซึ่งมีมูลค่าทุนจดทะเบียน</w:t>
      </w:r>
      <w:r w:rsidR="007F0B09" w:rsidRPr="00DD7CDF">
        <w:rPr>
          <w:rFonts w:ascii="Angsana New" w:hAnsi="Angsana New" w:cs="Angsana New" w:hint="cs"/>
          <w:sz w:val="30"/>
          <w:szCs w:val="30"/>
          <w:cs/>
        </w:rPr>
        <w:t>ที่ออกและชำระแล้ว</w:t>
      </w:r>
      <w:r w:rsidR="00A33F07" w:rsidRPr="00DD7CDF">
        <w:rPr>
          <w:rFonts w:ascii="Angsana New" w:hAnsi="Angsana New" w:hint="cs"/>
          <w:sz w:val="30"/>
          <w:szCs w:val="30"/>
          <w:cs/>
        </w:rPr>
        <w:t>จำนวน</w:t>
      </w:r>
      <w:r w:rsidR="00A33F07" w:rsidRPr="00DD7CDF">
        <w:rPr>
          <w:rFonts w:ascii="Angsana New" w:hAnsi="Angsana New"/>
          <w:sz w:val="30"/>
          <w:szCs w:val="30"/>
        </w:rPr>
        <w:t xml:space="preserve"> </w:t>
      </w:r>
      <w:r w:rsidR="002606E5" w:rsidRPr="002606E5">
        <w:rPr>
          <w:rFonts w:ascii="Angsana New" w:hAnsi="Angsana New"/>
          <w:sz w:val="30"/>
          <w:szCs w:val="30"/>
        </w:rPr>
        <w:t>439</w:t>
      </w:r>
      <w:r w:rsidR="00E64AED" w:rsidRPr="00DD7CDF">
        <w:rPr>
          <w:rFonts w:ascii="Angsana New" w:hAnsi="Angsana New"/>
          <w:sz w:val="30"/>
          <w:szCs w:val="30"/>
        </w:rPr>
        <w:t xml:space="preserve"> </w:t>
      </w:r>
      <w:r w:rsidR="00E64AED" w:rsidRPr="00DD7CDF">
        <w:rPr>
          <w:rFonts w:ascii="Angsana New" w:hAnsi="Angsana New" w:hint="cs"/>
          <w:sz w:val="30"/>
          <w:szCs w:val="30"/>
          <w:cs/>
        </w:rPr>
        <w:t>ล้านบาท</w:t>
      </w:r>
      <w:r w:rsidR="00317A09" w:rsidRPr="00DD7CDF">
        <w:rPr>
          <w:rFonts w:ascii="Angsana New" w:hAnsi="Angsana New"/>
          <w:sz w:val="30"/>
          <w:szCs w:val="30"/>
        </w:rPr>
        <w:t xml:space="preserve"> </w:t>
      </w:r>
      <w:r w:rsidR="00E64AED" w:rsidRPr="00DD7CDF">
        <w:rPr>
          <w:rFonts w:ascii="Angsana New" w:hAnsi="Angsana New"/>
          <w:i/>
          <w:iCs/>
          <w:sz w:val="30"/>
          <w:szCs w:val="30"/>
        </w:rPr>
        <w:t>(</w:t>
      </w:r>
      <w:r w:rsidR="002606E5" w:rsidRPr="002606E5">
        <w:rPr>
          <w:rFonts w:ascii="Angsana New" w:hAnsi="Angsana New"/>
          <w:i/>
          <w:iCs/>
          <w:sz w:val="30"/>
          <w:szCs w:val="30"/>
        </w:rPr>
        <w:t>31</w:t>
      </w:r>
      <w:r w:rsidR="00E64AED" w:rsidRPr="00DD7CDF">
        <w:rPr>
          <w:rFonts w:ascii="Angsana New" w:hAnsi="Angsana New"/>
          <w:i/>
          <w:iCs/>
          <w:sz w:val="30"/>
          <w:szCs w:val="30"/>
        </w:rPr>
        <w:t xml:space="preserve"> </w:t>
      </w:r>
      <w:r w:rsidR="00E64AED" w:rsidRPr="00DD7CDF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A33F07" w:rsidRPr="00DD7CDF">
        <w:rPr>
          <w:rFonts w:ascii="Angsana New" w:hAnsi="Angsana New"/>
          <w:i/>
          <w:iCs/>
          <w:sz w:val="30"/>
          <w:szCs w:val="30"/>
        </w:rPr>
        <w:t xml:space="preserve"> </w:t>
      </w:r>
      <w:r w:rsidR="002606E5" w:rsidRPr="002606E5">
        <w:rPr>
          <w:rFonts w:ascii="Angsana New" w:hAnsi="Angsana New"/>
          <w:i/>
          <w:iCs/>
          <w:sz w:val="30"/>
          <w:szCs w:val="30"/>
        </w:rPr>
        <w:t>2562</w:t>
      </w:r>
      <w:r w:rsidR="00E64AED" w:rsidRPr="00DD7CDF">
        <w:rPr>
          <w:rFonts w:ascii="Angsana New" w:hAnsi="Angsana New"/>
          <w:i/>
          <w:iCs/>
          <w:sz w:val="30"/>
          <w:szCs w:val="30"/>
        </w:rPr>
        <w:t xml:space="preserve">: </w:t>
      </w:r>
      <w:r w:rsidR="002606E5" w:rsidRPr="002606E5">
        <w:rPr>
          <w:rFonts w:ascii="Angsana New" w:hAnsi="Angsana New"/>
          <w:i/>
          <w:iCs/>
          <w:sz w:val="30"/>
          <w:szCs w:val="30"/>
        </w:rPr>
        <w:t>485</w:t>
      </w:r>
      <w:r w:rsidR="00402188" w:rsidRPr="00DD7CDF">
        <w:rPr>
          <w:rFonts w:ascii="Angsana New" w:hAnsi="Angsana New"/>
          <w:i/>
          <w:iCs/>
          <w:sz w:val="30"/>
          <w:szCs w:val="30"/>
        </w:rPr>
        <w:t xml:space="preserve"> </w:t>
      </w:r>
      <w:r w:rsidR="00402188" w:rsidRPr="00DD7CDF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F52339" w:rsidRPr="00DD7CDF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="00A33F07" w:rsidRPr="00DD7CDF">
        <w:rPr>
          <w:rFonts w:ascii="Angsana New" w:hAnsi="Angsana New"/>
          <w:i/>
          <w:iCs/>
          <w:sz w:val="30"/>
          <w:szCs w:val="30"/>
        </w:rPr>
        <w:t>)</w:t>
      </w:r>
    </w:p>
    <w:p w14:paraId="3AD8DA12" w14:textId="77777777" w:rsidR="00FE7DF9" w:rsidRPr="00DD7CDF" w:rsidRDefault="00FE7DF9" w:rsidP="000429AC">
      <w:pPr>
        <w:pStyle w:val="ListParagraph"/>
        <w:ind w:left="1440" w:right="-25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2C32BA2F" w14:textId="3DC8102F" w:rsidR="00D16702" w:rsidRPr="00DD7CDF" w:rsidRDefault="00D16702" w:rsidP="000429AC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</w:rPr>
        <w:t>NNPP Limited Liability Company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ซึ่งมีมูลค่าทุนจดทะเบียน</w:t>
      </w:r>
      <w:r w:rsidR="007F0B09" w:rsidRPr="00DD7CDF">
        <w:rPr>
          <w:rFonts w:ascii="Angsana New" w:hAnsi="Angsana New" w:cs="Angsana New" w:hint="cs"/>
          <w:sz w:val="30"/>
          <w:szCs w:val="30"/>
          <w:cs/>
        </w:rPr>
        <w:t>ที่ออกและชำระแล้ว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606E5" w:rsidRPr="002606E5">
        <w:rPr>
          <w:rFonts w:ascii="Angsana New" w:hAnsi="Angsana New" w:cs="Angsana New"/>
          <w:sz w:val="30"/>
          <w:szCs w:val="30"/>
        </w:rPr>
        <w:t>210</w:t>
      </w:r>
      <w:r w:rsidR="000E24E8"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94C28" w:rsidRPr="00DD7CD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31</w:t>
      </w:r>
      <w:r w:rsidR="00402188" w:rsidRPr="00DD7CDF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2562</w:t>
      </w:r>
      <w:r w:rsidRPr="00DD7CD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232</w:t>
      </w:r>
      <w:r w:rsidR="0092573D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2573D" w:rsidRPr="00DD7CDF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DD7CDF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311D6827" w14:textId="77777777" w:rsidR="00444689" w:rsidRPr="00DD7CDF" w:rsidRDefault="00444689" w:rsidP="000429AC">
      <w:pPr>
        <w:pStyle w:val="ListParagraph"/>
        <w:rPr>
          <w:rFonts w:ascii="Angsana New" w:hAnsi="Angsana New" w:cs="Angsana New"/>
          <w:i/>
          <w:iCs/>
          <w:sz w:val="22"/>
          <w:szCs w:val="22"/>
        </w:rPr>
      </w:pPr>
    </w:p>
    <w:p w14:paraId="50317A28" w14:textId="163273E7" w:rsidR="00444689" w:rsidRDefault="00444689" w:rsidP="000429AC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D7CDF">
        <w:rPr>
          <w:rFonts w:ascii="Angsana New" w:hAnsi="Angsana New" w:cs="Angsana New"/>
          <w:sz w:val="30"/>
          <w:szCs w:val="30"/>
        </w:rPr>
        <w:t>NNPP</w:t>
      </w:r>
      <w:r w:rsidR="00A63E29" w:rsidRPr="00DD7CDF">
        <w:rPr>
          <w:rFonts w:ascii="Angsana New" w:hAnsi="Angsana New" w:cs="Angsana New"/>
          <w:sz w:val="30"/>
          <w:szCs w:val="30"/>
        </w:rPr>
        <w:t>-</w:t>
      </w:r>
      <w:r w:rsidR="002606E5" w:rsidRPr="002606E5">
        <w:rPr>
          <w:rFonts w:ascii="Angsana New" w:hAnsi="Angsana New" w:cs="Angsana New"/>
          <w:sz w:val="30"/>
          <w:szCs w:val="30"/>
        </w:rPr>
        <w:t>2</w:t>
      </w:r>
      <w:r w:rsidRPr="00DD7CDF">
        <w:rPr>
          <w:rFonts w:ascii="Angsana New" w:hAnsi="Angsana New" w:cs="Angsana New"/>
          <w:sz w:val="30"/>
          <w:szCs w:val="30"/>
        </w:rPr>
        <w:t xml:space="preserve"> Limited Liability Company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 ซึ่งมีมูลค่าทุนจดทะเบียน</w:t>
      </w:r>
      <w:r w:rsidR="007F0B09" w:rsidRPr="00DD7CDF">
        <w:rPr>
          <w:rFonts w:ascii="Angsana New" w:hAnsi="Angsana New" w:cs="Angsana New" w:hint="cs"/>
          <w:sz w:val="30"/>
          <w:szCs w:val="30"/>
          <w:cs/>
        </w:rPr>
        <w:t>ที่ออกและชำระแล้ว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606E5" w:rsidRPr="002606E5">
        <w:rPr>
          <w:rFonts w:ascii="Angsana New" w:hAnsi="Angsana New" w:cs="Angsana New"/>
          <w:sz w:val="30"/>
          <w:szCs w:val="30"/>
        </w:rPr>
        <w:t>391</w:t>
      </w:r>
      <w:r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94C28" w:rsidRPr="00DD7CD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31</w:t>
      </w:r>
      <w:r w:rsidR="00794C28" w:rsidRPr="00DD7CDF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2562</w:t>
      </w:r>
      <w:r w:rsidRPr="00DD7CDF">
        <w:rPr>
          <w:rFonts w:ascii="Angsana New" w:hAnsi="Angsana New" w:cs="Angsana New"/>
          <w:i/>
          <w:iCs/>
          <w:sz w:val="30"/>
          <w:szCs w:val="30"/>
        </w:rPr>
        <w:t>:</w:t>
      </w:r>
      <w:r w:rsidR="00402188" w:rsidRPr="00DD7CD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433</w:t>
      </w:r>
      <w:r w:rsidR="00402188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02188" w:rsidRPr="00DD7CD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DD7CDF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2113D33C" w14:textId="77777777" w:rsidR="006D762D" w:rsidRDefault="006D762D" w:rsidP="006D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1C00D00" w14:textId="12B8ECB6" w:rsidR="006D762D" w:rsidRPr="006D762D" w:rsidRDefault="006D762D" w:rsidP="000429AC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6D762D">
        <w:rPr>
          <w:rFonts w:ascii="Angsana New" w:hAnsi="Angsana New" w:cs="Angsana New"/>
          <w:sz w:val="30"/>
          <w:szCs w:val="30"/>
        </w:rPr>
        <w:t xml:space="preserve">Charoen Pokphand </w:t>
      </w:r>
      <w:r>
        <w:rPr>
          <w:rFonts w:ascii="Angsana New" w:hAnsi="Angsana New" w:cs="Angsana New"/>
          <w:sz w:val="30"/>
          <w:szCs w:val="30"/>
        </w:rPr>
        <w:t xml:space="preserve">Foods (Overseas) LLC </w:t>
      </w:r>
      <w:r>
        <w:rPr>
          <w:rFonts w:ascii="Angsana New" w:hAnsi="Angsana New" w:cs="Angsana New" w:hint="cs"/>
          <w:sz w:val="30"/>
          <w:szCs w:val="30"/>
          <w:cs/>
        </w:rPr>
        <w:t>ซึ่งมีมูลค่า</w:t>
      </w:r>
      <w:r w:rsidR="00CA0F93">
        <w:rPr>
          <w:rFonts w:ascii="Angsana New" w:hAnsi="Angsana New" w:cs="Angsana New" w:hint="cs"/>
          <w:sz w:val="30"/>
          <w:szCs w:val="30"/>
          <w:cs/>
        </w:rPr>
        <w:t>ทุน</w:t>
      </w:r>
      <w:r>
        <w:rPr>
          <w:rFonts w:ascii="Angsana New" w:hAnsi="Angsana New" w:cs="Angsana New" w:hint="cs"/>
          <w:sz w:val="30"/>
          <w:szCs w:val="30"/>
          <w:cs/>
        </w:rPr>
        <w:t xml:space="preserve">จดทะเบียนที่ออกและชำระแล้วจำนวน </w:t>
      </w:r>
      <w:r w:rsidR="002606E5" w:rsidRPr="002606E5">
        <w:rPr>
          <w:rFonts w:ascii="Angsana New" w:hAnsi="Angsana New" w:cs="Angsana New"/>
          <w:sz w:val="30"/>
          <w:szCs w:val="30"/>
        </w:rPr>
        <w:t>38</w:t>
      </w:r>
      <w:r w:rsidR="007A2C85">
        <w:rPr>
          <w:rFonts w:ascii="Angsana New" w:hAnsi="Angsana New" w:cs="Angsana New"/>
          <w:sz w:val="30"/>
          <w:szCs w:val="30"/>
        </w:rPr>
        <w:t xml:space="preserve"> 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6D762D">
        <w:rPr>
          <w:rFonts w:ascii="Angsana New" w:hAnsi="Angsana New" w:cs="Angsana New"/>
          <w:i/>
          <w:iCs/>
          <w:sz w:val="30"/>
          <w:szCs w:val="30"/>
        </w:rPr>
        <w:t>(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31</w:t>
      </w:r>
      <w:r w:rsidRPr="006D76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D762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2562</w:t>
      </w:r>
      <w:r w:rsidRPr="006D762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606E5" w:rsidRPr="002606E5">
        <w:rPr>
          <w:rFonts w:ascii="Angsana New" w:hAnsi="Angsana New" w:cs="Angsana New"/>
          <w:i/>
          <w:iCs/>
          <w:sz w:val="30"/>
          <w:szCs w:val="30"/>
        </w:rPr>
        <w:t>42</w:t>
      </w:r>
      <w:r w:rsidRPr="006D762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D762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6D762D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5283025" w14:textId="77777777" w:rsidR="00342161" w:rsidRPr="00DD7CDF" w:rsidRDefault="00342161" w:rsidP="000429AC">
      <w:pPr>
        <w:pStyle w:val="ListParagraph"/>
        <w:rPr>
          <w:rFonts w:ascii="Angsana New" w:hAnsi="Angsana New" w:cs="Angsana New"/>
          <w:sz w:val="22"/>
          <w:szCs w:val="22"/>
        </w:rPr>
      </w:pPr>
    </w:p>
    <w:p w14:paraId="41CBA63A" w14:textId="7A1AD4C4" w:rsidR="00421738" w:rsidRPr="00DD7CDF" w:rsidRDefault="002606E5" w:rsidP="000429AC">
      <w:pPr>
        <w:pStyle w:val="ListParagraph"/>
        <w:tabs>
          <w:tab w:val="left" w:pos="1080"/>
        </w:tabs>
        <w:ind w:left="1080" w:right="-25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606E5">
        <w:rPr>
          <w:rFonts w:ascii="Angsana New" w:hAnsi="Angsana New" w:cs="Angsana New"/>
          <w:sz w:val="30"/>
          <w:szCs w:val="30"/>
        </w:rPr>
        <w:t>19</w:t>
      </w:r>
      <w:r w:rsidR="002B6EDB" w:rsidRPr="00DD7CDF">
        <w:rPr>
          <w:rFonts w:ascii="Angsana New" w:hAnsi="Angsana New" w:cs="Angsana New"/>
          <w:sz w:val="30"/>
          <w:szCs w:val="30"/>
        </w:rPr>
        <w:t>.</w:t>
      </w:r>
      <w:r w:rsidRPr="002606E5">
        <w:rPr>
          <w:rFonts w:ascii="Angsana New" w:hAnsi="Angsana New" w:cs="Angsana New"/>
          <w:sz w:val="30"/>
          <w:szCs w:val="30"/>
        </w:rPr>
        <w:t>2</w:t>
      </w:r>
      <w:r w:rsidR="002B6EDB" w:rsidRPr="00DD7CDF">
        <w:rPr>
          <w:rFonts w:ascii="Angsana New" w:hAnsi="Angsana New" w:cs="Angsana New"/>
          <w:sz w:val="30"/>
          <w:szCs w:val="30"/>
        </w:rPr>
        <w:tab/>
      </w:r>
      <w:r w:rsidR="00421738" w:rsidRPr="00DD7CDF">
        <w:rPr>
          <w:rFonts w:ascii="Angsana New" w:hAnsi="Angsana New" w:cs="Angsana New"/>
          <w:sz w:val="30"/>
          <w:szCs w:val="30"/>
          <w:cs/>
        </w:rPr>
        <w:t>ที่ดิน อาคาร และอุปกรณ์ซึ่งมีมูลค่าสุทธิทางบัญชีเป็นจำนวนเงิน</w:t>
      </w:r>
      <w:r w:rsidR="00444689" w:rsidRPr="00DD7C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06E5">
        <w:rPr>
          <w:rFonts w:ascii="Angsana New" w:hAnsi="Angsana New" w:cs="Angsana New"/>
          <w:sz w:val="30"/>
          <w:szCs w:val="30"/>
        </w:rPr>
        <w:t>13</w:t>
      </w:r>
      <w:r w:rsidR="00845E2C">
        <w:rPr>
          <w:rFonts w:ascii="Angsana New" w:hAnsi="Angsana New" w:cs="Angsana New"/>
          <w:sz w:val="30"/>
          <w:szCs w:val="30"/>
        </w:rPr>
        <w:t>,</w:t>
      </w:r>
      <w:r w:rsidRPr="002606E5">
        <w:rPr>
          <w:rFonts w:ascii="Angsana New" w:hAnsi="Angsana New" w:cs="Angsana New"/>
          <w:sz w:val="30"/>
          <w:szCs w:val="30"/>
        </w:rPr>
        <w:t>262</w:t>
      </w:r>
      <w:r w:rsidR="00B02A0F">
        <w:rPr>
          <w:rFonts w:ascii="Angsana New" w:hAnsi="Angsana New" w:cs="Angsana New"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2606E5">
        <w:rPr>
          <w:rFonts w:ascii="Angsana New" w:hAnsi="Angsana New" w:cs="Angsana New"/>
          <w:i/>
          <w:iCs/>
          <w:sz w:val="30"/>
          <w:szCs w:val="30"/>
        </w:rPr>
        <w:t>31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Pr="002606E5">
        <w:rPr>
          <w:rFonts w:ascii="Angsana New" w:hAnsi="Angsana New" w:cs="Angsana New"/>
          <w:i/>
          <w:iCs/>
          <w:sz w:val="30"/>
          <w:szCs w:val="30"/>
        </w:rPr>
        <w:t>2562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2606E5">
        <w:rPr>
          <w:rFonts w:ascii="Angsana New" w:hAnsi="Angsana New" w:cs="Angsana New"/>
          <w:i/>
          <w:iCs/>
          <w:sz w:val="30"/>
          <w:szCs w:val="30"/>
        </w:rPr>
        <w:t>13</w:t>
      </w:r>
      <w:r w:rsidR="00CE0663" w:rsidRPr="00DD7CDF">
        <w:rPr>
          <w:rFonts w:ascii="Angsana New" w:hAnsi="Angsana New" w:cs="Angsana New"/>
          <w:i/>
          <w:iCs/>
          <w:sz w:val="30"/>
          <w:szCs w:val="30"/>
        </w:rPr>
        <w:t>,</w:t>
      </w:r>
      <w:r w:rsidRPr="002606E5">
        <w:rPr>
          <w:rFonts w:ascii="Angsana New" w:hAnsi="Angsana New" w:cs="Angsana New"/>
          <w:i/>
          <w:iCs/>
          <w:sz w:val="30"/>
          <w:szCs w:val="30"/>
        </w:rPr>
        <w:t>558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ล้านบาท) </w:t>
      </w:r>
    </w:p>
    <w:p w14:paraId="3CB4CE0C" w14:textId="77777777" w:rsidR="002B6EDB" w:rsidRPr="00DD7CDF" w:rsidRDefault="002B6EDB" w:rsidP="000429AC">
      <w:pPr>
        <w:pStyle w:val="ListParagraph"/>
        <w:rPr>
          <w:rFonts w:ascii="Angsana New" w:hAnsi="Angsana New" w:cs="Angsana New"/>
          <w:sz w:val="22"/>
          <w:szCs w:val="22"/>
        </w:rPr>
      </w:pPr>
    </w:p>
    <w:p w14:paraId="7F516711" w14:textId="0988594E" w:rsidR="00421738" w:rsidRPr="00DD7CDF" w:rsidRDefault="002606E5" w:rsidP="000429AC">
      <w:pPr>
        <w:pStyle w:val="ListParagraph"/>
        <w:tabs>
          <w:tab w:val="left" w:pos="1080"/>
        </w:tabs>
        <w:ind w:left="1080" w:right="-25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606E5">
        <w:rPr>
          <w:rFonts w:ascii="Angsana New" w:hAnsi="Angsana New" w:cs="Angsana New"/>
          <w:sz w:val="30"/>
          <w:szCs w:val="30"/>
        </w:rPr>
        <w:t>19</w:t>
      </w:r>
      <w:r w:rsidR="002B6EDB" w:rsidRPr="00DD7CDF">
        <w:rPr>
          <w:rFonts w:ascii="Angsana New" w:hAnsi="Angsana New" w:cs="Angsana New"/>
          <w:sz w:val="30"/>
          <w:szCs w:val="30"/>
        </w:rPr>
        <w:t>.</w:t>
      </w:r>
      <w:r w:rsidRPr="002606E5">
        <w:rPr>
          <w:rFonts w:ascii="Angsana New" w:hAnsi="Angsana New" w:cs="Angsana New"/>
          <w:sz w:val="30"/>
          <w:szCs w:val="30"/>
        </w:rPr>
        <w:t>3</w:t>
      </w:r>
      <w:r w:rsidR="002B6EDB" w:rsidRPr="00DD7CDF">
        <w:rPr>
          <w:rFonts w:ascii="Angsana New" w:hAnsi="Angsana New" w:cs="Angsana New"/>
          <w:sz w:val="30"/>
          <w:szCs w:val="30"/>
        </w:rPr>
        <w:tab/>
      </w:r>
      <w:r w:rsidR="003843ED" w:rsidRPr="00DD7CDF">
        <w:rPr>
          <w:rFonts w:ascii="Angsana New" w:hAnsi="Angsana New" w:cs="Angsana New" w:hint="cs"/>
          <w:sz w:val="30"/>
          <w:szCs w:val="30"/>
          <w:cs/>
        </w:rPr>
        <w:t xml:space="preserve">สินทรัพย์หมุนเวียนและไม่หมุนเวียนซึ่งส่วนใหญ่ประกอบด้วย </w:t>
      </w:r>
      <w:r w:rsidR="00F10FB8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</w:t>
      </w:r>
      <w:r w:rsidR="003843ED" w:rsidRPr="00DD7CDF">
        <w:rPr>
          <w:rFonts w:ascii="Angsana New" w:hAnsi="Angsana New" w:cs="Angsana New" w:hint="cs"/>
          <w:sz w:val="30"/>
          <w:szCs w:val="30"/>
          <w:cs/>
        </w:rPr>
        <w:t xml:space="preserve"> สินค้าคงเหลือ</w:t>
      </w:r>
      <w:r w:rsidR="003843ED" w:rsidRPr="00DD7CDF">
        <w:rPr>
          <w:rFonts w:ascii="Angsana New" w:hAnsi="Angsana New" w:cs="Angsana New"/>
          <w:sz w:val="30"/>
          <w:szCs w:val="30"/>
        </w:rPr>
        <w:t xml:space="preserve"> </w:t>
      </w:r>
      <w:r w:rsidR="003843ED" w:rsidRPr="00DD7CDF">
        <w:rPr>
          <w:rFonts w:ascii="Angsana New" w:hAnsi="Angsana New" w:cs="Angsana New" w:hint="cs"/>
          <w:sz w:val="30"/>
          <w:szCs w:val="30"/>
          <w:cs/>
        </w:rPr>
        <w:t>และลูกหนี้สุทธิเจ้าหนี้ ซึ่งมีมูลค่าตามบัญชีจำนวน</w:t>
      </w:r>
      <w:r w:rsidR="00BE3874" w:rsidRPr="00DD7CDF">
        <w:rPr>
          <w:rFonts w:ascii="Angsana New" w:hAnsi="Angsana New" w:cs="Angsana New"/>
          <w:sz w:val="30"/>
          <w:szCs w:val="30"/>
        </w:rPr>
        <w:t xml:space="preserve"> </w:t>
      </w:r>
      <w:r w:rsidRPr="002606E5">
        <w:rPr>
          <w:rFonts w:ascii="Angsana New" w:hAnsi="Angsana New" w:cs="Angsana New"/>
          <w:sz w:val="30"/>
          <w:szCs w:val="30"/>
        </w:rPr>
        <w:t>7</w:t>
      </w:r>
      <w:r w:rsidR="00845E2C">
        <w:rPr>
          <w:rFonts w:ascii="Angsana New" w:hAnsi="Angsana New" w:cs="Angsana New"/>
          <w:sz w:val="30"/>
          <w:szCs w:val="30"/>
        </w:rPr>
        <w:t>,</w:t>
      </w:r>
      <w:r w:rsidRPr="002606E5">
        <w:rPr>
          <w:rFonts w:ascii="Angsana New" w:hAnsi="Angsana New" w:cs="Angsana New"/>
          <w:sz w:val="30"/>
          <w:szCs w:val="30"/>
        </w:rPr>
        <w:t>044</w:t>
      </w:r>
      <w:r w:rsidR="00463604" w:rsidRPr="00DD7CDF">
        <w:rPr>
          <w:rFonts w:ascii="Angsana New" w:hAnsi="Angsana New" w:cs="Angsana New"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>(</w:t>
      </w:r>
      <w:r w:rsidRPr="002606E5">
        <w:rPr>
          <w:rFonts w:ascii="Angsana New" w:hAnsi="Angsana New" w:cs="Angsana New"/>
          <w:i/>
          <w:iCs/>
          <w:sz w:val="30"/>
          <w:szCs w:val="30"/>
        </w:rPr>
        <w:t>31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Pr="002606E5">
        <w:rPr>
          <w:rFonts w:ascii="Angsana New" w:hAnsi="Angsana New" w:cs="Angsana New"/>
          <w:i/>
          <w:iCs/>
          <w:sz w:val="30"/>
          <w:szCs w:val="30"/>
        </w:rPr>
        <w:t>2562</w:t>
      </w:r>
      <w:r w:rsidR="00421738" w:rsidRPr="00DD7CD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2606E5">
        <w:rPr>
          <w:rFonts w:ascii="Angsana New" w:hAnsi="Angsana New" w:cs="Angsana New"/>
          <w:i/>
          <w:iCs/>
          <w:sz w:val="30"/>
          <w:szCs w:val="30"/>
        </w:rPr>
        <w:t>4</w:t>
      </w:r>
      <w:r w:rsidR="00CE0663" w:rsidRPr="00DD7CDF">
        <w:rPr>
          <w:rFonts w:ascii="Angsana New" w:hAnsi="Angsana New" w:cs="Angsana New"/>
          <w:i/>
          <w:iCs/>
          <w:sz w:val="30"/>
          <w:szCs w:val="30"/>
        </w:rPr>
        <w:t>,</w:t>
      </w:r>
      <w:r w:rsidRPr="002606E5">
        <w:rPr>
          <w:rFonts w:ascii="Angsana New" w:hAnsi="Angsana New" w:cs="Angsana New"/>
          <w:i/>
          <w:iCs/>
          <w:sz w:val="30"/>
          <w:szCs w:val="30"/>
        </w:rPr>
        <w:t>641</w:t>
      </w:r>
      <w:r w:rsidR="00521698" w:rsidRPr="00DD7C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21738" w:rsidRPr="00DD7CDF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0563DBF0" w14:textId="121D2DD7" w:rsidR="006A2560" w:rsidRPr="00670E3E" w:rsidRDefault="006A2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30"/>
          <w:szCs w:val="30"/>
          <w:lang w:bidi="ar-SA"/>
        </w:rPr>
      </w:pPr>
    </w:p>
    <w:p w14:paraId="01C153A5" w14:textId="77777777" w:rsidR="00AD4873" w:rsidRDefault="00AD4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lang w:bidi="ar-SA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0EBE6AB" w14:textId="0B13943B" w:rsidR="00ED1199" w:rsidRDefault="002606E5" w:rsidP="000429AC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2606E5">
        <w:rPr>
          <w:rFonts w:ascii="Angsana New" w:hAnsi="Angsana New" w:cs="Angsana New"/>
          <w:sz w:val="30"/>
          <w:szCs w:val="30"/>
          <w:lang w:val="en-US"/>
        </w:rPr>
        <w:lastRenderedPageBreak/>
        <w:t>20</w:t>
      </w:r>
      <w:r w:rsidR="003175F1" w:rsidRPr="00DD7CDF">
        <w:rPr>
          <w:rFonts w:ascii="Angsana New" w:hAnsi="Angsana New" w:cs="Angsana New"/>
          <w:sz w:val="30"/>
          <w:szCs w:val="30"/>
        </w:rPr>
        <w:tab/>
      </w:r>
      <w:r w:rsidR="003175F1" w:rsidRPr="00DD7CD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เรื่องอื่น</w:t>
      </w:r>
    </w:p>
    <w:p w14:paraId="092A4446" w14:textId="77777777" w:rsidR="00AE2DBD" w:rsidRPr="006567FC" w:rsidRDefault="00AE2DBD" w:rsidP="00E0559B">
      <w:pPr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499D2D64" w14:textId="08343D5C" w:rsidR="0018716E" w:rsidRDefault="0018716E" w:rsidP="00AE2DBD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AE2DBD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ในระหว่างไตรมาส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="001146AD" w:rsidRPr="00AE2DBD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1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AE2DBD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ของปี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2563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AE2DBD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 xml:space="preserve">คณะกรรมการของบริษัทได้อนุมัติให้ 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>บริษัท ซี.พี. เมอร์แชนไดซิ่ง จำกัด (“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CPM”) 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ซึ่งเป็นบริษัทย่อยที่บริษัทถือหุ้นในสัดส่วนร้อยละ 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99.99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ได้เข้าลงทุนเพื่อให้ได้มาซึ่งหุ้นหรือผลประโยชน์การลงทุน ในสัดส่วน</w:t>
      </w:r>
      <w:r w:rsidRPr="00AE2DBD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ไม่เกิน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ร้อยละ 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20.00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ของหุ้นที่</w:t>
      </w:r>
      <w:r w:rsidRPr="00AE2DBD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ออกและ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>จำหน่ายแล้วทั้งหมดของ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</w:p>
    <w:p w14:paraId="2DE32055" w14:textId="77777777" w:rsidR="0018716E" w:rsidRPr="00E0559B" w:rsidRDefault="0018716E" w:rsidP="0018716E">
      <w:pPr>
        <w:pStyle w:val="acctmergecolhdg"/>
        <w:spacing w:line="240" w:lineRule="auto"/>
        <w:ind w:left="540"/>
        <w:jc w:val="both"/>
        <w:rPr>
          <w:rFonts w:ascii="Angsana New" w:hAnsi="Angsana New" w:cs="Angsana New"/>
          <w:b w:val="0"/>
          <w:sz w:val="16"/>
          <w:szCs w:val="16"/>
          <w:lang w:val="en-US" w:bidi="th-TH"/>
        </w:rPr>
      </w:pPr>
    </w:p>
    <w:p w14:paraId="7D5C2FE5" w14:textId="77777777" w:rsidR="0018716E" w:rsidRDefault="0018716E" w:rsidP="00E50B80">
      <w:pPr>
        <w:pStyle w:val="acctmergecolhdg"/>
        <w:numPr>
          <w:ilvl w:val="0"/>
          <w:numId w:val="19"/>
        </w:numPr>
        <w:spacing w:line="240" w:lineRule="auto"/>
        <w:ind w:left="990" w:hanging="450"/>
        <w:jc w:val="both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บริษัท เทสโก้ สโตร์ส (ประเทศไทย) จำกัด (“เทสโก้ประเทศไทย”) ซึ่งถือหุ้นในสัดส่วนร้อยละ </w:t>
      </w:r>
      <w:r w:rsidRPr="006061C2">
        <w:rPr>
          <w:rFonts w:ascii="Angsana New" w:hAnsi="Angsana New" w:cs="Angsana New"/>
          <w:b w:val="0"/>
          <w:sz w:val="30"/>
          <w:szCs w:val="30"/>
          <w:lang w:val="en-US" w:bidi="th-TH"/>
        </w:rPr>
        <w:t>99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.</w:t>
      </w:r>
      <w:r w:rsidRPr="006061C2">
        <w:rPr>
          <w:rFonts w:ascii="Angsana New" w:hAnsi="Angsana New" w:cs="Angsana New"/>
          <w:b w:val="0"/>
          <w:sz w:val="30"/>
          <w:szCs w:val="30"/>
          <w:lang w:val="en-US" w:bidi="th-TH"/>
        </w:rPr>
        <w:t>99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ในบริษัท เอก-ชัย ดีสทริบิวชั่น ซิสเทม จำกัด ผู้ประกอบธุรกิจค้าปลีกภายใต้เครื่องหมายการค้า </w:t>
      </w:r>
      <w:r w:rsidRPr="00B3491C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Tesco Lotus 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ในประเทศไทย และ</w:t>
      </w:r>
    </w:p>
    <w:p w14:paraId="54A66E49" w14:textId="77777777" w:rsidR="0018716E" w:rsidRPr="006567FC" w:rsidRDefault="0018716E" w:rsidP="00E50B80">
      <w:pPr>
        <w:pStyle w:val="acctmergecolhdg"/>
        <w:spacing w:line="240" w:lineRule="auto"/>
        <w:ind w:left="990"/>
        <w:jc w:val="both"/>
        <w:rPr>
          <w:rFonts w:ascii="Angsana New" w:hAnsi="Angsana New" w:cs="Angsana New"/>
          <w:b w:val="0"/>
          <w:sz w:val="14"/>
          <w:szCs w:val="14"/>
          <w:lang w:val="en-US" w:bidi="th-TH"/>
        </w:rPr>
      </w:pPr>
    </w:p>
    <w:p w14:paraId="0FE1B75F" w14:textId="77777777" w:rsidR="0018716E" w:rsidRDefault="0018716E" w:rsidP="00E50B80">
      <w:pPr>
        <w:pStyle w:val="acctmergecolhdg"/>
        <w:numPr>
          <w:ilvl w:val="0"/>
          <w:numId w:val="19"/>
        </w:numPr>
        <w:tabs>
          <w:tab w:val="left" w:pos="1350"/>
          <w:tab w:val="left" w:pos="1620"/>
          <w:tab w:val="left" w:pos="1710"/>
        </w:tabs>
        <w:spacing w:line="240" w:lineRule="auto"/>
        <w:ind w:left="990" w:hanging="450"/>
        <w:jc w:val="both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B3491C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Tesco Stores (Malaysia) </w:t>
      </w:r>
      <w:proofErr w:type="spellStart"/>
      <w:r w:rsidRPr="00B3491C">
        <w:rPr>
          <w:rFonts w:ascii="Angsana New" w:hAnsi="Angsana New" w:cs="Angsana New"/>
          <w:b w:val="0"/>
          <w:sz w:val="30"/>
          <w:szCs w:val="30"/>
          <w:lang w:val="en-US" w:bidi="th-TH"/>
        </w:rPr>
        <w:t>Sdn</w:t>
      </w:r>
      <w:proofErr w:type="spellEnd"/>
      <w:r w:rsidRPr="00B3491C">
        <w:rPr>
          <w:rFonts w:ascii="Angsana New" w:hAnsi="Angsana New" w:cs="Angsana New"/>
          <w:b w:val="0"/>
          <w:sz w:val="30"/>
          <w:szCs w:val="30"/>
          <w:lang w:val="en-US" w:bidi="th-TH"/>
        </w:rPr>
        <w:t>. Bhd. (“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เทสโก้ประเทศมาเลเซีย”) ซึ่งประกอบธุรกิจค้าปลีกภายใต้เครื่องหมายการค้า </w:t>
      </w:r>
      <w:r w:rsidRPr="00B3491C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Tesco </w:t>
      </w:r>
      <w:r w:rsidRPr="00B349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ในประเทศมาเลเซีย</w:t>
      </w:r>
    </w:p>
    <w:p w14:paraId="61446A9C" w14:textId="77777777" w:rsidR="0018716E" w:rsidRPr="00E0559B" w:rsidRDefault="0018716E" w:rsidP="0018716E">
      <w:pPr>
        <w:pStyle w:val="acctmergecolhdg"/>
        <w:tabs>
          <w:tab w:val="left" w:pos="1350"/>
          <w:tab w:val="left" w:pos="1620"/>
          <w:tab w:val="left" w:pos="1710"/>
        </w:tabs>
        <w:spacing w:line="240" w:lineRule="auto"/>
        <w:jc w:val="both"/>
        <w:rPr>
          <w:rFonts w:ascii="Angsana New" w:hAnsi="Angsana New" w:cs="Angsana New"/>
          <w:b w:val="0"/>
          <w:sz w:val="16"/>
          <w:szCs w:val="16"/>
          <w:lang w:val="en-US" w:bidi="th-TH"/>
        </w:rPr>
      </w:pPr>
    </w:p>
    <w:p w14:paraId="18BADE3B" w14:textId="77777777" w:rsidR="0018716E" w:rsidRPr="00AE2DBD" w:rsidRDefault="0018716E" w:rsidP="00AE2DBD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</w:pP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>เทสโก้ประเทศไทยและเทสโก้ประเทศมาเลเซียรวมกันเรียกว่า “กลุ่มเทสโก้เอเชีย”</w:t>
      </w:r>
    </w:p>
    <w:p w14:paraId="53EC4510" w14:textId="77777777" w:rsidR="0018716E" w:rsidRPr="006567FC" w:rsidRDefault="0018716E" w:rsidP="00AE2DBD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spacing w:val="-4"/>
          <w:sz w:val="16"/>
          <w:szCs w:val="16"/>
          <w:lang w:val="en-US" w:bidi="th-TH"/>
        </w:rPr>
      </w:pPr>
    </w:p>
    <w:p w14:paraId="2A226988" w14:textId="7D22021C" w:rsidR="0018716E" w:rsidRPr="00AE2DBD" w:rsidRDefault="0018716E" w:rsidP="00AE2DBD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</w:pP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ทั้งนี้ การลงทุนดังกล่าวของ 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CPM 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>เป็นการลงทุน</w:t>
      </w:r>
      <w:r w:rsidRPr="00AE2DBD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ทาง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>อ้อมผ่านนิติบุคคลเฉพาะกิจที่จัดตั้งขึ้นเพื่อการลงทุน ได้แก่ บริษัท ซี.พี.</w:t>
      </w:r>
      <w:r w:rsidRPr="00AE2DBD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>รีเทล โฮลดิ้ง จำกัด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 (“</w:t>
      </w:r>
      <w:r w:rsidRPr="00AE2DBD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บริษัทโฮลดิ้ง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”)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ซึ่งเป็นผู้ถือหุ้นทั้งหมดในบริษัท ซี.พี.รีเทล ดีเวลลอปเม้นท์ จำกัด (“บริษัทผู้ซื้อ”) โดยเงินลงทุนของ 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CPM </w:t>
      </w:r>
      <w:r w:rsidRPr="00AE2DBD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ในบริษัทโฮลดิ้งจะ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>มีมูลค่าประมาณ</w:t>
      </w:r>
      <w:r w:rsidRPr="00AE2DBD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1,500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ล้านเหรียญสหรัฐ หรือ</w:t>
      </w:r>
      <w:r w:rsidRPr="00AE2DBD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ประมาณ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47,991 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>ล้านบาท อย่างไรก็ตามการเข้าทำรายการดังกล่าวจะเสร็จสมบูรณ์ต่อเมื่อ</w:t>
      </w:r>
      <w:r w:rsidRPr="00AE2DBD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 xml:space="preserve">เงื่อนไขบังคับก่อนตามที่กำหนดไว้ในสัญญาซื้อขายหุ้นสำเร็จครบถ้วน </w:t>
      </w:r>
    </w:p>
    <w:p w14:paraId="05373D68" w14:textId="77777777" w:rsidR="0018716E" w:rsidRPr="006567FC" w:rsidRDefault="0018716E" w:rsidP="00AE2DBD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spacing w:val="-4"/>
          <w:sz w:val="16"/>
          <w:szCs w:val="16"/>
          <w:lang w:val="en-US" w:bidi="th-TH"/>
        </w:rPr>
      </w:pPr>
    </w:p>
    <w:p w14:paraId="79A27DB3" w14:textId="4F11B04D" w:rsidR="00CE3B1A" w:rsidRDefault="0018716E" w:rsidP="00AE2DBD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</w:pP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ภายหลังการเข้าทำรายการข้างต้นเสร็จสมบูรณ์ 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CPM 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>จะถือหุ้นในสัดส่วน</w:t>
      </w:r>
      <w:r w:rsidRPr="00AE2DBD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ไม่เกิน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ร้อยละ 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20.00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ของจำนวนหุ้นที่ออกและชำระแล้วของกลุ่มเทสโก้เอเชีย และกลุ่มเทสโก้เอเชียจะมีสถานะเป็นเงินลงทุน</w:t>
      </w:r>
      <w:r w:rsidRPr="00AE2DBD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ในบริษัทร่วม</w:t>
      </w:r>
      <w:r w:rsidRPr="00AE2DBD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>ของกลุ่มบริษัท</w:t>
      </w:r>
    </w:p>
    <w:p w14:paraId="74A54EA4" w14:textId="77777777" w:rsidR="00AE2DBD" w:rsidRPr="00AE2DBD" w:rsidRDefault="00AE2DBD" w:rsidP="00AE2DBD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</w:pPr>
    </w:p>
    <w:p w14:paraId="60C3B36A" w14:textId="63B5B409" w:rsidR="00CE3B1A" w:rsidRPr="00DD7CDF" w:rsidRDefault="00CE3B1A" w:rsidP="00CE3B1A">
      <w:pPr>
        <w:pStyle w:val="acctmergecolhdg"/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2606E5">
        <w:rPr>
          <w:rFonts w:ascii="Angsana New" w:hAnsi="Angsana New" w:cs="Angsana New"/>
          <w:sz w:val="30"/>
          <w:szCs w:val="30"/>
          <w:lang w:val="en-US"/>
        </w:rPr>
        <w:t>2</w:t>
      </w:r>
      <w:r>
        <w:rPr>
          <w:rFonts w:ascii="Angsana New" w:hAnsi="Angsana New" w:cs="Angsana New"/>
          <w:sz w:val="30"/>
          <w:szCs w:val="30"/>
          <w:lang w:val="en-US"/>
        </w:rPr>
        <w:t>1</w:t>
      </w:r>
      <w:r w:rsidRPr="00DD7CDF">
        <w:rPr>
          <w:rFonts w:ascii="Angsana New" w:hAnsi="Angsana New" w:cs="Angsana New"/>
          <w:sz w:val="30"/>
          <w:szCs w:val="30"/>
        </w:rPr>
        <w:tab/>
      </w:r>
      <w:r w:rsidRPr="00CE3B1A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เหตุการณ์ภายหลังรอบระยะเวลาที่รายงาน</w:t>
      </w:r>
    </w:p>
    <w:p w14:paraId="1D3DA3DA" w14:textId="77777777" w:rsidR="00CE3B1A" w:rsidRPr="006567FC" w:rsidRDefault="00CE3B1A" w:rsidP="00E0559B">
      <w:pPr>
        <w:tabs>
          <w:tab w:val="clear" w:pos="907"/>
          <w:tab w:val="left" w:pos="900"/>
        </w:tabs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3A919081" w14:textId="4B698706" w:rsidR="006567FC" w:rsidRDefault="00D2355B" w:rsidP="00AE2DBD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</w:pPr>
      <w:r w:rsidRPr="00D2355B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CPF Investment Limited (“CPFI”)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ซึ่งเป็นบริษัทย่อยที่บริษัทถือหุ้นในสัดส่วนร้อยละ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100.00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ของหุ้นที่ออกและชำระแล้ว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เข้าซื้อหุ้นสามัญที่เหลือทั้งหมดของบริษัทร่วมในต่างประเทศแห่งหนึ่ง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คือ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Charoen Pokphand Holdings (Malaysia) </w:t>
      </w:r>
      <w:proofErr w:type="spellStart"/>
      <w:r w:rsidRPr="00D2355B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Sdn</w:t>
      </w:r>
      <w:proofErr w:type="spellEnd"/>
      <w:r w:rsidRPr="00D2355B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. Bhd. (“CPHM”)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จาก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>Standard Investment Pte. Ltd.</w:t>
      </w:r>
      <w:r w:rsidR="00C91BC7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คิดเป็นสัดส่วนร้อยละ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50.25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ของจำนวนหุ้นที่ออกและชำระแล้ว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ในราคารวมทั้งสิ้น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177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ล้านมาเลเซียริงกิต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หรือประมาณ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1,258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ล้านบาท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ณ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วันที่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30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มิถุนายน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2563 CPFI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ได้จ่ายชำระค่าหุ้นแล้วทั้งจำนวน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แต่การโอนหุ้นยังไม่เสร็จสมบูรณ์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จึงแสดงรายการดังกล่าวไว้ในสินทรัพย์ไม่หมุนเวียนอื่น</w:t>
      </w:r>
    </w:p>
    <w:p w14:paraId="210168A9" w14:textId="77777777" w:rsidR="006567FC" w:rsidRPr="006567FC" w:rsidRDefault="006567FC" w:rsidP="00AE2DBD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spacing w:val="-4"/>
          <w:sz w:val="16"/>
          <w:szCs w:val="16"/>
          <w:lang w:val="en-US" w:bidi="th-TH"/>
        </w:rPr>
      </w:pPr>
    </w:p>
    <w:p w14:paraId="7F08BA9A" w14:textId="4B9F5520" w:rsidR="00DA048F" w:rsidRPr="00AE2DBD" w:rsidRDefault="00D2355B" w:rsidP="00AE2DBD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bCs/>
          <w:spacing w:val="-4"/>
          <w:sz w:val="30"/>
          <w:szCs w:val="30"/>
          <w:lang w:bidi="th-TH"/>
        </w:rPr>
      </w:pP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เมื่อวันที่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31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กรกฎาคม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2563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รายการโอนหุ้นของ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lang w:val="en-US" w:bidi="th-TH"/>
        </w:rPr>
        <w:t xml:space="preserve">CPHM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ได้เสร็จสมบูรณ์แล้ว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จึงเปลี่ยนสถานะจากบริษัทร่วมเป็นบริษัทย่อยของกลุ่มบริษัท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ทั้งนี้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ณ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วันที่ได้รับอนุมัติให้ออกงบการเงินระหว่างกาลนี้</w:t>
      </w:r>
      <w:r w:rsidRPr="00D2355B">
        <w:rPr>
          <w:rFonts w:ascii="Angsana New" w:hAnsi="Angsana New" w:cs="Angsana New"/>
          <w:b w:val="0"/>
          <w:spacing w:val="-4"/>
          <w:sz w:val="30"/>
          <w:szCs w:val="30"/>
          <w:cs/>
          <w:lang w:val="en-US" w:bidi="th-TH"/>
        </w:rPr>
        <w:t xml:space="preserve"> </w:t>
      </w:r>
      <w:r w:rsidRPr="00D2355B">
        <w:rPr>
          <w:rFonts w:ascii="Angsana New" w:hAnsi="Angsana New" w:cs="Angsana New" w:hint="cs"/>
          <w:b w:val="0"/>
          <w:spacing w:val="-4"/>
          <w:sz w:val="30"/>
          <w:szCs w:val="30"/>
          <w:cs/>
          <w:lang w:val="en-US" w:bidi="th-TH"/>
        </w:rPr>
        <w:t>มูลค่ายุติธรรมของสินทรัพย์สุทธิที่ซื้ออยู่ระหว่างการประเมิน</w:t>
      </w:r>
    </w:p>
    <w:sectPr w:rsidR="00DA048F" w:rsidRPr="00AE2DBD" w:rsidSect="00B55EE6">
      <w:pgSz w:w="11907" w:h="16840" w:code="9"/>
      <w:pgMar w:top="691" w:right="1152" w:bottom="576" w:left="1152" w:header="72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6B52C" w14:textId="77777777" w:rsidR="00A44F5C" w:rsidRDefault="00A44F5C" w:rsidP="004956B4">
      <w:r>
        <w:separator/>
      </w:r>
    </w:p>
  </w:endnote>
  <w:endnote w:type="continuationSeparator" w:id="0">
    <w:p w14:paraId="117F8DCD" w14:textId="77777777" w:rsidR="00A44F5C" w:rsidRDefault="00A44F5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71B4B" w14:textId="77777777" w:rsidR="00FC11BE" w:rsidRPr="003A52C4" w:rsidRDefault="00FC11BE" w:rsidP="005A6EB0">
    <w:pPr>
      <w:pStyle w:val="Footer"/>
      <w:tabs>
        <w:tab w:val="clear" w:pos="4678"/>
        <w:tab w:val="center" w:pos="4801"/>
        <w:tab w:val="left" w:pos="7764"/>
      </w:tabs>
      <w:rPr>
        <w:rFonts w:ascii="Angsana New" w:hAnsi="Angsana New" w:cs="Angsana New"/>
        <w:noProof/>
        <w:sz w:val="30"/>
        <w:szCs w:val="30"/>
      </w:rPr>
    </w:pP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 w:rsidRPr="003A52C4">
      <w:rPr>
        <w:rFonts w:ascii="Angsana New" w:hAnsi="Angsana New" w:cs="Angsana New"/>
        <w:noProof/>
        <w:sz w:val="30"/>
        <w:szCs w:val="30"/>
      </w:rPr>
      <w:fldChar w:fldCharType="begin"/>
    </w:r>
    <w:r w:rsidRPr="003A52C4">
      <w:rPr>
        <w:rFonts w:ascii="Angsana New" w:hAnsi="Angsana New" w:cs="Angsana New"/>
        <w:noProof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noProof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3A52C4">
      <w:rPr>
        <w:rFonts w:ascii="Angsana New" w:hAnsi="Angsana New" w:cs="Angsana New"/>
        <w:noProof/>
        <w:sz w:val="30"/>
        <w:szCs w:val="30"/>
      </w:rPr>
      <w:fldChar w:fldCharType="end"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  <w:r>
      <w:rPr>
        <w:rFonts w:ascii="Angsana New" w:hAnsi="Angsana New" w:cs="Angsana New"/>
        <w:noProof/>
        <w:sz w:val="30"/>
        <w:szCs w:val="30"/>
      </w:rPr>
      <w:tab/>
    </w:r>
  </w:p>
  <w:p w14:paraId="5BAF0F98" w14:textId="77777777" w:rsidR="00FC11BE" w:rsidRPr="00DF155E" w:rsidRDefault="00FC11BE" w:rsidP="00F04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54"/>
      </w:tabs>
      <w:rPr>
        <w:rFonts w:ascii="Courier New" w:hAnsi="Courier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94EF5" w14:textId="77777777" w:rsidR="0039501D" w:rsidRPr="003A52C4" w:rsidRDefault="0039501D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PAGE 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42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14:paraId="49C6D130" w14:textId="77777777" w:rsidR="0039501D" w:rsidRPr="00DF155E" w:rsidRDefault="0039501D" w:rsidP="009519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6689B" w14:textId="77777777" w:rsidR="0039501D" w:rsidRPr="003A52C4" w:rsidRDefault="0039501D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PAGE 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48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14:paraId="56B7E01E" w14:textId="77777777" w:rsidR="0039501D" w:rsidRPr="00DF155E" w:rsidRDefault="0039501D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15F6F" w14:textId="77777777" w:rsidR="0039501D" w:rsidRPr="003A52C4" w:rsidRDefault="0039501D">
    <w:pPr>
      <w:pStyle w:val="Footer"/>
      <w:jc w:val="center"/>
      <w:rPr>
        <w:rFonts w:ascii="Angsana New" w:hAnsi="Angsana New" w:cs="Angsana New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51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14:paraId="20E6E757" w14:textId="77777777" w:rsidR="0039501D" w:rsidRPr="004D0394" w:rsidRDefault="0039501D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35D9E" w14:textId="674C26F7" w:rsidR="0039501D" w:rsidRPr="00D83FF5" w:rsidRDefault="0039501D" w:rsidP="00305033">
    <w:pPr>
      <w:tabs>
        <w:tab w:val="left" w:pos="9000"/>
      </w:tabs>
      <w:rPr>
        <w:rFonts w:ascii="Courier New" w:hAnsi="Courier New"/>
        <w:sz w:val="30"/>
        <w:szCs w:val="30"/>
      </w:rPr>
    </w:pPr>
    <w:r>
      <w:rPr>
        <w:rFonts w:ascii="Courier New" w:hAnsi="Courier New"/>
        <w:sz w:val="30"/>
        <w:szCs w:val="30"/>
      </w:rPr>
      <w:fldChar w:fldCharType="begin"/>
    </w:r>
    <w:r>
      <w:rPr>
        <w:rFonts w:ascii="Courier New" w:hAnsi="Courier New"/>
        <w:sz w:val="30"/>
        <w:szCs w:val="30"/>
      </w:rPr>
      <w:instrText xml:space="preserve"> FILENAME </w:instrText>
    </w:r>
    <w:r>
      <w:rPr>
        <w:rFonts w:ascii="Courier New" w:hAnsi="Courier New"/>
        <w:sz w:val="30"/>
        <w:szCs w:val="30"/>
      </w:rPr>
      <w:fldChar w:fldCharType="separate"/>
    </w:r>
    <w:r w:rsidR="00B0743E">
      <w:rPr>
        <w:rFonts w:ascii="Courier New" w:hAnsi="Courier New"/>
        <w:noProof/>
        <w:sz w:val="30"/>
        <w:szCs w:val="30"/>
      </w:rPr>
      <w:t>cpft3-checked</w:t>
    </w:r>
    <w:r>
      <w:rPr>
        <w:rFonts w:ascii="Courier New" w:hAnsi="Courier New"/>
        <w:sz w:val="30"/>
        <w:szCs w:val="30"/>
      </w:rPr>
      <w:fldChar w:fldCharType="end"/>
    </w:r>
    <w:r>
      <w:rPr>
        <w:rFonts w:ascii="Courier New" w:hAnsi="Courier New" w:hint="cs"/>
        <w:sz w:val="30"/>
        <w:szCs w:val="30"/>
        <w:cs/>
      </w:rPr>
      <w:t xml:space="preserve">                                     </w:t>
    </w:r>
    <w:r>
      <w:rPr>
        <w:rFonts w:ascii="Courier New" w:hAnsi="Courier New"/>
        <w:sz w:val="30"/>
        <w:szCs w:val="30"/>
      </w:rPr>
      <w:tab/>
    </w:r>
    <w:r>
      <w:rPr>
        <w:rFonts w:ascii="Courier New" w:hAnsi="Courier New" w:hint="cs"/>
        <w:sz w:val="30"/>
        <w:szCs w:val="30"/>
        <w:cs/>
      </w:rPr>
      <w:tab/>
    </w:r>
    <w:r>
      <w:rPr>
        <w:rFonts w:ascii="Courier New" w:hAnsi="Courier New" w:hint="cs"/>
        <w:sz w:val="30"/>
        <w:szCs w:val="30"/>
        <w:cs/>
      </w:rPr>
      <w:tab/>
    </w:r>
    <w:r>
      <w:rPr>
        <w:rFonts w:ascii="Courier New" w:hAnsi="Courier New" w:hint="cs"/>
        <w:sz w:val="30"/>
        <w:szCs w:val="30"/>
        <w:cs/>
      </w:rPr>
      <w:tab/>
    </w:r>
    <w:r>
      <w:rPr>
        <w:rFonts w:ascii="Courier New" w:hAnsi="Courier New" w:hint="cs"/>
        <w:sz w:val="30"/>
        <w:szCs w:val="30"/>
        <w:cs/>
      </w:rPr>
      <w:tab/>
      <w:t xml:space="preserve">                                 </w:t>
    </w:r>
    <w:r>
      <w:rPr>
        <w:rFonts w:ascii="Courier New" w:hAnsi="Courier New"/>
        <w:sz w:val="30"/>
        <w:szCs w:val="30"/>
        <w:lang w:val="nl-NL"/>
      </w:rPr>
      <w:fldChar w:fldCharType="begin"/>
    </w:r>
    <w:r w:rsidRPr="00167857">
      <w:rPr>
        <w:rFonts w:ascii="Courier New" w:hAnsi="Courier New"/>
        <w:sz w:val="30"/>
        <w:szCs w:val="30"/>
      </w:rPr>
      <w:instrText xml:space="preserve"> PAGE  \* MERGEFORMAT </w:instrText>
    </w:r>
    <w:r>
      <w:rPr>
        <w:rFonts w:ascii="Courier New" w:hAnsi="Courier New"/>
        <w:sz w:val="30"/>
        <w:szCs w:val="30"/>
        <w:lang w:val="nl-NL"/>
      </w:rPr>
      <w:fldChar w:fldCharType="separate"/>
    </w:r>
    <w:r>
      <w:rPr>
        <w:rFonts w:ascii="Courier New" w:hAnsi="Courier New"/>
        <w:noProof/>
        <w:sz w:val="30"/>
        <w:szCs w:val="30"/>
      </w:rPr>
      <w:t>123</w:t>
    </w:r>
    <w:r>
      <w:rPr>
        <w:rFonts w:ascii="Courier New" w:hAnsi="Courier New"/>
        <w:sz w:val="30"/>
        <w:szCs w:val="30"/>
        <w:lang w:val="nl-NL"/>
      </w:rPr>
      <w:fldChar w:fldCharType="end"/>
    </w:r>
  </w:p>
  <w:p w14:paraId="20DB66F1" w14:textId="77777777" w:rsidR="0039501D" w:rsidRDefault="0039501D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3AA62" w14:textId="77777777" w:rsidR="0039501D" w:rsidRPr="003A52C4" w:rsidRDefault="0039501D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68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14:paraId="134C3604" w14:textId="77777777" w:rsidR="0039501D" w:rsidRPr="00864539" w:rsidRDefault="0039501D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D776C" w14:textId="77777777" w:rsidR="00A44F5C" w:rsidRDefault="00A44F5C" w:rsidP="004956B4">
      <w:r>
        <w:separator/>
      </w:r>
    </w:p>
  </w:footnote>
  <w:footnote w:type="continuationSeparator" w:id="0">
    <w:p w14:paraId="2523D4B1" w14:textId="77777777" w:rsidR="00A44F5C" w:rsidRDefault="00A44F5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FE119" w14:textId="77777777" w:rsidR="0039501D" w:rsidRPr="003A52C4" w:rsidRDefault="0039501D" w:rsidP="00F271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16B4224" w14:textId="77777777" w:rsidR="0039501D" w:rsidRPr="003A52C4" w:rsidRDefault="0039501D" w:rsidP="00F271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54B2276" w14:textId="7256692C" w:rsidR="0039501D" w:rsidRDefault="0039501D" w:rsidP="0088148A">
    <w:pPr>
      <w:jc w:val="both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F72320">
      <w:rPr>
        <w:rFonts w:ascii="Angsana New" w:hAnsi="Angsana New" w:cs="Angsana New" w:hint="cs"/>
        <w:b/>
        <w:bCs/>
        <w:sz w:val="30"/>
        <w:szCs w:val="32"/>
      </w:rPr>
      <w:t>3</w:t>
    </w:r>
    <w:r w:rsidRPr="002606E5">
      <w:rPr>
        <w:rFonts w:ascii="Angsana New" w:hAnsi="Angsana New" w:cs="Angsana New" w:hint="cs"/>
        <w:b/>
        <w:bCs/>
        <w:sz w:val="30"/>
        <w:szCs w:val="32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F72320">
      <w:rPr>
        <w:rFonts w:ascii="Angsana New" w:hAnsi="Angsana New" w:cs="Angsana New"/>
        <w:b/>
        <w:bCs/>
        <w:sz w:val="30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50010C09" w14:textId="77777777" w:rsidR="0039501D" w:rsidRPr="009861C2" w:rsidRDefault="0039501D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4C303" w14:textId="77777777" w:rsidR="0039501D" w:rsidRPr="00B640EA" w:rsidRDefault="0039501D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B640EA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B640EA">
      <w:rPr>
        <w:rFonts w:ascii="Angsana New" w:hAnsi="Angsana New" w:cs="Angsana New"/>
        <w:b/>
        <w:bCs/>
        <w:sz w:val="32"/>
        <w:szCs w:val="32"/>
      </w:rPr>
      <w:t xml:space="preserve"> </w:t>
    </w:r>
    <w:r w:rsidRPr="00B640EA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B640EA">
      <w:rPr>
        <w:rFonts w:ascii="Angsana New" w:hAnsi="Angsana New" w:cs="Angsana New"/>
        <w:b/>
        <w:bCs/>
        <w:sz w:val="32"/>
        <w:szCs w:val="32"/>
      </w:rPr>
      <w:t xml:space="preserve"> </w:t>
    </w:r>
    <w:r w:rsidRPr="00B640EA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79A26C7" w14:textId="77777777" w:rsidR="0039501D" w:rsidRPr="00B640EA" w:rsidRDefault="0039501D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B640EA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882B5CE" w14:textId="41C0D087" w:rsidR="0039501D" w:rsidRDefault="0039501D" w:rsidP="00A121D2">
    <w:pPr>
      <w:jc w:val="both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F72320">
      <w:rPr>
        <w:rFonts w:ascii="Angsana New" w:hAnsi="Angsana New" w:cs="Angsana New" w:hint="cs"/>
        <w:b/>
        <w:bCs/>
        <w:sz w:val="30"/>
        <w:szCs w:val="32"/>
      </w:rPr>
      <w:t>3</w:t>
    </w:r>
    <w:r w:rsidRPr="002606E5">
      <w:rPr>
        <w:rFonts w:ascii="Angsana New" w:hAnsi="Angsana New" w:cs="Angsana New" w:hint="cs"/>
        <w:b/>
        <w:bCs/>
        <w:sz w:val="30"/>
        <w:szCs w:val="32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F72320">
      <w:rPr>
        <w:rFonts w:ascii="Angsana New" w:hAnsi="Angsana New" w:cs="Angsana New"/>
        <w:b/>
        <w:bCs/>
        <w:sz w:val="30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7D673095" w14:textId="77777777" w:rsidR="0039501D" w:rsidRPr="00B640EA" w:rsidRDefault="0039501D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05E2D" w14:textId="77777777" w:rsidR="0039501D" w:rsidRPr="003A52C4" w:rsidRDefault="0039501D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3A52C4">
      <w:rPr>
        <w:rFonts w:ascii="Angsana New" w:hAnsi="Angsana New" w:cs="Angsana New"/>
        <w:b/>
        <w:bCs/>
        <w:sz w:val="32"/>
        <w:szCs w:val="32"/>
      </w:rPr>
      <w:t xml:space="preserve"> </w:t>
    </w:r>
    <w:r w:rsidRPr="003A52C4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269AE9B" w14:textId="77777777" w:rsidR="0039501D" w:rsidRPr="003A52C4" w:rsidRDefault="0039501D" w:rsidP="004647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A52C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CAC72C7" w14:textId="0888CA81" w:rsidR="0039501D" w:rsidRDefault="0039501D" w:rsidP="00667B8E">
    <w:pPr>
      <w:jc w:val="both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F72320">
      <w:rPr>
        <w:rFonts w:ascii="Angsana New" w:hAnsi="Angsana New" w:cs="Angsana New" w:hint="cs"/>
        <w:b/>
        <w:bCs/>
        <w:sz w:val="30"/>
        <w:szCs w:val="32"/>
      </w:rPr>
      <w:t>3</w:t>
    </w:r>
    <w:r w:rsidRPr="002606E5">
      <w:rPr>
        <w:rFonts w:ascii="Angsana New" w:hAnsi="Angsana New" w:cs="Angsana New" w:hint="cs"/>
        <w:b/>
        <w:bCs/>
        <w:sz w:val="30"/>
        <w:szCs w:val="32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F72320">
      <w:rPr>
        <w:rFonts w:ascii="Angsana New" w:hAnsi="Angsana New" w:cs="Angsana New"/>
        <w:b/>
        <w:bCs/>
        <w:sz w:val="30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08DE474F" w14:textId="77777777" w:rsidR="0039501D" w:rsidRPr="009861C2" w:rsidRDefault="0039501D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B79BA"/>
    <w:multiLevelType w:val="hybridMultilevel"/>
    <w:tmpl w:val="2FCE3FD2"/>
    <w:lvl w:ilvl="0" w:tplc="66BC9F06">
      <w:start w:val="1"/>
      <w:numFmt w:val="thaiLetters"/>
      <w:lvlText w:val="%1.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8685B2C"/>
    <w:multiLevelType w:val="hybridMultilevel"/>
    <w:tmpl w:val="11124D48"/>
    <w:lvl w:ilvl="0" w:tplc="156C51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99504C3"/>
    <w:multiLevelType w:val="hybridMultilevel"/>
    <w:tmpl w:val="6E9CB19A"/>
    <w:lvl w:ilvl="0" w:tplc="A6EE9EE6">
      <w:start w:val="62"/>
      <w:numFmt w:val="bullet"/>
      <w:lvlText w:val="﷐"/>
      <w:lvlJc w:val="left"/>
      <w:pPr>
        <w:ind w:left="720" w:hanging="360"/>
      </w:pPr>
      <w:rPr>
        <w:rFonts w:ascii="Times New Roman" w:eastAsia="Univers 45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12" w15:restartNumberingAfterBreak="0">
    <w:nsid w:val="2D4E470C"/>
    <w:multiLevelType w:val="hybridMultilevel"/>
    <w:tmpl w:val="41247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584526"/>
    <w:multiLevelType w:val="hybridMultilevel"/>
    <w:tmpl w:val="3222A9B0"/>
    <w:lvl w:ilvl="0" w:tplc="3214B7C0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9A"/>
    <w:multiLevelType w:val="hybridMultilevel"/>
    <w:tmpl w:val="504CFCFE"/>
    <w:lvl w:ilvl="0" w:tplc="6B087F90">
      <w:start w:val="3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8" w15:restartNumberingAfterBreak="0">
    <w:nsid w:val="381B134E"/>
    <w:multiLevelType w:val="hybridMultilevel"/>
    <w:tmpl w:val="A13ACF10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20" w15:restartNumberingAfterBreak="0">
    <w:nsid w:val="3B54508A"/>
    <w:multiLevelType w:val="hybridMultilevel"/>
    <w:tmpl w:val="F7DA0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45C37AE8"/>
    <w:multiLevelType w:val="hybridMultilevel"/>
    <w:tmpl w:val="E7A2C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A0725"/>
    <w:multiLevelType w:val="hybridMultilevel"/>
    <w:tmpl w:val="72FE03F8"/>
    <w:lvl w:ilvl="0" w:tplc="C7083B12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49224F2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5026F"/>
    <w:multiLevelType w:val="hybridMultilevel"/>
    <w:tmpl w:val="E40C1F3E"/>
    <w:lvl w:ilvl="0" w:tplc="960242B8">
      <w:start w:val="1"/>
      <w:numFmt w:val="decimal"/>
      <w:lvlText w:val="(%1)"/>
      <w:lvlJc w:val="left"/>
      <w:pPr>
        <w:ind w:left="180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 w15:restartNumberingAfterBreak="0">
    <w:nsid w:val="59BF496A"/>
    <w:multiLevelType w:val="hybridMultilevel"/>
    <w:tmpl w:val="ACAA8B50"/>
    <w:lvl w:ilvl="0" w:tplc="7F705E8C">
      <w:start w:val="1"/>
      <w:numFmt w:val="decimal"/>
      <w:lvlText w:val="(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8" w15:restartNumberingAfterBreak="0">
    <w:nsid w:val="6F706D0A"/>
    <w:multiLevelType w:val="hybridMultilevel"/>
    <w:tmpl w:val="A5703AF6"/>
    <w:lvl w:ilvl="0" w:tplc="72720A3A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CD6647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9B143C"/>
    <w:multiLevelType w:val="hybridMultilevel"/>
    <w:tmpl w:val="8C28570E"/>
    <w:lvl w:ilvl="0" w:tplc="35D2095C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3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CF7315"/>
    <w:multiLevelType w:val="hybridMultilevel"/>
    <w:tmpl w:val="C9FECF3A"/>
    <w:lvl w:ilvl="0" w:tplc="84B0FAB4">
      <w:start w:val="1"/>
      <w:numFmt w:val="thaiLetters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D352F0C"/>
    <w:multiLevelType w:val="hybridMultilevel"/>
    <w:tmpl w:val="6B4A830C"/>
    <w:lvl w:ilvl="0" w:tplc="6D90A77A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4" w15:restartNumberingAfterBreak="0">
    <w:nsid w:val="7FBF2A0B"/>
    <w:multiLevelType w:val="hybridMultilevel"/>
    <w:tmpl w:val="910AC576"/>
    <w:lvl w:ilvl="0" w:tplc="04090011">
      <w:start w:val="1"/>
      <w:numFmt w:val="decimal"/>
      <w:lvlText w:val="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1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3"/>
  </w:num>
  <w:num w:numId="9">
    <w:abstractNumId w:val="7"/>
  </w:num>
  <w:num w:numId="10">
    <w:abstractNumId w:val="0"/>
  </w:num>
  <w:num w:numId="11">
    <w:abstractNumId w:val="27"/>
  </w:num>
  <w:num w:numId="12">
    <w:abstractNumId w:val="34"/>
  </w:num>
  <w:num w:numId="13">
    <w:abstractNumId w:val="28"/>
  </w:num>
  <w:num w:numId="14">
    <w:abstractNumId w:val="16"/>
  </w:num>
  <w:num w:numId="15">
    <w:abstractNumId w:val="1"/>
  </w:num>
  <w:num w:numId="16">
    <w:abstractNumId w:val="25"/>
  </w:num>
  <w:num w:numId="17">
    <w:abstractNumId w:val="21"/>
  </w:num>
  <w:num w:numId="18">
    <w:abstractNumId w:val="32"/>
  </w:num>
  <w:num w:numId="19">
    <w:abstractNumId w:val="3"/>
  </w:num>
  <w:num w:numId="20">
    <w:abstractNumId w:val="10"/>
  </w:num>
  <w:num w:numId="21">
    <w:abstractNumId w:val="29"/>
  </w:num>
  <w:num w:numId="22">
    <w:abstractNumId w:val="24"/>
  </w:num>
  <w:num w:numId="23">
    <w:abstractNumId w:val="22"/>
  </w:num>
  <w:num w:numId="24">
    <w:abstractNumId w:val="20"/>
  </w:num>
  <w:num w:numId="25">
    <w:abstractNumId w:val="30"/>
  </w:num>
  <w:num w:numId="26">
    <w:abstractNumId w:val="26"/>
  </w:num>
  <w:num w:numId="27">
    <w:abstractNumId w:val="12"/>
  </w:num>
  <w:num w:numId="28">
    <w:abstractNumId w:val="33"/>
  </w:num>
  <w:num w:numId="29">
    <w:abstractNumId w:val="9"/>
  </w:num>
  <w:num w:numId="30">
    <w:abstractNumId w:val="2"/>
  </w:num>
  <w:num w:numId="31">
    <w:abstractNumId w:val="18"/>
  </w:num>
  <w:num w:numId="32">
    <w:abstractNumId w:val="8"/>
  </w:num>
  <w:num w:numId="33">
    <w:abstractNumId w:val="31"/>
  </w:num>
  <w:num w:numId="34">
    <w:abstractNumId w:val="5"/>
  </w:num>
  <w:num w:numId="35">
    <w:abstractNumId w:val="23"/>
  </w:num>
  <w:num w:numId="36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4E"/>
    <w:rsid w:val="00000448"/>
    <w:rsid w:val="000004A2"/>
    <w:rsid w:val="00000599"/>
    <w:rsid w:val="00000910"/>
    <w:rsid w:val="0000091F"/>
    <w:rsid w:val="00000B80"/>
    <w:rsid w:val="00000C69"/>
    <w:rsid w:val="00000CFF"/>
    <w:rsid w:val="00000DE4"/>
    <w:rsid w:val="00000FCF"/>
    <w:rsid w:val="000013EE"/>
    <w:rsid w:val="00001434"/>
    <w:rsid w:val="0000160F"/>
    <w:rsid w:val="0000174B"/>
    <w:rsid w:val="000017BF"/>
    <w:rsid w:val="000019C7"/>
    <w:rsid w:val="000019E4"/>
    <w:rsid w:val="00001B2E"/>
    <w:rsid w:val="000022C2"/>
    <w:rsid w:val="00002354"/>
    <w:rsid w:val="00002C79"/>
    <w:rsid w:val="00002D31"/>
    <w:rsid w:val="00003007"/>
    <w:rsid w:val="000031FB"/>
    <w:rsid w:val="000034AB"/>
    <w:rsid w:val="00003575"/>
    <w:rsid w:val="0000362B"/>
    <w:rsid w:val="0000366F"/>
    <w:rsid w:val="00003A4B"/>
    <w:rsid w:val="00003A77"/>
    <w:rsid w:val="00003CF4"/>
    <w:rsid w:val="00004592"/>
    <w:rsid w:val="000048DE"/>
    <w:rsid w:val="00004BE1"/>
    <w:rsid w:val="00004D05"/>
    <w:rsid w:val="0000504F"/>
    <w:rsid w:val="00005053"/>
    <w:rsid w:val="00005420"/>
    <w:rsid w:val="00005650"/>
    <w:rsid w:val="000059C8"/>
    <w:rsid w:val="00005CEA"/>
    <w:rsid w:val="00005D6D"/>
    <w:rsid w:val="000060E7"/>
    <w:rsid w:val="0000620C"/>
    <w:rsid w:val="00006276"/>
    <w:rsid w:val="00006607"/>
    <w:rsid w:val="000066BE"/>
    <w:rsid w:val="00006CCA"/>
    <w:rsid w:val="00006E72"/>
    <w:rsid w:val="00007201"/>
    <w:rsid w:val="00007498"/>
    <w:rsid w:val="00007622"/>
    <w:rsid w:val="00007869"/>
    <w:rsid w:val="000102A1"/>
    <w:rsid w:val="0001036E"/>
    <w:rsid w:val="00010613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734"/>
    <w:rsid w:val="00011755"/>
    <w:rsid w:val="00011E28"/>
    <w:rsid w:val="00012000"/>
    <w:rsid w:val="00012007"/>
    <w:rsid w:val="00012414"/>
    <w:rsid w:val="0001242C"/>
    <w:rsid w:val="00012973"/>
    <w:rsid w:val="00012BAD"/>
    <w:rsid w:val="00012BFB"/>
    <w:rsid w:val="00012E56"/>
    <w:rsid w:val="0001308B"/>
    <w:rsid w:val="00013110"/>
    <w:rsid w:val="000132EA"/>
    <w:rsid w:val="000134B6"/>
    <w:rsid w:val="00013635"/>
    <w:rsid w:val="00013679"/>
    <w:rsid w:val="00013704"/>
    <w:rsid w:val="000137F9"/>
    <w:rsid w:val="0001387D"/>
    <w:rsid w:val="00013AF4"/>
    <w:rsid w:val="00013C42"/>
    <w:rsid w:val="00013CB1"/>
    <w:rsid w:val="00013D52"/>
    <w:rsid w:val="00013DDD"/>
    <w:rsid w:val="00013F46"/>
    <w:rsid w:val="00014102"/>
    <w:rsid w:val="0001498C"/>
    <w:rsid w:val="000149B9"/>
    <w:rsid w:val="00014C1D"/>
    <w:rsid w:val="00014C67"/>
    <w:rsid w:val="00015077"/>
    <w:rsid w:val="00015237"/>
    <w:rsid w:val="00015393"/>
    <w:rsid w:val="000153B6"/>
    <w:rsid w:val="00015EB1"/>
    <w:rsid w:val="0001602E"/>
    <w:rsid w:val="00016042"/>
    <w:rsid w:val="000160E6"/>
    <w:rsid w:val="000161EB"/>
    <w:rsid w:val="000165CA"/>
    <w:rsid w:val="000165DD"/>
    <w:rsid w:val="000167E0"/>
    <w:rsid w:val="00016938"/>
    <w:rsid w:val="00016A0B"/>
    <w:rsid w:val="00016A4F"/>
    <w:rsid w:val="00016D9B"/>
    <w:rsid w:val="00016EAF"/>
    <w:rsid w:val="0001706B"/>
    <w:rsid w:val="000171A4"/>
    <w:rsid w:val="00017D92"/>
    <w:rsid w:val="00017E6F"/>
    <w:rsid w:val="00017EEF"/>
    <w:rsid w:val="00020377"/>
    <w:rsid w:val="00020520"/>
    <w:rsid w:val="000206B1"/>
    <w:rsid w:val="00020955"/>
    <w:rsid w:val="00020AAD"/>
    <w:rsid w:val="00020C9C"/>
    <w:rsid w:val="00020DF6"/>
    <w:rsid w:val="00020EE6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ECF"/>
    <w:rsid w:val="00022029"/>
    <w:rsid w:val="000226E3"/>
    <w:rsid w:val="00022819"/>
    <w:rsid w:val="0002282F"/>
    <w:rsid w:val="00022851"/>
    <w:rsid w:val="00022D27"/>
    <w:rsid w:val="00022E97"/>
    <w:rsid w:val="0002369A"/>
    <w:rsid w:val="00023744"/>
    <w:rsid w:val="0002379B"/>
    <w:rsid w:val="00023816"/>
    <w:rsid w:val="000238E9"/>
    <w:rsid w:val="00023DB8"/>
    <w:rsid w:val="00023E11"/>
    <w:rsid w:val="00023E63"/>
    <w:rsid w:val="00023F8C"/>
    <w:rsid w:val="00024053"/>
    <w:rsid w:val="00024088"/>
    <w:rsid w:val="0002426A"/>
    <w:rsid w:val="0002447A"/>
    <w:rsid w:val="000245B2"/>
    <w:rsid w:val="000246B1"/>
    <w:rsid w:val="00024810"/>
    <w:rsid w:val="00024B70"/>
    <w:rsid w:val="00024CA3"/>
    <w:rsid w:val="00024D19"/>
    <w:rsid w:val="00024E16"/>
    <w:rsid w:val="00024E1F"/>
    <w:rsid w:val="00024EF7"/>
    <w:rsid w:val="00024FF6"/>
    <w:rsid w:val="00024FFA"/>
    <w:rsid w:val="000250BE"/>
    <w:rsid w:val="0002521C"/>
    <w:rsid w:val="00025425"/>
    <w:rsid w:val="000255C8"/>
    <w:rsid w:val="00025719"/>
    <w:rsid w:val="000259A7"/>
    <w:rsid w:val="00025C43"/>
    <w:rsid w:val="00025D14"/>
    <w:rsid w:val="00025FD3"/>
    <w:rsid w:val="00026455"/>
    <w:rsid w:val="00026533"/>
    <w:rsid w:val="000265F1"/>
    <w:rsid w:val="00026636"/>
    <w:rsid w:val="00026695"/>
    <w:rsid w:val="000266A2"/>
    <w:rsid w:val="0002693E"/>
    <w:rsid w:val="00026C83"/>
    <w:rsid w:val="000273E2"/>
    <w:rsid w:val="0002751D"/>
    <w:rsid w:val="000276BB"/>
    <w:rsid w:val="0002777E"/>
    <w:rsid w:val="00027B55"/>
    <w:rsid w:val="00027C1D"/>
    <w:rsid w:val="00027D0B"/>
    <w:rsid w:val="00027E44"/>
    <w:rsid w:val="00027F72"/>
    <w:rsid w:val="00027FB3"/>
    <w:rsid w:val="000301EB"/>
    <w:rsid w:val="0003037E"/>
    <w:rsid w:val="00030506"/>
    <w:rsid w:val="0003050A"/>
    <w:rsid w:val="0003050B"/>
    <w:rsid w:val="00030568"/>
    <w:rsid w:val="0003060F"/>
    <w:rsid w:val="00030750"/>
    <w:rsid w:val="00030ABE"/>
    <w:rsid w:val="00030B08"/>
    <w:rsid w:val="00030C01"/>
    <w:rsid w:val="00030EF5"/>
    <w:rsid w:val="00031375"/>
    <w:rsid w:val="000313AE"/>
    <w:rsid w:val="00031575"/>
    <w:rsid w:val="000315A7"/>
    <w:rsid w:val="00031BD4"/>
    <w:rsid w:val="00031C38"/>
    <w:rsid w:val="00031E74"/>
    <w:rsid w:val="00031EEC"/>
    <w:rsid w:val="0003233F"/>
    <w:rsid w:val="000325FF"/>
    <w:rsid w:val="00032700"/>
    <w:rsid w:val="00032985"/>
    <w:rsid w:val="00032A39"/>
    <w:rsid w:val="00032EEC"/>
    <w:rsid w:val="00032F4D"/>
    <w:rsid w:val="0003302D"/>
    <w:rsid w:val="00033047"/>
    <w:rsid w:val="0003305B"/>
    <w:rsid w:val="000330AA"/>
    <w:rsid w:val="0003353C"/>
    <w:rsid w:val="0003368C"/>
    <w:rsid w:val="00033803"/>
    <w:rsid w:val="00033995"/>
    <w:rsid w:val="000339B8"/>
    <w:rsid w:val="00033A15"/>
    <w:rsid w:val="000340D2"/>
    <w:rsid w:val="00034130"/>
    <w:rsid w:val="000342DF"/>
    <w:rsid w:val="00034391"/>
    <w:rsid w:val="0003450C"/>
    <w:rsid w:val="000345A7"/>
    <w:rsid w:val="000345C0"/>
    <w:rsid w:val="000345EF"/>
    <w:rsid w:val="0003483C"/>
    <w:rsid w:val="00034853"/>
    <w:rsid w:val="00034BEA"/>
    <w:rsid w:val="00034E51"/>
    <w:rsid w:val="0003552A"/>
    <w:rsid w:val="000356CC"/>
    <w:rsid w:val="0003578C"/>
    <w:rsid w:val="000357EA"/>
    <w:rsid w:val="00035AA5"/>
    <w:rsid w:val="00035CAF"/>
    <w:rsid w:val="00036643"/>
    <w:rsid w:val="00036927"/>
    <w:rsid w:val="00036A93"/>
    <w:rsid w:val="00037043"/>
    <w:rsid w:val="000371F5"/>
    <w:rsid w:val="00037345"/>
    <w:rsid w:val="00037423"/>
    <w:rsid w:val="00037583"/>
    <w:rsid w:val="000377D1"/>
    <w:rsid w:val="000377DE"/>
    <w:rsid w:val="00037841"/>
    <w:rsid w:val="00037B04"/>
    <w:rsid w:val="00037CBE"/>
    <w:rsid w:val="00037E53"/>
    <w:rsid w:val="00037EFC"/>
    <w:rsid w:val="00040303"/>
    <w:rsid w:val="0004040F"/>
    <w:rsid w:val="00040516"/>
    <w:rsid w:val="000406B3"/>
    <w:rsid w:val="000407DF"/>
    <w:rsid w:val="00040A8B"/>
    <w:rsid w:val="00040D31"/>
    <w:rsid w:val="00040E9E"/>
    <w:rsid w:val="00041224"/>
    <w:rsid w:val="000412C6"/>
    <w:rsid w:val="000412DE"/>
    <w:rsid w:val="0004155D"/>
    <w:rsid w:val="000417C2"/>
    <w:rsid w:val="000418C1"/>
    <w:rsid w:val="00041DE0"/>
    <w:rsid w:val="00041F62"/>
    <w:rsid w:val="000421EE"/>
    <w:rsid w:val="000422D2"/>
    <w:rsid w:val="000423AF"/>
    <w:rsid w:val="000423B6"/>
    <w:rsid w:val="000426EC"/>
    <w:rsid w:val="00042827"/>
    <w:rsid w:val="000428A6"/>
    <w:rsid w:val="000429AC"/>
    <w:rsid w:val="00042C04"/>
    <w:rsid w:val="000431EA"/>
    <w:rsid w:val="00043377"/>
    <w:rsid w:val="00043788"/>
    <w:rsid w:val="00043CEE"/>
    <w:rsid w:val="000442A4"/>
    <w:rsid w:val="000443A4"/>
    <w:rsid w:val="000444D8"/>
    <w:rsid w:val="000445A4"/>
    <w:rsid w:val="000447F9"/>
    <w:rsid w:val="000448DD"/>
    <w:rsid w:val="00044E80"/>
    <w:rsid w:val="00044E8D"/>
    <w:rsid w:val="00044EC0"/>
    <w:rsid w:val="00045149"/>
    <w:rsid w:val="00045373"/>
    <w:rsid w:val="000453AB"/>
    <w:rsid w:val="00045428"/>
    <w:rsid w:val="00045501"/>
    <w:rsid w:val="00045728"/>
    <w:rsid w:val="000459BD"/>
    <w:rsid w:val="00045A6A"/>
    <w:rsid w:val="00045A97"/>
    <w:rsid w:val="00045AB8"/>
    <w:rsid w:val="00045AE2"/>
    <w:rsid w:val="00045B04"/>
    <w:rsid w:val="00045C41"/>
    <w:rsid w:val="00045E37"/>
    <w:rsid w:val="00045EF1"/>
    <w:rsid w:val="00046358"/>
    <w:rsid w:val="0004660E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6DF"/>
    <w:rsid w:val="000478E8"/>
    <w:rsid w:val="000479BE"/>
    <w:rsid w:val="00047A00"/>
    <w:rsid w:val="00047A6D"/>
    <w:rsid w:val="00047A86"/>
    <w:rsid w:val="00047F8A"/>
    <w:rsid w:val="00047FFC"/>
    <w:rsid w:val="00050010"/>
    <w:rsid w:val="00050197"/>
    <w:rsid w:val="0005024C"/>
    <w:rsid w:val="00050277"/>
    <w:rsid w:val="00050460"/>
    <w:rsid w:val="00050691"/>
    <w:rsid w:val="000506F1"/>
    <w:rsid w:val="00050E21"/>
    <w:rsid w:val="00050ECD"/>
    <w:rsid w:val="000510DE"/>
    <w:rsid w:val="00051103"/>
    <w:rsid w:val="0005136A"/>
    <w:rsid w:val="00051378"/>
    <w:rsid w:val="00051CA7"/>
    <w:rsid w:val="000521A6"/>
    <w:rsid w:val="000521F0"/>
    <w:rsid w:val="000522F0"/>
    <w:rsid w:val="00052341"/>
    <w:rsid w:val="000523AD"/>
    <w:rsid w:val="000528DD"/>
    <w:rsid w:val="0005292F"/>
    <w:rsid w:val="00053055"/>
    <w:rsid w:val="000532B3"/>
    <w:rsid w:val="00053495"/>
    <w:rsid w:val="000535E5"/>
    <w:rsid w:val="00053680"/>
    <w:rsid w:val="0005393E"/>
    <w:rsid w:val="00053A0B"/>
    <w:rsid w:val="00053A9A"/>
    <w:rsid w:val="00053C25"/>
    <w:rsid w:val="00053CE4"/>
    <w:rsid w:val="00053E0A"/>
    <w:rsid w:val="00053E45"/>
    <w:rsid w:val="000540FF"/>
    <w:rsid w:val="00054376"/>
    <w:rsid w:val="000543B5"/>
    <w:rsid w:val="00054411"/>
    <w:rsid w:val="00054674"/>
    <w:rsid w:val="0005478B"/>
    <w:rsid w:val="00054C6D"/>
    <w:rsid w:val="0005505B"/>
    <w:rsid w:val="0005514A"/>
    <w:rsid w:val="00055167"/>
    <w:rsid w:val="00055234"/>
    <w:rsid w:val="00055530"/>
    <w:rsid w:val="0005559F"/>
    <w:rsid w:val="00055610"/>
    <w:rsid w:val="000556E7"/>
    <w:rsid w:val="0005578E"/>
    <w:rsid w:val="000557E1"/>
    <w:rsid w:val="00055818"/>
    <w:rsid w:val="00055960"/>
    <w:rsid w:val="00055BA5"/>
    <w:rsid w:val="00055D63"/>
    <w:rsid w:val="00056019"/>
    <w:rsid w:val="00056906"/>
    <w:rsid w:val="00056ACA"/>
    <w:rsid w:val="00056B46"/>
    <w:rsid w:val="00056D58"/>
    <w:rsid w:val="00056E44"/>
    <w:rsid w:val="00056E9F"/>
    <w:rsid w:val="00056FF2"/>
    <w:rsid w:val="000570D4"/>
    <w:rsid w:val="00057407"/>
    <w:rsid w:val="000574DA"/>
    <w:rsid w:val="0005761E"/>
    <w:rsid w:val="00057641"/>
    <w:rsid w:val="000578C4"/>
    <w:rsid w:val="00057DE0"/>
    <w:rsid w:val="00057F80"/>
    <w:rsid w:val="0006013E"/>
    <w:rsid w:val="00060185"/>
    <w:rsid w:val="00060309"/>
    <w:rsid w:val="0006038B"/>
    <w:rsid w:val="00060457"/>
    <w:rsid w:val="000604B5"/>
    <w:rsid w:val="00060700"/>
    <w:rsid w:val="00060C24"/>
    <w:rsid w:val="00060D77"/>
    <w:rsid w:val="0006113E"/>
    <w:rsid w:val="0006132F"/>
    <w:rsid w:val="000615D9"/>
    <w:rsid w:val="000616B2"/>
    <w:rsid w:val="00061810"/>
    <w:rsid w:val="000618D8"/>
    <w:rsid w:val="00061DD2"/>
    <w:rsid w:val="00061F9F"/>
    <w:rsid w:val="00062020"/>
    <w:rsid w:val="0006229F"/>
    <w:rsid w:val="000622B0"/>
    <w:rsid w:val="0006244A"/>
    <w:rsid w:val="000626C9"/>
    <w:rsid w:val="00062CEC"/>
    <w:rsid w:val="00062F3E"/>
    <w:rsid w:val="0006310B"/>
    <w:rsid w:val="0006312C"/>
    <w:rsid w:val="00063137"/>
    <w:rsid w:val="0006354B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547"/>
    <w:rsid w:val="000646A7"/>
    <w:rsid w:val="00064711"/>
    <w:rsid w:val="00064812"/>
    <w:rsid w:val="00064A0F"/>
    <w:rsid w:val="00064BFE"/>
    <w:rsid w:val="00064E2B"/>
    <w:rsid w:val="00064F02"/>
    <w:rsid w:val="000652A4"/>
    <w:rsid w:val="00065598"/>
    <w:rsid w:val="00065609"/>
    <w:rsid w:val="000656E1"/>
    <w:rsid w:val="00065846"/>
    <w:rsid w:val="000658EA"/>
    <w:rsid w:val="00065ADE"/>
    <w:rsid w:val="00065C80"/>
    <w:rsid w:val="00066362"/>
    <w:rsid w:val="0006648E"/>
    <w:rsid w:val="000665D4"/>
    <w:rsid w:val="00066B9F"/>
    <w:rsid w:val="0006702A"/>
    <w:rsid w:val="0006741C"/>
    <w:rsid w:val="00067D18"/>
    <w:rsid w:val="00067D22"/>
    <w:rsid w:val="00067D6A"/>
    <w:rsid w:val="00067ED8"/>
    <w:rsid w:val="00067F23"/>
    <w:rsid w:val="00070088"/>
    <w:rsid w:val="00070589"/>
    <w:rsid w:val="0007063C"/>
    <w:rsid w:val="0007077B"/>
    <w:rsid w:val="00070861"/>
    <w:rsid w:val="00070B1B"/>
    <w:rsid w:val="000710D8"/>
    <w:rsid w:val="0007168B"/>
    <w:rsid w:val="000716D7"/>
    <w:rsid w:val="000719CC"/>
    <w:rsid w:val="00071AD7"/>
    <w:rsid w:val="00071B79"/>
    <w:rsid w:val="00071DCC"/>
    <w:rsid w:val="00071F77"/>
    <w:rsid w:val="00071FC1"/>
    <w:rsid w:val="00072393"/>
    <w:rsid w:val="00072485"/>
    <w:rsid w:val="00072645"/>
    <w:rsid w:val="000726AA"/>
    <w:rsid w:val="0007277C"/>
    <w:rsid w:val="00072A1D"/>
    <w:rsid w:val="00072BC8"/>
    <w:rsid w:val="00072C0A"/>
    <w:rsid w:val="00072CF3"/>
    <w:rsid w:val="0007302E"/>
    <w:rsid w:val="000730CF"/>
    <w:rsid w:val="000735C7"/>
    <w:rsid w:val="0007367C"/>
    <w:rsid w:val="0007372A"/>
    <w:rsid w:val="00073C86"/>
    <w:rsid w:val="00073EE0"/>
    <w:rsid w:val="0007419D"/>
    <w:rsid w:val="00074411"/>
    <w:rsid w:val="000744FA"/>
    <w:rsid w:val="000745C7"/>
    <w:rsid w:val="000746EF"/>
    <w:rsid w:val="000747BC"/>
    <w:rsid w:val="00074A4D"/>
    <w:rsid w:val="00074AA7"/>
    <w:rsid w:val="0007509B"/>
    <w:rsid w:val="000751B4"/>
    <w:rsid w:val="00075355"/>
    <w:rsid w:val="0007539F"/>
    <w:rsid w:val="0007546C"/>
    <w:rsid w:val="000754D3"/>
    <w:rsid w:val="0007557D"/>
    <w:rsid w:val="000755B1"/>
    <w:rsid w:val="000757CB"/>
    <w:rsid w:val="00075854"/>
    <w:rsid w:val="000759B4"/>
    <w:rsid w:val="000759BC"/>
    <w:rsid w:val="000759D6"/>
    <w:rsid w:val="00075BA6"/>
    <w:rsid w:val="00075C26"/>
    <w:rsid w:val="00075E55"/>
    <w:rsid w:val="00076003"/>
    <w:rsid w:val="0007616E"/>
    <w:rsid w:val="000764E8"/>
    <w:rsid w:val="0007679B"/>
    <w:rsid w:val="00076934"/>
    <w:rsid w:val="000770F6"/>
    <w:rsid w:val="000771C3"/>
    <w:rsid w:val="00077255"/>
    <w:rsid w:val="000772FF"/>
    <w:rsid w:val="000774FF"/>
    <w:rsid w:val="00077683"/>
    <w:rsid w:val="00077712"/>
    <w:rsid w:val="0007794B"/>
    <w:rsid w:val="00077B43"/>
    <w:rsid w:val="00077BEC"/>
    <w:rsid w:val="00077D95"/>
    <w:rsid w:val="00077F0B"/>
    <w:rsid w:val="00077FB7"/>
    <w:rsid w:val="00080481"/>
    <w:rsid w:val="000804DE"/>
    <w:rsid w:val="0008057E"/>
    <w:rsid w:val="0008066C"/>
    <w:rsid w:val="0008079C"/>
    <w:rsid w:val="000808CD"/>
    <w:rsid w:val="00080905"/>
    <w:rsid w:val="00080A65"/>
    <w:rsid w:val="00080C30"/>
    <w:rsid w:val="00080C50"/>
    <w:rsid w:val="00080D81"/>
    <w:rsid w:val="00080DB8"/>
    <w:rsid w:val="00080E4B"/>
    <w:rsid w:val="00080F02"/>
    <w:rsid w:val="00081562"/>
    <w:rsid w:val="0008166C"/>
    <w:rsid w:val="00081808"/>
    <w:rsid w:val="00081840"/>
    <w:rsid w:val="00081DA4"/>
    <w:rsid w:val="00081F54"/>
    <w:rsid w:val="000821C3"/>
    <w:rsid w:val="000823E4"/>
    <w:rsid w:val="0008250C"/>
    <w:rsid w:val="00082722"/>
    <w:rsid w:val="00082787"/>
    <w:rsid w:val="000829DA"/>
    <w:rsid w:val="00082B84"/>
    <w:rsid w:val="00082C40"/>
    <w:rsid w:val="00082CFA"/>
    <w:rsid w:val="00082EAD"/>
    <w:rsid w:val="00082F02"/>
    <w:rsid w:val="00082F0D"/>
    <w:rsid w:val="00082F55"/>
    <w:rsid w:val="00083117"/>
    <w:rsid w:val="0008349C"/>
    <w:rsid w:val="00083551"/>
    <w:rsid w:val="0008356D"/>
    <w:rsid w:val="00083654"/>
    <w:rsid w:val="0008383D"/>
    <w:rsid w:val="000838F4"/>
    <w:rsid w:val="00083C0F"/>
    <w:rsid w:val="00083EE1"/>
    <w:rsid w:val="00083FEF"/>
    <w:rsid w:val="00084107"/>
    <w:rsid w:val="0008419D"/>
    <w:rsid w:val="000841D5"/>
    <w:rsid w:val="00084448"/>
    <w:rsid w:val="00084539"/>
    <w:rsid w:val="000845C0"/>
    <w:rsid w:val="000845C1"/>
    <w:rsid w:val="00084B02"/>
    <w:rsid w:val="00084C82"/>
    <w:rsid w:val="00084D0F"/>
    <w:rsid w:val="00084F4E"/>
    <w:rsid w:val="000855BC"/>
    <w:rsid w:val="0008567C"/>
    <w:rsid w:val="00085B70"/>
    <w:rsid w:val="00085E8B"/>
    <w:rsid w:val="00086032"/>
    <w:rsid w:val="00086276"/>
    <w:rsid w:val="0008627F"/>
    <w:rsid w:val="00086302"/>
    <w:rsid w:val="00086316"/>
    <w:rsid w:val="0008635F"/>
    <w:rsid w:val="00086670"/>
    <w:rsid w:val="0008678E"/>
    <w:rsid w:val="000868B6"/>
    <w:rsid w:val="00086E8D"/>
    <w:rsid w:val="000871CF"/>
    <w:rsid w:val="0008723C"/>
    <w:rsid w:val="000873D6"/>
    <w:rsid w:val="000877B0"/>
    <w:rsid w:val="00087A25"/>
    <w:rsid w:val="00087BEA"/>
    <w:rsid w:val="00087C45"/>
    <w:rsid w:val="00087C9A"/>
    <w:rsid w:val="00087CD7"/>
    <w:rsid w:val="00087E7D"/>
    <w:rsid w:val="00087ECC"/>
    <w:rsid w:val="00090217"/>
    <w:rsid w:val="00090271"/>
    <w:rsid w:val="00090312"/>
    <w:rsid w:val="00090353"/>
    <w:rsid w:val="0009046A"/>
    <w:rsid w:val="0009091F"/>
    <w:rsid w:val="00090A82"/>
    <w:rsid w:val="00090BE9"/>
    <w:rsid w:val="00090D59"/>
    <w:rsid w:val="00090F05"/>
    <w:rsid w:val="00091527"/>
    <w:rsid w:val="000915F7"/>
    <w:rsid w:val="00091A6F"/>
    <w:rsid w:val="00091D45"/>
    <w:rsid w:val="00092227"/>
    <w:rsid w:val="000923B3"/>
    <w:rsid w:val="0009240A"/>
    <w:rsid w:val="00092452"/>
    <w:rsid w:val="000925A6"/>
    <w:rsid w:val="0009260C"/>
    <w:rsid w:val="00092641"/>
    <w:rsid w:val="00092750"/>
    <w:rsid w:val="000927DB"/>
    <w:rsid w:val="00092B77"/>
    <w:rsid w:val="00092CCB"/>
    <w:rsid w:val="00092D62"/>
    <w:rsid w:val="00092DF0"/>
    <w:rsid w:val="0009302D"/>
    <w:rsid w:val="000933EB"/>
    <w:rsid w:val="0009345A"/>
    <w:rsid w:val="00093956"/>
    <w:rsid w:val="00093972"/>
    <w:rsid w:val="00093A25"/>
    <w:rsid w:val="00093BAF"/>
    <w:rsid w:val="00093E6E"/>
    <w:rsid w:val="00093FE7"/>
    <w:rsid w:val="00093FF8"/>
    <w:rsid w:val="000940FC"/>
    <w:rsid w:val="0009422B"/>
    <w:rsid w:val="00094345"/>
    <w:rsid w:val="00094AA8"/>
    <w:rsid w:val="00094D59"/>
    <w:rsid w:val="0009507E"/>
    <w:rsid w:val="00095240"/>
    <w:rsid w:val="0009544C"/>
    <w:rsid w:val="00095717"/>
    <w:rsid w:val="00095741"/>
    <w:rsid w:val="000957CE"/>
    <w:rsid w:val="00095892"/>
    <w:rsid w:val="000958B8"/>
    <w:rsid w:val="0009597D"/>
    <w:rsid w:val="00095DFE"/>
    <w:rsid w:val="00095F95"/>
    <w:rsid w:val="00095FDB"/>
    <w:rsid w:val="0009601F"/>
    <w:rsid w:val="00096025"/>
    <w:rsid w:val="00096095"/>
    <w:rsid w:val="000967EC"/>
    <w:rsid w:val="00096961"/>
    <w:rsid w:val="00096A89"/>
    <w:rsid w:val="00096BCA"/>
    <w:rsid w:val="00096F54"/>
    <w:rsid w:val="0009721E"/>
    <w:rsid w:val="0009727B"/>
    <w:rsid w:val="000972FF"/>
    <w:rsid w:val="0009732D"/>
    <w:rsid w:val="00097398"/>
    <w:rsid w:val="000974DD"/>
    <w:rsid w:val="0009756E"/>
    <w:rsid w:val="0009759B"/>
    <w:rsid w:val="00097D5B"/>
    <w:rsid w:val="000A0218"/>
    <w:rsid w:val="000A02B9"/>
    <w:rsid w:val="000A0686"/>
    <w:rsid w:val="000A0B37"/>
    <w:rsid w:val="000A0D6E"/>
    <w:rsid w:val="000A0DB1"/>
    <w:rsid w:val="000A0EA3"/>
    <w:rsid w:val="000A0F3F"/>
    <w:rsid w:val="000A11EB"/>
    <w:rsid w:val="000A127F"/>
    <w:rsid w:val="000A129B"/>
    <w:rsid w:val="000A1572"/>
    <w:rsid w:val="000A1623"/>
    <w:rsid w:val="000A1783"/>
    <w:rsid w:val="000A1839"/>
    <w:rsid w:val="000A199E"/>
    <w:rsid w:val="000A231A"/>
    <w:rsid w:val="000A25C9"/>
    <w:rsid w:val="000A2648"/>
    <w:rsid w:val="000A27CB"/>
    <w:rsid w:val="000A2877"/>
    <w:rsid w:val="000A288F"/>
    <w:rsid w:val="000A289D"/>
    <w:rsid w:val="000A28EA"/>
    <w:rsid w:val="000A2980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91D"/>
    <w:rsid w:val="000A3945"/>
    <w:rsid w:val="000A3A41"/>
    <w:rsid w:val="000A3C70"/>
    <w:rsid w:val="000A3D10"/>
    <w:rsid w:val="000A3E07"/>
    <w:rsid w:val="000A3FCB"/>
    <w:rsid w:val="000A40A9"/>
    <w:rsid w:val="000A429A"/>
    <w:rsid w:val="000A441E"/>
    <w:rsid w:val="000A45F4"/>
    <w:rsid w:val="000A49E8"/>
    <w:rsid w:val="000A4B51"/>
    <w:rsid w:val="000A4D63"/>
    <w:rsid w:val="000A4EFE"/>
    <w:rsid w:val="000A5029"/>
    <w:rsid w:val="000A5596"/>
    <w:rsid w:val="000A580D"/>
    <w:rsid w:val="000A588C"/>
    <w:rsid w:val="000A588E"/>
    <w:rsid w:val="000A597D"/>
    <w:rsid w:val="000A59FB"/>
    <w:rsid w:val="000A5DFC"/>
    <w:rsid w:val="000A5E29"/>
    <w:rsid w:val="000A6250"/>
    <w:rsid w:val="000A62C5"/>
    <w:rsid w:val="000A67A9"/>
    <w:rsid w:val="000A67DA"/>
    <w:rsid w:val="000A68A7"/>
    <w:rsid w:val="000A6A5A"/>
    <w:rsid w:val="000A6A7B"/>
    <w:rsid w:val="000A6C35"/>
    <w:rsid w:val="000A6DE3"/>
    <w:rsid w:val="000A6E9E"/>
    <w:rsid w:val="000A6F2B"/>
    <w:rsid w:val="000A72CF"/>
    <w:rsid w:val="000A74B7"/>
    <w:rsid w:val="000A7521"/>
    <w:rsid w:val="000A77F9"/>
    <w:rsid w:val="000A7987"/>
    <w:rsid w:val="000A7BD8"/>
    <w:rsid w:val="000A7EF0"/>
    <w:rsid w:val="000A7F01"/>
    <w:rsid w:val="000B0105"/>
    <w:rsid w:val="000B01F4"/>
    <w:rsid w:val="000B03A0"/>
    <w:rsid w:val="000B0703"/>
    <w:rsid w:val="000B0720"/>
    <w:rsid w:val="000B0819"/>
    <w:rsid w:val="000B0A96"/>
    <w:rsid w:val="000B0C76"/>
    <w:rsid w:val="000B0D21"/>
    <w:rsid w:val="000B0E74"/>
    <w:rsid w:val="000B1236"/>
    <w:rsid w:val="000B13DA"/>
    <w:rsid w:val="000B15A3"/>
    <w:rsid w:val="000B161C"/>
    <w:rsid w:val="000B1637"/>
    <w:rsid w:val="000B16B7"/>
    <w:rsid w:val="000B1729"/>
    <w:rsid w:val="000B179D"/>
    <w:rsid w:val="000B1881"/>
    <w:rsid w:val="000B1B44"/>
    <w:rsid w:val="000B1C8A"/>
    <w:rsid w:val="000B1C94"/>
    <w:rsid w:val="000B205D"/>
    <w:rsid w:val="000B2720"/>
    <w:rsid w:val="000B27A1"/>
    <w:rsid w:val="000B2839"/>
    <w:rsid w:val="000B2B29"/>
    <w:rsid w:val="000B2BD3"/>
    <w:rsid w:val="000B2BD9"/>
    <w:rsid w:val="000B2F40"/>
    <w:rsid w:val="000B3090"/>
    <w:rsid w:val="000B310B"/>
    <w:rsid w:val="000B328E"/>
    <w:rsid w:val="000B331F"/>
    <w:rsid w:val="000B3408"/>
    <w:rsid w:val="000B3411"/>
    <w:rsid w:val="000B35D3"/>
    <w:rsid w:val="000B366A"/>
    <w:rsid w:val="000B3763"/>
    <w:rsid w:val="000B38F3"/>
    <w:rsid w:val="000B3A79"/>
    <w:rsid w:val="000B3AB2"/>
    <w:rsid w:val="000B3C89"/>
    <w:rsid w:val="000B3D68"/>
    <w:rsid w:val="000B3F82"/>
    <w:rsid w:val="000B421C"/>
    <w:rsid w:val="000B4425"/>
    <w:rsid w:val="000B46C3"/>
    <w:rsid w:val="000B47D0"/>
    <w:rsid w:val="000B49F3"/>
    <w:rsid w:val="000B4E88"/>
    <w:rsid w:val="000B4FDC"/>
    <w:rsid w:val="000B558C"/>
    <w:rsid w:val="000B56F9"/>
    <w:rsid w:val="000B59B3"/>
    <w:rsid w:val="000B5DAF"/>
    <w:rsid w:val="000B603E"/>
    <w:rsid w:val="000B644B"/>
    <w:rsid w:val="000B65CF"/>
    <w:rsid w:val="000B695E"/>
    <w:rsid w:val="000B6DE0"/>
    <w:rsid w:val="000B7195"/>
    <w:rsid w:val="000B71CC"/>
    <w:rsid w:val="000B750A"/>
    <w:rsid w:val="000B78AD"/>
    <w:rsid w:val="000B7A60"/>
    <w:rsid w:val="000B7F49"/>
    <w:rsid w:val="000B7F82"/>
    <w:rsid w:val="000C000B"/>
    <w:rsid w:val="000C0034"/>
    <w:rsid w:val="000C01F1"/>
    <w:rsid w:val="000C0321"/>
    <w:rsid w:val="000C0365"/>
    <w:rsid w:val="000C0370"/>
    <w:rsid w:val="000C0387"/>
    <w:rsid w:val="000C04B1"/>
    <w:rsid w:val="000C051E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C66"/>
    <w:rsid w:val="000C0FD3"/>
    <w:rsid w:val="000C16D5"/>
    <w:rsid w:val="000C1822"/>
    <w:rsid w:val="000C18B7"/>
    <w:rsid w:val="000C18BA"/>
    <w:rsid w:val="000C1D48"/>
    <w:rsid w:val="000C2123"/>
    <w:rsid w:val="000C22C7"/>
    <w:rsid w:val="000C25A4"/>
    <w:rsid w:val="000C2C47"/>
    <w:rsid w:val="000C2E8F"/>
    <w:rsid w:val="000C2F5C"/>
    <w:rsid w:val="000C2FDA"/>
    <w:rsid w:val="000C3347"/>
    <w:rsid w:val="000C382A"/>
    <w:rsid w:val="000C3B41"/>
    <w:rsid w:val="000C3D32"/>
    <w:rsid w:val="000C3E58"/>
    <w:rsid w:val="000C3EEF"/>
    <w:rsid w:val="000C3F8E"/>
    <w:rsid w:val="000C3FEE"/>
    <w:rsid w:val="000C40E7"/>
    <w:rsid w:val="000C4186"/>
    <w:rsid w:val="000C41B5"/>
    <w:rsid w:val="000C432D"/>
    <w:rsid w:val="000C4478"/>
    <w:rsid w:val="000C479F"/>
    <w:rsid w:val="000C4846"/>
    <w:rsid w:val="000C4A0A"/>
    <w:rsid w:val="000C4A64"/>
    <w:rsid w:val="000C4F26"/>
    <w:rsid w:val="000C51D9"/>
    <w:rsid w:val="000C5765"/>
    <w:rsid w:val="000C57CA"/>
    <w:rsid w:val="000C5851"/>
    <w:rsid w:val="000C5A3C"/>
    <w:rsid w:val="000C5AD3"/>
    <w:rsid w:val="000C5B66"/>
    <w:rsid w:val="000C5C55"/>
    <w:rsid w:val="000C5DC6"/>
    <w:rsid w:val="000C5E54"/>
    <w:rsid w:val="000C5FAF"/>
    <w:rsid w:val="000C6110"/>
    <w:rsid w:val="000C61AE"/>
    <w:rsid w:val="000C6310"/>
    <w:rsid w:val="000C666A"/>
    <w:rsid w:val="000C670E"/>
    <w:rsid w:val="000C6935"/>
    <w:rsid w:val="000C6D34"/>
    <w:rsid w:val="000C6FEC"/>
    <w:rsid w:val="000C7104"/>
    <w:rsid w:val="000C7182"/>
    <w:rsid w:val="000C71AE"/>
    <w:rsid w:val="000C71E3"/>
    <w:rsid w:val="000C74A7"/>
    <w:rsid w:val="000C75CA"/>
    <w:rsid w:val="000C76A8"/>
    <w:rsid w:val="000C78FF"/>
    <w:rsid w:val="000C7BF5"/>
    <w:rsid w:val="000C7CB3"/>
    <w:rsid w:val="000C7F8A"/>
    <w:rsid w:val="000D00F5"/>
    <w:rsid w:val="000D0538"/>
    <w:rsid w:val="000D05F1"/>
    <w:rsid w:val="000D073C"/>
    <w:rsid w:val="000D07D8"/>
    <w:rsid w:val="000D0815"/>
    <w:rsid w:val="000D08B5"/>
    <w:rsid w:val="000D0ACA"/>
    <w:rsid w:val="000D0B9E"/>
    <w:rsid w:val="000D10C0"/>
    <w:rsid w:val="000D1254"/>
    <w:rsid w:val="000D1466"/>
    <w:rsid w:val="000D161E"/>
    <w:rsid w:val="000D1833"/>
    <w:rsid w:val="000D199B"/>
    <w:rsid w:val="000D1A6B"/>
    <w:rsid w:val="000D1AB9"/>
    <w:rsid w:val="000D1CC9"/>
    <w:rsid w:val="000D1FE0"/>
    <w:rsid w:val="000D219C"/>
    <w:rsid w:val="000D21E0"/>
    <w:rsid w:val="000D221C"/>
    <w:rsid w:val="000D2333"/>
    <w:rsid w:val="000D267D"/>
    <w:rsid w:val="000D280F"/>
    <w:rsid w:val="000D28AF"/>
    <w:rsid w:val="000D2AD2"/>
    <w:rsid w:val="000D2B86"/>
    <w:rsid w:val="000D2BAF"/>
    <w:rsid w:val="000D30FB"/>
    <w:rsid w:val="000D33B4"/>
    <w:rsid w:val="000D374E"/>
    <w:rsid w:val="000D37C0"/>
    <w:rsid w:val="000D3952"/>
    <w:rsid w:val="000D3995"/>
    <w:rsid w:val="000D39FD"/>
    <w:rsid w:val="000D3A8F"/>
    <w:rsid w:val="000D3D65"/>
    <w:rsid w:val="000D3FC3"/>
    <w:rsid w:val="000D403E"/>
    <w:rsid w:val="000D4071"/>
    <w:rsid w:val="000D41FB"/>
    <w:rsid w:val="000D4418"/>
    <w:rsid w:val="000D46AC"/>
    <w:rsid w:val="000D4901"/>
    <w:rsid w:val="000D4AFD"/>
    <w:rsid w:val="000D5008"/>
    <w:rsid w:val="000D5187"/>
    <w:rsid w:val="000D5565"/>
    <w:rsid w:val="000D599D"/>
    <w:rsid w:val="000D5AB7"/>
    <w:rsid w:val="000D5B3B"/>
    <w:rsid w:val="000D5FC5"/>
    <w:rsid w:val="000D6121"/>
    <w:rsid w:val="000D6971"/>
    <w:rsid w:val="000D6AF0"/>
    <w:rsid w:val="000D6B13"/>
    <w:rsid w:val="000D6B8C"/>
    <w:rsid w:val="000D6BC5"/>
    <w:rsid w:val="000D71CC"/>
    <w:rsid w:val="000D7313"/>
    <w:rsid w:val="000D765E"/>
    <w:rsid w:val="000D7896"/>
    <w:rsid w:val="000D79DC"/>
    <w:rsid w:val="000D79F2"/>
    <w:rsid w:val="000D7C67"/>
    <w:rsid w:val="000D7C94"/>
    <w:rsid w:val="000E034D"/>
    <w:rsid w:val="000E0369"/>
    <w:rsid w:val="000E0773"/>
    <w:rsid w:val="000E08A8"/>
    <w:rsid w:val="000E0A03"/>
    <w:rsid w:val="000E0BEC"/>
    <w:rsid w:val="000E0CD0"/>
    <w:rsid w:val="000E0D18"/>
    <w:rsid w:val="000E1019"/>
    <w:rsid w:val="000E11C6"/>
    <w:rsid w:val="000E11F9"/>
    <w:rsid w:val="000E12CF"/>
    <w:rsid w:val="000E1A14"/>
    <w:rsid w:val="000E1E20"/>
    <w:rsid w:val="000E24D0"/>
    <w:rsid w:val="000E24E8"/>
    <w:rsid w:val="000E2578"/>
    <w:rsid w:val="000E26F6"/>
    <w:rsid w:val="000E28CB"/>
    <w:rsid w:val="000E2ADF"/>
    <w:rsid w:val="000E2B53"/>
    <w:rsid w:val="000E308A"/>
    <w:rsid w:val="000E3120"/>
    <w:rsid w:val="000E3149"/>
    <w:rsid w:val="000E3196"/>
    <w:rsid w:val="000E3A06"/>
    <w:rsid w:val="000E3FCF"/>
    <w:rsid w:val="000E42AE"/>
    <w:rsid w:val="000E42DF"/>
    <w:rsid w:val="000E4654"/>
    <w:rsid w:val="000E480D"/>
    <w:rsid w:val="000E49CB"/>
    <w:rsid w:val="000E4D88"/>
    <w:rsid w:val="000E511E"/>
    <w:rsid w:val="000E5599"/>
    <w:rsid w:val="000E56C2"/>
    <w:rsid w:val="000E585A"/>
    <w:rsid w:val="000E598C"/>
    <w:rsid w:val="000E5C5C"/>
    <w:rsid w:val="000E5CB8"/>
    <w:rsid w:val="000E5D03"/>
    <w:rsid w:val="000E5DCC"/>
    <w:rsid w:val="000E5EB1"/>
    <w:rsid w:val="000E5EFA"/>
    <w:rsid w:val="000E5F00"/>
    <w:rsid w:val="000E65C0"/>
    <w:rsid w:val="000E6837"/>
    <w:rsid w:val="000E6969"/>
    <w:rsid w:val="000E6A6E"/>
    <w:rsid w:val="000E6CEA"/>
    <w:rsid w:val="000E6D06"/>
    <w:rsid w:val="000E6DC1"/>
    <w:rsid w:val="000E705D"/>
    <w:rsid w:val="000E72B1"/>
    <w:rsid w:val="000E73AD"/>
    <w:rsid w:val="000E746C"/>
    <w:rsid w:val="000E74E0"/>
    <w:rsid w:val="000E74E2"/>
    <w:rsid w:val="000E7578"/>
    <w:rsid w:val="000E7584"/>
    <w:rsid w:val="000E76B5"/>
    <w:rsid w:val="000E7743"/>
    <w:rsid w:val="000E7823"/>
    <w:rsid w:val="000E7AF7"/>
    <w:rsid w:val="000E7D68"/>
    <w:rsid w:val="000E7E13"/>
    <w:rsid w:val="000E7E81"/>
    <w:rsid w:val="000E7FCD"/>
    <w:rsid w:val="000F02B5"/>
    <w:rsid w:val="000F0516"/>
    <w:rsid w:val="000F0606"/>
    <w:rsid w:val="000F064F"/>
    <w:rsid w:val="000F06B1"/>
    <w:rsid w:val="000F0C4D"/>
    <w:rsid w:val="000F0CAA"/>
    <w:rsid w:val="000F0FC2"/>
    <w:rsid w:val="000F1026"/>
    <w:rsid w:val="000F1898"/>
    <w:rsid w:val="000F1C35"/>
    <w:rsid w:val="000F2096"/>
    <w:rsid w:val="000F2109"/>
    <w:rsid w:val="000F2201"/>
    <w:rsid w:val="000F22C4"/>
    <w:rsid w:val="000F24E3"/>
    <w:rsid w:val="000F250A"/>
    <w:rsid w:val="000F25E8"/>
    <w:rsid w:val="000F2A46"/>
    <w:rsid w:val="000F2B7F"/>
    <w:rsid w:val="000F2CF7"/>
    <w:rsid w:val="000F2E90"/>
    <w:rsid w:val="000F3447"/>
    <w:rsid w:val="000F3817"/>
    <w:rsid w:val="000F3899"/>
    <w:rsid w:val="000F3A78"/>
    <w:rsid w:val="000F3BB8"/>
    <w:rsid w:val="000F3C13"/>
    <w:rsid w:val="000F3D72"/>
    <w:rsid w:val="000F3DEB"/>
    <w:rsid w:val="000F3E52"/>
    <w:rsid w:val="000F3F2C"/>
    <w:rsid w:val="000F410E"/>
    <w:rsid w:val="000F4174"/>
    <w:rsid w:val="000F42B7"/>
    <w:rsid w:val="000F461B"/>
    <w:rsid w:val="000F47E7"/>
    <w:rsid w:val="000F480A"/>
    <w:rsid w:val="000F4B0D"/>
    <w:rsid w:val="000F4B22"/>
    <w:rsid w:val="000F5256"/>
    <w:rsid w:val="000F52B1"/>
    <w:rsid w:val="000F53C0"/>
    <w:rsid w:val="000F551B"/>
    <w:rsid w:val="000F55B7"/>
    <w:rsid w:val="000F5786"/>
    <w:rsid w:val="000F5AE0"/>
    <w:rsid w:val="000F5AE7"/>
    <w:rsid w:val="000F5B7D"/>
    <w:rsid w:val="000F5C75"/>
    <w:rsid w:val="000F5E71"/>
    <w:rsid w:val="000F6205"/>
    <w:rsid w:val="000F629E"/>
    <w:rsid w:val="000F6AD7"/>
    <w:rsid w:val="000F6CD3"/>
    <w:rsid w:val="000F6CD8"/>
    <w:rsid w:val="000F6CDE"/>
    <w:rsid w:val="000F6F49"/>
    <w:rsid w:val="000F720A"/>
    <w:rsid w:val="000F732D"/>
    <w:rsid w:val="000F760C"/>
    <w:rsid w:val="000F7869"/>
    <w:rsid w:val="000F79AE"/>
    <w:rsid w:val="000F7B82"/>
    <w:rsid w:val="000F7BC2"/>
    <w:rsid w:val="000F7C54"/>
    <w:rsid w:val="000F7EC0"/>
    <w:rsid w:val="00100081"/>
    <w:rsid w:val="001000B5"/>
    <w:rsid w:val="00100149"/>
    <w:rsid w:val="0010029B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9F"/>
    <w:rsid w:val="00100BA9"/>
    <w:rsid w:val="00100CE0"/>
    <w:rsid w:val="00100D2A"/>
    <w:rsid w:val="00100DC2"/>
    <w:rsid w:val="00100E79"/>
    <w:rsid w:val="00100F9B"/>
    <w:rsid w:val="00100FFF"/>
    <w:rsid w:val="0010123E"/>
    <w:rsid w:val="0010138E"/>
    <w:rsid w:val="001018E2"/>
    <w:rsid w:val="00101B3F"/>
    <w:rsid w:val="00101C0D"/>
    <w:rsid w:val="00101E96"/>
    <w:rsid w:val="0010248F"/>
    <w:rsid w:val="00102494"/>
    <w:rsid w:val="00102516"/>
    <w:rsid w:val="001027FA"/>
    <w:rsid w:val="0010291D"/>
    <w:rsid w:val="00102CB5"/>
    <w:rsid w:val="00102DEC"/>
    <w:rsid w:val="00103021"/>
    <w:rsid w:val="001031D9"/>
    <w:rsid w:val="001032BF"/>
    <w:rsid w:val="00103403"/>
    <w:rsid w:val="001034C3"/>
    <w:rsid w:val="0010358E"/>
    <w:rsid w:val="00103657"/>
    <w:rsid w:val="001036DF"/>
    <w:rsid w:val="00103AB0"/>
    <w:rsid w:val="00103B97"/>
    <w:rsid w:val="00103C2A"/>
    <w:rsid w:val="00103C6B"/>
    <w:rsid w:val="0010446E"/>
    <w:rsid w:val="00104539"/>
    <w:rsid w:val="00104692"/>
    <w:rsid w:val="0010471F"/>
    <w:rsid w:val="00104887"/>
    <w:rsid w:val="001049C7"/>
    <w:rsid w:val="00104C1B"/>
    <w:rsid w:val="00104EFB"/>
    <w:rsid w:val="00105023"/>
    <w:rsid w:val="00105269"/>
    <w:rsid w:val="001053E5"/>
    <w:rsid w:val="001054AF"/>
    <w:rsid w:val="001055C8"/>
    <w:rsid w:val="001056A2"/>
    <w:rsid w:val="001058A5"/>
    <w:rsid w:val="001058F4"/>
    <w:rsid w:val="00105969"/>
    <w:rsid w:val="00105A26"/>
    <w:rsid w:val="00105B33"/>
    <w:rsid w:val="00105B91"/>
    <w:rsid w:val="00105CB6"/>
    <w:rsid w:val="0010603C"/>
    <w:rsid w:val="00106409"/>
    <w:rsid w:val="0010666F"/>
    <w:rsid w:val="00107019"/>
    <w:rsid w:val="001070D4"/>
    <w:rsid w:val="0010712D"/>
    <w:rsid w:val="0010723A"/>
    <w:rsid w:val="00107293"/>
    <w:rsid w:val="001072DA"/>
    <w:rsid w:val="00107386"/>
    <w:rsid w:val="0010743B"/>
    <w:rsid w:val="001077C4"/>
    <w:rsid w:val="00107886"/>
    <w:rsid w:val="0010790B"/>
    <w:rsid w:val="00107ABF"/>
    <w:rsid w:val="00107B30"/>
    <w:rsid w:val="00107D99"/>
    <w:rsid w:val="00107F97"/>
    <w:rsid w:val="0011000C"/>
    <w:rsid w:val="00110235"/>
    <w:rsid w:val="0011068A"/>
    <w:rsid w:val="001106CC"/>
    <w:rsid w:val="00110835"/>
    <w:rsid w:val="00110987"/>
    <w:rsid w:val="001109CD"/>
    <w:rsid w:val="00110A11"/>
    <w:rsid w:val="00110A4B"/>
    <w:rsid w:val="00110B99"/>
    <w:rsid w:val="00110CE0"/>
    <w:rsid w:val="001111E5"/>
    <w:rsid w:val="0011122A"/>
    <w:rsid w:val="001114C7"/>
    <w:rsid w:val="0011199A"/>
    <w:rsid w:val="00111ADB"/>
    <w:rsid w:val="00111B4C"/>
    <w:rsid w:val="00111F9A"/>
    <w:rsid w:val="001123AE"/>
    <w:rsid w:val="00112593"/>
    <w:rsid w:val="00112726"/>
    <w:rsid w:val="0011297E"/>
    <w:rsid w:val="00112BF8"/>
    <w:rsid w:val="00112E3F"/>
    <w:rsid w:val="00112E63"/>
    <w:rsid w:val="00112F28"/>
    <w:rsid w:val="001132FE"/>
    <w:rsid w:val="0011333C"/>
    <w:rsid w:val="001133B5"/>
    <w:rsid w:val="001138E7"/>
    <w:rsid w:val="00114247"/>
    <w:rsid w:val="00114313"/>
    <w:rsid w:val="001143CC"/>
    <w:rsid w:val="001144C0"/>
    <w:rsid w:val="001144CE"/>
    <w:rsid w:val="001144F3"/>
    <w:rsid w:val="001145D2"/>
    <w:rsid w:val="001146AD"/>
    <w:rsid w:val="001148E3"/>
    <w:rsid w:val="001149A6"/>
    <w:rsid w:val="001149FD"/>
    <w:rsid w:val="001153E5"/>
    <w:rsid w:val="001156DB"/>
    <w:rsid w:val="0011571E"/>
    <w:rsid w:val="00115E56"/>
    <w:rsid w:val="00115FC5"/>
    <w:rsid w:val="001160E2"/>
    <w:rsid w:val="001162EC"/>
    <w:rsid w:val="00116421"/>
    <w:rsid w:val="001165AA"/>
    <w:rsid w:val="001166A4"/>
    <w:rsid w:val="00116CE6"/>
    <w:rsid w:val="00116EED"/>
    <w:rsid w:val="0011703C"/>
    <w:rsid w:val="0011719C"/>
    <w:rsid w:val="0011743D"/>
    <w:rsid w:val="0011745A"/>
    <w:rsid w:val="001174EC"/>
    <w:rsid w:val="001174FD"/>
    <w:rsid w:val="0011799D"/>
    <w:rsid w:val="00117B45"/>
    <w:rsid w:val="00117D30"/>
    <w:rsid w:val="00117F7C"/>
    <w:rsid w:val="00117FE4"/>
    <w:rsid w:val="001202F2"/>
    <w:rsid w:val="001202FE"/>
    <w:rsid w:val="00120302"/>
    <w:rsid w:val="00120568"/>
    <w:rsid w:val="001205EC"/>
    <w:rsid w:val="00120847"/>
    <w:rsid w:val="001209B0"/>
    <w:rsid w:val="00120FD9"/>
    <w:rsid w:val="00121317"/>
    <w:rsid w:val="0012133B"/>
    <w:rsid w:val="0012152C"/>
    <w:rsid w:val="001216D8"/>
    <w:rsid w:val="001219F2"/>
    <w:rsid w:val="00121A95"/>
    <w:rsid w:val="00121B70"/>
    <w:rsid w:val="00121C08"/>
    <w:rsid w:val="00121F6A"/>
    <w:rsid w:val="00121F94"/>
    <w:rsid w:val="00121FF2"/>
    <w:rsid w:val="00122195"/>
    <w:rsid w:val="0012229C"/>
    <w:rsid w:val="001222AB"/>
    <w:rsid w:val="00122431"/>
    <w:rsid w:val="001226E3"/>
    <w:rsid w:val="00122764"/>
    <w:rsid w:val="00122AEA"/>
    <w:rsid w:val="00122D5B"/>
    <w:rsid w:val="00122E38"/>
    <w:rsid w:val="00122EBB"/>
    <w:rsid w:val="00123062"/>
    <w:rsid w:val="00123170"/>
    <w:rsid w:val="0012320D"/>
    <w:rsid w:val="001232D0"/>
    <w:rsid w:val="0012330B"/>
    <w:rsid w:val="00123393"/>
    <w:rsid w:val="0012352C"/>
    <w:rsid w:val="00123602"/>
    <w:rsid w:val="00123608"/>
    <w:rsid w:val="00123897"/>
    <w:rsid w:val="001238D8"/>
    <w:rsid w:val="00123C66"/>
    <w:rsid w:val="00123DD4"/>
    <w:rsid w:val="001240A7"/>
    <w:rsid w:val="00124125"/>
    <w:rsid w:val="00124151"/>
    <w:rsid w:val="0012427D"/>
    <w:rsid w:val="001242C0"/>
    <w:rsid w:val="001242F6"/>
    <w:rsid w:val="00124476"/>
    <w:rsid w:val="00124481"/>
    <w:rsid w:val="001245F1"/>
    <w:rsid w:val="00124623"/>
    <w:rsid w:val="0012469B"/>
    <w:rsid w:val="0012476B"/>
    <w:rsid w:val="001248E3"/>
    <w:rsid w:val="00124A3F"/>
    <w:rsid w:val="00124C42"/>
    <w:rsid w:val="00124F5D"/>
    <w:rsid w:val="0012506D"/>
    <w:rsid w:val="00125097"/>
    <w:rsid w:val="001250B3"/>
    <w:rsid w:val="0012511D"/>
    <w:rsid w:val="0012538E"/>
    <w:rsid w:val="001253B8"/>
    <w:rsid w:val="00125481"/>
    <w:rsid w:val="00125549"/>
    <w:rsid w:val="00125621"/>
    <w:rsid w:val="001259DD"/>
    <w:rsid w:val="00125C60"/>
    <w:rsid w:val="00125CB4"/>
    <w:rsid w:val="001261B1"/>
    <w:rsid w:val="00126259"/>
    <w:rsid w:val="001262C1"/>
    <w:rsid w:val="00126495"/>
    <w:rsid w:val="001264E9"/>
    <w:rsid w:val="00126639"/>
    <w:rsid w:val="0012668E"/>
    <w:rsid w:val="0012690D"/>
    <w:rsid w:val="00126B4C"/>
    <w:rsid w:val="00126C02"/>
    <w:rsid w:val="00126C10"/>
    <w:rsid w:val="00126CCF"/>
    <w:rsid w:val="00126E1A"/>
    <w:rsid w:val="001270E0"/>
    <w:rsid w:val="00127299"/>
    <w:rsid w:val="00127356"/>
    <w:rsid w:val="00127419"/>
    <w:rsid w:val="00127432"/>
    <w:rsid w:val="001274E9"/>
    <w:rsid w:val="00127579"/>
    <w:rsid w:val="001275D3"/>
    <w:rsid w:val="00127878"/>
    <w:rsid w:val="001278CD"/>
    <w:rsid w:val="00127929"/>
    <w:rsid w:val="001279E8"/>
    <w:rsid w:val="00127BFD"/>
    <w:rsid w:val="00127EA3"/>
    <w:rsid w:val="00130144"/>
    <w:rsid w:val="0013020D"/>
    <w:rsid w:val="0013034F"/>
    <w:rsid w:val="0013050F"/>
    <w:rsid w:val="00130667"/>
    <w:rsid w:val="00130874"/>
    <w:rsid w:val="001309E6"/>
    <w:rsid w:val="00130A77"/>
    <w:rsid w:val="00130C76"/>
    <w:rsid w:val="00130E86"/>
    <w:rsid w:val="00130FC2"/>
    <w:rsid w:val="00130FE4"/>
    <w:rsid w:val="0013103E"/>
    <w:rsid w:val="00131059"/>
    <w:rsid w:val="00131301"/>
    <w:rsid w:val="00131318"/>
    <w:rsid w:val="001314C0"/>
    <w:rsid w:val="00131563"/>
    <w:rsid w:val="001318AB"/>
    <w:rsid w:val="00131A42"/>
    <w:rsid w:val="00131A7E"/>
    <w:rsid w:val="00131D0B"/>
    <w:rsid w:val="00132018"/>
    <w:rsid w:val="00132190"/>
    <w:rsid w:val="001321CE"/>
    <w:rsid w:val="001321E1"/>
    <w:rsid w:val="0013229F"/>
    <w:rsid w:val="00132811"/>
    <w:rsid w:val="00132A18"/>
    <w:rsid w:val="00132EA0"/>
    <w:rsid w:val="00132FD2"/>
    <w:rsid w:val="0013310F"/>
    <w:rsid w:val="0013342B"/>
    <w:rsid w:val="00133488"/>
    <w:rsid w:val="001334A2"/>
    <w:rsid w:val="0013362D"/>
    <w:rsid w:val="00133676"/>
    <w:rsid w:val="00133887"/>
    <w:rsid w:val="001339F1"/>
    <w:rsid w:val="00133C16"/>
    <w:rsid w:val="00133D07"/>
    <w:rsid w:val="00133DE2"/>
    <w:rsid w:val="00133F1E"/>
    <w:rsid w:val="00133FA0"/>
    <w:rsid w:val="001341CC"/>
    <w:rsid w:val="001341DF"/>
    <w:rsid w:val="001344B6"/>
    <w:rsid w:val="00134858"/>
    <w:rsid w:val="00134861"/>
    <w:rsid w:val="0013486F"/>
    <w:rsid w:val="001349BC"/>
    <w:rsid w:val="00134CD2"/>
    <w:rsid w:val="0013509D"/>
    <w:rsid w:val="001350E9"/>
    <w:rsid w:val="0013526B"/>
    <w:rsid w:val="00135272"/>
    <w:rsid w:val="0013532A"/>
    <w:rsid w:val="001354B4"/>
    <w:rsid w:val="0013553E"/>
    <w:rsid w:val="0013559C"/>
    <w:rsid w:val="001356F5"/>
    <w:rsid w:val="001357DA"/>
    <w:rsid w:val="00135833"/>
    <w:rsid w:val="00135CC9"/>
    <w:rsid w:val="00135D85"/>
    <w:rsid w:val="00135DBE"/>
    <w:rsid w:val="00135FE0"/>
    <w:rsid w:val="00136242"/>
    <w:rsid w:val="001364A7"/>
    <w:rsid w:val="0013654C"/>
    <w:rsid w:val="0013667A"/>
    <w:rsid w:val="0013679B"/>
    <w:rsid w:val="00136A2D"/>
    <w:rsid w:val="00136A88"/>
    <w:rsid w:val="00136C2F"/>
    <w:rsid w:val="00136F42"/>
    <w:rsid w:val="001372E4"/>
    <w:rsid w:val="00137308"/>
    <w:rsid w:val="001374A0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5CF"/>
    <w:rsid w:val="00140614"/>
    <w:rsid w:val="00140A62"/>
    <w:rsid w:val="00140A6A"/>
    <w:rsid w:val="00140D56"/>
    <w:rsid w:val="00140F64"/>
    <w:rsid w:val="00140FB7"/>
    <w:rsid w:val="00140FE3"/>
    <w:rsid w:val="00141527"/>
    <w:rsid w:val="001416FD"/>
    <w:rsid w:val="00141A6C"/>
    <w:rsid w:val="00141B94"/>
    <w:rsid w:val="00141C84"/>
    <w:rsid w:val="00141E15"/>
    <w:rsid w:val="0014219D"/>
    <w:rsid w:val="0014228B"/>
    <w:rsid w:val="001422E5"/>
    <w:rsid w:val="0014257C"/>
    <w:rsid w:val="00142928"/>
    <w:rsid w:val="00142A2C"/>
    <w:rsid w:val="00142AFA"/>
    <w:rsid w:val="00142DEA"/>
    <w:rsid w:val="00142E30"/>
    <w:rsid w:val="00142E4C"/>
    <w:rsid w:val="00142EB7"/>
    <w:rsid w:val="0014336A"/>
    <w:rsid w:val="001435F3"/>
    <w:rsid w:val="001439E9"/>
    <w:rsid w:val="00143A49"/>
    <w:rsid w:val="00143E30"/>
    <w:rsid w:val="00143E76"/>
    <w:rsid w:val="00143F53"/>
    <w:rsid w:val="0014406C"/>
    <w:rsid w:val="001443B8"/>
    <w:rsid w:val="00144BAC"/>
    <w:rsid w:val="00144C5E"/>
    <w:rsid w:val="00144E8D"/>
    <w:rsid w:val="00144FED"/>
    <w:rsid w:val="00145268"/>
    <w:rsid w:val="001453D4"/>
    <w:rsid w:val="001453D5"/>
    <w:rsid w:val="001456C9"/>
    <w:rsid w:val="001456F7"/>
    <w:rsid w:val="00145748"/>
    <w:rsid w:val="00145ADC"/>
    <w:rsid w:val="00145E26"/>
    <w:rsid w:val="00145E60"/>
    <w:rsid w:val="00145EEB"/>
    <w:rsid w:val="00145F44"/>
    <w:rsid w:val="00145F46"/>
    <w:rsid w:val="001462D6"/>
    <w:rsid w:val="001468EB"/>
    <w:rsid w:val="00146E97"/>
    <w:rsid w:val="00146F70"/>
    <w:rsid w:val="00146F84"/>
    <w:rsid w:val="00147089"/>
    <w:rsid w:val="0014708F"/>
    <w:rsid w:val="00147216"/>
    <w:rsid w:val="001472BD"/>
    <w:rsid w:val="0014732D"/>
    <w:rsid w:val="001473A0"/>
    <w:rsid w:val="001473A5"/>
    <w:rsid w:val="00147487"/>
    <w:rsid w:val="001474A5"/>
    <w:rsid w:val="00147593"/>
    <w:rsid w:val="00147638"/>
    <w:rsid w:val="00147785"/>
    <w:rsid w:val="001477DB"/>
    <w:rsid w:val="00147858"/>
    <w:rsid w:val="001478A0"/>
    <w:rsid w:val="00147B60"/>
    <w:rsid w:val="00147E50"/>
    <w:rsid w:val="00147F8D"/>
    <w:rsid w:val="001500B5"/>
    <w:rsid w:val="001502C2"/>
    <w:rsid w:val="0015043E"/>
    <w:rsid w:val="00150629"/>
    <w:rsid w:val="00150694"/>
    <w:rsid w:val="00150996"/>
    <w:rsid w:val="00150A2B"/>
    <w:rsid w:val="00150AF1"/>
    <w:rsid w:val="00150D9B"/>
    <w:rsid w:val="00151110"/>
    <w:rsid w:val="00151298"/>
    <w:rsid w:val="00151345"/>
    <w:rsid w:val="0015140D"/>
    <w:rsid w:val="00151479"/>
    <w:rsid w:val="00151693"/>
    <w:rsid w:val="001517BC"/>
    <w:rsid w:val="00151A35"/>
    <w:rsid w:val="00151E25"/>
    <w:rsid w:val="00151FBB"/>
    <w:rsid w:val="00151FE3"/>
    <w:rsid w:val="0015214A"/>
    <w:rsid w:val="00152383"/>
    <w:rsid w:val="00152523"/>
    <w:rsid w:val="001526E1"/>
    <w:rsid w:val="00152A43"/>
    <w:rsid w:val="00152B25"/>
    <w:rsid w:val="00152B69"/>
    <w:rsid w:val="00152BF6"/>
    <w:rsid w:val="00152BFC"/>
    <w:rsid w:val="00152DBB"/>
    <w:rsid w:val="00153113"/>
    <w:rsid w:val="00153193"/>
    <w:rsid w:val="00153341"/>
    <w:rsid w:val="00153429"/>
    <w:rsid w:val="00153466"/>
    <w:rsid w:val="001535A8"/>
    <w:rsid w:val="001536E6"/>
    <w:rsid w:val="00153786"/>
    <w:rsid w:val="00153924"/>
    <w:rsid w:val="00153930"/>
    <w:rsid w:val="00153B19"/>
    <w:rsid w:val="00153CFA"/>
    <w:rsid w:val="00153F09"/>
    <w:rsid w:val="0015400A"/>
    <w:rsid w:val="00154010"/>
    <w:rsid w:val="0015406F"/>
    <w:rsid w:val="0015407D"/>
    <w:rsid w:val="00154322"/>
    <w:rsid w:val="0015470C"/>
    <w:rsid w:val="00154911"/>
    <w:rsid w:val="00154989"/>
    <w:rsid w:val="00154DC1"/>
    <w:rsid w:val="00154EED"/>
    <w:rsid w:val="00154FF0"/>
    <w:rsid w:val="0015542F"/>
    <w:rsid w:val="00155720"/>
    <w:rsid w:val="00155786"/>
    <w:rsid w:val="001557DC"/>
    <w:rsid w:val="001558D9"/>
    <w:rsid w:val="001558F9"/>
    <w:rsid w:val="001559F5"/>
    <w:rsid w:val="00155B55"/>
    <w:rsid w:val="00155DC4"/>
    <w:rsid w:val="00155EDB"/>
    <w:rsid w:val="001562A0"/>
    <w:rsid w:val="00156304"/>
    <w:rsid w:val="0015647F"/>
    <w:rsid w:val="00156875"/>
    <w:rsid w:val="0015694F"/>
    <w:rsid w:val="00156AAE"/>
    <w:rsid w:val="00156D86"/>
    <w:rsid w:val="00156EB6"/>
    <w:rsid w:val="00157238"/>
    <w:rsid w:val="001572C5"/>
    <w:rsid w:val="00157301"/>
    <w:rsid w:val="00157598"/>
    <w:rsid w:val="0015760F"/>
    <w:rsid w:val="001576DD"/>
    <w:rsid w:val="00157A5D"/>
    <w:rsid w:val="00157B4B"/>
    <w:rsid w:val="00157C04"/>
    <w:rsid w:val="00157CE1"/>
    <w:rsid w:val="00157DB5"/>
    <w:rsid w:val="001606D0"/>
    <w:rsid w:val="0016091C"/>
    <w:rsid w:val="0016098A"/>
    <w:rsid w:val="00160B21"/>
    <w:rsid w:val="00160B26"/>
    <w:rsid w:val="00160C3D"/>
    <w:rsid w:val="00160D8E"/>
    <w:rsid w:val="00160DE3"/>
    <w:rsid w:val="00160FCF"/>
    <w:rsid w:val="001610E7"/>
    <w:rsid w:val="001618A1"/>
    <w:rsid w:val="001619A2"/>
    <w:rsid w:val="00161B10"/>
    <w:rsid w:val="00161B3B"/>
    <w:rsid w:val="00161CB4"/>
    <w:rsid w:val="00161D06"/>
    <w:rsid w:val="00161D4F"/>
    <w:rsid w:val="00161D6E"/>
    <w:rsid w:val="00161ECD"/>
    <w:rsid w:val="0016207F"/>
    <w:rsid w:val="001620C9"/>
    <w:rsid w:val="0016236C"/>
    <w:rsid w:val="0016248C"/>
    <w:rsid w:val="001628B6"/>
    <w:rsid w:val="00162935"/>
    <w:rsid w:val="00162B34"/>
    <w:rsid w:val="00162C15"/>
    <w:rsid w:val="00162C6F"/>
    <w:rsid w:val="00162DC5"/>
    <w:rsid w:val="00162F96"/>
    <w:rsid w:val="0016326B"/>
    <w:rsid w:val="0016339C"/>
    <w:rsid w:val="00163715"/>
    <w:rsid w:val="00163864"/>
    <w:rsid w:val="00163B73"/>
    <w:rsid w:val="00163C01"/>
    <w:rsid w:val="00163C29"/>
    <w:rsid w:val="00163CD3"/>
    <w:rsid w:val="00163E3F"/>
    <w:rsid w:val="0016427A"/>
    <w:rsid w:val="00164598"/>
    <w:rsid w:val="0016475A"/>
    <w:rsid w:val="00164C94"/>
    <w:rsid w:val="00164D34"/>
    <w:rsid w:val="00164DC8"/>
    <w:rsid w:val="0016531B"/>
    <w:rsid w:val="00165745"/>
    <w:rsid w:val="00165B0C"/>
    <w:rsid w:val="00165C30"/>
    <w:rsid w:val="00165C8F"/>
    <w:rsid w:val="00165E6A"/>
    <w:rsid w:val="001661C5"/>
    <w:rsid w:val="001663E4"/>
    <w:rsid w:val="001663F2"/>
    <w:rsid w:val="0016685D"/>
    <w:rsid w:val="001668CB"/>
    <w:rsid w:val="00166957"/>
    <w:rsid w:val="00166977"/>
    <w:rsid w:val="00166B3F"/>
    <w:rsid w:val="00166C28"/>
    <w:rsid w:val="0016711F"/>
    <w:rsid w:val="0016738E"/>
    <w:rsid w:val="0016744F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D08"/>
    <w:rsid w:val="00170065"/>
    <w:rsid w:val="001701BB"/>
    <w:rsid w:val="001701FB"/>
    <w:rsid w:val="0017069C"/>
    <w:rsid w:val="001708B1"/>
    <w:rsid w:val="00170C3F"/>
    <w:rsid w:val="00170D3F"/>
    <w:rsid w:val="00170D4B"/>
    <w:rsid w:val="001710D4"/>
    <w:rsid w:val="001711A1"/>
    <w:rsid w:val="00171254"/>
    <w:rsid w:val="00171301"/>
    <w:rsid w:val="00171385"/>
    <w:rsid w:val="00171846"/>
    <w:rsid w:val="0017192F"/>
    <w:rsid w:val="00171D05"/>
    <w:rsid w:val="00171ED8"/>
    <w:rsid w:val="00172212"/>
    <w:rsid w:val="0017245B"/>
    <w:rsid w:val="001727DB"/>
    <w:rsid w:val="0017299C"/>
    <w:rsid w:val="00172C0A"/>
    <w:rsid w:val="00172CF0"/>
    <w:rsid w:val="00172E6F"/>
    <w:rsid w:val="0017312E"/>
    <w:rsid w:val="001731A7"/>
    <w:rsid w:val="00173212"/>
    <w:rsid w:val="001732A8"/>
    <w:rsid w:val="00173636"/>
    <w:rsid w:val="0017365A"/>
    <w:rsid w:val="001739A9"/>
    <w:rsid w:val="00173CD5"/>
    <w:rsid w:val="00173DA4"/>
    <w:rsid w:val="001740B4"/>
    <w:rsid w:val="0017414E"/>
    <w:rsid w:val="001747D3"/>
    <w:rsid w:val="0017480D"/>
    <w:rsid w:val="00174847"/>
    <w:rsid w:val="00174FD8"/>
    <w:rsid w:val="001750E5"/>
    <w:rsid w:val="001752E2"/>
    <w:rsid w:val="00175337"/>
    <w:rsid w:val="001755C6"/>
    <w:rsid w:val="001757DD"/>
    <w:rsid w:val="00175823"/>
    <w:rsid w:val="00175FBC"/>
    <w:rsid w:val="0017611E"/>
    <w:rsid w:val="00176281"/>
    <w:rsid w:val="001762AD"/>
    <w:rsid w:val="001762F1"/>
    <w:rsid w:val="001762FA"/>
    <w:rsid w:val="00176369"/>
    <w:rsid w:val="00176A46"/>
    <w:rsid w:val="00176A4D"/>
    <w:rsid w:val="00176B41"/>
    <w:rsid w:val="00176EE3"/>
    <w:rsid w:val="00177355"/>
    <w:rsid w:val="00177387"/>
    <w:rsid w:val="00177685"/>
    <w:rsid w:val="0017783F"/>
    <w:rsid w:val="0017797F"/>
    <w:rsid w:val="001779F7"/>
    <w:rsid w:val="00177A80"/>
    <w:rsid w:val="00177E69"/>
    <w:rsid w:val="001804BB"/>
    <w:rsid w:val="00180725"/>
    <w:rsid w:val="00180777"/>
    <w:rsid w:val="00180800"/>
    <w:rsid w:val="00180880"/>
    <w:rsid w:val="001808C6"/>
    <w:rsid w:val="00180A0A"/>
    <w:rsid w:val="00180D39"/>
    <w:rsid w:val="00180DA4"/>
    <w:rsid w:val="00180F3B"/>
    <w:rsid w:val="00180F3D"/>
    <w:rsid w:val="00181100"/>
    <w:rsid w:val="001812A3"/>
    <w:rsid w:val="0018159A"/>
    <w:rsid w:val="001818A6"/>
    <w:rsid w:val="001818B5"/>
    <w:rsid w:val="001819F8"/>
    <w:rsid w:val="00181A9D"/>
    <w:rsid w:val="00182022"/>
    <w:rsid w:val="001820E2"/>
    <w:rsid w:val="001822BB"/>
    <w:rsid w:val="001822C5"/>
    <w:rsid w:val="001826EE"/>
    <w:rsid w:val="0018277A"/>
    <w:rsid w:val="00182897"/>
    <w:rsid w:val="001829C5"/>
    <w:rsid w:val="00182D1B"/>
    <w:rsid w:val="00182EE3"/>
    <w:rsid w:val="00182EE4"/>
    <w:rsid w:val="0018303F"/>
    <w:rsid w:val="00183181"/>
    <w:rsid w:val="001833FE"/>
    <w:rsid w:val="00183437"/>
    <w:rsid w:val="0018357F"/>
    <w:rsid w:val="0018360B"/>
    <w:rsid w:val="001836E4"/>
    <w:rsid w:val="0018387E"/>
    <w:rsid w:val="00183880"/>
    <w:rsid w:val="00183BC3"/>
    <w:rsid w:val="00183D67"/>
    <w:rsid w:val="00183DE3"/>
    <w:rsid w:val="0018406C"/>
    <w:rsid w:val="0018425C"/>
    <w:rsid w:val="00184364"/>
    <w:rsid w:val="00184509"/>
    <w:rsid w:val="00184610"/>
    <w:rsid w:val="00184649"/>
    <w:rsid w:val="0018464C"/>
    <w:rsid w:val="001846A4"/>
    <w:rsid w:val="00184878"/>
    <w:rsid w:val="001848A9"/>
    <w:rsid w:val="00184A51"/>
    <w:rsid w:val="00184AB2"/>
    <w:rsid w:val="00184FB6"/>
    <w:rsid w:val="0018532A"/>
    <w:rsid w:val="001853F3"/>
    <w:rsid w:val="001858AB"/>
    <w:rsid w:val="00185A0A"/>
    <w:rsid w:val="00185B04"/>
    <w:rsid w:val="00185B63"/>
    <w:rsid w:val="00185C66"/>
    <w:rsid w:val="00185CD5"/>
    <w:rsid w:val="00185E1F"/>
    <w:rsid w:val="00185E33"/>
    <w:rsid w:val="00185E96"/>
    <w:rsid w:val="0018602E"/>
    <w:rsid w:val="001860E3"/>
    <w:rsid w:val="00186181"/>
    <w:rsid w:val="00186468"/>
    <w:rsid w:val="00186751"/>
    <w:rsid w:val="00186891"/>
    <w:rsid w:val="001868AA"/>
    <w:rsid w:val="0018694C"/>
    <w:rsid w:val="00186B8D"/>
    <w:rsid w:val="001870F5"/>
    <w:rsid w:val="00187161"/>
    <w:rsid w:val="0018716E"/>
    <w:rsid w:val="0018735F"/>
    <w:rsid w:val="00187423"/>
    <w:rsid w:val="00187550"/>
    <w:rsid w:val="001878B4"/>
    <w:rsid w:val="001879F0"/>
    <w:rsid w:val="00187B5A"/>
    <w:rsid w:val="00187C28"/>
    <w:rsid w:val="00187C4D"/>
    <w:rsid w:val="00187D7D"/>
    <w:rsid w:val="00187F9E"/>
    <w:rsid w:val="00190055"/>
    <w:rsid w:val="001905AE"/>
    <w:rsid w:val="001905F9"/>
    <w:rsid w:val="0019087C"/>
    <w:rsid w:val="00191A7C"/>
    <w:rsid w:val="00191B63"/>
    <w:rsid w:val="00191BA5"/>
    <w:rsid w:val="00191F4B"/>
    <w:rsid w:val="00192018"/>
    <w:rsid w:val="001923AF"/>
    <w:rsid w:val="00192482"/>
    <w:rsid w:val="00192564"/>
    <w:rsid w:val="00192605"/>
    <w:rsid w:val="001926C5"/>
    <w:rsid w:val="00192713"/>
    <w:rsid w:val="00192882"/>
    <w:rsid w:val="00192944"/>
    <w:rsid w:val="00192A56"/>
    <w:rsid w:val="00192AA2"/>
    <w:rsid w:val="00192C08"/>
    <w:rsid w:val="00192C09"/>
    <w:rsid w:val="00192CE8"/>
    <w:rsid w:val="00192D07"/>
    <w:rsid w:val="00192D36"/>
    <w:rsid w:val="00192D3E"/>
    <w:rsid w:val="00193024"/>
    <w:rsid w:val="00193106"/>
    <w:rsid w:val="001931FE"/>
    <w:rsid w:val="00193419"/>
    <w:rsid w:val="0019375A"/>
    <w:rsid w:val="0019378B"/>
    <w:rsid w:val="001937C0"/>
    <w:rsid w:val="001937CE"/>
    <w:rsid w:val="0019382C"/>
    <w:rsid w:val="00193B09"/>
    <w:rsid w:val="00193B72"/>
    <w:rsid w:val="00193BD1"/>
    <w:rsid w:val="00193D18"/>
    <w:rsid w:val="00193DAA"/>
    <w:rsid w:val="00193F8D"/>
    <w:rsid w:val="00194114"/>
    <w:rsid w:val="00194118"/>
    <w:rsid w:val="0019464B"/>
    <w:rsid w:val="00194654"/>
    <w:rsid w:val="00194757"/>
    <w:rsid w:val="00194769"/>
    <w:rsid w:val="00194906"/>
    <w:rsid w:val="00194916"/>
    <w:rsid w:val="00194BD3"/>
    <w:rsid w:val="00194DAE"/>
    <w:rsid w:val="00194DB3"/>
    <w:rsid w:val="00195240"/>
    <w:rsid w:val="00195DED"/>
    <w:rsid w:val="001960B8"/>
    <w:rsid w:val="00196115"/>
    <w:rsid w:val="0019672D"/>
    <w:rsid w:val="001967D1"/>
    <w:rsid w:val="00196AB0"/>
    <w:rsid w:val="00196B67"/>
    <w:rsid w:val="00196BC6"/>
    <w:rsid w:val="00196CBC"/>
    <w:rsid w:val="00196DB5"/>
    <w:rsid w:val="0019701C"/>
    <w:rsid w:val="001971E6"/>
    <w:rsid w:val="00197264"/>
    <w:rsid w:val="0019727B"/>
    <w:rsid w:val="00197609"/>
    <w:rsid w:val="0019765A"/>
    <w:rsid w:val="001977EF"/>
    <w:rsid w:val="00197C36"/>
    <w:rsid w:val="00197DC0"/>
    <w:rsid w:val="00197EC9"/>
    <w:rsid w:val="00197F67"/>
    <w:rsid w:val="001A01E7"/>
    <w:rsid w:val="001A064B"/>
    <w:rsid w:val="001A073B"/>
    <w:rsid w:val="001A089A"/>
    <w:rsid w:val="001A0900"/>
    <w:rsid w:val="001A0E4E"/>
    <w:rsid w:val="001A0EA9"/>
    <w:rsid w:val="001A0F17"/>
    <w:rsid w:val="001A1074"/>
    <w:rsid w:val="001A1712"/>
    <w:rsid w:val="001A18BF"/>
    <w:rsid w:val="001A1AA9"/>
    <w:rsid w:val="001A2016"/>
    <w:rsid w:val="001A204E"/>
    <w:rsid w:val="001A2108"/>
    <w:rsid w:val="001A21AA"/>
    <w:rsid w:val="001A21E1"/>
    <w:rsid w:val="001A2395"/>
    <w:rsid w:val="001A2502"/>
    <w:rsid w:val="001A269B"/>
    <w:rsid w:val="001A2749"/>
    <w:rsid w:val="001A2968"/>
    <w:rsid w:val="001A2D23"/>
    <w:rsid w:val="001A2E56"/>
    <w:rsid w:val="001A2EEF"/>
    <w:rsid w:val="001A33D5"/>
    <w:rsid w:val="001A33F3"/>
    <w:rsid w:val="001A3594"/>
    <w:rsid w:val="001A375F"/>
    <w:rsid w:val="001A377D"/>
    <w:rsid w:val="001A38F7"/>
    <w:rsid w:val="001A3925"/>
    <w:rsid w:val="001A3A84"/>
    <w:rsid w:val="001A3BE1"/>
    <w:rsid w:val="001A3CC7"/>
    <w:rsid w:val="001A3D06"/>
    <w:rsid w:val="001A3EEB"/>
    <w:rsid w:val="001A42B9"/>
    <w:rsid w:val="001A43BD"/>
    <w:rsid w:val="001A48FA"/>
    <w:rsid w:val="001A4C10"/>
    <w:rsid w:val="001A4D8D"/>
    <w:rsid w:val="001A4F6E"/>
    <w:rsid w:val="001A50A5"/>
    <w:rsid w:val="001A5211"/>
    <w:rsid w:val="001A522F"/>
    <w:rsid w:val="001A5666"/>
    <w:rsid w:val="001A5C5F"/>
    <w:rsid w:val="001A5D69"/>
    <w:rsid w:val="001A60FE"/>
    <w:rsid w:val="001A618C"/>
    <w:rsid w:val="001A6215"/>
    <w:rsid w:val="001A634D"/>
    <w:rsid w:val="001A64C4"/>
    <w:rsid w:val="001A659E"/>
    <w:rsid w:val="001A6667"/>
    <w:rsid w:val="001A6797"/>
    <w:rsid w:val="001A67A4"/>
    <w:rsid w:val="001A688A"/>
    <w:rsid w:val="001A691D"/>
    <w:rsid w:val="001A6A4A"/>
    <w:rsid w:val="001A6B0A"/>
    <w:rsid w:val="001A6E7E"/>
    <w:rsid w:val="001A6FE7"/>
    <w:rsid w:val="001A70EA"/>
    <w:rsid w:val="001A71A1"/>
    <w:rsid w:val="001A71ED"/>
    <w:rsid w:val="001A74A9"/>
    <w:rsid w:val="001A76DF"/>
    <w:rsid w:val="001A7831"/>
    <w:rsid w:val="001A794B"/>
    <w:rsid w:val="001B010E"/>
    <w:rsid w:val="001B01F0"/>
    <w:rsid w:val="001B0250"/>
    <w:rsid w:val="001B02FA"/>
    <w:rsid w:val="001B05AB"/>
    <w:rsid w:val="001B09D4"/>
    <w:rsid w:val="001B0D99"/>
    <w:rsid w:val="001B1008"/>
    <w:rsid w:val="001B102B"/>
    <w:rsid w:val="001B1597"/>
    <w:rsid w:val="001B1647"/>
    <w:rsid w:val="001B1772"/>
    <w:rsid w:val="001B180F"/>
    <w:rsid w:val="001B19B7"/>
    <w:rsid w:val="001B1C79"/>
    <w:rsid w:val="001B1C98"/>
    <w:rsid w:val="001B1DF3"/>
    <w:rsid w:val="001B1EA6"/>
    <w:rsid w:val="001B21A5"/>
    <w:rsid w:val="001B21C6"/>
    <w:rsid w:val="001B2462"/>
    <w:rsid w:val="001B28C2"/>
    <w:rsid w:val="001B2966"/>
    <w:rsid w:val="001B2A21"/>
    <w:rsid w:val="001B2A76"/>
    <w:rsid w:val="001B2A98"/>
    <w:rsid w:val="001B2F25"/>
    <w:rsid w:val="001B3133"/>
    <w:rsid w:val="001B3251"/>
    <w:rsid w:val="001B3405"/>
    <w:rsid w:val="001B345B"/>
    <w:rsid w:val="001B34B1"/>
    <w:rsid w:val="001B34BD"/>
    <w:rsid w:val="001B35B5"/>
    <w:rsid w:val="001B3835"/>
    <w:rsid w:val="001B3961"/>
    <w:rsid w:val="001B3BFA"/>
    <w:rsid w:val="001B3C2E"/>
    <w:rsid w:val="001B3D78"/>
    <w:rsid w:val="001B3E7A"/>
    <w:rsid w:val="001B3FAA"/>
    <w:rsid w:val="001B414B"/>
    <w:rsid w:val="001B427F"/>
    <w:rsid w:val="001B438E"/>
    <w:rsid w:val="001B4426"/>
    <w:rsid w:val="001B466C"/>
    <w:rsid w:val="001B48B7"/>
    <w:rsid w:val="001B48EC"/>
    <w:rsid w:val="001B49BA"/>
    <w:rsid w:val="001B4A35"/>
    <w:rsid w:val="001B4C12"/>
    <w:rsid w:val="001B4D8B"/>
    <w:rsid w:val="001B4DE1"/>
    <w:rsid w:val="001B4E58"/>
    <w:rsid w:val="001B4ECB"/>
    <w:rsid w:val="001B4F27"/>
    <w:rsid w:val="001B5119"/>
    <w:rsid w:val="001B5832"/>
    <w:rsid w:val="001B5B58"/>
    <w:rsid w:val="001B5C11"/>
    <w:rsid w:val="001B5D9F"/>
    <w:rsid w:val="001B5DE8"/>
    <w:rsid w:val="001B5F02"/>
    <w:rsid w:val="001B5F63"/>
    <w:rsid w:val="001B6021"/>
    <w:rsid w:val="001B6335"/>
    <w:rsid w:val="001B63F6"/>
    <w:rsid w:val="001B6407"/>
    <w:rsid w:val="001B6413"/>
    <w:rsid w:val="001B6518"/>
    <w:rsid w:val="001B6654"/>
    <w:rsid w:val="001B6A09"/>
    <w:rsid w:val="001B6CD6"/>
    <w:rsid w:val="001B6F94"/>
    <w:rsid w:val="001B703A"/>
    <w:rsid w:val="001B7124"/>
    <w:rsid w:val="001B759C"/>
    <w:rsid w:val="001B7967"/>
    <w:rsid w:val="001B79C1"/>
    <w:rsid w:val="001B7AEC"/>
    <w:rsid w:val="001B7D33"/>
    <w:rsid w:val="001C00C8"/>
    <w:rsid w:val="001C0297"/>
    <w:rsid w:val="001C02AC"/>
    <w:rsid w:val="001C0656"/>
    <w:rsid w:val="001C07A4"/>
    <w:rsid w:val="001C07BE"/>
    <w:rsid w:val="001C07F6"/>
    <w:rsid w:val="001C0AA3"/>
    <w:rsid w:val="001C0F8C"/>
    <w:rsid w:val="001C0FB6"/>
    <w:rsid w:val="001C11CB"/>
    <w:rsid w:val="001C1240"/>
    <w:rsid w:val="001C134F"/>
    <w:rsid w:val="001C1611"/>
    <w:rsid w:val="001C168E"/>
    <w:rsid w:val="001C16A1"/>
    <w:rsid w:val="001C16DA"/>
    <w:rsid w:val="001C1735"/>
    <w:rsid w:val="001C1747"/>
    <w:rsid w:val="001C20FA"/>
    <w:rsid w:val="001C236B"/>
    <w:rsid w:val="001C24F9"/>
    <w:rsid w:val="001C296C"/>
    <w:rsid w:val="001C2E3B"/>
    <w:rsid w:val="001C2EC8"/>
    <w:rsid w:val="001C3069"/>
    <w:rsid w:val="001C3089"/>
    <w:rsid w:val="001C368B"/>
    <w:rsid w:val="001C374F"/>
    <w:rsid w:val="001C38A3"/>
    <w:rsid w:val="001C38BD"/>
    <w:rsid w:val="001C3A5F"/>
    <w:rsid w:val="001C3C64"/>
    <w:rsid w:val="001C4192"/>
    <w:rsid w:val="001C46B1"/>
    <w:rsid w:val="001C47C5"/>
    <w:rsid w:val="001C4A45"/>
    <w:rsid w:val="001C4BC4"/>
    <w:rsid w:val="001C4CE6"/>
    <w:rsid w:val="001C4D39"/>
    <w:rsid w:val="001C4DE8"/>
    <w:rsid w:val="001C5118"/>
    <w:rsid w:val="001C524E"/>
    <w:rsid w:val="001C52AF"/>
    <w:rsid w:val="001C5416"/>
    <w:rsid w:val="001C5460"/>
    <w:rsid w:val="001C5475"/>
    <w:rsid w:val="001C5483"/>
    <w:rsid w:val="001C549C"/>
    <w:rsid w:val="001C55DA"/>
    <w:rsid w:val="001C57EB"/>
    <w:rsid w:val="001C57FD"/>
    <w:rsid w:val="001C58D6"/>
    <w:rsid w:val="001C59AD"/>
    <w:rsid w:val="001C5B25"/>
    <w:rsid w:val="001C5BC0"/>
    <w:rsid w:val="001C5BC5"/>
    <w:rsid w:val="001C5D54"/>
    <w:rsid w:val="001C6244"/>
    <w:rsid w:val="001C6512"/>
    <w:rsid w:val="001C6655"/>
    <w:rsid w:val="001C6971"/>
    <w:rsid w:val="001C6DCF"/>
    <w:rsid w:val="001C6EA8"/>
    <w:rsid w:val="001C6F72"/>
    <w:rsid w:val="001C6FC2"/>
    <w:rsid w:val="001C71DF"/>
    <w:rsid w:val="001C7228"/>
    <w:rsid w:val="001C727A"/>
    <w:rsid w:val="001C73E2"/>
    <w:rsid w:val="001C7415"/>
    <w:rsid w:val="001C77FA"/>
    <w:rsid w:val="001C7869"/>
    <w:rsid w:val="001C78D4"/>
    <w:rsid w:val="001C7968"/>
    <w:rsid w:val="001C7A9F"/>
    <w:rsid w:val="001C7DEF"/>
    <w:rsid w:val="001C7E51"/>
    <w:rsid w:val="001D005A"/>
    <w:rsid w:val="001D006A"/>
    <w:rsid w:val="001D0255"/>
    <w:rsid w:val="001D04D0"/>
    <w:rsid w:val="001D0601"/>
    <w:rsid w:val="001D06B0"/>
    <w:rsid w:val="001D0CBE"/>
    <w:rsid w:val="001D0E5A"/>
    <w:rsid w:val="001D1047"/>
    <w:rsid w:val="001D1058"/>
    <w:rsid w:val="001D10E1"/>
    <w:rsid w:val="001D116D"/>
    <w:rsid w:val="001D1240"/>
    <w:rsid w:val="001D1285"/>
    <w:rsid w:val="001D13AF"/>
    <w:rsid w:val="001D14BD"/>
    <w:rsid w:val="001D16E6"/>
    <w:rsid w:val="001D1ACB"/>
    <w:rsid w:val="001D1B0A"/>
    <w:rsid w:val="001D1C0E"/>
    <w:rsid w:val="001D200D"/>
    <w:rsid w:val="001D20F4"/>
    <w:rsid w:val="001D2190"/>
    <w:rsid w:val="001D21FC"/>
    <w:rsid w:val="001D2204"/>
    <w:rsid w:val="001D236A"/>
    <w:rsid w:val="001D23A9"/>
    <w:rsid w:val="001D24EE"/>
    <w:rsid w:val="001D262B"/>
    <w:rsid w:val="001D265F"/>
    <w:rsid w:val="001D2D4B"/>
    <w:rsid w:val="001D2DC2"/>
    <w:rsid w:val="001D2E88"/>
    <w:rsid w:val="001D2EB6"/>
    <w:rsid w:val="001D2EC5"/>
    <w:rsid w:val="001D2F6D"/>
    <w:rsid w:val="001D2F93"/>
    <w:rsid w:val="001D302E"/>
    <w:rsid w:val="001D3271"/>
    <w:rsid w:val="001D336E"/>
    <w:rsid w:val="001D3453"/>
    <w:rsid w:val="001D359B"/>
    <w:rsid w:val="001D3DE3"/>
    <w:rsid w:val="001D409B"/>
    <w:rsid w:val="001D40B3"/>
    <w:rsid w:val="001D40BE"/>
    <w:rsid w:val="001D420E"/>
    <w:rsid w:val="001D459C"/>
    <w:rsid w:val="001D4CEE"/>
    <w:rsid w:val="001D5435"/>
    <w:rsid w:val="001D5721"/>
    <w:rsid w:val="001D5802"/>
    <w:rsid w:val="001D5B12"/>
    <w:rsid w:val="001D5BB0"/>
    <w:rsid w:val="001D5F2A"/>
    <w:rsid w:val="001D5F7F"/>
    <w:rsid w:val="001D6006"/>
    <w:rsid w:val="001D61D8"/>
    <w:rsid w:val="001D6291"/>
    <w:rsid w:val="001D6489"/>
    <w:rsid w:val="001D64A3"/>
    <w:rsid w:val="001D64D9"/>
    <w:rsid w:val="001D696D"/>
    <w:rsid w:val="001D6BD5"/>
    <w:rsid w:val="001D6BEA"/>
    <w:rsid w:val="001D6BF5"/>
    <w:rsid w:val="001D6FC1"/>
    <w:rsid w:val="001D7098"/>
    <w:rsid w:val="001D714E"/>
    <w:rsid w:val="001D7275"/>
    <w:rsid w:val="001D7283"/>
    <w:rsid w:val="001D7310"/>
    <w:rsid w:val="001D747C"/>
    <w:rsid w:val="001D7691"/>
    <w:rsid w:val="001D7728"/>
    <w:rsid w:val="001D7B6C"/>
    <w:rsid w:val="001D7BCA"/>
    <w:rsid w:val="001D7CC7"/>
    <w:rsid w:val="001D7E99"/>
    <w:rsid w:val="001E0041"/>
    <w:rsid w:val="001E0162"/>
    <w:rsid w:val="001E0499"/>
    <w:rsid w:val="001E08DA"/>
    <w:rsid w:val="001E0AA9"/>
    <w:rsid w:val="001E0BDA"/>
    <w:rsid w:val="001E1252"/>
    <w:rsid w:val="001E12DA"/>
    <w:rsid w:val="001E13E6"/>
    <w:rsid w:val="001E169D"/>
    <w:rsid w:val="001E17DF"/>
    <w:rsid w:val="001E191E"/>
    <w:rsid w:val="001E1A5D"/>
    <w:rsid w:val="001E1C75"/>
    <w:rsid w:val="001E1CC4"/>
    <w:rsid w:val="001E1CEE"/>
    <w:rsid w:val="001E1CF3"/>
    <w:rsid w:val="001E1EE0"/>
    <w:rsid w:val="001E22F2"/>
    <w:rsid w:val="001E2302"/>
    <w:rsid w:val="001E2410"/>
    <w:rsid w:val="001E24FF"/>
    <w:rsid w:val="001E250E"/>
    <w:rsid w:val="001E25DD"/>
    <w:rsid w:val="001E2613"/>
    <w:rsid w:val="001E2670"/>
    <w:rsid w:val="001E26FD"/>
    <w:rsid w:val="001E2A4F"/>
    <w:rsid w:val="001E2AA9"/>
    <w:rsid w:val="001E2AD0"/>
    <w:rsid w:val="001E3071"/>
    <w:rsid w:val="001E3308"/>
    <w:rsid w:val="001E3466"/>
    <w:rsid w:val="001E3B8F"/>
    <w:rsid w:val="001E3C3B"/>
    <w:rsid w:val="001E3D8B"/>
    <w:rsid w:val="001E3DC8"/>
    <w:rsid w:val="001E3F8B"/>
    <w:rsid w:val="001E4012"/>
    <w:rsid w:val="001E41AC"/>
    <w:rsid w:val="001E41B6"/>
    <w:rsid w:val="001E4631"/>
    <w:rsid w:val="001E472B"/>
    <w:rsid w:val="001E47D6"/>
    <w:rsid w:val="001E47EB"/>
    <w:rsid w:val="001E4AB7"/>
    <w:rsid w:val="001E4EC5"/>
    <w:rsid w:val="001E4FE9"/>
    <w:rsid w:val="001E50FF"/>
    <w:rsid w:val="001E54A8"/>
    <w:rsid w:val="001E55AC"/>
    <w:rsid w:val="001E57D0"/>
    <w:rsid w:val="001E5E83"/>
    <w:rsid w:val="001E5F5A"/>
    <w:rsid w:val="001E6013"/>
    <w:rsid w:val="001E60C1"/>
    <w:rsid w:val="001E63E1"/>
    <w:rsid w:val="001E6408"/>
    <w:rsid w:val="001E64D3"/>
    <w:rsid w:val="001E6655"/>
    <w:rsid w:val="001E67F0"/>
    <w:rsid w:val="001E685E"/>
    <w:rsid w:val="001E6943"/>
    <w:rsid w:val="001E69E3"/>
    <w:rsid w:val="001E6A5B"/>
    <w:rsid w:val="001E6B51"/>
    <w:rsid w:val="001E6C62"/>
    <w:rsid w:val="001E6DE4"/>
    <w:rsid w:val="001E6EA5"/>
    <w:rsid w:val="001E6EB8"/>
    <w:rsid w:val="001E6FA0"/>
    <w:rsid w:val="001E6FFD"/>
    <w:rsid w:val="001E723B"/>
    <w:rsid w:val="001E7271"/>
    <w:rsid w:val="001E7422"/>
    <w:rsid w:val="001E7774"/>
    <w:rsid w:val="001E789C"/>
    <w:rsid w:val="001E7A04"/>
    <w:rsid w:val="001E7A87"/>
    <w:rsid w:val="001E7B8C"/>
    <w:rsid w:val="001E7E16"/>
    <w:rsid w:val="001E7F1B"/>
    <w:rsid w:val="001E7FC3"/>
    <w:rsid w:val="001F05AF"/>
    <w:rsid w:val="001F0C69"/>
    <w:rsid w:val="001F0D62"/>
    <w:rsid w:val="001F0F80"/>
    <w:rsid w:val="001F0FD0"/>
    <w:rsid w:val="001F12C4"/>
    <w:rsid w:val="001F1381"/>
    <w:rsid w:val="001F1786"/>
    <w:rsid w:val="001F183C"/>
    <w:rsid w:val="001F19CE"/>
    <w:rsid w:val="001F1D42"/>
    <w:rsid w:val="001F1EEB"/>
    <w:rsid w:val="001F2222"/>
    <w:rsid w:val="001F226F"/>
    <w:rsid w:val="001F2279"/>
    <w:rsid w:val="001F235F"/>
    <w:rsid w:val="001F2B19"/>
    <w:rsid w:val="001F2B8C"/>
    <w:rsid w:val="001F2C59"/>
    <w:rsid w:val="001F2D9E"/>
    <w:rsid w:val="001F300F"/>
    <w:rsid w:val="001F3443"/>
    <w:rsid w:val="001F35F2"/>
    <w:rsid w:val="001F3611"/>
    <w:rsid w:val="001F38E3"/>
    <w:rsid w:val="001F395E"/>
    <w:rsid w:val="001F3A11"/>
    <w:rsid w:val="001F3B43"/>
    <w:rsid w:val="001F3D40"/>
    <w:rsid w:val="001F4086"/>
    <w:rsid w:val="001F41EF"/>
    <w:rsid w:val="001F4285"/>
    <w:rsid w:val="001F4460"/>
    <w:rsid w:val="001F48CE"/>
    <w:rsid w:val="001F4955"/>
    <w:rsid w:val="001F49E7"/>
    <w:rsid w:val="001F4B6D"/>
    <w:rsid w:val="001F4C9E"/>
    <w:rsid w:val="001F4CDB"/>
    <w:rsid w:val="001F4FF0"/>
    <w:rsid w:val="001F545C"/>
    <w:rsid w:val="001F56B3"/>
    <w:rsid w:val="001F56DD"/>
    <w:rsid w:val="001F57C8"/>
    <w:rsid w:val="001F5A0A"/>
    <w:rsid w:val="001F5B85"/>
    <w:rsid w:val="001F5C62"/>
    <w:rsid w:val="001F5CD1"/>
    <w:rsid w:val="001F5D1F"/>
    <w:rsid w:val="001F5F36"/>
    <w:rsid w:val="001F600D"/>
    <w:rsid w:val="001F614C"/>
    <w:rsid w:val="001F62E6"/>
    <w:rsid w:val="001F6307"/>
    <w:rsid w:val="001F644E"/>
    <w:rsid w:val="001F6620"/>
    <w:rsid w:val="001F6661"/>
    <w:rsid w:val="001F672E"/>
    <w:rsid w:val="001F67A8"/>
    <w:rsid w:val="001F68F0"/>
    <w:rsid w:val="001F6BE1"/>
    <w:rsid w:val="001F7124"/>
    <w:rsid w:val="001F72FF"/>
    <w:rsid w:val="001F74F5"/>
    <w:rsid w:val="001F750D"/>
    <w:rsid w:val="001F7667"/>
    <w:rsid w:val="001F7909"/>
    <w:rsid w:val="001F7F1E"/>
    <w:rsid w:val="0020012D"/>
    <w:rsid w:val="0020024C"/>
    <w:rsid w:val="00200355"/>
    <w:rsid w:val="00200525"/>
    <w:rsid w:val="002006A9"/>
    <w:rsid w:val="00201174"/>
    <w:rsid w:val="00201438"/>
    <w:rsid w:val="0020147B"/>
    <w:rsid w:val="00201489"/>
    <w:rsid w:val="002014F3"/>
    <w:rsid w:val="00201519"/>
    <w:rsid w:val="0020176B"/>
    <w:rsid w:val="0020178D"/>
    <w:rsid w:val="002017F2"/>
    <w:rsid w:val="00201AA4"/>
    <w:rsid w:val="00201B98"/>
    <w:rsid w:val="00201D53"/>
    <w:rsid w:val="00201DFF"/>
    <w:rsid w:val="00201F6A"/>
    <w:rsid w:val="00201F95"/>
    <w:rsid w:val="002021A1"/>
    <w:rsid w:val="002021A7"/>
    <w:rsid w:val="002024A1"/>
    <w:rsid w:val="00202654"/>
    <w:rsid w:val="00202740"/>
    <w:rsid w:val="0020307C"/>
    <w:rsid w:val="002032B5"/>
    <w:rsid w:val="002033A6"/>
    <w:rsid w:val="0020343E"/>
    <w:rsid w:val="00203501"/>
    <w:rsid w:val="0020354E"/>
    <w:rsid w:val="002035AB"/>
    <w:rsid w:val="002035DE"/>
    <w:rsid w:val="00203660"/>
    <w:rsid w:val="00203A60"/>
    <w:rsid w:val="00203A6B"/>
    <w:rsid w:val="00203CDE"/>
    <w:rsid w:val="00203FDE"/>
    <w:rsid w:val="002040EC"/>
    <w:rsid w:val="002041C1"/>
    <w:rsid w:val="00204B03"/>
    <w:rsid w:val="00204B6D"/>
    <w:rsid w:val="00204BE8"/>
    <w:rsid w:val="00204C79"/>
    <w:rsid w:val="00204D9D"/>
    <w:rsid w:val="00204DB8"/>
    <w:rsid w:val="002051FA"/>
    <w:rsid w:val="002052DD"/>
    <w:rsid w:val="002055B0"/>
    <w:rsid w:val="00205605"/>
    <w:rsid w:val="00205B5C"/>
    <w:rsid w:val="00205BC1"/>
    <w:rsid w:val="002062B4"/>
    <w:rsid w:val="0020634D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54"/>
    <w:rsid w:val="00207562"/>
    <w:rsid w:val="00207632"/>
    <w:rsid w:val="0020778F"/>
    <w:rsid w:val="002078F1"/>
    <w:rsid w:val="00207AE5"/>
    <w:rsid w:val="00207C3A"/>
    <w:rsid w:val="0021031D"/>
    <w:rsid w:val="00210464"/>
    <w:rsid w:val="0021056F"/>
    <w:rsid w:val="00210822"/>
    <w:rsid w:val="00210A37"/>
    <w:rsid w:val="002111AB"/>
    <w:rsid w:val="002114BD"/>
    <w:rsid w:val="00211677"/>
    <w:rsid w:val="00211981"/>
    <w:rsid w:val="00211A63"/>
    <w:rsid w:val="00211B11"/>
    <w:rsid w:val="00211B1A"/>
    <w:rsid w:val="00211B51"/>
    <w:rsid w:val="00211B75"/>
    <w:rsid w:val="00211C0F"/>
    <w:rsid w:val="00212350"/>
    <w:rsid w:val="002124F5"/>
    <w:rsid w:val="002126B4"/>
    <w:rsid w:val="00212A05"/>
    <w:rsid w:val="00212A9E"/>
    <w:rsid w:val="00212D02"/>
    <w:rsid w:val="00212F81"/>
    <w:rsid w:val="00213077"/>
    <w:rsid w:val="0021317D"/>
    <w:rsid w:val="002132FC"/>
    <w:rsid w:val="00213455"/>
    <w:rsid w:val="002134A7"/>
    <w:rsid w:val="002137B7"/>
    <w:rsid w:val="002138CE"/>
    <w:rsid w:val="0021391E"/>
    <w:rsid w:val="00213C5D"/>
    <w:rsid w:val="00213E30"/>
    <w:rsid w:val="00213EC2"/>
    <w:rsid w:val="002142E8"/>
    <w:rsid w:val="0021452C"/>
    <w:rsid w:val="002146F5"/>
    <w:rsid w:val="00214790"/>
    <w:rsid w:val="00214AB1"/>
    <w:rsid w:val="00214AD9"/>
    <w:rsid w:val="00215008"/>
    <w:rsid w:val="00215133"/>
    <w:rsid w:val="00215171"/>
    <w:rsid w:val="00215838"/>
    <w:rsid w:val="002158AD"/>
    <w:rsid w:val="0021598E"/>
    <w:rsid w:val="00215B28"/>
    <w:rsid w:val="00215C74"/>
    <w:rsid w:val="00215CC0"/>
    <w:rsid w:val="00215CD2"/>
    <w:rsid w:val="00215FAD"/>
    <w:rsid w:val="00216527"/>
    <w:rsid w:val="002168DD"/>
    <w:rsid w:val="002168FC"/>
    <w:rsid w:val="00216950"/>
    <w:rsid w:val="00216955"/>
    <w:rsid w:val="00216C6B"/>
    <w:rsid w:val="00216D19"/>
    <w:rsid w:val="00216D1A"/>
    <w:rsid w:val="00216D32"/>
    <w:rsid w:val="00216D44"/>
    <w:rsid w:val="0021717A"/>
    <w:rsid w:val="002173DC"/>
    <w:rsid w:val="002173E7"/>
    <w:rsid w:val="00217532"/>
    <w:rsid w:val="00217535"/>
    <w:rsid w:val="0021789F"/>
    <w:rsid w:val="00217988"/>
    <w:rsid w:val="00217A6D"/>
    <w:rsid w:val="00217C23"/>
    <w:rsid w:val="00217C41"/>
    <w:rsid w:val="00217E88"/>
    <w:rsid w:val="00217FAA"/>
    <w:rsid w:val="00220175"/>
    <w:rsid w:val="00220189"/>
    <w:rsid w:val="0022045A"/>
    <w:rsid w:val="002204FA"/>
    <w:rsid w:val="0022051B"/>
    <w:rsid w:val="00220773"/>
    <w:rsid w:val="002207F7"/>
    <w:rsid w:val="00220882"/>
    <w:rsid w:val="00220886"/>
    <w:rsid w:val="00220CEE"/>
    <w:rsid w:val="00220F21"/>
    <w:rsid w:val="0022100E"/>
    <w:rsid w:val="002212CE"/>
    <w:rsid w:val="0022162F"/>
    <w:rsid w:val="00221634"/>
    <w:rsid w:val="00221730"/>
    <w:rsid w:val="00221929"/>
    <w:rsid w:val="00221988"/>
    <w:rsid w:val="00221DEF"/>
    <w:rsid w:val="00221F46"/>
    <w:rsid w:val="00221F8B"/>
    <w:rsid w:val="0022203E"/>
    <w:rsid w:val="0022207F"/>
    <w:rsid w:val="00222599"/>
    <w:rsid w:val="0022262B"/>
    <w:rsid w:val="0022268D"/>
    <w:rsid w:val="002226D2"/>
    <w:rsid w:val="00222D9F"/>
    <w:rsid w:val="00222DA6"/>
    <w:rsid w:val="00222DD3"/>
    <w:rsid w:val="00222DE7"/>
    <w:rsid w:val="00222FDE"/>
    <w:rsid w:val="002230DF"/>
    <w:rsid w:val="00223305"/>
    <w:rsid w:val="0022349F"/>
    <w:rsid w:val="002234A1"/>
    <w:rsid w:val="002234B6"/>
    <w:rsid w:val="0022356C"/>
    <w:rsid w:val="00223A1A"/>
    <w:rsid w:val="00223A3C"/>
    <w:rsid w:val="00223ADB"/>
    <w:rsid w:val="00223F3C"/>
    <w:rsid w:val="00224018"/>
    <w:rsid w:val="002240F1"/>
    <w:rsid w:val="00224724"/>
    <w:rsid w:val="002249E6"/>
    <w:rsid w:val="00224BF2"/>
    <w:rsid w:val="00225139"/>
    <w:rsid w:val="0022516D"/>
    <w:rsid w:val="002251D0"/>
    <w:rsid w:val="002253BD"/>
    <w:rsid w:val="00225410"/>
    <w:rsid w:val="002254C5"/>
    <w:rsid w:val="0022553D"/>
    <w:rsid w:val="002257A1"/>
    <w:rsid w:val="00225A9F"/>
    <w:rsid w:val="00225D48"/>
    <w:rsid w:val="00225E11"/>
    <w:rsid w:val="0022632A"/>
    <w:rsid w:val="0022633F"/>
    <w:rsid w:val="00226454"/>
    <w:rsid w:val="00226475"/>
    <w:rsid w:val="002265D7"/>
    <w:rsid w:val="0022661F"/>
    <w:rsid w:val="0022668A"/>
    <w:rsid w:val="0022678D"/>
    <w:rsid w:val="002267F8"/>
    <w:rsid w:val="002268BB"/>
    <w:rsid w:val="00226A0F"/>
    <w:rsid w:val="00226A53"/>
    <w:rsid w:val="00226B6B"/>
    <w:rsid w:val="00226D52"/>
    <w:rsid w:val="00226D6E"/>
    <w:rsid w:val="00226F29"/>
    <w:rsid w:val="00226F90"/>
    <w:rsid w:val="0022704F"/>
    <w:rsid w:val="002270F5"/>
    <w:rsid w:val="00227189"/>
    <w:rsid w:val="00227230"/>
    <w:rsid w:val="00227595"/>
    <w:rsid w:val="002276A3"/>
    <w:rsid w:val="0022789B"/>
    <w:rsid w:val="00227A9F"/>
    <w:rsid w:val="00227C14"/>
    <w:rsid w:val="00227C20"/>
    <w:rsid w:val="00227DC0"/>
    <w:rsid w:val="00227E85"/>
    <w:rsid w:val="00230099"/>
    <w:rsid w:val="00230204"/>
    <w:rsid w:val="0023023C"/>
    <w:rsid w:val="00230459"/>
    <w:rsid w:val="002310E5"/>
    <w:rsid w:val="0023123B"/>
    <w:rsid w:val="00231242"/>
    <w:rsid w:val="00231901"/>
    <w:rsid w:val="00231B8D"/>
    <w:rsid w:val="00231C04"/>
    <w:rsid w:val="00231CEA"/>
    <w:rsid w:val="00231DD5"/>
    <w:rsid w:val="00231E15"/>
    <w:rsid w:val="00231E3C"/>
    <w:rsid w:val="0023211F"/>
    <w:rsid w:val="0023213B"/>
    <w:rsid w:val="00232494"/>
    <w:rsid w:val="0023250E"/>
    <w:rsid w:val="0023258E"/>
    <w:rsid w:val="002325F9"/>
    <w:rsid w:val="00232641"/>
    <w:rsid w:val="00232839"/>
    <w:rsid w:val="00232A0B"/>
    <w:rsid w:val="00232B1C"/>
    <w:rsid w:val="00233221"/>
    <w:rsid w:val="00233366"/>
    <w:rsid w:val="002336C2"/>
    <w:rsid w:val="002338E8"/>
    <w:rsid w:val="00233964"/>
    <w:rsid w:val="00233B05"/>
    <w:rsid w:val="00233B66"/>
    <w:rsid w:val="00233B90"/>
    <w:rsid w:val="0023412E"/>
    <w:rsid w:val="002344C2"/>
    <w:rsid w:val="002345FB"/>
    <w:rsid w:val="002346C8"/>
    <w:rsid w:val="00234B19"/>
    <w:rsid w:val="00234F65"/>
    <w:rsid w:val="002350F8"/>
    <w:rsid w:val="0023549C"/>
    <w:rsid w:val="0023553C"/>
    <w:rsid w:val="0023583E"/>
    <w:rsid w:val="00235BFD"/>
    <w:rsid w:val="00235C05"/>
    <w:rsid w:val="00235CB8"/>
    <w:rsid w:val="002367AA"/>
    <w:rsid w:val="00236885"/>
    <w:rsid w:val="00236B78"/>
    <w:rsid w:val="00236E0B"/>
    <w:rsid w:val="00236EFA"/>
    <w:rsid w:val="002370C4"/>
    <w:rsid w:val="002370D4"/>
    <w:rsid w:val="002371B0"/>
    <w:rsid w:val="0023732E"/>
    <w:rsid w:val="00237742"/>
    <w:rsid w:val="00237971"/>
    <w:rsid w:val="002379E6"/>
    <w:rsid w:val="0024008F"/>
    <w:rsid w:val="00240217"/>
    <w:rsid w:val="002406AD"/>
    <w:rsid w:val="0024087E"/>
    <w:rsid w:val="0024089D"/>
    <w:rsid w:val="00240CB5"/>
    <w:rsid w:val="00241121"/>
    <w:rsid w:val="002411B1"/>
    <w:rsid w:val="002414C5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BC"/>
    <w:rsid w:val="00242069"/>
    <w:rsid w:val="00242298"/>
    <w:rsid w:val="00242309"/>
    <w:rsid w:val="00242492"/>
    <w:rsid w:val="002424A3"/>
    <w:rsid w:val="0024270F"/>
    <w:rsid w:val="002428F0"/>
    <w:rsid w:val="00242952"/>
    <w:rsid w:val="00242B48"/>
    <w:rsid w:val="00242E66"/>
    <w:rsid w:val="0024312D"/>
    <w:rsid w:val="002431E2"/>
    <w:rsid w:val="002432E9"/>
    <w:rsid w:val="002432FC"/>
    <w:rsid w:val="00243336"/>
    <w:rsid w:val="0024348E"/>
    <w:rsid w:val="00243517"/>
    <w:rsid w:val="0024376F"/>
    <w:rsid w:val="002437C8"/>
    <w:rsid w:val="00243A64"/>
    <w:rsid w:val="00243B8F"/>
    <w:rsid w:val="00243D8D"/>
    <w:rsid w:val="00243E00"/>
    <w:rsid w:val="00243EBF"/>
    <w:rsid w:val="00243FAE"/>
    <w:rsid w:val="00244381"/>
    <w:rsid w:val="00244A85"/>
    <w:rsid w:val="00244B32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FF"/>
    <w:rsid w:val="00245B6B"/>
    <w:rsid w:val="00245C59"/>
    <w:rsid w:val="00245C74"/>
    <w:rsid w:val="00245EDD"/>
    <w:rsid w:val="002460A3"/>
    <w:rsid w:val="00246176"/>
    <w:rsid w:val="00246199"/>
    <w:rsid w:val="0024624B"/>
    <w:rsid w:val="002462BC"/>
    <w:rsid w:val="00246327"/>
    <w:rsid w:val="0024651E"/>
    <w:rsid w:val="002468CC"/>
    <w:rsid w:val="00246913"/>
    <w:rsid w:val="00246A85"/>
    <w:rsid w:val="0024714A"/>
    <w:rsid w:val="00247369"/>
    <w:rsid w:val="00247661"/>
    <w:rsid w:val="00247712"/>
    <w:rsid w:val="00247823"/>
    <w:rsid w:val="00247885"/>
    <w:rsid w:val="00247C54"/>
    <w:rsid w:val="00247C5E"/>
    <w:rsid w:val="00247C9C"/>
    <w:rsid w:val="00247CB0"/>
    <w:rsid w:val="0025022A"/>
    <w:rsid w:val="00250626"/>
    <w:rsid w:val="0025066E"/>
    <w:rsid w:val="0025078B"/>
    <w:rsid w:val="00250BB5"/>
    <w:rsid w:val="00250CBE"/>
    <w:rsid w:val="00250CF8"/>
    <w:rsid w:val="002510BC"/>
    <w:rsid w:val="00251241"/>
    <w:rsid w:val="0025151E"/>
    <w:rsid w:val="002515DC"/>
    <w:rsid w:val="00251621"/>
    <w:rsid w:val="00251755"/>
    <w:rsid w:val="00251B9B"/>
    <w:rsid w:val="00252590"/>
    <w:rsid w:val="002527D8"/>
    <w:rsid w:val="002528F0"/>
    <w:rsid w:val="00252C55"/>
    <w:rsid w:val="00252FAE"/>
    <w:rsid w:val="00253042"/>
    <w:rsid w:val="00253447"/>
    <w:rsid w:val="00253535"/>
    <w:rsid w:val="002535D9"/>
    <w:rsid w:val="0025367B"/>
    <w:rsid w:val="00253762"/>
    <w:rsid w:val="002537B2"/>
    <w:rsid w:val="0025385F"/>
    <w:rsid w:val="00253AC8"/>
    <w:rsid w:val="00253C34"/>
    <w:rsid w:val="0025420F"/>
    <w:rsid w:val="002542E9"/>
    <w:rsid w:val="0025441E"/>
    <w:rsid w:val="002544BF"/>
    <w:rsid w:val="0025454B"/>
    <w:rsid w:val="00254683"/>
    <w:rsid w:val="0025474A"/>
    <w:rsid w:val="002547F9"/>
    <w:rsid w:val="00254A86"/>
    <w:rsid w:val="00254AFC"/>
    <w:rsid w:val="00254BEA"/>
    <w:rsid w:val="00255317"/>
    <w:rsid w:val="002556E8"/>
    <w:rsid w:val="002557AE"/>
    <w:rsid w:val="002558E1"/>
    <w:rsid w:val="00255B5E"/>
    <w:rsid w:val="00255BA7"/>
    <w:rsid w:val="00255BD5"/>
    <w:rsid w:val="00255BF1"/>
    <w:rsid w:val="00255F11"/>
    <w:rsid w:val="002562B3"/>
    <w:rsid w:val="0025636A"/>
    <w:rsid w:val="00256385"/>
    <w:rsid w:val="0025641B"/>
    <w:rsid w:val="00256453"/>
    <w:rsid w:val="002565F6"/>
    <w:rsid w:val="0025660F"/>
    <w:rsid w:val="00256695"/>
    <w:rsid w:val="00256D54"/>
    <w:rsid w:val="00256D6D"/>
    <w:rsid w:val="0025702C"/>
    <w:rsid w:val="0025714A"/>
    <w:rsid w:val="0025733D"/>
    <w:rsid w:val="002574BC"/>
    <w:rsid w:val="00257989"/>
    <w:rsid w:val="00257ACD"/>
    <w:rsid w:val="00257BF5"/>
    <w:rsid w:val="00257C99"/>
    <w:rsid w:val="00257CA3"/>
    <w:rsid w:val="00257E2F"/>
    <w:rsid w:val="00257F31"/>
    <w:rsid w:val="002601BE"/>
    <w:rsid w:val="002606E5"/>
    <w:rsid w:val="00260A76"/>
    <w:rsid w:val="00260C70"/>
    <w:rsid w:val="00260D1D"/>
    <w:rsid w:val="0026113A"/>
    <w:rsid w:val="002611A6"/>
    <w:rsid w:val="00261230"/>
    <w:rsid w:val="00261455"/>
    <w:rsid w:val="00261592"/>
    <w:rsid w:val="002615FA"/>
    <w:rsid w:val="002619B6"/>
    <w:rsid w:val="00261A8E"/>
    <w:rsid w:val="00261AB8"/>
    <w:rsid w:val="00261AC7"/>
    <w:rsid w:val="00261EAA"/>
    <w:rsid w:val="00261F1B"/>
    <w:rsid w:val="0026223F"/>
    <w:rsid w:val="002622C8"/>
    <w:rsid w:val="002623B2"/>
    <w:rsid w:val="00262405"/>
    <w:rsid w:val="0026252E"/>
    <w:rsid w:val="002625A6"/>
    <w:rsid w:val="00262916"/>
    <w:rsid w:val="00262CA9"/>
    <w:rsid w:val="00262D76"/>
    <w:rsid w:val="00263119"/>
    <w:rsid w:val="00263251"/>
    <w:rsid w:val="002634A3"/>
    <w:rsid w:val="00263564"/>
    <w:rsid w:val="002637AC"/>
    <w:rsid w:val="002637CC"/>
    <w:rsid w:val="00263838"/>
    <w:rsid w:val="00263875"/>
    <w:rsid w:val="00263994"/>
    <w:rsid w:val="00263B67"/>
    <w:rsid w:val="00263CA7"/>
    <w:rsid w:val="00263E21"/>
    <w:rsid w:val="00263E6B"/>
    <w:rsid w:val="00264186"/>
    <w:rsid w:val="00264341"/>
    <w:rsid w:val="0026442A"/>
    <w:rsid w:val="00264465"/>
    <w:rsid w:val="002646F5"/>
    <w:rsid w:val="00264C1A"/>
    <w:rsid w:val="00264C51"/>
    <w:rsid w:val="00264CE2"/>
    <w:rsid w:val="00265219"/>
    <w:rsid w:val="0026550A"/>
    <w:rsid w:val="002656F1"/>
    <w:rsid w:val="00265735"/>
    <w:rsid w:val="00265942"/>
    <w:rsid w:val="00265A63"/>
    <w:rsid w:val="00265F02"/>
    <w:rsid w:val="00265F4B"/>
    <w:rsid w:val="0026636E"/>
    <w:rsid w:val="00266387"/>
    <w:rsid w:val="0026640E"/>
    <w:rsid w:val="002665FE"/>
    <w:rsid w:val="00266660"/>
    <w:rsid w:val="0026670F"/>
    <w:rsid w:val="002667B5"/>
    <w:rsid w:val="002667F9"/>
    <w:rsid w:val="00266874"/>
    <w:rsid w:val="00266B72"/>
    <w:rsid w:val="00266CF3"/>
    <w:rsid w:val="00266DD6"/>
    <w:rsid w:val="00267192"/>
    <w:rsid w:val="00267500"/>
    <w:rsid w:val="002675FE"/>
    <w:rsid w:val="00267933"/>
    <w:rsid w:val="002679FE"/>
    <w:rsid w:val="00267C1B"/>
    <w:rsid w:val="00267CAF"/>
    <w:rsid w:val="00267EF7"/>
    <w:rsid w:val="002702F8"/>
    <w:rsid w:val="002703E1"/>
    <w:rsid w:val="00270420"/>
    <w:rsid w:val="0027048B"/>
    <w:rsid w:val="002704A1"/>
    <w:rsid w:val="002707C6"/>
    <w:rsid w:val="0027084F"/>
    <w:rsid w:val="00270A84"/>
    <w:rsid w:val="00270B32"/>
    <w:rsid w:val="00270BB1"/>
    <w:rsid w:val="0027108F"/>
    <w:rsid w:val="00271172"/>
    <w:rsid w:val="0027136A"/>
    <w:rsid w:val="0027138E"/>
    <w:rsid w:val="002716B3"/>
    <w:rsid w:val="002716C1"/>
    <w:rsid w:val="0027171D"/>
    <w:rsid w:val="00271A82"/>
    <w:rsid w:val="00271B16"/>
    <w:rsid w:val="00271DD9"/>
    <w:rsid w:val="00272069"/>
    <w:rsid w:val="00272289"/>
    <w:rsid w:val="002722A4"/>
    <w:rsid w:val="002722CA"/>
    <w:rsid w:val="0027240A"/>
    <w:rsid w:val="002726AA"/>
    <w:rsid w:val="002728A0"/>
    <w:rsid w:val="002728B7"/>
    <w:rsid w:val="00272935"/>
    <w:rsid w:val="00272B21"/>
    <w:rsid w:val="00272C88"/>
    <w:rsid w:val="00272CA5"/>
    <w:rsid w:val="00272F1A"/>
    <w:rsid w:val="0027306D"/>
    <w:rsid w:val="002730C7"/>
    <w:rsid w:val="00273284"/>
    <w:rsid w:val="002733B7"/>
    <w:rsid w:val="002734F6"/>
    <w:rsid w:val="00273505"/>
    <w:rsid w:val="002739D3"/>
    <w:rsid w:val="00273EFE"/>
    <w:rsid w:val="0027402D"/>
    <w:rsid w:val="002743C9"/>
    <w:rsid w:val="002744D8"/>
    <w:rsid w:val="002745FE"/>
    <w:rsid w:val="0027460F"/>
    <w:rsid w:val="002746EE"/>
    <w:rsid w:val="00274788"/>
    <w:rsid w:val="002748B6"/>
    <w:rsid w:val="00274BB8"/>
    <w:rsid w:val="00274DA7"/>
    <w:rsid w:val="00275011"/>
    <w:rsid w:val="002751B1"/>
    <w:rsid w:val="00275214"/>
    <w:rsid w:val="00275605"/>
    <w:rsid w:val="002759AA"/>
    <w:rsid w:val="00275A95"/>
    <w:rsid w:val="00275D0D"/>
    <w:rsid w:val="00275D19"/>
    <w:rsid w:val="00275D87"/>
    <w:rsid w:val="00275F65"/>
    <w:rsid w:val="002760CE"/>
    <w:rsid w:val="0027656E"/>
    <w:rsid w:val="002766E8"/>
    <w:rsid w:val="00276750"/>
    <w:rsid w:val="00276770"/>
    <w:rsid w:val="00276872"/>
    <w:rsid w:val="00276AE6"/>
    <w:rsid w:val="00276B87"/>
    <w:rsid w:val="00276C0C"/>
    <w:rsid w:val="00276D00"/>
    <w:rsid w:val="00276F8A"/>
    <w:rsid w:val="00277195"/>
    <w:rsid w:val="00277220"/>
    <w:rsid w:val="002775DE"/>
    <w:rsid w:val="00277716"/>
    <w:rsid w:val="0027783F"/>
    <w:rsid w:val="00277856"/>
    <w:rsid w:val="00277964"/>
    <w:rsid w:val="00277C82"/>
    <w:rsid w:val="00277CFC"/>
    <w:rsid w:val="00277DE9"/>
    <w:rsid w:val="00277EF7"/>
    <w:rsid w:val="00280043"/>
    <w:rsid w:val="0028009E"/>
    <w:rsid w:val="002803F8"/>
    <w:rsid w:val="002807AB"/>
    <w:rsid w:val="00280836"/>
    <w:rsid w:val="00280BBA"/>
    <w:rsid w:val="00280EDB"/>
    <w:rsid w:val="0028101B"/>
    <w:rsid w:val="00281113"/>
    <w:rsid w:val="00281181"/>
    <w:rsid w:val="002812E8"/>
    <w:rsid w:val="00281506"/>
    <w:rsid w:val="00281987"/>
    <w:rsid w:val="00281A0D"/>
    <w:rsid w:val="00281EB0"/>
    <w:rsid w:val="00282398"/>
    <w:rsid w:val="0028246B"/>
    <w:rsid w:val="00282570"/>
    <w:rsid w:val="0028268C"/>
    <w:rsid w:val="002827F7"/>
    <w:rsid w:val="00282A55"/>
    <w:rsid w:val="00282A87"/>
    <w:rsid w:val="00282B7B"/>
    <w:rsid w:val="00282B86"/>
    <w:rsid w:val="00282C28"/>
    <w:rsid w:val="00282CCF"/>
    <w:rsid w:val="00283549"/>
    <w:rsid w:val="00283707"/>
    <w:rsid w:val="002837F7"/>
    <w:rsid w:val="00283D69"/>
    <w:rsid w:val="00283EFC"/>
    <w:rsid w:val="00284262"/>
    <w:rsid w:val="002842EE"/>
    <w:rsid w:val="0028455E"/>
    <w:rsid w:val="00284607"/>
    <w:rsid w:val="00284660"/>
    <w:rsid w:val="002848A4"/>
    <w:rsid w:val="00284A7E"/>
    <w:rsid w:val="00284B3A"/>
    <w:rsid w:val="00284BFD"/>
    <w:rsid w:val="00284D8D"/>
    <w:rsid w:val="00284ECC"/>
    <w:rsid w:val="00284EF3"/>
    <w:rsid w:val="00285009"/>
    <w:rsid w:val="002850E3"/>
    <w:rsid w:val="002850ED"/>
    <w:rsid w:val="00285110"/>
    <w:rsid w:val="002852FE"/>
    <w:rsid w:val="00285885"/>
    <w:rsid w:val="00285A7B"/>
    <w:rsid w:val="00285AA0"/>
    <w:rsid w:val="00286055"/>
    <w:rsid w:val="00286065"/>
    <w:rsid w:val="00286223"/>
    <w:rsid w:val="0028643E"/>
    <w:rsid w:val="002864E0"/>
    <w:rsid w:val="00286574"/>
    <w:rsid w:val="002866B6"/>
    <w:rsid w:val="00286C3F"/>
    <w:rsid w:val="00286C60"/>
    <w:rsid w:val="00286CCE"/>
    <w:rsid w:val="00286EC8"/>
    <w:rsid w:val="00286F8B"/>
    <w:rsid w:val="00286F91"/>
    <w:rsid w:val="002870FE"/>
    <w:rsid w:val="00287481"/>
    <w:rsid w:val="0028799D"/>
    <w:rsid w:val="00287A8B"/>
    <w:rsid w:val="00287BDD"/>
    <w:rsid w:val="00287E47"/>
    <w:rsid w:val="0029017C"/>
    <w:rsid w:val="002901C2"/>
    <w:rsid w:val="002904CF"/>
    <w:rsid w:val="002907CE"/>
    <w:rsid w:val="00290930"/>
    <w:rsid w:val="00290A66"/>
    <w:rsid w:val="00290C2E"/>
    <w:rsid w:val="0029100C"/>
    <w:rsid w:val="0029114A"/>
    <w:rsid w:val="002911DE"/>
    <w:rsid w:val="0029126B"/>
    <w:rsid w:val="00291294"/>
    <w:rsid w:val="00291338"/>
    <w:rsid w:val="00291871"/>
    <w:rsid w:val="002918A2"/>
    <w:rsid w:val="00291A6D"/>
    <w:rsid w:val="00291C63"/>
    <w:rsid w:val="00291E85"/>
    <w:rsid w:val="0029222F"/>
    <w:rsid w:val="00292C9B"/>
    <w:rsid w:val="00292FB7"/>
    <w:rsid w:val="002932AF"/>
    <w:rsid w:val="002932F2"/>
    <w:rsid w:val="00293A4B"/>
    <w:rsid w:val="00293A61"/>
    <w:rsid w:val="00293C0A"/>
    <w:rsid w:val="00293C85"/>
    <w:rsid w:val="002943AE"/>
    <w:rsid w:val="00294485"/>
    <w:rsid w:val="00294AA0"/>
    <w:rsid w:val="00294BB1"/>
    <w:rsid w:val="00294C42"/>
    <w:rsid w:val="00294D76"/>
    <w:rsid w:val="00294FDB"/>
    <w:rsid w:val="00295262"/>
    <w:rsid w:val="002954F1"/>
    <w:rsid w:val="0029562A"/>
    <w:rsid w:val="00295968"/>
    <w:rsid w:val="00295B21"/>
    <w:rsid w:val="00295C84"/>
    <w:rsid w:val="00295D68"/>
    <w:rsid w:val="00295F30"/>
    <w:rsid w:val="00295FB2"/>
    <w:rsid w:val="0029600B"/>
    <w:rsid w:val="0029601F"/>
    <w:rsid w:val="00296163"/>
    <w:rsid w:val="00296264"/>
    <w:rsid w:val="00296428"/>
    <w:rsid w:val="00296519"/>
    <w:rsid w:val="0029679D"/>
    <w:rsid w:val="0029685F"/>
    <w:rsid w:val="00296AB6"/>
    <w:rsid w:val="00296D17"/>
    <w:rsid w:val="00296E09"/>
    <w:rsid w:val="00296E0A"/>
    <w:rsid w:val="0029702F"/>
    <w:rsid w:val="002970BE"/>
    <w:rsid w:val="002970D2"/>
    <w:rsid w:val="002970FF"/>
    <w:rsid w:val="00297136"/>
    <w:rsid w:val="00297216"/>
    <w:rsid w:val="002972AB"/>
    <w:rsid w:val="002976EE"/>
    <w:rsid w:val="00297728"/>
    <w:rsid w:val="00297855"/>
    <w:rsid w:val="00297873"/>
    <w:rsid w:val="0029797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DB"/>
    <w:rsid w:val="002A0704"/>
    <w:rsid w:val="002A07DC"/>
    <w:rsid w:val="002A0996"/>
    <w:rsid w:val="002A0A0F"/>
    <w:rsid w:val="002A0FF5"/>
    <w:rsid w:val="002A113D"/>
    <w:rsid w:val="002A12E1"/>
    <w:rsid w:val="002A153F"/>
    <w:rsid w:val="002A1543"/>
    <w:rsid w:val="002A1C2D"/>
    <w:rsid w:val="002A2181"/>
    <w:rsid w:val="002A22F9"/>
    <w:rsid w:val="002A24B1"/>
    <w:rsid w:val="002A276B"/>
    <w:rsid w:val="002A2809"/>
    <w:rsid w:val="002A28E8"/>
    <w:rsid w:val="002A29B7"/>
    <w:rsid w:val="002A2C4A"/>
    <w:rsid w:val="002A2F39"/>
    <w:rsid w:val="002A3155"/>
    <w:rsid w:val="002A36AF"/>
    <w:rsid w:val="002A3BB0"/>
    <w:rsid w:val="002A3D52"/>
    <w:rsid w:val="002A3D64"/>
    <w:rsid w:val="002A3DF9"/>
    <w:rsid w:val="002A3E27"/>
    <w:rsid w:val="002A3F01"/>
    <w:rsid w:val="002A405B"/>
    <w:rsid w:val="002A44AB"/>
    <w:rsid w:val="002A49E3"/>
    <w:rsid w:val="002A4C1E"/>
    <w:rsid w:val="002A4C37"/>
    <w:rsid w:val="002A4D48"/>
    <w:rsid w:val="002A4DE9"/>
    <w:rsid w:val="002A4E2A"/>
    <w:rsid w:val="002A4E94"/>
    <w:rsid w:val="002A4F26"/>
    <w:rsid w:val="002A4FD0"/>
    <w:rsid w:val="002A51B7"/>
    <w:rsid w:val="002A53E4"/>
    <w:rsid w:val="002A5585"/>
    <w:rsid w:val="002A5AB9"/>
    <w:rsid w:val="002A5B87"/>
    <w:rsid w:val="002A5EA5"/>
    <w:rsid w:val="002A60C1"/>
    <w:rsid w:val="002A6277"/>
    <w:rsid w:val="002A6705"/>
    <w:rsid w:val="002A6757"/>
    <w:rsid w:val="002A6D6E"/>
    <w:rsid w:val="002A6EBB"/>
    <w:rsid w:val="002A6F8E"/>
    <w:rsid w:val="002A722C"/>
    <w:rsid w:val="002A7557"/>
    <w:rsid w:val="002A7792"/>
    <w:rsid w:val="002A7851"/>
    <w:rsid w:val="002A7998"/>
    <w:rsid w:val="002A7F14"/>
    <w:rsid w:val="002B0262"/>
    <w:rsid w:val="002B0757"/>
    <w:rsid w:val="002B090D"/>
    <w:rsid w:val="002B0983"/>
    <w:rsid w:val="002B0A84"/>
    <w:rsid w:val="002B0B6A"/>
    <w:rsid w:val="002B0CEB"/>
    <w:rsid w:val="002B0D93"/>
    <w:rsid w:val="002B12EF"/>
    <w:rsid w:val="002B1326"/>
    <w:rsid w:val="002B1542"/>
    <w:rsid w:val="002B17C5"/>
    <w:rsid w:val="002B1A98"/>
    <w:rsid w:val="002B1C64"/>
    <w:rsid w:val="002B1D08"/>
    <w:rsid w:val="002B1DF6"/>
    <w:rsid w:val="002B2281"/>
    <w:rsid w:val="002B2754"/>
    <w:rsid w:val="002B2781"/>
    <w:rsid w:val="002B2807"/>
    <w:rsid w:val="002B2924"/>
    <w:rsid w:val="002B2AE5"/>
    <w:rsid w:val="002B2BF7"/>
    <w:rsid w:val="002B2C08"/>
    <w:rsid w:val="002B2D12"/>
    <w:rsid w:val="002B33D3"/>
    <w:rsid w:val="002B34CC"/>
    <w:rsid w:val="002B3A90"/>
    <w:rsid w:val="002B3D3D"/>
    <w:rsid w:val="002B442F"/>
    <w:rsid w:val="002B492C"/>
    <w:rsid w:val="002B49FB"/>
    <w:rsid w:val="002B4CB1"/>
    <w:rsid w:val="002B5488"/>
    <w:rsid w:val="002B55E8"/>
    <w:rsid w:val="002B56ED"/>
    <w:rsid w:val="002B5796"/>
    <w:rsid w:val="002B5A53"/>
    <w:rsid w:val="002B5B7E"/>
    <w:rsid w:val="002B5B97"/>
    <w:rsid w:val="002B5E83"/>
    <w:rsid w:val="002B6280"/>
    <w:rsid w:val="002B64E4"/>
    <w:rsid w:val="002B6547"/>
    <w:rsid w:val="002B66D6"/>
    <w:rsid w:val="002B6812"/>
    <w:rsid w:val="002B6944"/>
    <w:rsid w:val="002B699D"/>
    <w:rsid w:val="002B6ACD"/>
    <w:rsid w:val="002B6CC8"/>
    <w:rsid w:val="002B6EDB"/>
    <w:rsid w:val="002B7056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961"/>
    <w:rsid w:val="002C0ACA"/>
    <w:rsid w:val="002C0B66"/>
    <w:rsid w:val="002C0EB5"/>
    <w:rsid w:val="002C10E4"/>
    <w:rsid w:val="002C1194"/>
    <w:rsid w:val="002C1264"/>
    <w:rsid w:val="002C13A2"/>
    <w:rsid w:val="002C13BE"/>
    <w:rsid w:val="002C1504"/>
    <w:rsid w:val="002C1630"/>
    <w:rsid w:val="002C163A"/>
    <w:rsid w:val="002C1741"/>
    <w:rsid w:val="002C1AFD"/>
    <w:rsid w:val="002C1F3B"/>
    <w:rsid w:val="002C1F4D"/>
    <w:rsid w:val="002C1FB9"/>
    <w:rsid w:val="002C21B3"/>
    <w:rsid w:val="002C2469"/>
    <w:rsid w:val="002C247F"/>
    <w:rsid w:val="002C2511"/>
    <w:rsid w:val="002C2593"/>
    <w:rsid w:val="002C2777"/>
    <w:rsid w:val="002C282E"/>
    <w:rsid w:val="002C362C"/>
    <w:rsid w:val="002C36EB"/>
    <w:rsid w:val="002C3800"/>
    <w:rsid w:val="002C39BE"/>
    <w:rsid w:val="002C3E72"/>
    <w:rsid w:val="002C40ED"/>
    <w:rsid w:val="002C430E"/>
    <w:rsid w:val="002C4334"/>
    <w:rsid w:val="002C43F0"/>
    <w:rsid w:val="002C447D"/>
    <w:rsid w:val="002C4553"/>
    <w:rsid w:val="002C4688"/>
    <w:rsid w:val="002C4D70"/>
    <w:rsid w:val="002C4D82"/>
    <w:rsid w:val="002C4E3E"/>
    <w:rsid w:val="002C4EB2"/>
    <w:rsid w:val="002C4F1B"/>
    <w:rsid w:val="002C4FCA"/>
    <w:rsid w:val="002C5239"/>
    <w:rsid w:val="002C5298"/>
    <w:rsid w:val="002C52D8"/>
    <w:rsid w:val="002C54C7"/>
    <w:rsid w:val="002C58C2"/>
    <w:rsid w:val="002C595D"/>
    <w:rsid w:val="002C5C17"/>
    <w:rsid w:val="002C5CA9"/>
    <w:rsid w:val="002C5DB7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719F"/>
    <w:rsid w:val="002C727E"/>
    <w:rsid w:val="002C72A6"/>
    <w:rsid w:val="002C7828"/>
    <w:rsid w:val="002C796E"/>
    <w:rsid w:val="002C7A6D"/>
    <w:rsid w:val="002C7CB7"/>
    <w:rsid w:val="002C7D32"/>
    <w:rsid w:val="002C7DB3"/>
    <w:rsid w:val="002C7DCA"/>
    <w:rsid w:val="002C7ED6"/>
    <w:rsid w:val="002C7F37"/>
    <w:rsid w:val="002C7FA2"/>
    <w:rsid w:val="002D001F"/>
    <w:rsid w:val="002D06DF"/>
    <w:rsid w:val="002D0A03"/>
    <w:rsid w:val="002D0B90"/>
    <w:rsid w:val="002D0E5B"/>
    <w:rsid w:val="002D0F9F"/>
    <w:rsid w:val="002D1123"/>
    <w:rsid w:val="002D113D"/>
    <w:rsid w:val="002D15E1"/>
    <w:rsid w:val="002D160F"/>
    <w:rsid w:val="002D18A8"/>
    <w:rsid w:val="002D1927"/>
    <w:rsid w:val="002D1A02"/>
    <w:rsid w:val="002D1BF5"/>
    <w:rsid w:val="002D1D21"/>
    <w:rsid w:val="002D1FA8"/>
    <w:rsid w:val="002D20CA"/>
    <w:rsid w:val="002D23D2"/>
    <w:rsid w:val="002D2424"/>
    <w:rsid w:val="002D2537"/>
    <w:rsid w:val="002D25F7"/>
    <w:rsid w:val="002D26EA"/>
    <w:rsid w:val="002D296A"/>
    <w:rsid w:val="002D2ECB"/>
    <w:rsid w:val="002D328A"/>
    <w:rsid w:val="002D33FB"/>
    <w:rsid w:val="002D3566"/>
    <w:rsid w:val="002D3B82"/>
    <w:rsid w:val="002D3BC8"/>
    <w:rsid w:val="002D3DE1"/>
    <w:rsid w:val="002D3EBC"/>
    <w:rsid w:val="002D3F8E"/>
    <w:rsid w:val="002D4046"/>
    <w:rsid w:val="002D40B4"/>
    <w:rsid w:val="002D41B9"/>
    <w:rsid w:val="002D435E"/>
    <w:rsid w:val="002D436B"/>
    <w:rsid w:val="002D44C7"/>
    <w:rsid w:val="002D4745"/>
    <w:rsid w:val="002D4817"/>
    <w:rsid w:val="002D49A1"/>
    <w:rsid w:val="002D49EE"/>
    <w:rsid w:val="002D4C6C"/>
    <w:rsid w:val="002D500C"/>
    <w:rsid w:val="002D5330"/>
    <w:rsid w:val="002D55CA"/>
    <w:rsid w:val="002D599F"/>
    <w:rsid w:val="002D5BB4"/>
    <w:rsid w:val="002D5C87"/>
    <w:rsid w:val="002D6124"/>
    <w:rsid w:val="002D6307"/>
    <w:rsid w:val="002D642B"/>
    <w:rsid w:val="002D647A"/>
    <w:rsid w:val="002D68ED"/>
    <w:rsid w:val="002D6AC4"/>
    <w:rsid w:val="002D6AE4"/>
    <w:rsid w:val="002D6BA7"/>
    <w:rsid w:val="002D7287"/>
    <w:rsid w:val="002D729A"/>
    <w:rsid w:val="002D72DC"/>
    <w:rsid w:val="002D7305"/>
    <w:rsid w:val="002D758E"/>
    <w:rsid w:val="002D75D2"/>
    <w:rsid w:val="002D772D"/>
    <w:rsid w:val="002D795E"/>
    <w:rsid w:val="002D7B85"/>
    <w:rsid w:val="002D7C90"/>
    <w:rsid w:val="002E0040"/>
    <w:rsid w:val="002E0251"/>
    <w:rsid w:val="002E02B6"/>
    <w:rsid w:val="002E051F"/>
    <w:rsid w:val="002E0549"/>
    <w:rsid w:val="002E0637"/>
    <w:rsid w:val="002E08E3"/>
    <w:rsid w:val="002E0A95"/>
    <w:rsid w:val="002E0AE3"/>
    <w:rsid w:val="002E1078"/>
    <w:rsid w:val="002E10D2"/>
    <w:rsid w:val="002E11BF"/>
    <w:rsid w:val="002E14E1"/>
    <w:rsid w:val="002E18C5"/>
    <w:rsid w:val="002E1B8D"/>
    <w:rsid w:val="002E1E87"/>
    <w:rsid w:val="002E2007"/>
    <w:rsid w:val="002E2301"/>
    <w:rsid w:val="002E2519"/>
    <w:rsid w:val="002E2702"/>
    <w:rsid w:val="002E2742"/>
    <w:rsid w:val="002E2750"/>
    <w:rsid w:val="002E2783"/>
    <w:rsid w:val="002E27CF"/>
    <w:rsid w:val="002E29D5"/>
    <w:rsid w:val="002E2A2E"/>
    <w:rsid w:val="002E2A62"/>
    <w:rsid w:val="002E2B35"/>
    <w:rsid w:val="002E2DA3"/>
    <w:rsid w:val="002E2E1E"/>
    <w:rsid w:val="002E2FE5"/>
    <w:rsid w:val="002E30E6"/>
    <w:rsid w:val="002E3529"/>
    <w:rsid w:val="002E3570"/>
    <w:rsid w:val="002E371C"/>
    <w:rsid w:val="002E3C3C"/>
    <w:rsid w:val="002E4139"/>
    <w:rsid w:val="002E43E6"/>
    <w:rsid w:val="002E49AF"/>
    <w:rsid w:val="002E4B18"/>
    <w:rsid w:val="002E4FB6"/>
    <w:rsid w:val="002E50E9"/>
    <w:rsid w:val="002E5305"/>
    <w:rsid w:val="002E57FD"/>
    <w:rsid w:val="002E5851"/>
    <w:rsid w:val="002E58B4"/>
    <w:rsid w:val="002E595B"/>
    <w:rsid w:val="002E5BE4"/>
    <w:rsid w:val="002E5DA9"/>
    <w:rsid w:val="002E5F44"/>
    <w:rsid w:val="002E603F"/>
    <w:rsid w:val="002E6346"/>
    <w:rsid w:val="002E66A9"/>
    <w:rsid w:val="002E698D"/>
    <w:rsid w:val="002E6CC2"/>
    <w:rsid w:val="002E6DBA"/>
    <w:rsid w:val="002E6F07"/>
    <w:rsid w:val="002E6F55"/>
    <w:rsid w:val="002E6F62"/>
    <w:rsid w:val="002E70CE"/>
    <w:rsid w:val="002E7318"/>
    <w:rsid w:val="002E733F"/>
    <w:rsid w:val="002E741A"/>
    <w:rsid w:val="002E7473"/>
    <w:rsid w:val="002E765B"/>
    <w:rsid w:val="002E7663"/>
    <w:rsid w:val="002E7774"/>
    <w:rsid w:val="002E7B4A"/>
    <w:rsid w:val="002E7CE7"/>
    <w:rsid w:val="002E7EE6"/>
    <w:rsid w:val="002F01AC"/>
    <w:rsid w:val="002F0233"/>
    <w:rsid w:val="002F0516"/>
    <w:rsid w:val="002F073A"/>
    <w:rsid w:val="002F076D"/>
    <w:rsid w:val="002F07D5"/>
    <w:rsid w:val="002F07E3"/>
    <w:rsid w:val="002F0880"/>
    <w:rsid w:val="002F0A1E"/>
    <w:rsid w:val="002F0EED"/>
    <w:rsid w:val="002F0F1F"/>
    <w:rsid w:val="002F0F2C"/>
    <w:rsid w:val="002F0F66"/>
    <w:rsid w:val="002F11FF"/>
    <w:rsid w:val="002F1554"/>
    <w:rsid w:val="002F1751"/>
    <w:rsid w:val="002F1A18"/>
    <w:rsid w:val="002F1C39"/>
    <w:rsid w:val="002F1CD1"/>
    <w:rsid w:val="002F1FD0"/>
    <w:rsid w:val="002F2022"/>
    <w:rsid w:val="002F203C"/>
    <w:rsid w:val="002F2420"/>
    <w:rsid w:val="002F2562"/>
    <w:rsid w:val="002F2AF5"/>
    <w:rsid w:val="002F2C7D"/>
    <w:rsid w:val="002F2DCC"/>
    <w:rsid w:val="002F2E51"/>
    <w:rsid w:val="002F32B4"/>
    <w:rsid w:val="002F32F9"/>
    <w:rsid w:val="002F34E2"/>
    <w:rsid w:val="002F367E"/>
    <w:rsid w:val="002F3957"/>
    <w:rsid w:val="002F3AF3"/>
    <w:rsid w:val="002F3E28"/>
    <w:rsid w:val="002F4049"/>
    <w:rsid w:val="002F4087"/>
    <w:rsid w:val="002F425A"/>
    <w:rsid w:val="002F44A4"/>
    <w:rsid w:val="002F44F5"/>
    <w:rsid w:val="002F4562"/>
    <w:rsid w:val="002F465E"/>
    <w:rsid w:val="002F4670"/>
    <w:rsid w:val="002F473C"/>
    <w:rsid w:val="002F481C"/>
    <w:rsid w:val="002F4A23"/>
    <w:rsid w:val="002F4A35"/>
    <w:rsid w:val="002F4B80"/>
    <w:rsid w:val="002F4D69"/>
    <w:rsid w:val="002F4F81"/>
    <w:rsid w:val="002F50D1"/>
    <w:rsid w:val="002F53BB"/>
    <w:rsid w:val="002F56F0"/>
    <w:rsid w:val="002F58CB"/>
    <w:rsid w:val="002F5AAA"/>
    <w:rsid w:val="002F5CF6"/>
    <w:rsid w:val="002F60B4"/>
    <w:rsid w:val="002F67C6"/>
    <w:rsid w:val="002F6B9B"/>
    <w:rsid w:val="002F6DB0"/>
    <w:rsid w:val="002F709A"/>
    <w:rsid w:val="002F7471"/>
    <w:rsid w:val="002F775E"/>
    <w:rsid w:val="002F79E4"/>
    <w:rsid w:val="002F7A62"/>
    <w:rsid w:val="002F7AB4"/>
    <w:rsid w:val="002F7B58"/>
    <w:rsid w:val="002F7C20"/>
    <w:rsid w:val="002F7C2C"/>
    <w:rsid w:val="002F7F2F"/>
    <w:rsid w:val="00300121"/>
    <w:rsid w:val="003002C0"/>
    <w:rsid w:val="0030032E"/>
    <w:rsid w:val="00300348"/>
    <w:rsid w:val="00300708"/>
    <w:rsid w:val="0030086C"/>
    <w:rsid w:val="003008BD"/>
    <w:rsid w:val="00300D44"/>
    <w:rsid w:val="00300E2D"/>
    <w:rsid w:val="0030174D"/>
    <w:rsid w:val="0030195D"/>
    <w:rsid w:val="00301A47"/>
    <w:rsid w:val="00301BB7"/>
    <w:rsid w:val="00301C37"/>
    <w:rsid w:val="00301D6D"/>
    <w:rsid w:val="00301F27"/>
    <w:rsid w:val="00301F60"/>
    <w:rsid w:val="00302038"/>
    <w:rsid w:val="0030208F"/>
    <w:rsid w:val="0030212A"/>
    <w:rsid w:val="003022E8"/>
    <w:rsid w:val="00302439"/>
    <w:rsid w:val="003024F3"/>
    <w:rsid w:val="0030257D"/>
    <w:rsid w:val="003025A6"/>
    <w:rsid w:val="00302604"/>
    <w:rsid w:val="0030303C"/>
    <w:rsid w:val="0030318E"/>
    <w:rsid w:val="00303248"/>
    <w:rsid w:val="0030336E"/>
    <w:rsid w:val="003038F4"/>
    <w:rsid w:val="00303A4B"/>
    <w:rsid w:val="00303AD6"/>
    <w:rsid w:val="00303B7F"/>
    <w:rsid w:val="00303BC7"/>
    <w:rsid w:val="00303CA4"/>
    <w:rsid w:val="00304162"/>
    <w:rsid w:val="00304262"/>
    <w:rsid w:val="00304776"/>
    <w:rsid w:val="00304833"/>
    <w:rsid w:val="00304BA7"/>
    <w:rsid w:val="00304C9E"/>
    <w:rsid w:val="00304CF3"/>
    <w:rsid w:val="00305033"/>
    <w:rsid w:val="00305037"/>
    <w:rsid w:val="003051E1"/>
    <w:rsid w:val="003052F6"/>
    <w:rsid w:val="0030540C"/>
    <w:rsid w:val="00305412"/>
    <w:rsid w:val="0030544C"/>
    <w:rsid w:val="0030565B"/>
    <w:rsid w:val="003056CC"/>
    <w:rsid w:val="003057D6"/>
    <w:rsid w:val="003058F8"/>
    <w:rsid w:val="00305961"/>
    <w:rsid w:val="00305B66"/>
    <w:rsid w:val="0030612B"/>
    <w:rsid w:val="00306152"/>
    <w:rsid w:val="00306154"/>
    <w:rsid w:val="00306309"/>
    <w:rsid w:val="0030630A"/>
    <w:rsid w:val="00306519"/>
    <w:rsid w:val="00306591"/>
    <w:rsid w:val="003068FB"/>
    <w:rsid w:val="00306A0E"/>
    <w:rsid w:val="00306BA1"/>
    <w:rsid w:val="00306CFA"/>
    <w:rsid w:val="00306EA3"/>
    <w:rsid w:val="0030709B"/>
    <w:rsid w:val="003073D1"/>
    <w:rsid w:val="00307821"/>
    <w:rsid w:val="00307A24"/>
    <w:rsid w:val="00307D62"/>
    <w:rsid w:val="0031006D"/>
    <w:rsid w:val="003104A4"/>
    <w:rsid w:val="003105ED"/>
    <w:rsid w:val="0031063F"/>
    <w:rsid w:val="00310712"/>
    <w:rsid w:val="0031094C"/>
    <w:rsid w:val="00310F4D"/>
    <w:rsid w:val="00310F4E"/>
    <w:rsid w:val="003114C9"/>
    <w:rsid w:val="0031157F"/>
    <w:rsid w:val="0031159A"/>
    <w:rsid w:val="0031172B"/>
    <w:rsid w:val="0031192D"/>
    <w:rsid w:val="00311D04"/>
    <w:rsid w:val="0031214A"/>
    <w:rsid w:val="00312178"/>
    <w:rsid w:val="00312215"/>
    <w:rsid w:val="003123C7"/>
    <w:rsid w:val="003125C7"/>
    <w:rsid w:val="00312808"/>
    <w:rsid w:val="00312898"/>
    <w:rsid w:val="003129C4"/>
    <w:rsid w:val="00312BC8"/>
    <w:rsid w:val="00312D26"/>
    <w:rsid w:val="00313070"/>
    <w:rsid w:val="0031312D"/>
    <w:rsid w:val="00313193"/>
    <w:rsid w:val="003131A2"/>
    <w:rsid w:val="003131E0"/>
    <w:rsid w:val="003133D4"/>
    <w:rsid w:val="00313B8A"/>
    <w:rsid w:val="00313CF8"/>
    <w:rsid w:val="00313D84"/>
    <w:rsid w:val="00313E19"/>
    <w:rsid w:val="00313F3F"/>
    <w:rsid w:val="00314165"/>
    <w:rsid w:val="0031427A"/>
    <w:rsid w:val="0031449B"/>
    <w:rsid w:val="00314522"/>
    <w:rsid w:val="00314622"/>
    <w:rsid w:val="003147B2"/>
    <w:rsid w:val="003148D3"/>
    <w:rsid w:val="00314B04"/>
    <w:rsid w:val="00314E14"/>
    <w:rsid w:val="00314F51"/>
    <w:rsid w:val="0031500B"/>
    <w:rsid w:val="0031501C"/>
    <w:rsid w:val="00315192"/>
    <w:rsid w:val="003152A9"/>
    <w:rsid w:val="0031532C"/>
    <w:rsid w:val="003154AC"/>
    <w:rsid w:val="0031556F"/>
    <w:rsid w:val="003155CA"/>
    <w:rsid w:val="003155FD"/>
    <w:rsid w:val="003156C8"/>
    <w:rsid w:val="003158F6"/>
    <w:rsid w:val="00315999"/>
    <w:rsid w:val="00315B47"/>
    <w:rsid w:val="00315B6C"/>
    <w:rsid w:val="00315BEC"/>
    <w:rsid w:val="00315C23"/>
    <w:rsid w:val="00315CEE"/>
    <w:rsid w:val="00315FE1"/>
    <w:rsid w:val="00316064"/>
    <w:rsid w:val="00316074"/>
    <w:rsid w:val="00316107"/>
    <w:rsid w:val="00316C6C"/>
    <w:rsid w:val="00316E21"/>
    <w:rsid w:val="00316F3A"/>
    <w:rsid w:val="00317139"/>
    <w:rsid w:val="003171C5"/>
    <w:rsid w:val="00317288"/>
    <w:rsid w:val="0031736B"/>
    <w:rsid w:val="0031736D"/>
    <w:rsid w:val="00317479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CEE"/>
    <w:rsid w:val="00320124"/>
    <w:rsid w:val="00320A12"/>
    <w:rsid w:val="00320A80"/>
    <w:rsid w:val="00320AE3"/>
    <w:rsid w:val="00320E0D"/>
    <w:rsid w:val="003210D5"/>
    <w:rsid w:val="00321660"/>
    <w:rsid w:val="0032188F"/>
    <w:rsid w:val="0032189E"/>
    <w:rsid w:val="00321ADE"/>
    <w:rsid w:val="00321AEF"/>
    <w:rsid w:val="00321C31"/>
    <w:rsid w:val="00321ECC"/>
    <w:rsid w:val="0032226B"/>
    <w:rsid w:val="003222F2"/>
    <w:rsid w:val="0032248F"/>
    <w:rsid w:val="003224D2"/>
    <w:rsid w:val="003225A8"/>
    <w:rsid w:val="003229C9"/>
    <w:rsid w:val="00322B98"/>
    <w:rsid w:val="00322CE3"/>
    <w:rsid w:val="00322DD7"/>
    <w:rsid w:val="0032319B"/>
    <w:rsid w:val="00323234"/>
    <w:rsid w:val="003232EA"/>
    <w:rsid w:val="00323343"/>
    <w:rsid w:val="00323757"/>
    <w:rsid w:val="00323784"/>
    <w:rsid w:val="003237AA"/>
    <w:rsid w:val="00323B28"/>
    <w:rsid w:val="00323F77"/>
    <w:rsid w:val="00324012"/>
    <w:rsid w:val="0032416F"/>
    <w:rsid w:val="00324223"/>
    <w:rsid w:val="003243DD"/>
    <w:rsid w:val="00324436"/>
    <w:rsid w:val="003246D5"/>
    <w:rsid w:val="0032478F"/>
    <w:rsid w:val="00324904"/>
    <w:rsid w:val="00324A98"/>
    <w:rsid w:val="00324CA4"/>
    <w:rsid w:val="00324CC3"/>
    <w:rsid w:val="00324CDA"/>
    <w:rsid w:val="003251F6"/>
    <w:rsid w:val="00325898"/>
    <w:rsid w:val="003259EE"/>
    <w:rsid w:val="00325ADD"/>
    <w:rsid w:val="00325D43"/>
    <w:rsid w:val="00325E67"/>
    <w:rsid w:val="00325FC3"/>
    <w:rsid w:val="0032679C"/>
    <w:rsid w:val="00326B24"/>
    <w:rsid w:val="00326B5E"/>
    <w:rsid w:val="00327066"/>
    <w:rsid w:val="00327155"/>
    <w:rsid w:val="003271AC"/>
    <w:rsid w:val="003271F2"/>
    <w:rsid w:val="003276D8"/>
    <w:rsid w:val="00327835"/>
    <w:rsid w:val="0032787A"/>
    <w:rsid w:val="00327A62"/>
    <w:rsid w:val="00327AE6"/>
    <w:rsid w:val="00327C50"/>
    <w:rsid w:val="00327CC7"/>
    <w:rsid w:val="00327D49"/>
    <w:rsid w:val="00327DD4"/>
    <w:rsid w:val="00327E5E"/>
    <w:rsid w:val="0033007E"/>
    <w:rsid w:val="003300B0"/>
    <w:rsid w:val="0033014E"/>
    <w:rsid w:val="003302D3"/>
    <w:rsid w:val="003302D8"/>
    <w:rsid w:val="003304AF"/>
    <w:rsid w:val="003304CA"/>
    <w:rsid w:val="003304D8"/>
    <w:rsid w:val="003304EC"/>
    <w:rsid w:val="0033063C"/>
    <w:rsid w:val="003306C8"/>
    <w:rsid w:val="003306E5"/>
    <w:rsid w:val="0033099C"/>
    <w:rsid w:val="00330C7E"/>
    <w:rsid w:val="00330CD0"/>
    <w:rsid w:val="00330E48"/>
    <w:rsid w:val="00330E59"/>
    <w:rsid w:val="00330F83"/>
    <w:rsid w:val="00330F91"/>
    <w:rsid w:val="003312C0"/>
    <w:rsid w:val="00331301"/>
    <w:rsid w:val="0033169C"/>
    <w:rsid w:val="0033189D"/>
    <w:rsid w:val="00331A74"/>
    <w:rsid w:val="00331A7C"/>
    <w:rsid w:val="00331B17"/>
    <w:rsid w:val="00331B32"/>
    <w:rsid w:val="00332151"/>
    <w:rsid w:val="003321A1"/>
    <w:rsid w:val="0033235F"/>
    <w:rsid w:val="003324D8"/>
    <w:rsid w:val="00332579"/>
    <w:rsid w:val="0033296C"/>
    <w:rsid w:val="00332BB2"/>
    <w:rsid w:val="00332D40"/>
    <w:rsid w:val="003332E8"/>
    <w:rsid w:val="003332ED"/>
    <w:rsid w:val="003333C0"/>
    <w:rsid w:val="00333435"/>
    <w:rsid w:val="00333467"/>
    <w:rsid w:val="00333535"/>
    <w:rsid w:val="00333B57"/>
    <w:rsid w:val="00333CBD"/>
    <w:rsid w:val="00333D4A"/>
    <w:rsid w:val="003341D5"/>
    <w:rsid w:val="00334247"/>
    <w:rsid w:val="003347D2"/>
    <w:rsid w:val="003347FF"/>
    <w:rsid w:val="0033497A"/>
    <w:rsid w:val="003349A4"/>
    <w:rsid w:val="00334B0C"/>
    <w:rsid w:val="00334C70"/>
    <w:rsid w:val="00334D3E"/>
    <w:rsid w:val="00334D4A"/>
    <w:rsid w:val="00334DFF"/>
    <w:rsid w:val="00335141"/>
    <w:rsid w:val="00335172"/>
    <w:rsid w:val="003352E8"/>
    <w:rsid w:val="00335338"/>
    <w:rsid w:val="003354AF"/>
    <w:rsid w:val="003354F9"/>
    <w:rsid w:val="003354FC"/>
    <w:rsid w:val="003355DA"/>
    <w:rsid w:val="0033564A"/>
    <w:rsid w:val="00335A7C"/>
    <w:rsid w:val="00335B06"/>
    <w:rsid w:val="00335B0C"/>
    <w:rsid w:val="00335CA0"/>
    <w:rsid w:val="00335CC9"/>
    <w:rsid w:val="00335CDC"/>
    <w:rsid w:val="00335E4E"/>
    <w:rsid w:val="00335E51"/>
    <w:rsid w:val="00335E5B"/>
    <w:rsid w:val="00335FDE"/>
    <w:rsid w:val="00336280"/>
    <w:rsid w:val="00336606"/>
    <w:rsid w:val="003368FD"/>
    <w:rsid w:val="00336EA8"/>
    <w:rsid w:val="0033726A"/>
    <w:rsid w:val="003374BC"/>
    <w:rsid w:val="00337A0A"/>
    <w:rsid w:val="00337B20"/>
    <w:rsid w:val="00337BC0"/>
    <w:rsid w:val="00337E81"/>
    <w:rsid w:val="00337F3F"/>
    <w:rsid w:val="003403F4"/>
    <w:rsid w:val="00340634"/>
    <w:rsid w:val="00340642"/>
    <w:rsid w:val="00340944"/>
    <w:rsid w:val="00340B5A"/>
    <w:rsid w:val="00340B91"/>
    <w:rsid w:val="00340CE3"/>
    <w:rsid w:val="00340F58"/>
    <w:rsid w:val="00341025"/>
    <w:rsid w:val="00341222"/>
    <w:rsid w:val="003413D9"/>
    <w:rsid w:val="00341417"/>
    <w:rsid w:val="0034177B"/>
    <w:rsid w:val="003418B4"/>
    <w:rsid w:val="00341914"/>
    <w:rsid w:val="00341A0F"/>
    <w:rsid w:val="00341CFE"/>
    <w:rsid w:val="003420C8"/>
    <w:rsid w:val="00342161"/>
    <w:rsid w:val="00342486"/>
    <w:rsid w:val="00342602"/>
    <w:rsid w:val="003426EB"/>
    <w:rsid w:val="003427AE"/>
    <w:rsid w:val="003429C9"/>
    <w:rsid w:val="00342A61"/>
    <w:rsid w:val="003431A0"/>
    <w:rsid w:val="003435CD"/>
    <w:rsid w:val="00343894"/>
    <w:rsid w:val="003441A0"/>
    <w:rsid w:val="0034431D"/>
    <w:rsid w:val="003443A1"/>
    <w:rsid w:val="00344532"/>
    <w:rsid w:val="003445C0"/>
    <w:rsid w:val="00344735"/>
    <w:rsid w:val="00344B23"/>
    <w:rsid w:val="00344C8E"/>
    <w:rsid w:val="00344E55"/>
    <w:rsid w:val="00344E62"/>
    <w:rsid w:val="003455DD"/>
    <w:rsid w:val="00345729"/>
    <w:rsid w:val="0034590F"/>
    <w:rsid w:val="00345942"/>
    <w:rsid w:val="00345B29"/>
    <w:rsid w:val="00345F2E"/>
    <w:rsid w:val="00345F8D"/>
    <w:rsid w:val="003462C5"/>
    <w:rsid w:val="0034646B"/>
    <w:rsid w:val="00346548"/>
    <w:rsid w:val="00346669"/>
    <w:rsid w:val="003467CE"/>
    <w:rsid w:val="00346863"/>
    <w:rsid w:val="00346995"/>
    <w:rsid w:val="00346D4F"/>
    <w:rsid w:val="00346D53"/>
    <w:rsid w:val="00346D77"/>
    <w:rsid w:val="00346E29"/>
    <w:rsid w:val="00347015"/>
    <w:rsid w:val="003471BB"/>
    <w:rsid w:val="00347212"/>
    <w:rsid w:val="0034728C"/>
    <w:rsid w:val="00347902"/>
    <w:rsid w:val="00347F0E"/>
    <w:rsid w:val="00350783"/>
    <w:rsid w:val="00350968"/>
    <w:rsid w:val="00350AF0"/>
    <w:rsid w:val="00350B21"/>
    <w:rsid w:val="00350D88"/>
    <w:rsid w:val="00350F0E"/>
    <w:rsid w:val="00350F85"/>
    <w:rsid w:val="003512E2"/>
    <w:rsid w:val="003514AF"/>
    <w:rsid w:val="003516A5"/>
    <w:rsid w:val="003516E8"/>
    <w:rsid w:val="0035173D"/>
    <w:rsid w:val="003518A5"/>
    <w:rsid w:val="0035192B"/>
    <w:rsid w:val="00351A39"/>
    <w:rsid w:val="00351A78"/>
    <w:rsid w:val="00351B26"/>
    <w:rsid w:val="00351CCD"/>
    <w:rsid w:val="00351F8D"/>
    <w:rsid w:val="0035222A"/>
    <w:rsid w:val="00352359"/>
    <w:rsid w:val="003525B6"/>
    <w:rsid w:val="0035262E"/>
    <w:rsid w:val="003526B9"/>
    <w:rsid w:val="00352978"/>
    <w:rsid w:val="00352D9F"/>
    <w:rsid w:val="00352E4B"/>
    <w:rsid w:val="00352F11"/>
    <w:rsid w:val="00353364"/>
    <w:rsid w:val="003534CE"/>
    <w:rsid w:val="003536CF"/>
    <w:rsid w:val="00353791"/>
    <w:rsid w:val="00353902"/>
    <w:rsid w:val="003539E9"/>
    <w:rsid w:val="003539F8"/>
    <w:rsid w:val="00353BA0"/>
    <w:rsid w:val="00353CD7"/>
    <w:rsid w:val="00353EE9"/>
    <w:rsid w:val="00353F77"/>
    <w:rsid w:val="00353FFD"/>
    <w:rsid w:val="003541B8"/>
    <w:rsid w:val="003547A9"/>
    <w:rsid w:val="003548C4"/>
    <w:rsid w:val="00354B50"/>
    <w:rsid w:val="00354BBC"/>
    <w:rsid w:val="00355124"/>
    <w:rsid w:val="003553E7"/>
    <w:rsid w:val="0035548B"/>
    <w:rsid w:val="00355643"/>
    <w:rsid w:val="003557A1"/>
    <w:rsid w:val="0035585D"/>
    <w:rsid w:val="00355884"/>
    <w:rsid w:val="00355C31"/>
    <w:rsid w:val="00355EB5"/>
    <w:rsid w:val="0035618D"/>
    <w:rsid w:val="003561F7"/>
    <w:rsid w:val="003564E1"/>
    <w:rsid w:val="0035678A"/>
    <w:rsid w:val="00356812"/>
    <w:rsid w:val="003569B0"/>
    <w:rsid w:val="003569B5"/>
    <w:rsid w:val="00356A46"/>
    <w:rsid w:val="00356AFA"/>
    <w:rsid w:val="00356F4A"/>
    <w:rsid w:val="0035713A"/>
    <w:rsid w:val="003574C4"/>
    <w:rsid w:val="0035759A"/>
    <w:rsid w:val="00357783"/>
    <w:rsid w:val="00357916"/>
    <w:rsid w:val="00357ADA"/>
    <w:rsid w:val="00357C07"/>
    <w:rsid w:val="00357EAD"/>
    <w:rsid w:val="00360225"/>
    <w:rsid w:val="00360493"/>
    <w:rsid w:val="0036053C"/>
    <w:rsid w:val="003605A8"/>
    <w:rsid w:val="003605FB"/>
    <w:rsid w:val="0036079C"/>
    <w:rsid w:val="003607B7"/>
    <w:rsid w:val="003607C7"/>
    <w:rsid w:val="00360958"/>
    <w:rsid w:val="003609E3"/>
    <w:rsid w:val="00360B2B"/>
    <w:rsid w:val="0036161E"/>
    <w:rsid w:val="00361C55"/>
    <w:rsid w:val="00362091"/>
    <w:rsid w:val="003622A3"/>
    <w:rsid w:val="0036230E"/>
    <w:rsid w:val="0036246A"/>
    <w:rsid w:val="0036252D"/>
    <w:rsid w:val="003629C8"/>
    <w:rsid w:val="00363080"/>
    <w:rsid w:val="0036308E"/>
    <w:rsid w:val="003630A0"/>
    <w:rsid w:val="003632F5"/>
    <w:rsid w:val="0036330C"/>
    <w:rsid w:val="003634AE"/>
    <w:rsid w:val="003638EE"/>
    <w:rsid w:val="00363B36"/>
    <w:rsid w:val="00363EB1"/>
    <w:rsid w:val="00364124"/>
    <w:rsid w:val="00364150"/>
    <w:rsid w:val="00364480"/>
    <w:rsid w:val="003644F3"/>
    <w:rsid w:val="00364567"/>
    <w:rsid w:val="003645D7"/>
    <w:rsid w:val="0036486D"/>
    <w:rsid w:val="00364903"/>
    <w:rsid w:val="00364951"/>
    <w:rsid w:val="003649AD"/>
    <w:rsid w:val="00364C1C"/>
    <w:rsid w:val="00364E74"/>
    <w:rsid w:val="00364ED8"/>
    <w:rsid w:val="00364F91"/>
    <w:rsid w:val="00365052"/>
    <w:rsid w:val="003653E4"/>
    <w:rsid w:val="00365443"/>
    <w:rsid w:val="003655C9"/>
    <w:rsid w:val="0036571B"/>
    <w:rsid w:val="0036571F"/>
    <w:rsid w:val="00365912"/>
    <w:rsid w:val="00365965"/>
    <w:rsid w:val="00365B02"/>
    <w:rsid w:val="00365E0F"/>
    <w:rsid w:val="003660FD"/>
    <w:rsid w:val="0036631A"/>
    <w:rsid w:val="00366425"/>
    <w:rsid w:val="00366459"/>
    <w:rsid w:val="0036698C"/>
    <w:rsid w:val="003671D8"/>
    <w:rsid w:val="00367204"/>
    <w:rsid w:val="00367207"/>
    <w:rsid w:val="003675BE"/>
    <w:rsid w:val="00367784"/>
    <w:rsid w:val="003677A3"/>
    <w:rsid w:val="00367AAB"/>
    <w:rsid w:val="00367B3A"/>
    <w:rsid w:val="00367B85"/>
    <w:rsid w:val="00367BB8"/>
    <w:rsid w:val="00367C37"/>
    <w:rsid w:val="00367E27"/>
    <w:rsid w:val="00370177"/>
    <w:rsid w:val="003701DD"/>
    <w:rsid w:val="00370375"/>
    <w:rsid w:val="00370404"/>
    <w:rsid w:val="00370684"/>
    <w:rsid w:val="0037093D"/>
    <w:rsid w:val="00370B86"/>
    <w:rsid w:val="00370E88"/>
    <w:rsid w:val="00370F73"/>
    <w:rsid w:val="00370F7B"/>
    <w:rsid w:val="00371409"/>
    <w:rsid w:val="00371663"/>
    <w:rsid w:val="0037167C"/>
    <w:rsid w:val="0037171D"/>
    <w:rsid w:val="00371934"/>
    <w:rsid w:val="00371A41"/>
    <w:rsid w:val="00371AB2"/>
    <w:rsid w:val="00371D85"/>
    <w:rsid w:val="00371EF3"/>
    <w:rsid w:val="00371F22"/>
    <w:rsid w:val="00371FA9"/>
    <w:rsid w:val="00372021"/>
    <w:rsid w:val="003720B5"/>
    <w:rsid w:val="0037251D"/>
    <w:rsid w:val="00372B3C"/>
    <w:rsid w:val="00372D9D"/>
    <w:rsid w:val="00372FDF"/>
    <w:rsid w:val="00373193"/>
    <w:rsid w:val="003731D1"/>
    <w:rsid w:val="003735B9"/>
    <w:rsid w:val="0037377E"/>
    <w:rsid w:val="003737AE"/>
    <w:rsid w:val="00373954"/>
    <w:rsid w:val="00373981"/>
    <w:rsid w:val="00373A91"/>
    <w:rsid w:val="00373B9E"/>
    <w:rsid w:val="00373D69"/>
    <w:rsid w:val="003747F8"/>
    <w:rsid w:val="00374A94"/>
    <w:rsid w:val="00374FCA"/>
    <w:rsid w:val="003751E8"/>
    <w:rsid w:val="00375211"/>
    <w:rsid w:val="00375351"/>
    <w:rsid w:val="00375887"/>
    <w:rsid w:val="00375BFF"/>
    <w:rsid w:val="00375CC8"/>
    <w:rsid w:val="00375F5C"/>
    <w:rsid w:val="00376201"/>
    <w:rsid w:val="00376302"/>
    <w:rsid w:val="003766B6"/>
    <w:rsid w:val="00376742"/>
    <w:rsid w:val="00376A29"/>
    <w:rsid w:val="00376CDB"/>
    <w:rsid w:val="00376E52"/>
    <w:rsid w:val="0037714E"/>
    <w:rsid w:val="00377653"/>
    <w:rsid w:val="003779A4"/>
    <w:rsid w:val="00377C95"/>
    <w:rsid w:val="00377F08"/>
    <w:rsid w:val="003800CA"/>
    <w:rsid w:val="0038030A"/>
    <w:rsid w:val="00380338"/>
    <w:rsid w:val="00380500"/>
    <w:rsid w:val="00380574"/>
    <w:rsid w:val="00380594"/>
    <w:rsid w:val="0038073C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768"/>
    <w:rsid w:val="00381781"/>
    <w:rsid w:val="003818D9"/>
    <w:rsid w:val="00381909"/>
    <w:rsid w:val="003820E4"/>
    <w:rsid w:val="003821BA"/>
    <w:rsid w:val="003824F3"/>
    <w:rsid w:val="003824FD"/>
    <w:rsid w:val="00382645"/>
    <w:rsid w:val="00382A23"/>
    <w:rsid w:val="00382D8D"/>
    <w:rsid w:val="00382DED"/>
    <w:rsid w:val="00383061"/>
    <w:rsid w:val="003830C8"/>
    <w:rsid w:val="003832D6"/>
    <w:rsid w:val="00383428"/>
    <w:rsid w:val="003835B4"/>
    <w:rsid w:val="003836E1"/>
    <w:rsid w:val="0038372A"/>
    <w:rsid w:val="003837A7"/>
    <w:rsid w:val="00383803"/>
    <w:rsid w:val="00383879"/>
    <w:rsid w:val="0038398D"/>
    <w:rsid w:val="00383A47"/>
    <w:rsid w:val="00383ACF"/>
    <w:rsid w:val="00383D2A"/>
    <w:rsid w:val="00384057"/>
    <w:rsid w:val="003841C4"/>
    <w:rsid w:val="003841EE"/>
    <w:rsid w:val="003842ED"/>
    <w:rsid w:val="003843ED"/>
    <w:rsid w:val="0038448B"/>
    <w:rsid w:val="00384631"/>
    <w:rsid w:val="0038463C"/>
    <w:rsid w:val="00384813"/>
    <w:rsid w:val="00384925"/>
    <w:rsid w:val="00384949"/>
    <w:rsid w:val="00384AB2"/>
    <w:rsid w:val="00384B94"/>
    <w:rsid w:val="00384CBE"/>
    <w:rsid w:val="003850CA"/>
    <w:rsid w:val="0038545B"/>
    <w:rsid w:val="003859D0"/>
    <w:rsid w:val="00385A47"/>
    <w:rsid w:val="00385AD9"/>
    <w:rsid w:val="00385DF6"/>
    <w:rsid w:val="00386041"/>
    <w:rsid w:val="00386113"/>
    <w:rsid w:val="0038613F"/>
    <w:rsid w:val="0038650D"/>
    <w:rsid w:val="00386678"/>
    <w:rsid w:val="0038675E"/>
    <w:rsid w:val="00386770"/>
    <w:rsid w:val="00386D6E"/>
    <w:rsid w:val="003870AD"/>
    <w:rsid w:val="003870F9"/>
    <w:rsid w:val="00387283"/>
    <w:rsid w:val="003878BB"/>
    <w:rsid w:val="00387A15"/>
    <w:rsid w:val="00387DAA"/>
    <w:rsid w:val="00387EC5"/>
    <w:rsid w:val="00387F24"/>
    <w:rsid w:val="003900F6"/>
    <w:rsid w:val="00390333"/>
    <w:rsid w:val="003904BE"/>
    <w:rsid w:val="003907BA"/>
    <w:rsid w:val="00390977"/>
    <w:rsid w:val="00390994"/>
    <w:rsid w:val="00390A25"/>
    <w:rsid w:val="00390BBE"/>
    <w:rsid w:val="00391043"/>
    <w:rsid w:val="00391145"/>
    <w:rsid w:val="00391351"/>
    <w:rsid w:val="00391444"/>
    <w:rsid w:val="00391580"/>
    <w:rsid w:val="00391787"/>
    <w:rsid w:val="00391A62"/>
    <w:rsid w:val="00391B59"/>
    <w:rsid w:val="00391D03"/>
    <w:rsid w:val="00391D3B"/>
    <w:rsid w:val="00391D76"/>
    <w:rsid w:val="00391FA3"/>
    <w:rsid w:val="00392013"/>
    <w:rsid w:val="00392475"/>
    <w:rsid w:val="00392606"/>
    <w:rsid w:val="00392723"/>
    <w:rsid w:val="00392797"/>
    <w:rsid w:val="00392B1C"/>
    <w:rsid w:val="003931BC"/>
    <w:rsid w:val="0039323E"/>
    <w:rsid w:val="003932A3"/>
    <w:rsid w:val="003933A2"/>
    <w:rsid w:val="00393655"/>
    <w:rsid w:val="003937F8"/>
    <w:rsid w:val="0039392E"/>
    <w:rsid w:val="00393ABA"/>
    <w:rsid w:val="00394001"/>
    <w:rsid w:val="00394115"/>
    <w:rsid w:val="0039427A"/>
    <w:rsid w:val="00394450"/>
    <w:rsid w:val="003944F9"/>
    <w:rsid w:val="003944FC"/>
    <w:rsid w:val="00394755"/>
    <w:rsid w:val="00394959"/>
    <w:rsid w:val="00394B57"/>
    <w:rsid w:val="00394FD1"/>
    <w:rsid w:val="00394FE2"/>
    <w:rsid w:val="0039501D"/>
    <w:rsid w:val="003950E8"/>
    <w:rsid w:val="0039526F"/>
    <w:rsid w:val="00395558"/>
    <w:rsid w:val="00395A78"/>
    <w:rsid w:val="00395B49"/>
    <w:rsid w:val="00395BC8"/>
    <w:rsid w:val="00395CD7"/>
    <w:rsid w:val="00395D96"/>
    <w:rsid w:val="00395EC2"/>
    <w:rsid w:val="00395F49"/>
    <w:rsid w:val="00395FD1"/>
    <w:rsid w:val="003965C9"/>
    <w:rsid w:val="003965D2"/>
    <w:rsid w:val="00396871"/>
    <w:rsid w:val="003969CC"/>
    <w:rsid w:val="00396E98"/>
    <w:rsid w:val="00396F79"/>
    <w:rsid w:val="003970CB"/>
    <w:rsid w:val="0039714A"/>
    <w:rsid w:val="003974D1"/>
    <w:rsid w:val="003974DF"/>
    <w:rsid w:val="0039782F"/>
    <w:rsid w:val="00397B5C"/>
    <w:rsid w:val="00397B97"/>
    <w:rsid w:val="00397D45"/>
    <w:rsid w:val="00397EB8"/>
    <w:rsid w:val="00397F91"/>
    <w:rsid w:val="003A00B2"/>
    <w:rsid w:val="003A02B8"/>
    <w:rsid w:val="003A03AC"/>
    <w:rsid w:val="003A0710"/>
    <w:rsid w:val="003A093D"/>
    <w:rsid w:val="003A0B37"/>
    <w:rsid w:val="003A1345"/>
    <w:rsid w:val="003A153D"/>
    <w:rsid w:val="003A15D2"/>
    <w:rsid w:val="003A1631"/>
    <w:rsid w:val="003A1826"/>
    <w:rsid w:val="003A197A"/>
    <w:rsid w:val="003A1C30"/>
    <w:rsid w:val="003A1EDB"/>
    <w:rsid w:val="003A2491"/>
    <w:rsid w:val="003A26C2"/>
    <w:rsid w:val="003A27F3"/>
    <w:rsid w:val="003A2B83"/>
    <w:rsid w:val="003A2E60"/>
    <w:rsid w:val="003A34DE"/>
    <w:rsid w:val="003A370C"/>
    <w:rsid w:val="003A395D"/>
    <w:rsid w:val="003A3C08"/>
    <w:rsid w:val="003A3F59"/>
    <w:rsid w:val="003A40A1"/>
    <w:rsid w:val="003A40ED"/>
    <w:rsid w:val="003A41F8"/>
    <w:rsid w:val="003A4200"/>
    <w:rsid w:val="003A4246"/>
    <w:rsid w:val="003A42A5"/>
    <w:rsid w:val="003A442E"/>
    <w:rsid w:val="003A4597"/>
    <w:rsid w:val="003A4890"/>
    <w:rsid w:val="003A4C96"/>
    <w:rsid w:val="003A4D91"/>
    <w:rsid w:val="003A4FF1"/>
    <w:rsid w:val="003A52C4"/>
    <w:rsid w:val="003A5753"/>
    <w:rsid w:val="003A5A01"/>
    <w:rsid w:val="003A5B98"/>
    <w:rsid w:val="003A5BEA"/>
    <w:rsid w:val="003A5CE2"/>
    <w:rsid w:val="003A5E50"/>
    <w:rsid w:val="003A5FAB"/>
    <w:rsid w:val="003A5FD4"/>
    <w:rsid w:val="003A6251"/>
    <w:rsid w:val="003A6583"/>
    <w:rsid w:val="003A68FB"/>
    <w:rsid w:val="003A6C70"/>
    <w:rsid w:val="003A6FB5"/>
    <w:rsid w:val="003A7034"/>
    <w:rsid w:val="003A78E1"/>
    <w:rsid w:val="003A7952"/>
    <w:rsid w:val="003A7DEA"/>
    <w:rsid w:val="003A7DF6"/>
    <w:rsid w:val="003A7EA2"/>
    <w:rsid w:val="003B01F2"/>
    <w:rsid w:val="003B0215"/>
    <w:rsid w:val="003B0381"/>
    <w:rsid w:val="003B03C8"/>
    <w:rsid w:val="003B043E"/>
    <w:rsid w:val="003B0617"/>
    <w:rsid w:val="003B0683"/>
    <w:rsid w:val="003B0EAA"/>
    <w:rsid w:val="003B0F22"/>
    <w:rsid w:val="003B102F"/>
    <w:rsid w:val="003B1063"/>
    <w:rsid w:val="003B11A0"/>
    <w:rsid w:val="003B1496"/>
    <w:rsid w:val="003B154C"/>
    <w:rsid w:val="003B171F"/>
    <w:rsid w:val="003B18D8"/>
    <w:rsid w:val="003B1DFE"/>
    <w:rsid w:val="003B1EB9"/>
    <w:rsid w:val="003B1F7F"/>
    <w:rsid w:val="003B1FED"/>
    <w:rsid w:val="003B2059"/>
    <w:rsid w:val="003B22FF"/>
    <w:rsid w:val="003B2512"/>
    <w:rsid w:val="003B2698"/>
    <w:rsid w:val="003B28F2"/>
    <w:rsid w:val="003B2995"/>
    <w:rsid w:val="003B2C5C"/>
    <w:rsid w:val="003B2D51"/>
    <w:rsid w:val="003B3071"/>
    <w:rsid w:val="003B31E2"/>
    <w:rsid w:val="003B3348"/>
    <w:rsid w:val="003B36BE"/>
    <w:rsid w:val="003B3724"/>
    <w:rsid w:val="003B3755"/>
    <w:rsid w:val="003B37AF"/>
    <w:rsid w:val="003B3A17"/>
    <w:rsid w:val="003B3D5A"/>
    <w:rsid w:val="003B4238"/>
    <w:rsid w:val="003B475A"/>
    <w:rsid w:val="003B4A70"/>
    <w:rsid w:val="003B4C34"/>
    <w:rsid w:val="003B4C7A"/>
    <w:rsid w:val="003B4E8C"/>
    <w:rsid w:val="003B5813"/>
    <w:rsid w:val="003B5D62"/>
    <w:rsid w:val="003B6006"/>
    <w:rsid w:val="003B6170"/>
    <w:rsid w:val="003B6351"/>
    <w:rsid w:val="003B6572"/>
    <w:rsid w:val="003B6602"/>
    <w:rsid w:val="003B6E96"/>
    <w:rsid w:val="003B6EDC"/>
    <w:rsid w:val="003B6FEB"/>
    <w:rsid w:val="003B704F"/>
    <w:rsid w:val="003B7312"/>
    <w:rsid w:val="003B7738"/>
    <w:rsid w:val="003B773B"/>
    <w:rsid w:val="003B776F"/>
    <w:rsid w:val="003B7832"/>
    <w:rsid w:val="003B784A"/>
    <w:rsid w:val="003B7B7E"/>
    <w:rsid w:val="003B7E68"/>
    <w:rsid w:val="003B7F3F"/>
    <w:rsid w:val="003C0039"/>
    <w:rsid w:val="003C00E0"/>
    <w:rsid w:val="003C01D8"/>
    <w:rsid w:val="003C037C"/>
    <w:rsid w:val="003C0401"/>
    <w:rsid w:val="003C046E"/>
    <w:rsid w:val="003C0676"/>
    <w:rsid w:val="003C0BA8"/>
    <w:rsid w:val="003C0C39"/>
    <w:rsid w:val="003C0DF0"/>
    <w:rsid w:val="003C1220"/>
    <w:rsid w:val="003C14D8"/>
    <w:rsid w:val="003C158D"/>
    <w:rsid w:val="003C1841"/>
    <w:rsid w:val="003C19D1"/>
    <w:rsid w:val="003C1F59"/>
    <w:rsid w:val="003C1FC8"/>
    <w:rsid w:val="003C21D6"/>
    <w:rsid w:val="003C2243"/>
    <w:rsid w:val="003C225C"/>
    <w:rsid w:val="003C2366"/>
    <w:rsid w:val="003C2486"/>
    <w:rsid w:val="003C27EB"/>
    <w:rsid w:val="003C28D7"/>
    <w:rsid w:val="003C2CCC"/>
    <w:rsid w:val="003C2D00"/>
    <w:rsid w:val="003C2E22"/>
    <w:rsid w:val="003C2E90"/>
    <w:rsid w:val="003C2FDC"/>
    <w:rsid w:val="003C3193"/>
    <w:rsid w:val="003C32D3"/>
    <w:rsid w:val="003C37DA"/>
    <w:rsid w:val="003C3E70"/>
    <w:rsid w:val="003C3FC3"/>
    <w:rsid w:val="003C40A6"/>
    <w:rsid w:val="003C43F0"/>
    <w:rsid w:val="003C44C4"/>
    <w:rsid w:val="003C45A3"/>
    <w:rsid w:val="003C4CB4"/>
    <w:rsid w:val="003C4CD3"/>
    <w:rsid w:val="003C5036"/>
    <w:rsid w:val="003C50B0"/>
    <w:rsid w:val="003C5280"/>
    <w:rsid w:val="003C530C"/>
    <w:rsid w:val="003C548F"/>
    <w:rsid w:val="003C55D9"/>
    <w:rsid w:val="003C578A"/>
    <w:rsid w:val="003C5965"/>
    <w:rsid w:val="003C5BE0"/>
    <w:rsid w:val="003C5D41"/>
    <w:rsid w:val="003C608F"/>
    <w:rsid w:val="003C627F"/>
    <w:rsid w:val="003C63A3"/>
    <w:rsid w:val="003C63D4"/>
    <w:rsid w:val="003C64ED"/>
    <w:rsid w:val="003C66BC"/>
    <w:rsid w:val="003C6910"/>
    <w:rsid w:val="003C6915"/>
    <w:rsid w:val="003C69DD"/>
    <w:rsid w:val="003C6C65"/>
    <w:rsid w:val="003C71E2"/>
    <w:rsid w:val="003C71FC"/>
    <w:rsid w:val="003C74D7"/>
    <w:rsid w:val="003C763A"/>
    <w:rsid w:val="003C763B"/>
    <w:rsid w:val="003C768A"/>
    <w:rsid w:val="003C799A"/>
    <w:rsid w:val="003C7AF2"/>
    <w:rsid w:val="003C7B4C"/>
    <w:rsid w:val="003C7B93"/>
    <w:rsid w:val="003C7C62"/>
    <w:rsid w:val="003D0342"/>
    <w:rsid w:val="003D0DB0"/>
    <w:rsid w:val="003D0E6B"/>
    <w:rsid w:val="003D111C"/>
    <w:rsid w:val="003D12EE"/>
    <w:rsid w:val="003D134E"/>
    <w:rsid w:val="003D13A5"/>
    <w:rsid w:val="003D1406"/>
    <w:rsid w:val="003D177A"/>
    <w:rsid w:val="003D193D"/>
    <w:rsid w:val="003D198E"/>
    <w:rsid w:val="003D1ED2"/>
    <w:rsid w:val="003D1F89"/>
    <w:rsid w:val="003D1FA7"/>
    <w:rsid w:val="003D1FB2"/>
    <w:rsid w:val="003D20F4"/>
    <w:rsid w:val="003D216A"/>
    <w:rsid w:val="003D22DE"/>
    <w:rsid w:val="003D2369"/>
    <w:rsid w:val="003D296A"/>
    <w:rsid w:val="003D2A22"/>
    <w:rsid w:val="003D3080"/>
    <w:rsid w:val="003D30AB"/>
    <w:rsid w:val="003D325C"/>
    <w:rsid w:val="003D32C3"/>
    <w:rsid w:val="003D37F0"/>
    <w:rsid w:val="003D38AB"/>
    <w:rsid w:val="003D39FD"/>
    <w:rsid w:val="003D3ADD"/>
    <w:rsid w:val="003D3C01"/>
    <w:rsid w:val="003D3E93"/>
    <w:rsid w:val="003D3F1A"/>
    <w:rsid w:val="003D3F92"/>
    <w:rsid w:val="003D4300"/>
    <w:rsid w:val="003D4384"/>
    <w:rsid w:val="003D4C29"/>
    <w:rsid w:val="003D4D9B"/>
    <w:rsid w:val="003D53E1"/>
    <w:rsid w:val="003D5597"/>
    <w:rsid w:val="003D55C3"/>
    <w:rsid w:val="003D56F7"/>
    <w:rsid w:val="003D5713"/>
    <w:rsid w:val="003D57B5"/>
    <w:rsid w:val="003D5927"/>
    <w:rsid w:val="003D5BB9"/>
    <w:rsid w:val="003D5C2E"/>
    <w:rsid w:val="003D5C32"/>
    <w:rsid w:val="003D5D2D"/>
    <w:rsid w:val="003D5D90"/>
    <w:rsid w:val="003D5F0D"/>
    <w:rsid w:val="003D5F5A"/>
    <w:rsid w:val="003D62BF"/>
    <w:rsid w:val="003D6504"/>
    <w:rsid w:val="003D6506"/>
    <w:rsid w:val="003D65F4"/>
    <w:rsid w:val="003D6697"/>
    <w:rsid w:val="003D6784"/>
    <w:rsid w:val="003D6A17"/>
    <w:rsid w:val="003D6A37"/>
    <w:rsid w:val="003D6A3E"/>
    <w:rsid w:val="003D6B2E"/>
    <w:rsid w:val="003D6D5B"/>
    <w:rsid w:val="003D6DEB"/>
    <w:rsid w:val="003D6E19"/>
    <w:rsid w:val="003D6E67"/>
    <w:rsid w:val="003D7014"/>
    <w:rsid w:val="003D709A"/>
    <w:rsid w:val="003D7453"/>
    <w:rsid w:val="003D75E7"/>
    <w:rsid w:val="003D7692"/>
    <w:rsid w:val="003D78C3"/>
    <w:rsid w:val="003D78F7"/>
    <w:rsid w:val="003D7958"/>
    <w:rsid w:val="003D7978"/>
    <w:rsid w:val="003D799C"/>
    <w:rsid w:val="003D7B21"/>
    <w:rsid w:val="003D7D4A"/>
    <w:rsid w:val="003D7D7D"/>
    <w:rsid w:val="003D7D8E"/>
    <w:rsid w:val="003D7D8F"/>
    <w:rsid w:val="003D7EDE"/>
    <w:rsid w:val="003E0415"/>
    <w:rsid w:val="003E0465"/>
    <w:rsid w:val="003E04C6"/>
    <w:rsid w:val="003E050E"/>
    <w:rsid w:val="003E0799"/>
    <w:rsid w:val="003E082C"/>
    <w:rsid w:val="003E0B8C"/>
    <w:rsid w:val="003E0BA2"/>
    <w:rsid w:val="003E0D20"/>
    <w:rsid w:val="003E0EC3"/>
    <w:rsid w:val="003E0F1E"/>
    <w:rsid w:val="003E123B"/>
    <w:rsid w:val="003E1270"/>
    <w:rsid w:val="003E12CA"/>
    <w:rsid w:val="003E1424"/>
    <w:rsid w:val="003E18FF"/>
    <w:rsid w:val="003E1949"/>
    <w:rsid w:val="003E19E3"/>
    <w:rsid w:val="003E1A75"/>
    <w:rsid w:val="003E1B1D"/>
    <w:rsid w:val="003E1CDB"/>
    <w:rsid w:val="003E1EA4"/>
    <w:rsid w:val="003E1EEB"/>
    <w:rsid w:val="003E1F49"/>
    <w:rsid w:val="003E1FA6"/>
    <w:rsid w:val="003E20B5"/>
    <w:rsid w:val="003E2302"/>
    <w:rsid w:val="003E2371"/>
    <w:rsid w:val="003E2473"/>
    <w:rsid w:val="003E24AA"/>
    <w:rsid w:val="003E25BE"/>
    <w:rsid w:val="003E2B62"/>
    <w:rsid w:val="003E2BFE"/>
    <w:rsid w:val="003E30B2"/>
    <w:rsid w:val="003E316C"/>
    <w:rsid w:val="003E3501"/>
    <w:rsid w:val="003E366A"/>
    <w:rsid w:val="003E37A2"/>
    <w:rsid w:val="003E3855"/>
    <w:rsid w:val="003E392C"/>
    <w:rsid w:val="003E3D0B"/>
    <w:rsid w:val="003E3D18"/>
    <w:rsid w:val="003E3DC6"/>
    <w:rsid w:val="003E3F7D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DC8"/>
    <w:rsid w:val="003E4F67"/>
    <w:rsid w:val="003E530B"/>
    <w:rsid w:val="003E53E0"/>
    <w:rsid w:val="003E53F2"/>
    <w:rsid w:val="003E559B"/>
    <w:rsid w:val="003E562B"/>
    <w:rsid w:val="003E56D4"/>
    <w:rsid w:val="003E58AD"/>
    <w:rsid w:val="003E5999"/>
    <w:rsid w:val="003E5E55"/>
    <w:rsid w:val="003E5EFB"/>
    <w:rsid w:val="003E5F0A"/>
    <w:rsid w:val="003E5F72"/>
    <w:rsid w:val="003E61D4"/>
    <w:rsid w:val="003E6360"/>
    <w:rsid w:val="003E646D"/>
    <w:rsid w:val="003E64A4"/>
    <w:rsid w:val="003E675C"/>
    <w:rsid w:val="003E68C4"/>
    <w:rsid w:val="003E6A0C"/>
    <w:rsid w:val="003E6B63"/>
    <w:rsid w:val="003E6F62"/>
    <w:rsid w:val="003E6FE8"/>
    <w:rsid w:val="003E7001"/>
    <w:rsid w:val="003E7069"/>
    <w:rsid w:val="003E72DE"/>
    <w:rsid w:val="003E73F3"/>
    <w:rsid w:val="003E7568"/>
    <w:rsid w:val="003E7812"/>
    <w:rsid w:val="003E78C1"/>
    <w:rsid w:val="003E7ACB"/>
    <w:rsid w:val="003E7CC4"/>
    <w:rsid w:val="003E7CF2"/>
    <w:rsid w:val="003E7E40"/>
    <w:rsid w:val="003F0069"/>
    <w:rsid w:val="003F0330"/>
    <w:rsid w:val="003F0364"/>
    <w:rsid w:val="003F04C0"/>
    <w:rsid w:val="003F05AE"/>
    <w:rsid w:val="003F06C1"/>
    <w:rsid w:val="003F0919"/>
    <w:rsid w:val="003F0974"/>
    <w:rsid w:val="003F0A2D"/>
    <w:rsid w:val="003F0A49"/>
    <w:rsid w:val="003F0AD1"/>
    <w:rsid w:val="003F0B40"/>
    <w:rsid w:val="003F0BAC"/>
    <w:rsid w:val="003F0C47"/>
    <w:rsid w:val="003F0DAE"/>
    <w:rsid w:val="003F0EBC"/>
    <w:rsid w:val="003F0EC5"/>
    <w:rsid w:val="003F15C2"/>
    <w:rsid w:val="003F16C2"/>
    <w:rsid w:val="003F17D2"/>
    <w:rsid w:val="003F1C99"/>
    <w:rsid w:val="003F1F70"/>
    <w:rsid w:val="003F1FF2"/>
    <w:rsid w:val="003F201B"/>
    <w:rsid w:val="003F21FE"/>
    <w:rsid w:val="003F2371"/>
    <w:rsid w:val="003F253C"/>
    <w:rsid w:val="003F25B4"/>
    <w:rsid w:val="003F25C1"/>
    <w:rsid w:val="003F25E6"/>
    <w:rsid w:val="003F2732"/>
    <w:rsid w:val="003F288C"/>
    <w:rsid w:val="003F2978"/>
    <w:rsid w:val="003F2B08"/>
    <w:rsid w:val="003F2E43"/>
    <w:rsid w:val="003F311C"/>
    <w:rsid w:val="003F32CE"/>
    <w:rsid w:val="003F32CF"/>
    <w:rsid w:val="003F34CE"/>
    <w:rsid w:val="003F3740"/>
    <w:rsid w:val="003F39F0"/>
    <w:rsid w:val="003F3A1A"/>
    <w:rsid w:val="003F3A60"/>
    <w:rsid w:val="003F3BDA"/>
    <w:rsid w:val="003F3C44"/>
    <w:rsid w:val="003F4074"/>
    <w:rsid w:val="003F41C6"/>
    <w:rsid w:val="003F42A2"/>
    <w:rsid w:val="003F43C6"/>
    <w:rsid w:val="003F49BD"/>
    <w:rsid w:val="003F4B72"/>
    <w:rsid w:val="003F4B7E"/>
    <w:rsid w:val="003F4BA6"/>
    <w:rsid w:val="003F4E0A"/>
    <w:rsid w:val="003F4E52"/>
    <w:rsid w:val="003F4FEB"/>
    <w:rsid w:val="003F510C"/>
    <w:rsid w:val="003F5242"/>
    <w:rsid w:val="003F535D"/>
    <w:rsid w:val="003F5777"/>
    <w:rsid w:val="003F59E2"/>
    <w:rsid w:val="003F5BA0"/>
    <w:rsid w:val="003F5BAA"/>
    <w:rsid w:val="003F5BCD"/>
    <w:rsid w:val="003F5DCD"/>
    <w:rsid w:val="003F5DF3"/>
    <w:rsid w:val="003F63DF"/>
    <w:rsid w:val="003F6540"/>
    <w:rsid w:val="003F6B0C"/>
    <w:rsid w:val="003F6BE3"/>
    <w:rsid w:val="003F6C00"/>
    <w:rsid w:val="003F6DE1"/>
    <w:rsid w:val="003F6E74"/>
    <w:rsid w:val="003F6FB6"/>
    <w:rsid w:val="003F7195"/>
    <w:rsid w:val="003F727F"/>
    <w:rsid w:val="003F73B3"/>
    <w:rsid w:val="003F747D"/>
    <w:rsid w:val="003F7ABD"/>
    <w:rsid w:val="003F7BEB"/>
    <w:rsid w:val="003F7D76"/>
    <w:rsid w:val="003F7F94"/>
    <w:rsid w:val="00400007"/>
    <w:rsid w:val="004002D1"/>
    <w:rsid w:val="004003BF"/>
    <w:rsid w:val="004004D4"/>
    <w:rsid w:val="00400512"/>
    <w:rsid w:val="0040090D"/>
    <w:rsid w:val="004009CE"/>
    <w:rsid w:val="00400A2D"/>
    <w:rsid w:val="00400EB4"/>
    <w:rsid w:val="00400F2C"/>
    <w:rsid w:val="00400FC0"/>
    <w:rsid w:val="00401247"/>
    <w:rsid w:val="004012D1"/>
    <w:rsid w:val="00401491"/>
    <w:rsid w:val="0040150C"/>
    <w:rsid w:val="00401547"/>
    <w:rsid w:val="00401741"/>
    <w:rsid w:val="00401BE7"/>
    <w:rsid w:val="00401DB8"/>
    <w:rsid w:val="00401DE2"/>
    <w:rsid w:val="00401EB9"/>
    <w:rsid w:val="00401EE8"/>
    <w:rsid w:val="00401F42"/>
    <w:rsid w:val="00401FB9"/>
    <w:rsid w:val="00401FCB"/>
    <w:rsid w:val="0040202C"/>
    <w:rsid w:val="00402188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A30"/>
    <w:rsid w:val="00402AE6"/>
    <w:rsid w:val="00402E7A"/>
    <w:rsid w:val="00402EA9"/>
    <w:rsid w:val="00402EC5"/>
    <w:rsid w:val="00403110"/>
    <w:rsid w:val="0040318F"/>
    <w:rsid w:val="00403456"/>
    <w:rsid w:val="0040353F"/>
    <w:rsid w:val="0040363E"/>
    <w:rsid w:val="00403744"/>
    <w:rsid w:val="004037B1"/>
    <w:rsid w:val="00403840"/>
    <w:rsid w:val="00403980"/>
    <w:rsid w:val="00403D3B"/>
    <w:rsid w:val="00403EEC"/>
    <w:rsid w:val="00404073"/>
    <w:rsid w:val="004040C5"/>
    <w:rsid w:val="004041A8"/>
    <w:rsid w:val="004042FD"/>
    <w:rsid w:val="004043AD"/>
    <w:rsid w:val="0040447C"/>
    <w:rsid w:val="00404773"/>
    <w:rsid w:val="00404A31"/>
    <w:rsid w:val="00404B56"/>
    <w:rsid w:val="00404BA7"/>
    <w:rsid w:val="00404C9E"/>
    <w:rsid w:val="00405348"/>
    <w:rsid w:val="00405E9E"/>
    <w:rsid w:val="00405EDA"/>
    <w:rsid w:val="00405F3F"/>
    <w:rsid w:val="00405FDF"/>
    <w:rsid w:val="0040608C"/>
    <w:rsid w:val="0040613F"/>
    <w:rsid w:val="00406160"/>
    <w:rsid w:val="00406375"/>
    <w:rsid w:val="0040644F"/>
    <w:rsid w:val="004064AF"/>
    <w:rsid w:val="004067AA"/>
    <w:rsid w:val="0040682D"/>
    <w:rsid w:val="00406854"/>
    <w:rsid w:val="00406871"/>
    <w:rsid w:val="00406C42"/>
    <w:rsid w:val="00406E4E"/>
    <w:rsid w:val="0040759B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10522"/>
    <w:rsid w:val="00410541"/>
    <w:rsid w:val="00410678"/>
    <w:rsid w:val="004106B8"/>
    <w:rsid w:val="00410922"/>
    <w:rsid w:val="004109AF"/>
    <w:rsid w:val="0041104A"/>
    <w:rsid w:val="00411104"/>
    <w:rsid w:val="00411181"/>
    <w:rsid w:val="004113D5"/>
    <w:rsid w:val="004115E6"/>
    <w:rsid w:val="004119C5"/>
    <w:rsid w:val="00411A8B"/>
    <w:rsid w:val="00411B8F"/>
    <w:rsid w:val="00411C10"/>
    <w:rsid w:val="00411CC3"/>
    <w:rsid w:val="00412065"/>
    <w:rsid w:val="00412131"/>
    <w:rsid w:val="00412160"/>
    <w:rsid w:val="0041216D"/>
    <w:rsid w:val="00412294"/>
    <w:rsid w:val="00412464"/>
    <w:rsid w:val="00412C5E"/>
    <w:rsid w:val="00412E50"/>
    <w:rsid w:val="0041305F"/>
    <w:rsid w:val="004130C9"/>
    <w:rsid w:val="00413252"/>
    <w:rsid w:val="0041361C"/>
    <w:rsid w:val="0041364C"/>
    <w:rsid w:val="00413AE1"/>
    <w:rsid w:val="00413BD8"/>
    <w:rsid w:val="00413DFC"/>
    <w:rsid w:val="004140E2"/>
    <w:rsid w:val="00414344"/>
    <w:rsid w:val="00414862"/>
    <w:rsid w:val="00414946"/>
    <w:rsid w:val="0041498E"/>
    <w:rsid w:val="00414A02"/>
    <w:rsid w:val="00414BFB"/>
    <w:rsid w:val="00414FF0"/>
    <w:rsid w:val="004150CD"/>
    <w:rsid w:val="004152F2"/>
    <w:rsid w:val="004155D4"/>
    <w:rsid w:val="004157EA"/>
    <w:rsid w:val="004158A6"/>
    <w:rsid w:val="004159D5"/>
    <w:rsid w:val="00415A62"/>
    <w:rsid w:val="00415B34"/>
    <w:rsid w:val="00415C1C"/>
    <w:rsid w:val="00415DEC"/>
    <w:rsid w:val="00415E12"/>
    <w:rsid w:val="004160BB"/>
    <w:rsid w:val="00416364"/>
    <w:rsid w:val="004165A7"/>
    <w:rsid w:val="0041688E"/>
    <w:rsid w:val="00416906"/>
    <w:rsid w:val="00416E3A"/>
    <w:rsid w:val="00417090"/>
    <w:rsid w:val="004172D0"/>
    <w:rsid w:val="00417708"/>
    <w:rsid w:val="00417BC9"/>
    <w:rsid w:val="00417E32"/>
    <w:rsid w:val="00417FC4"/>
    <w:rsid w:val="00420129"/>
    <w:rsid w:val="004201BE"/>
    <w:rsid w:val="004202F1"/>
    <w:rsid w:val="0042041D"/>
    <w:rsid w:val="00420465"/>
    <w:rsid w:val="00420690"/>
    <w:rsid w:val="004206ED"/>
    <w:rsid w:val="00420741"/>
    <w:rsid w:val="0042090E"/>
    <w:rsid w:val="00420C1A"/>
    <w:rsid w:val="00420C70"/>
    <w:rsid w:val="00420C85"/>
    <w:rsid w:val="00420CD1"/>
    <w:rsid w:val="00421400"/>
    <w:rsid w:val="00421401"/>
    <w:rsid w:val="00421738"/>
    <w:rsid w:val="00421B38"/>
    <w:rsid w:val="00421BC3"/>
    <w:rsid w:val="00421BF9"/>
    <w:rsid w:val="00421F27"/>
    <w:rsid w:val="00421F5F"/>
    <w:rsid w:val="00422190"/>
    <w:rsid w:val="00422199"/>
    <w:rsid w:val="0042279B"/>
    <w:rsid w:val="004227CF"/>
    <w:rsid w:val="0042291B"/>
    <w:rsid w:val="00423058"/>
    <w:rsid w:val="0042310B"/>
    <w:rsid w:val="0042340E"/>
    <w:rsid w:val="0042343D"/>
    <w:rsid w:val="00423484"/>
    <w:rsid w:val="0042348F"/>
    <w:rsid w:val="00423773"/>
    <w:rsid w:val="004237A5"/>
    <w:rsid w:val="00423CD5"/>
    <w:rsid w:val="00423E09"/>
    <w:rsid w:val="0042413A"/>
    <w:rsid w:val="00424191"/>
    <w:rsid w:val="0042442D"/>
    <w:rsid w:val="004244FF"/>
    <w:rsid w:val="00424600"/>
    <w:rsid w:val="00424636"/>
    <w:rsid w:val="00424B4C"/>
    <w:rsid w:val="00424F3B"/>
    <w:rsid w:val="00424F5C"/>
    <w:rsid w:val="00425252"/>
    <w:rsid w:val="004253D9"/>
    <w:rsid w:val="0042575C"/>
    <w:rsid w:val="00425F77"/>
    <w:rsid w:val="00426083"/>
    <w:rsid w:val="0042620C"/>
    <w:rsid w:val="0042633F"/>
    <w:rsid w:val="00426447"/>
    <w:rsid w:val="00426540"/>
    <w:rsid w:val="0042699B"/>
    <w:rsid w:val="004269A6"/>
    <w:rsid w:val="00426A2F"/>
    <w:rsid w:val="00426A98"/>
    <w:rsid w:val="00426DCA"/>
    <w:rsid w:val="00426F43"/>
    <w:rsid w:val="00426FAF"/>
    <w:rsid w:val="0042716F"/>
    <w:rsid w:val="00427319"/>
    <w:rsid w:val="00427625"/>
    <w:rsid w:val="0042791D"/>
    <w:rsid w:val="004279BC"/>
    <w:rsid w:val="00430180"/>
    <w:rsid w:val="0043019B"/>
    <w:rsid w:val="0043046E"/>
    <w:rsid w:val="004304C6"/>
    <w:rsid w:val="00430526"/>
    <w:rsid w:val="00430969"/>
    <w:rsid w:val="00430AF8"/>
    <w:rsid w:val="00430BC2"/>
    <w:rsid w:val="00430BFA"/>
    <w:rsid w:val="00430CF0"/>
    <w:rsid w:val="00430EFA"/>
    <w:rsid w:val="0043117C"/>
    <w:rsid w:val="0043132F"/>
    <w:rsid w:val="004313A3"/>
    <w:rsid w:val="00431432"/>
    <w:rsid w:val="0043149E"/>
    <w:rsid w:val="004317A7"/>
    <w:rsid w:val="00431897"/>
    <w:rsid w:val="00431AFD"/>
    <w:rsid w:val="00431E23"/>
    <w:rsid w:val="00431E3F"/>
    <w:rsid w:val="00431F26"/>
    <w:rsid w:val="00432134"/>
    <w:rsid w:val="00432191"/>
    <w:rsid w:val="004323D8"/>
    <w:rsid w:val="004326A2"/>
    <w:rsid w:val="00432BBB"/>
    <w:rsid w:val="00432D3D"/>
    <w:rsid w:val="00432DCA"/>
    <w:rsid w:val="00432EC9"/>
    <w:rsid w:val="00432F95"/>
    <w:rsid w:val="004331EE"/>
    <w:rsid w:val="004332B2"/>
    <w:rsid w:val="0043395D"/>
    <w:rsid w:val="00433BC1"/>
    <w:rsid w:val="00433E5A"/>
    <w:rsid w:val="00433FB7"/>
    <w:rsid w:val="00434075"/>
    <w:rsid w:val="004343A9"/>
    <w:rsid w:val="004345AD"/>
    <w:rsid w:val="004345D4"/>
    <w:rsid w:val="00434704"/>
    <w:rsid w:val="00434731"/>
    <w:rsid w:val="0043485C"/>
    <w:rsid w:val="0043498D"/>
    <w:rsid w:val="00434BAF"/>
    <w:rsid w:val="00434F15"/>
    <w:rsid w:val="00434FF1"/>
    <w:rsid w:val="0043501B"/>
    <w:rsid w:val="00435596"/>
    <w:rsid w:val="00435828"/>
    <w:rsid w:val="004358A4"/>
    <w:rsid w:val="00435B7B"/>
    <w:rsid w:val="0043623C"/>
    <w:rsid w:val="004362E3"/>
    <w:rsid w:val="004364B2"/>
    <w:rsid w:val="004364E1"/>
    <w:rsid w:val="004365EC"/>
    <w:rsid w:val="00436C77"/>
    <w:rsid w:val="00436D52"/>
    <w:rsid w:val="00437171"/>
    <w:rsid w:val="00437495"/>
    <w:rsid w:val="004375F4"/>
    <w:rsid w:val="004378F3"/>
    <w:rsid w:val="00437A99"/>
    <w:rsid w:val="00437B65"/>
    <w:rsid w:val="00437F1D"/>
    <w:rsid w:val="00437FED"/>
    <w:rsid w:val="00440044"/>
    <w:rsid w:val="00440735"/>
    <w:rsid w:val="004407B7"/>
    <w:rsid w:val="004407D8"/>
    <w:rsid w:val="0044081C"/>
    <w:rsid w:val="004408AD"/>
    <w:rsid w:val="004409A8"/>
    <w:rsid w:val="00440AA3"/>
    <w:rsid w:val="00440DEC"/>
    <w:rsid w:val="00440E32"/>
    <w:rsid w:val="00441259"/>
    <w:rsid w:val="004413A7"/>
    <w:rsid w:val="0044150A"/>
    <w:rsid w:val="00441545"/>
    <w:rsid w:val="004415AB"/>
    <w:rsid w:val="004415F5"/>
    <w:rsid w:val="00441C6F"/>
    <w:rsid w:val="00442187"/>
    <w:rsid w:val="0044228C"/>
    <w:rsid w:val="00442390"/>
    <w:rsid w:val="00442927"/>
    <w:rsid w:val="00442A37"/>
    <w:rsid w:val="00442AB6"/>
    <w:rsid w:val="00442B4B"/>
    <w:rsid w:val="00442C7C"/>
    <w:rsid w:val="00442D17"/>
    <w:rsid w:val="00442E9B"/>
    <w:rsid w:val="0044312A"/>
    <w:rsid w:val="0044315F"/>
    <w:rsid w:val="0044321F"/>
    <w:rsid w:val="0044323E"/>
    <w:rsid w:val="0044324C"/>
    <w:rsid w:val="00443476"/>
    <w:rsid w:val="004435E5"/>
    <w:rsid w:val="0044378A"/>
    <w:rsid w:val="00443990"/>
    <w:rsid w:val="00443AE7"/>
    <w:rsid w:val="00443B77"/>
    <w:rsid w:val="00443B90"/>
    <w:rsid w:val="00443CC4"/>
    <w:rsid w:val="00443E7E"/>
    <w:rsid w:val="00443ED8"/>
    <w:rsid w:val="00443F22"/>
    <w:rsid w:val="00444068"/>
    <w:rsid w:val="004440D2"/>
    <w:rsid w:val="00444689"/>
    <w:rsid w:val="00444AB6"/>
    <w:rsid w:val="00444E57"/>
    <w:rsid w:val="00444ECA"/>
    <w:rsid w:val="00445345"/>
    <w:rsid w:val="00445402"/>
    <w:rsid w:val="004456A5"/>
    <w:rsid w:val="0044574C"/>
    <w:rsid w:val="00445CCE"/>
    <w:rsid w:val="00445D86"/>
    <w:rsid w:val="0044612F"/>
    <w:rsid w:val="00446217"/>
    <w:rsid w:val="00446470"/>
    <w:rsid w:val="004464B3"/>
    <w:rsid w:val="00446619"/>
    <w:rsid w:val="004469DF"/>
    <w:rsid w:val="004469F8"/>
    <w:rsid w:val="00446AE0"/>
    <w:rsid w:val="00446B48"/>
    <w:rsid w:val="00446DDB"/>
    <w:rsid w:val="00446E88"/>
    <w:rsid w:val="00446ED4"/>
    <w:rsid w:val="00446FAC"/>
    <w:rsid w:val="004472A7"/>
    <w:rsid w:val="004474FF"/>
    <w:rsid w:val="0044779B"/>
    <w:rsid w:val="0044791C"/>
    <w:rsid w:val="004479D6"/>
    <w:rsid w:val="00447B80"/>
    <w:rsid w:val="00447C00"/>
    <w:rsid w:val="00447C63"/>
    <w:rsid w:val="00447D47"/>
    <w:rsid w:val="00447D8F"/>
    <w:rsid w:val="00447D9D"/>
    <w:rsid w:val="00447E6D"/>
    <w:rsid w:val="004500CB"/>
    <w:rsid w:val="004505BD"/>
    <w:rsid w:val="00450A00"/>
    <w:rsid w:val="00450A63"/>
    <w:rsid w:val="00450CB1"/>
    <w:rsid w:val="00450D0A"/>
    <w:rsid w:val="004511F1"/>
    <w:rsid w:val="00451251"/>
    <w:rsid w:val="00451444"/>
    <w:rsid w:val="0045144F"/>
    <w:rsid w:val="00451691"/>
    <w:rsid w:val="004517C0"/>
    <w:rsid w:val="00451990"/>
    <w:rsid w:val="004519DF"/>
    <w:rsid w:val="00451B6B"/>
    <w:rsid w:val="00451CD9"/>
    <w:rsid w:val="00451F87"/>
    <w:rsid w:val="004520EE"/>
    <w:rsid w:val="0045229A"/>
    <w:rsid w:val="004523CC"/>
    <w:rsid w:val="004527A1"/>
    <w:rsid w:val="004528E0"/>
    <w:rsid w:val="00452E88"/>
    <w:rsid w:val="0045332F"/>
    <w:rsid w:val="0045354F"/>
    <w:rsid w:val="004535BF"/>
    <w:rsid w:val="00453667"/>
    <w:rsid w:val="0045367D"/>
    <w:rsid w:val="004536F2"/>
    <w:rsid w:val="004537C8"/>
    <w:rsid w:val="004537D2"/>
    <w:rsid w:val="00453AE3"/>
    <w:rsid w:val="00453B64"/>
    <w:rsid w:val="00453C27"/>
    <w:rsid w:val="004541EC"/>
    <w:rsid w:val="00454339"/>
    <w:rsid w:val="0045446D"/>
    <w:rsid w:val="00454617"/>
    <w:rsid w:val="00454660"/>
    <w:rsid w:val="0045475E"/>
    <w:rsid w:val="00454899"/>
    <w:rsid w:val="00454900"/>
    <w:rsid w:val="00454AF1"/>
    <w:rsid w:val="00454CB3"/>
    <w:rsid w:val="00454F24"/>
    <w:rsid w:val="00454F39"/>
    <w:rsid w:val="00454FD3"/>
    <w:rsid w:val="0045507D"/>
    <w:rsid w:val="004551BE"/>
    <w:rsid w:val="00455243"/>
    <w:rsid w:val="004552A2"/>
    <w:rsid w:val="0045536C"/>
    <w:rsid w:val="004559E7"/>
    <w:rsid w:val="00455B1B"/>
    <w:rsid w:val="00455E6A"/>
    <w:rsid w:val="00455FCF"/>
    <w:rsid w:val="00456229"/>
    <w:rsid w:val="004562D9"/>
    <w:rsid w:val="0045634A"/>
    <w:rsid w:val="004563F0"/>
    <w:rsid w:val="00456494"/>
    <w:rsid w:val="0045658B"/>
    <w:rsid w:val="004567B7"/>
    <w:rsid w:val="00456A11"/>
    <w:rsid w:val="00456C56"/>
    <w:rsid w:val="00456E1D"/>
    <w:rsid w:val="00456E33"/>
    <w:rsid w:val="00456F01"/>
    <w:rsid w:val="004575C8"/>
    <w:rsid w:val="004576F3"/>
    <w:rsid w:val="00457799"/>
    <w:rsid w:val="00457873"/>
    <w:rsid w:val="00457B8E"/>
    <w:rsid w:val="00457C18"/>
    <w:rsid w:val="00457DEB"/>
    <w:rsid w:val="00457F8F"/>
    <w:rsid w:val="004602A1"/>
    <w:rsid w:val="0046076F"/>
    <w:rsid w:val="00460B2D"/>
    <w:rsid w:val="00460F97"/>
    <w:rsid w:val="0046126B"/>
    <w:rsid w:val="00461393"/>
    <w:rsid w:val="004617C6"/>
    <w:rsid w:val="00461C56"/>
    <w:rsid w:val="00461DBE"/>
    <w:rsid w:val="00461FCF"/>
    <w:rsid w:val="00462282"/>
    <w:rsid w:val="00462288"/>
    <w:rsid w:val="004622C0"/>
    <w:rsid w:val="004624C4"/>
    <w:rsid w:val="00462AFF"/>
    <w:rsid w:val="00462C92"/>
    <w:rsid w:val="00462D4E"/>
    <w:rsid w:val="00462D52"/>
    <w:rsid w:val="00462F45"/>
    <w:rsid w:val="00462FDB"/>
    <w:rsid w:val="004630CE"/>
    <w:rsid w:val="00463604"/>
    <w:rsid w:val="004638F6"/>
    <w:rsid w:val="00463A35"/>
    <w:rsid w:val="00463E59"/>
    <w:rsid w:val="00463F43"/>
    <w:rsid w:val="004641FB"/>
    <w:rsid w:val="004642F9"/>
    <w:rsid w:val="004643A0"/>
    <w:rsid w:val="00464487"/>
    <w:rsid w:val="004644E1"/>
    <w:rsid w:val="004646CB"/>
    <w:rsid w:val="00464720"/>
    <w:rsid w:val="00464738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9AA"/>
    <w:rsid w:val="00465A3B"/>
    <w:rsid w:val="00465C8B"/>
    <w:rsid w:val="00465CA8"/>
    <w:rsid w:val="00465D29"/>
    <w:rsid w:val="00465FAE"/>
    <w:rsid w:val="00466196"/>
    <w:rsid w:val="0046685E"/>
    <w:rsid w:val="00466A5B"/>
    <w:rsid w:val="00466C0E"/>
    <w:rsid w:val="00466CF4"/>
    <w:rsid w:val="00467126"/>
    <w:rsid w:val="0046726D"/>
    <w:rsid w:val="00467635"/>
    <w:rsid w:val="00467820"/>
    <w:rsid w:val="00467B71"/>
    <w:rsid w:val="00467C97"/>
    <w:rsid w:val="00467E40"/>
    <w:rsid w:val="00467F68"/>
    <w:rsid w:val="00470128"/>
    <w:rsid w:val="004706EC"/>
    <w:rsid w:val="0047099D"/>
    <w:rsid w:val="00470D0C"/>
    <w:rsid w:val="00471117"/>
    <w:rsid w:val="004711A2"/>
    <w:rsid w:val="004713F3"/>
    <w:rsid w:val="00471419"/>
    <w:rsid w:val="0047145B"/>
    <w:rsid w:val="00471A0F"/>
    <w:rsid w:val="00471A25"/>
    <w:rsid w:val="00471B7A"/>
    <w:rsid w:val="00471CED"/>
    <w:rsid w:val="00471E52"/>
    <w:rsid w:val="004721C3"/>
    <w:rsid w:val="00472223"/>
    <w:rsid w:val="004724E8"/>
    <w:rsid w:val="00472818"/>
    <w:rsid w:val="00472A00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8DB"/>
    <w:rsid w:val="004738E9"/>
    <w:rsid w:val="004739D8"/>
    <w:rsid w:val="00473A00"/>
    <w:rsid w:val="00473A88"/>
    <w:rsid w:val="00473C1E"/>
    <w:rsid w:val="00473E06"/>
    <w:rsid w:val="00473E4E"/>
    <w:rsid w:val="004740BE"/>
    <w:rsid w:val="004741A6"/>
    <w:rsid w:val="004743D4"/>
    <w:rsid w:val="00474482"/>
    <w:rsid w:val="004744F5"/>
    <w:rsid w:val="00474869"/>
    <w:rsid w:val="0047499A"/>
    <w:rsid w:val="00474B36"/>
    <w:rsid w:val="00474C79"/>
    <w:rsid w:val="00474F50"/>
    <w:rsid w:val="00475197"/>
    <w:rsid w:val="004752CE"/>
    <w:rsid w:val="004753FD"/>
    <w:rsid w:val="00475417"/>
    <w:rsid w:val="00475AC5"/>
    <w:rsid w:val="00475ADE"/>
    <w:rsid w:val="00475C5F"/>
    <w:rsid w:val="00476067"/>
    <w:rsid w:val="004762D1"/>
    <w:rsid w:val="00476558"/>
    <w:rsid w:val="00476659"/>
    <w:rsid w:val="0047668F"/>
    <w:rsid w:val="004767D0"/>
    <w:rsid w:val="004768E5"/>
    <w:rsid w:val="0047695A"/>
    <w:rsid w:val="00476D41"/>
    <w:rsid w:val="00476DCD"/>
    <w:rsid w:val="00476F45"/>
    <w:rsid w:val="00476FD9"/>
    <w:rsid w:val="0047714F"/>
    <w:rsid w:val="00477172"/>
    <w:rsid w:val="00477564"/>
    <w:rsid w:val="00477617"/>
    <w:rsid w:val="00477640"/>
    <w:rsid w:val="004779A6"/>
    <w:rsid w:val="00477B36"/>
    <w:rsid w:val="00480011"/>
    <w:rsid w:val="00480252"/>
    <w:rsid w:val="0048090C"/>
    <w:rsid w:val="004809AC"/>
    <w:rsid w:val="00480BAB"/>
    <w:rsid w:val="00480C66"/>
    <w:rsid w:val="00480E51"/>
    <w:rsid w:val="00480FEF"/>
    <w:rsid w:val="004812A9"/>
    <w:rsid w:val="004813C0"/>
    <w:rsid w:val="0048162D"/>
    <w:rsid w:val="00481B42"/>
    <w:rsid w:val="00481DCA"/>
    <w:rsid w:val="00481E6F"/>
    <w:rsid w:val="00482091"/>
    <w:rsid w:val="004820F6"/>
    <w:rsid w:val="00482237"/>
    <w:rsid w:val="004824CC"/>
    <w:rsid w:val="004826B3"/>
    <w:rsid w:val="00482AA2"/>
    <w:rsid w:val="00482D28"/>
    <w:rsid w:val="00482F02"/>
    <w:rsid w:val="00483216"/>
    <w:rsid w:val="004833D9"/>
    <w:rsid w:val="0048343E"/>
    <w:rsid w:val="00483620"/>
    <w:rsid w:val="004837C1"/>
    <w:rsid w:val="004837E2"/>
    <w:rsid w:val="00483879"/>
    <w:rsid w:val="0048399E"/>
    <w:rsid w:val="00483D87"/>
    <w:rsid w:val="00483E40"/>
    <w:rsid w:val="00483EAC"/>
    <w:rsid w:val="0048415D"/>
    <w:rsid w:val="0048416D"/>
    <w:rsid w:val="00484381"/>
    <w:rsid w:val="00484537"/>
    <w:rsid w:val="00484C42"/>
    <w:rsid w:val="00484D04"/>
    <w:rsid w:val="00484F6C"/>
    <w:rsid w:val="00485123"/>
    <w:rsid w:val="00485145"/>
    <w:rsid w:val="00485315"/>
    <w:rsid w:val="004854EA"/>
    <w:rsid w:val="00485A4C"/>
    <w:rsid w:val="00485AD2"/>
    <w:rsid w:val="00485C3E"/>
    <w:rsid w:val="00485E6F"/>
    <w:rsid w:val="00485FBA"/>
    <w:rsid w:val="00486003"/>
    <w:rsid w:val="00486357"/>
    <w:rsid w:val="00486367"/>
    <w:rsid w:val="004864AE"/>
    <w:rsid w:val="004864D9"/>
    <w:rsid w:val="00486ACF"/>
    <w:rsid w:val="00486BB7"/>
    <w:rsid w:val="00486D9D"/>
    <w:rsid w:val="00486F67"/>
    <w:rsid w:val="0048710E"/>
    <w:rsid w:val="004871B4"/>
    <w:rsid w:val="004872C6"/>
    <w:rsid w:val="004873B6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F0"/>
    <w:rsid w:val="00490755"/>
    <w:rsid w:val="0049082A"/>
    <w:rsid w:val="00490855"/>
    <w:rsid w:val="00490928"/>
    <w:rsid w:val="00490AFB"/>
    <w:rsid w:val="00490F4E"/>
    <w:rsid w:val="00490F7E"/>
    <w:rsid w:val="00491146"/>
    <w:rsid w:val="00491436"/>
    <w:rsid w:val="00491446"/>
    <w:rsid w:val="0049166F"/>
    <w:rsid w:val="0049180D"/>
    <w:rsid w:val="004918AA"/>
    <w:rsid w:val="00491B09"/>
    <w:rsid w:val="00491B36"/>
    <w:rsid w:val="00491C62"/>
    <w:rsid w:val="00491D84"/>
    <w:rsid w:val="00491F6C"/>
    <w:rsid w:val="0049211D"/>
    <w:rsid w:val="0049223D"/>
    <w:rsid w:val="004922B2"/>
    <w:rsid w:val="004922CA"/>
    <w:rsid w:val="0049240C"/>
    <w:rsid w:val="00492468"/>
    <w:rsid w:val="004924B6"/>
    <w:rsid w:val="004924CF"/>
    <w:rsid w:val="0049261C"/>
    <w:rsid w:val="004926FE"/>
    <w:rsid w:val="00492737"/>
    <w:rsid w:val="0049289F"/>
    <w:rsid w:val="004929D9"/>
    <w:rsid w:val="00492AD8"/>
    <w:rsid w:val="00492BF1"/>
    <w:rsid w:val="00492C1A"/>
    <w:rsid w:val="00492CCC"/>
    <w:rsid w:val="00492E88"/>
    <w:rsid w:val="00492ECB"/>
    <w:rsid w:val="0049333D"/>
    <w:rsid w:val="0049342E"/>
    <w:rsid w:val="004934C6"/>
    <w:rsid w:val="00493C1D"/>
    <w:rsid w:val="00493E23"/>
    <w:rsid w:val="00493EC4"/>
    <w:rsid w:val="00493F6D"/>
    <w:rsid w:val="004940BA"/>
    <w:rsid w:val="004940FC"/>
    <w:rsid w:val="004941A8"/>
    <w:rsid w:val="00494514"/>
    <w:rsid w:val="00494584"/>
    <w:rsid w:val="004945B1"/>
    <w:rsid w:val="0049471E"/>
    <w:rsid w:val="004949E1"/>
    <w:rsid w:val="00494A33"/>
    <w:rsid w:val="00494BB9"/>
    <w:rsid w:val="00494C05"/>
    <w:rsid w:val="0049540D"/>
    <w:rsid w:val="004956B4"/>
    <w:rsid w:val="004959BE"/>
    <w:rsid w:val="00495AE9"/>
    <w:rsid w:val="00495C57"/>
    <w:rsid w:val="004962A5"/>
    <w:rsid w:val="004962C9"/>
    <w:rsid w:val="0049630A"/>
    <w:rsid w:val="004963B4"/>
    <w:rsid w:val="00496523"/>
    <w:rsid w:val="0049663D"/>
    <w:rsid w:val="0049666D"/>
    <w:rsid w:val="004966EB"/>
    <w:rsid w:val="004968B9"/>
    <w:rsid w:val="00496BA8"/>
    <w:rsid w:val="00496EED"/>
    <w:rsid w:val="00497007"/>
    <w:rsid w:val="004970F7"/>
    <w:rsid w:val="0049716D"/>
    <w:rsid w:val="004971B9"/>
    <w:rsid w:val="00497241"/>
    <w:rsid w:val="0049744C"/>
    <w:rsid w:val="00497517"/>
    <w:rsid w:val="0049766C"/>
    <w:rsid w:val="00497B20"/>
    <w:rsid w:val="00497B9B"/>
    <w:rsid w:val="004A010C"/>
    <w:rsid w:val="004A0331"/>
    <w:rsid w:val="004A058D"/>
    <w:rsid w:val="004A072F"/>
    <w:rsid w:val="004A0733"/>
    <w:rsid w:val="004A077E"/>
    <w:rsid w:val="004A0818"/>
    <w:rsid w:val="004A0AAE"/>
    <w:rsid w:val="004A0F29"/>
    <w:rsid w:val="004A1013"/>
    <w:rsid w:val="004A1029"/>
    <w:rsid w:val="004A11F3"/>
    <w:rsid w:val="004A1328"/>
    <w:rsid w:val="004A1701"/>
    <w:rsid w:val="004A1794"/>
    <w:rsid w:val="004A1BE7"/>
    <w:rsid w:val="004A1DD7"/>
    <w:rsid w:val="004A2468"/>
    <w:rsid w:val="004A2533"/>
    <w:rsid w:val="004A25E8"/>
    <w:rsid w:val="004A296C"/>
    <w:rsid w:val="004A2AB2"/>
    <w:rsid w:val="004A2C72"/>
    <w:rsid w:val="004A2CD0"/>
    <w:rsid w:val="004A2DAF"/>
    <w:rsid w:val="004A3498"/>
    <w:rsid w:val="004A3936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404F"/>
    <w:rsid w:val="004A40B4"/>
    <w:rsid w:val="004A416D"/>
    <w:rsid w:val="004A4491"/>
    <w:rsid w:val="004A4701"/>
    <w:rsid w:val="004A47A4"/>
    <w:rsid w:val="004A4952"/>
    <w:rsid w:val="004A57F9"/>
    <w:rsid w:val="004A586B"/>
    <w:rsid w:val="004A59D8"/>
    <w:rsid w:val="004A5A65"/>
    <w:rsid w:val="004A5ADC"/>
    <w:rsid w:val="004A5B51"/>
    <w:rsid w:val="004A6128"/>
    <w:rsid w:val="004A62A7"/>
    <w:rsid w:val="004A63E3"/>
    <w:rsid w:val="004A65D8"/>
    <w:rsid w:val="004A689B"/>
    <w:rsid w:val="004A6A7D"/>
    <w:rsid w:val="004A6B18"/>
    <w:rsid w:val="004A6B34"/>
    <w:rsid w:val="004A6D28"/>
    <w:rsid w:val="004A6EA6"/>
    <w:rsid w:val="004A7101"/>
    <w:rsid w:val="004A71C9"/>
    <w:rsid w:val="004A74E8"/>
    <w:rsid w:val="004A7518"/>
    <w:rsid w:val="004A7560"/>
    <w:rsid w:val="004A75C6"/>
    <w:rsid w:val="004A78DB"/>
    <w:rsid w:val="004A792F"/>
    <w:rsid w:val="004A7B2D"/>
    <w:rsid w:val="004A7DA8"/>
    <w:rsid w:val="004A7E2E"/>
    <w:rsid w:val="004B014B"/>
    <w:rsid w:val="004B01DB"/>
    <w:rsid w:val="004B0358"/>
    <w:rsid w:val="004B048A"/>
    <w:rsid w:val="004B04DA"/>
    <w:rsid w:val="004B0576"/>
    <w:rsid w:val="004B0596"/>
    <w:rsid w:val="004B0657"/>
    <w:rsid w:val="004B0863"/>
    <w:rsid w:val="004B0CD8"/>
    <w:rsid w:val="004B0E21"/>
    <w:rsid w:val="004B12E0"/>
    <w:rsid w:val="004B17B1"/>
    <w:rsid w:val="004B17F6"/>
    <w:rsid w:val="004B18DF"/>
    <w:rsid w:val="004B1B7A"/>
    <w:rsid w:val="004B1C6D"/>
    <w:rsid w:val="004B1D02"/>
    <w:rsid w:val="004B1DD1"/>
    <w:rsid w:val="004B1E1F"/>
    <w:rsid w:val="004B209E"/>
    <w:rsid w:val="004B2594"/>
    <w:rsid w:val="004B26E9"/>
    <w:rsid w:val="004B2C96"/>
    <w:rsid w:val="004B2FEC"/>
    <w:rsid w:val="004B321F"/>
    <w:rsid w:val="004B34C3"/>
    <w:rsid w:val="004B35E3"/>
    <w:rsid w:val="004B36B4"/>
    <w:rsid w:val="004B38FD"/>
    <w:rsid w:val="004B3F28"/>
    <w:rsid w:val="004B3F7C"/>
    <w:rsid w:val="004B4070"/>
    <w:rsid w:val="004B40D6"/>
    <w:rsid w:val="004B42EB"/>
    <w:rsid w:val="004B4347"/>
    <w:rsid w:val="004B439F"/>
    <w:rsid w:val="004B459D"/>
    <w:rsid w:val="004B45AD"/>
    <w:rsid w:val="004B4679"/>
    <w:rsid w:val="004B47B4"/>
    <w:rsid w:val="004B4D31"/>
    <w:rsid w:val="004B5183"/>
    <w:rsid w:val="004B52A0"/>
    <w:rsid w:val="004B5388"/>
    <w:rsid w:val="004B591B"/>
    <w:rsid w:val="004B5DC4"/>
    <w:rsid w:val="004B6177"/>
    <w:rsid w:val="004B62C8"/>
    <w:rsid w:val="004B6449"/>
    <w:rsid w:val="004B66D4"/>
    <w:rsid w:val="004B69D5"/>
    <w:rsid w:val="004B6C28"/>
    <w:rsid w:val="004B6CC3"/>
    <w:rsid w:val="004B6CF0"/>
    <w:rsid w:val="004B6D82"/>
    <w:rsid w:val="004B6E10"/>
    <w:rsid w:val="004B6EC8"/>
    <w:rsid w:val="004B721A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C4C"/>
    <w:rsid w:val="004C0906"/>
    <w:rsid w:val="004C0B5B"/>
    <w:rsid w:val="004C0BCE"/>
    <w:rsid w:val="004C0DA3"/>
    <w:rsid w:val="004C1019"/>
    <w:rsid w:val="004C11E4"/>
    <w:rsid w:val="004C12A0"/>
    <w:rsid w:val="004C130A"/>
    <w:rsid w:val="004C136A"/>
    <w:rsid w:val="004C14DC"/>
    <w:rsid w:val="004C14EF"/>
    <w:rsid w:val="004C16E4"/>
    <w:rsid w:val="004C1703"/>
    <w:rsid w:val="004C18D4"/>
    <w:rsid w:val="004C191C"/>
    <w:rsid w:val="004C1B3E"/>
    <w:rsid w:val="004C1BF9"/>
    <w:rsid w:val="004C210B"/>
    <w:rsid w:val="004C226F"/>
    <w:rsid w:val="004C227F"/>
    <w:rsid w:val="004C24C1"/>
    <w:rsid w:val="004C26A7"/>
    <w:rsid w:val="004C2755"/>
    <w:rsid w:val="004C2949"/>
    <w:rsid w:val="004C295C"/>
    <w:rsid w:val="004C2AEE"/>
    <w:rsid w:val="004C3221"/>
    <w:rsid w:val="004C3236"/>
    <w:rsid w:val="004C33FD"/>
    <w:rsid w:val="004C3578"/>
    <w:rsid w:val="004C35BC"/>
    <w:rsid w:val="004C3764"/>
    <w:rsid w:val="004C3950"/>
    <w:rsid w:val="004C3CE8"/>
    <w:rsid w:val="004C3E8A"/>
    <w:rsid w:val="004C3EE2"/>
    <w:rsid w:val="004C3F7F"/>
    <w:rsid w:val="004C45A6"/>
    <w:rsid w:val="004C484D"/>
    <w:rsid w:val="004C4949"/>
    <w:rsid w:val="004C4973"/>
    <w:rsid w:val="004C49E0"/>
    <w:rsid w:val="004C4CEA"/>
    <w:rsid w:val="004C5041"/>
    <w:rsid w:val="004C510A"/>
    <w:rsid w:val="004C529F"/>
    <w:rsid w:val="004C5343"/>
    <w:rsid w:val="004C5579"/>
    <w:rsid w:val="004C579B"/>
    <w:rsid w:val="004C579E"/>
    <w:rsid w:val="004C5A6D"/>
    <w:rsid w:val="004C613C"/>
    <w:rsid w:val="004C6240"/>
    <w:rsid w:val="004C62D8"/>
    <w:rsid w:val="004C636D"/>
    <w:rsid w:val="004C6550"/>
    <w:rsid w:val="004C6655"/>
    <w:rsid w:val="004C68B3"/>
    <w:rsid w:val="004C6A2B"/>
    <w:rsid w:val="004C6B6D"/>
    <w:rsid w:val="004C6BD3"/>
    <w:rsid w:val="004C6EC7"/>
    <w:rsid w:val="004C72EB"/>
    <w:rsid w:val="004C738C"/>
    <w:rsid w:val="004C7439"/>
    <w:rsid w:val="004C747E"/>
    <w:rsid w:val="004C7653"/>
    <w:rsid w:val="004C7881"/>
    <w:rsid w:val="004C78C2"/>
    <w:rsid w:val="004C7945"/>
    <w:rsid w:val="004C798E"/>
    <w:rsid w:val="004C7BFB"/>
    <w:rsid w:val="004C7EA2"/>
    <w:rsid w:val="004C7FEC"/>
    <w:rsid w:val="004D0021"/>
    <w:rsid w:val="004D00CE"/>
    <w:rsid w:val="004D0394"/>
    <w:rsid w:val="004D0526"/>
    <w:rsid w:val="004D05A0"/>
    <w:rsid w:val="004D076E"/>
    <w:rsid w:val="004D07D1"/>
    <w:rsid w:val="004D0867"/>
    <w:rsid w:val="004D0980"/>
    <w:rsid w:val="004D0A9C"/>
    <w:rsid w:val="004D0C7B"/>
    <w:rsid w:val="004D0D16"/>
    <w:rsid w:val="004D0EAB"/>
    <w:rsid w:val="004D0FBB"/>
    <w:rsid w:val="004D117A"/>
    <w:rsid w:val="004D11E9"/>
    <w:rsid w:val="004D14E4"/>
    <w:rsid w:val="004D1693"/>
    <w:rsid w:val="004D1765"/>
    <w:rsid w:val="004D19CC"/>
    <w:rsid w:val="004D1B8F"/>
    <w:rsid w:val="004D1DE5"/>
    <w:rsid w:val="004D1ECF"/>
    <w:rsid w:val="004D1F4E"/>
    <w:rsid w:val="004D2405"/>
    <w:rsid w:val="004D253B"/>
    <w:rsid w:val="004D25DA"/>
    <w:rsid w:val="004D2AA2"/>
    <w:rsid w:val="004D2CAB"/>
    <w:rsid w:val="004D2E62"/>
    <w:rsid w:val="004D2F54"/>
    <w:rsid w:val="004D30E3"/>
    <w:rsid w:val="004D3114"/>
    <w:rsid w:val="004D3175"/>
    <w:rsid w:val="004D34B5"/>
    <w:rsid w:val="004D3527"/>
    <w:rsid w:val="004D389C"/>
    <w:rsid w:val="004D3955"/>
    <w:rsid w:val="004D39B7"/>
    <w:rsid w:val="004D3B30"/>
    <w:rsid w:val="004D40BE"/>
    <w:rsid w:val="004D4433"/>
    <w:rsid w:val="004D45D4"/>
    <w:rsid w:val="004D4C4A"/>
    <w:rsid w:val="004D515D"/>
    <w:rsid w:val="004D5169"/>
    <w:rsid w:val="004D550A"/>
    <w:rsid w:val="004D5588"/>
    <w:rsid w:val="004D5620"/>
    <w:rsid w:val="004D56DB"/>
    <w:rsid w:val="004D591B"/>
    <w:rsid w:val="004D5960"/>
    <w:rsid w:val="004D59C6"/>
    <w:rsid w:val="004D5B56"/>
    <w:rsid w:val="004D5D04"/>
    <w:rsid w:val="004D5F36"/>
    <w:rsid w:val="004D60B3"/>
    <w:rsid w:val="004D6313"/>
    <w:rsid w:val="004D6386"/>
    <w:rsid w:val="004D67E6"/>
    <w:rsid w:val="004D69CF"/>
    <w:rsid w:val="004D6BC7"/>
    <w:rsid w:val="004D6C41"/>
    <w:rsid w:val="004D6CA2"/>
    <w:rsid w:val="004D6EC0"/>
    <w:rsid w:val="004D6F5E"/>
    <w:rsid w:val="004D6F95"/>
    <w:rsid w:val="004D6FC0"/>
    <w:rsid w:val="004D707A"/>
    <w:rsid w:val="004D7332"/>
    <w:rsid w:val="004D7425"/>
    <w:rsid w:val="004D7472"/>
    <w:rsid w:val="004D7615"/>
    <w:rsid w:val="004D7618"/>
    <w:rsid w:val="004D77F7"/>
    <w:rsid w:val="004D7B49"/>
    <w:rsid w:val="004D7C24"/>
    <w:rsid w:val="004D7DB4"/>
    <w:rsid w:val="004D7E5E"/>
    <w:rsid w:val="004D7EDD"/>
    <w:rsid w:val="004E03DC"/>
    <w:rsid w:val="004E052D"/>
    <w:rsid w:val="004E0609"/>
    <w:rsid w:val="004E098E"/>
    <w:rsid w:val="004E0990"/>
    <w:rsid w:val="004E0B43"/>
    <w:rsid w:val="004E0B69"/>
    <w:rsid w:val="004E0DD0"/>
    <w:rsid w:val="004E15E7"/>
    <w:rsid w:val="004E1605"/>
    <w:rsid w:val="004E16B7"/>
    <w:rsid w:val="004E1B0D"/>
    <w:rsid w:val="004E1BB6"/>
    <w:rsid w:val="004E1D55"/>
    <w:rsid w:val="004E1DF6"/>
    <w:rsid w:val="004E1EE7"/>
    <w:rsid w:val="004E20D4"/>
    <w:rsid w:val="004E220C"/>
    <w:rsid w:val="004E2556"/>
    <w:rsid w:val="004E279F"/>
    <w:rsid w:val="004E27FA"/>
    <w:rsid w:val="004E2972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B3"/>
    <w:rsid w:val="004E3BCB"/>
    <w:rsid w:val="004E3D6A"/>
    <w:rsid w:val="004E402A"/>
    <w:rsid w:val="004E4101"/>
    <w:rsid w:val="004E4266"/>
    <w:rsid w:val="004E4523"/>
    <w:rsid w:val="004E4596"/>
    <w:rsid w:val="004E46CC"/>
    <w:rsid w:val="004E478B"/>
    <w:rsid w:val="004E4AE8"/>
    <w:rsid w:val="004E562B"/>
    <w:rsid w:val="004E58F4"/>
    <w:rsid w:val="004E5950"/>
    <w:rsid w:val="004E5AC0"/>
    <w:rsid w:val="004E5F88"/>
    <w:rsid w:val="004E6112"/>
    <w:rsid w:val="004E63E8"/>
    <w:rsid w:val="004E6447"/>
    <w:rsid w:val="004E65AE"/>
    <w:rsid w:val="004E664C"/>
    <w:rsid w:val="004E6740"/>
    <w:rsid w:val="004E67C5"/>
    <w:rsid w:val="004E6ADB"/>
    <w:rsid w:val="004E6B4B"/>
    <w:rsid w:val="004E6BC7"/>
    <w:rsid w:val="004E6C25"/>
    <w:rsid w:val="004E6D1E"/>
    <w:rsid w:val="004E6E9B"/>
    <w:rsid w:val="004E764E"/>
    <w:rsid w:val="004E7666"/>
    <w:rsid w:val="004E78F8"/>
    <w:rsid w:val="004E7C00"/>
    <w:rsid w:val="004E7C1E"/>
    <w:rsid w:val="004E7C76"/>
    <w:rsid w:val="004E7E01"/>
    <w:rsid w:val="004E7E83"/>
    <w:rsid w:val="004E7F9C"/>
    <w:rsid w:val="004E7FBD"/>
    <w:rsid w:val="004E7FE7"/>
    <w:rsid w:val="004F00ED"/>
    <w:rsid w:val="004F0137"/>
    <w:rsid w:val="004F0444"/>
    <w:rsid w:val="004F08DA"/>
    <w:rsid w:val="004F0945"/>
    <w:rsid w:val="004F0AA1"/>
    <w:rsid w:val="004F0B8B"/>
    <w:rsid w:val="004F0D3A"/>
    <w:rsid w:val="004F0E46"/>
    <w:rsid w:val="004F0FC7"/>
    <w:rsid w:val="004F104F"/>
    <w:rsid w:val="004F13C2"/>
    <w:rsid w:val="004F140F"/>
    <w:rsid w:val="004F15B6"/>
    <w:rsid w:val="004F16EA"/>
    <w:rsid w:val="004F1805"/>
    <w:rsid w:val="004F1930"/>
    <w:rsid w:val="004F1EC5"/>
    <w:rsid w:val="004F22A1"/>
    <w:rsid w:val="004F23CE"/>
    <w:rsid w:val="004F26F9"/>
    <w:rsid w:val="004F281F"/>
    <w:rsid w:val="004F2AB2"/>
    <w:rsid w:val="004F2AF1"/>
    <w:rsid w:val="004F2BF6"/>
    <w:rsid w:val="004F2C46"/>
    <w:rsid w:val="004F2FA6"/>
    <w:rsid w:val="004F3160"/>
    <w:rsid w:val="004F325D"/>
    <w:rsid w:val="004F3385"/>
    <w:rsid w:val="004F33F6"/>
    <w:rsid w:val="004F3A98"/>
    <w:rsid w:val="004F3BE8"/>
    <w:rsid w:val="004F3C78"/>
    <w:rsid w:val="004F3CCE"/>
    <w:rsid w:val="004F3E71"/>
    <w:rsid w:val="004F3F8B"/>
    <w:rsid w:val="004F4021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F1"/>
    <w:rsid w:val="004F4A37"/>
    <w:rsid w:val="004F4B4F"/>
    <w:rsid w:val="004F4F6E"/>
    <w:rsid w:val="004F5218"/>
    <w:rsid w:val="004F524F"/>
    <w:rsid w:val="004F5337"/>
    <w:rsid w:val="004F537E"/>
    <w:rsid w:val="004F55F3"/>
    <w:rsid w:val="004F56E0"/>
    <w:rsid w:val="004F56EB"/>
    <w:rsid w:val="004F5E36"/>
    <w:rsid w:val="004F5E8C"/>
    <w:rsid w:val="004F6031"/>
    <w:rsid w:val="004F6707"/>
    <w:rsid w:val="004F6793"/>
    <w:rsid w:val="004F6990"/>
    <w:rsid w:val="004F6B8A"/>
    <w:rsid w:val="004F6FA7"/>
    <w:rsid w:val="004F710C"/>
    <w:rsid w:val="004F7128"/>
    <w:rsid w:val="004F7362"/>
    <w:rsid w:val="004F74A4"/>
    <w:rsid w:val="004F752C"/>
    <w:rsid w:val="004F763D"/>
    <w:rsid w:val="004F78DD"/>
    <w:rsid w:val="004F78E4"/>
    <w:rsid w:val="004F7A01"/>
    <w:rsid w:val="004F7A42"/>
    <w:rsid w:val="004F7C34"/>
    <w:rsid w:val="004F7CAE"/>
    <w:rsid w:val="004F7CF1"/>
    <w:rsid w:val="004F7D67"/>
    <w:rsid w:val="00500537"/>
    <w:rsid w:val="0050060E"/>
    <w:rsid w:val="00500D14"/>
    <w:rsid w:val="00500DB2"/>
    <w:rsid w:val="005012C2"/>
    <w:rsid w:val="00501BC1"/>
    <w:rsid w:val="00501F5D"/>
    <w:rsid w:val="00501F81"/>
    <w:rsid w:val="00502026"/>
    <w:rsid w:val="005020FD"/>
    <w:rsid w:val="00502605"/>
    <w:rsid w:val="00502663"/>
    <w:rsid w:val="0050279F"/>
    <w:rsid w:val="005028FE"/>
    <w:rsid w:val="00502A10"/>
    <w:rsid w:val="00502D45"/>
    <w:rsid w:val="00502E71"/>
    <w:rsid w:val="00502F3D"/>
    <w:rsid w:val="005030DE"/>
    <w:rsid w:val="00503229"/>
    <w:rsid w:val="005038FD"/>
    <w:rsid w:val="00503B1D"/>
    <w:rsid w:val="00503C4D"/>
    <w:rsid w:val="00503CAC"/>
    <w:rsid w:val="00503EB3"/>
    <w:rsid w:val="00503EC4"/>
    <w:rsid w:val="00503F81"/>
    <w:rsid w:val="005041D6"/>
    <w:rsid w:val="00504375"/>
    <w:rsid w:val="0050442A"/>
    <w:rsid w:val="00504505"/>
    <w:rsid w:val="005045AE"/>
    <w:rsid w:val="00504D51"/>
    <w:rsid w:val="00504DFC"/>
    <w:rsid w:val="00505135"/>
    <w:rsid w:val="00505184"/>
    <w:rsid w:val="00505398"/>
    <w:rsid w:val="005054EC"/>
    <w:rsid w:val="00505547"/>
    <w:rsid w:val="005055DD"/>
    <w:rsid w:val="00505A0A"/>
    <w:rsid w:val="0050623A"/>
    <w:rsid w:val="00506269"/>
    <w:rsid w:val="00506D15"/>
    <w:rsid w:val="00506E7A"/>
    <w:rsid w:val="00507231"/>
    <w:rsid w:val="00507482"/>
    <w:rsid w:val="00507677"/>
    <w:rsid w:val="005078F0"/>
    <w:rsid w:val="00507C0E"/>
    <w:rsid w:val="00507EF7"/>
    <w:rsid w:val="005101D5"/>
    <w:rsid w:val="00510C04"/>
    <w:rsid w:val="00510F3B"/>
    <w:rsid w:val="00511165"/>
    <w:rsid w:val="005113F1"/>
    <w:rsid w:val="0051146E"/>
    <w:rsid w:val="00511667"/>
    <w:rsid w:val="005116DB"/>
    <w:rsid w:val="005116F8"/>
    <w:rsid w:val="0051170E"/>
    <w:rsid w:val="00511904"/>
    <w:rsid w:val="00511AC6"/>
    <w:rsid w:val="00511CBF"/>
    <w:rsid w:val="00511F28"/>
    <w:rsid w:val="0051203C"/>
    <w:rsid w:val="0051238E"/>
    <w:rsid w:val="00512545"/>
    <w:rsid w:val="0051264F"/>
    <w:rsid w:val="005127D9"/>
    <w:rsid w:val="0051298F"/>
    <w:rsid w:val="00512B0F"/>
    <w:rsid w:val="00512C89"/>
    <w:rsid w:val="00512DF0"/>
    <w:rsid w:val="005130CA"/>
    <w:rsid w:val="005130E3"/>
    <w:rsid w:val="005132D2"/>
    <w:rsid w:val="00513566"/>
    <w:rsid w:val="00513BB1"/>
    <w:rsid w:val="00513EE9"/>
    <w:rsid w:val="00513FBE"/>
    <w:rsid w:val="00514315"/>
    <w:rsid w:val="005144A2"/>
    <w:rsid w:val="005146AC"/>
    <w:rsid w:val="0051475B"/>
    <w:rsid w:val="00514776"/>
    <w:rsid w:val="00514841"/>
    <w:rsid w:val="00514874"/>
    <w:rsid w:val="00514965"/>
    <w:rsid w:val="00514AF2"/>
    <w:rsid w:val="00515000"/>
    <w:rsid w:val="0051500C"/>
    <w:rsid w:val="00515085"/>
    <w:rsid w:val="005150D1"/>
    <w:rsid w:val="0051518A"/>
    <w:rsid w:val="005156AB"/>
    <w:rsid w:val="005156D8"/>
    <w:rsid w:val="0051570E"/>
    <w:rsid w:val="005158B2"/>
    <w:rsid w:val="005158EB"/>
    <w:rsid w:val="00515A98"/>
    <w:rsid w:val="00516126"/>
    <w:rsid w:val="0051641B"/>
    <w:rsid w:val="005165A9"/>
    <w:rsid w:val="005165D9"/>
    <w:rsid w:val="005166B4"/>
    <w:rsid w:val="00516986"/>
    <w:rsid w:val="005169AE"/>
    <w:rsid w:val="00516A16"/>
    <w:rsid w:val="00516A9C"/>
    <w:rsid w:val="00516E24"/>
    <w:rsid w:val="00517067"/>
    <w:rsid w:val="00517417"/>
    <w:rsid w:val="0051759C"/>
    <w:rsid w:val="00517713"/>
    <w:rsid w:val="00517974"/>
    <w:rsid w:val="00517B9F"/>
    <w:rsid w:val="00517CD4"/>
    <w:rsid w:val="00517DE6"/>
    <w:rsid w:val="00520045"/>
    <w:rsid w:val="005200CD"/>
    <w:rsid w:val="00520360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E0C"/>
    <w:rsid w:val="00520EEF"/>
    <w:rsid w:val="00520F2F"/>
    <w:rsid w:val="00520FAC"/>
    <w:rsid w:val="005214B0"/>
    <w:rsid w:val="00521698"/>
    <w:rsid w:val="005216F2"/>
    <w:rsid w:val="00521889"/>
    <w:rsid w:val="00521D2A"/>
    <w:rsid w:val="00521DA6"/>
    <w:rsid w:val="00521EDA"/>
    <w:rsid w:val="00521FF2"/>
    <w:rsid w:val="0052204C"/>
    <w:rsid w:val="005221FC"/>
    <w:rsid w:val="005222C7"/>
    <w:rsid w:val="005225E9"/>
    <w:rsid w:val="005227E2"/>
    <w:rsid w:val="005228A3"/>
    <w:rsid w:val="0052295D"/>
    <w:rsid w:val="00522FA9"/>
    <w:rsid w:val="005230F4"/>
    <w:rsid w:val="005236B7"/>
    <w:rsid w:val="005236D6"/>
    <w:rsid w:val="005237C0"/>
    <w:rsid w:val="0052383E"/>
    <w:rsid w:val="00523A80"/>
    <w:rsid w:val="00523B22"/>
    <w:rsid w:val="00523C37"/>
    <w:rsid w:val="00523C58"/>
    <w:rsid w:val="00523E2A"/>
    <w:rsid w:val="00523E37"/>
    <w:rsid w:val="00523FA6"/>
    <w:rsid w:val="005240BF"/>
    <w:rsid w:val="0052467C"/>
    <w:rsid w:val="005246DB"/>
    <w:rsid w:val="005249A5"/>
    <w:rsid w:val="00524A60"/>
    <w:rsid w:val="00524C77"/>
    <w:rsid w:val="00524C7D"/>
    <w:rsid w:val="00524D40"/>
    <w:rsid w:val="00524DAE"/>
    <w:rsid w:val="005254AD"/>
    <w:rsid w:val="005255D3"/>
    <w:rsid w:val="0052584A"/>
    <w:rsid w:val="005258C7"/>
    <w:rsid w:val="00525B16"/>
    <w:rsid w:val="00525BD1"/>
    <w:rsid w:val="00525C08"/>
    <w:rsid w:val="005263B7"/>
    <w:rsid w:val="0052666D"/>
    <w:rsid w:val="00526856"/>
    <w:rsid w:val="0052699A"/>
    <w:rsid w:val="00526A70"/>
    <w:rsid w:val="00526D23"/>
    <w:rsid w:val="005271F4"/>
    <w:rsid w:val="005276D4"/>
    <w:rsid w:val="005277FB"/>
    <w:rsid w:val="0052782E"/>
    <w:rsid w:val="00527945"/>
    <w:rsid w:val="0052799D"/>
    <w:rsid w:val="005279A7"/>
    <w:rsid w:val="00527BEF"/>
    <w:rsid w:val="00527D12"/>
    <w:rsid w:val="00527D2B"/>
    <w:rsid w:val="0053000D"/>
    <w:rsid w:val="0053000E"/>
    <w:rsid w:val="005301E4"/>
    <w:rsid w:val="0053045B"/>
    <w:rsid w:val="0053050D"/>
    <w:rsid w:val="005309D3"/>
    <w:rsid w:val="00530ADB"/>
    <w:rsid w:val="00530D13"/>
    <w:rsid w:val="00530D32"/>
    <w:rsid w:val="00531108"/>
    <w:rsid w:val="005311BB"/>
    <w:rsid w:val="00531383"/>
    <w:rsid w:val="00531A4F"/>
    <w:rsid w:val="00531C3F"/>
    <w:rsid w:val="00531E56"/>
    <w:rsid w:val="00532203"/>
    <w:rsid w:val="005323C2"/>
    <w:rsid w:val="005323F9"/>
    <w:rsid w:val="005329C5"/>
    <w:rsid w:val="00532CB3"/>
    <w:rsid w:val="0053327F"/>
    <w:rsid w:val="005339CD"/>
    <w:rsid w:val="00533A13"/>
    <w:rsid w:val="00533CD6"/>
    <w:rsid w:val="00533D1A"/>
    <w:rsid w:val="00533D74"/>
    <w:rsid w:val="00533F48"/>
    <w:rsid w:val="00533F7D"/>
    <w:rsid w:val="00533FEE"/>
    <w:rsid w:val="00534241"/>
    <w:rsid w:val="00534250"/>
    <w:rsid w:val="0053432B"/>
    <w:rsid w:val="0053449C"/>
    <w:rsid w:val="00534510"/>
    <w:rsid w:val="005346D6"/>
    <w:rsid w:val="005349F3"/>
    <w:rsid w:val="00534C34"/>
    <w:rsid w:val="00534CAC"/>
    <w:rsid w:val="00535164"/>
    <w:rsid w:val="00535288"/>
    <w:rsid w:val="005352CE"/>
    <w:rsid w:val="00535561"/>
    <w:rsid w:val="0053558E"/>
    <w:rsid w:val="005355B2"/>
    <w:rsid w:val="005355CB"/>
    <w:rsid w:val="00535630"/>
    <w:rsid w:val="005356FD"/>
    <w:rsid w:val="0053570A"/>
    <w:rsid w:val="0053572A"/>
    <w:rsid w:val="00535B6A"/>
    <w:rsid w:val="00535CCD"/>
    <w:rsid w:val="00535F65"/>
    <w:rsid w:val="00535FBF"/>
    <w:rsid w:val="0053600F"/>
    <w:rsid w:val="005360CF"/>
    <w:rsid w:val="00536286"/>
    <w:rsid w:val="0053640B"/>
    <w:rsid w:val="005365E7"/>
    <w:rsid w:val="00536785"/>
    <w:rsid w:val="005367F1"/>
    <w:rsid w:val="00536969"/>
    <w:rsid w:val="00536BC3"/>
    <w:rsid w:val="00536C54"/>
    <w:rsid w:val="005372DF"/>
    <w:rsid w:val="00537662"/>
    <w:rsid w:val="00537720"/>
    <w:rsid w:val="00537DAF"/>
    <w:rsid w:val="00537F5F"/>
    <w:rsid w:val="005407D8"/>
    <w:rsid w:val="00540DD3"/>
    <w:rsid w:val="00540E6B"/>
    <w:rsid w:val="00541272"/>
    <w:rsid w:val="0054143F"/>
    <w:rsid w:val="0054156A"/>
    <w:rsid w:val="005415B0"/>
    <w:rsid w:val="005415FA"/>
    <w:rsid w:val="005418F9"/>
    <w:rsid w:val="00541ABA"/>
    <w:rsid w:val="00541BE1"/>
    <w:rsid w:val="00541F9A"/>
    <w:rsid w:val="00542167"/>
    <w:rsid w:val="005422EE"/>
    <w:rsid w:val="005425F9"/>
    <w:rsid w:val="0054266D"/>
    <w:rsid w:val="00542926"/>
    <w:rsid w:val="00542D32"/>
    <w:rsid w:val="0054309A"/>
    <w:rsid w:val="00543288"/>
    <w:rsid w:val="005433B6"/>
    <w:rsid w:val="00543495"/>
    <w:rsid w:val="00543708"/>
    <w:rsid w:val="00543C3B"/>
    <w:rsid w:val="00543D65"/>
    <w:rsid w:val="00543D81"/>
    <w:rsid w:val="00543FC6"/>
    <w:rsid w:val="00544373"/>
    <w:rsid w:val="005444DE"/>
    <w:rsid w:val="0054458C"/>
    <w:rsid w:val="00544817"/>
    <w:rsid w:val="00544D4E"/>
    <w:rsid w:val="00544D51"/>
    <w:rsid w:val="00544DC9"/>
    <w:rsid w:val="00544EEE"/>
    <w:rsid w:val="00544FEE"/>
    <w:rsid w:val="0054503B"/>
    <w:rsid w:val="0054520E"/>
    <w:rsid w:val="0054546B"/>
    <w:rsid w:val="00545530"/>
    <w:rsid w:val="00545AEE"/>
    <w:rsid w:val="00545BF2"/>
    <w:rsid w:val="00545D97"/>
    <w:rsid w:val="00545D9D"/>
    <w:rsid w:val="00545FC9"/>
    <w:rsid w:val="005460FB"/>
    <w:rsid w:val="0054647E"/>
    <w:rsid w:val="0054652A"/>
    <w:rsid w:val="00546620"/>
    <w:rsid w:val="00546F31"/>
    <w:rsid w:val="00547007"/>
    <w:rsid w:val="005470B7"/>
    <w:rsid w:val="00547432"/>
    <w:rsid w:val="00547D93"/>
    <w:rsid w:val="00547EA0"/>
    <w:rsid w:val="0055026E"/>
    <w:rsid w:val="005503FC"/>
    <w:rsid w:val="00550463"/>
    <w:rsid w:val="0055054B"/>
    <w:rsid w:val="005505B9"/>
    <w:rsid w:val="0055074B"/>
    <w:rsid w:val="005508FB"/>
    <w:rsid w:val="005509C8"/>
    <w:rsid w:val="00550AF1"/>
    <w:rsid w:val="00550C9B"/>
    <w:rsid w:val="00550F24"/>
    <w:rsid w:val="00550FAC"/>
    <w:rsid w:val="005513C3"/>
    <w:rsid w:val="00551656"/>
    <w:rsid w:val="0055167C"/>
    <w:rsid w:val="005517B2"/>
    <w:rsid w:val="00551BD1"/>
    <w:rsid w:val="00551D11"/>
    <w:rsid w:val="00551EB9"/>
    <w:rsid w:val="00551F08"/>
    <w:rsid w:val="00551F5B"/>
    <w:rsid w:val="0055208A"/>
    <w:rsid w:val="00552139"/>
    <w:rsid w:val="0055226B"/>
    <w:rsid w:val="00552770"/>
    <w:rsid w:val="0055278D"/>
    <w:rsid w:val="00552890"/>
    <w:rsid w:val="005529E7"/>
    <w:rsid w:val="00552D79"/>
    <w:rsid w:val="00552FD4"/>
    <w:rsid w:val="00553025"/>
    <w:rsid w:val="005532A6"/>
    <w:rsid w:val="005534A6"/>
    <w:rsid w:val="005535AE"/>
    <w:rsid w:val="00553B68"/>
    <w:rsid w:val="00553BF0"/>
    <w:rsid w:val="00553C6F"/>
    <w:rsid w:val="00553D54"/>
    <w:rsid w:val="00553E1C"/>
    <w:rsid w:val="00553E57"/>
    <w:rsid w:val="00554057"/>
    <w:rsid w:val="005542EA"/>
    <w:rsid w:val="00554580"/>
    <w:rsid w:val="00554B58"/>
    <w:rsid w:val="00554D5F"/>
    <w:rsid w:val="00554E05"/>
    <w:rsid w:val="005553A8"/>
    <w:rsid w:val="005553BA"/>
    <w:rsid w:val="00555629"/>
    <w:rsid w:val="005556B3"/>
    <w:rsid w:val="005556BF"/>
    <w:rsid w:val="005557C3"/>
    <w:rsid w:val="00555843"/>
    <w:rsid w:val="00555CC2"/>
    <w:rsid w:val="00555E22"/>
    <w:rsid w:val="005560B6"/>
    <w:rsid w:val="005561D7"/>
    <w:rsid w:val="00556334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74"/>
    <w:rsid w:val="00557086"/>
    <w:rsid w:val="005571B9"/>
    <w:rsid w:val="00557452"/>
    <w:rsid w:val="00557548"/>
    <w:rsid w:val="005577AB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91E"/>
    <w:rsid w:val="005609F2"/>
    <w:rsid w:val="005609F7"/>
    <w:rsid w:val="00560D54"/>
    <w:rsid w:val="00560D83"/>
    <w:rsid w:val="00560E62"/>
    <w:rsid w:val="00560F97"/>
    <w:rsid w:val="00561015"/>
    <w:rsid w:val="00561018"/>
    <w:rsid w:val="00561664"/>
    <w:rsid w:val="005616EF"/>
    <w:rsid w:val="005617AA"/>
    <w:rsid w:val="005618BD"/>
    <w:rsid w:val="00561E92"/>
    <w:rsid w:val="00561F2A"/>
    <w:rsid w:val="00561F51"/>
    <w:rsid w:val="0056217A"/>
    <w:rsid w:val="0056219D"/>
    <w:rsid w:val="00562238"/>
    <w:rsid w:val="0056234A"/>
    <w:rsid w:val="0056241B"/>
    <w:rsid w:val="00562506"/>
    <w:rsid w:val="005625E2"/>
    <w:rsid w:val="005627CF"/>
    <w:rsid w:val="00562D6F"/>
    <w:rsid w:val="00563280"/>
    <w:rsid w:val="005632CA"/>
    <w:rsid w:val="00563311"/>
    <w:rsid w:val="0056392D"/>
    <w:rsid w:val="00563AD9"/>
    <w:rsid w:val="00563BBE"/>
    <w:rsid w:val="00563BE7"/>
    <w:rsid w:val="005641A9"/>
    <w:rsid w:val="005642D4"/>
    <w:rsid w:val="0056434B"/>
    <w:rsid w:val="005648D9"/>
    <w:rsid w:val="00564A6B"/>
    <w:rsid w:val="00564ADB"/>
    <w:rsid w:val="00564B77"/>
    <w:rsid w:val="00564C7C"/>
    <w:rsid w:val="00564CC4"/>
    <w:rsid w:val="00564F57"/>
    <w:rsid w:val="00564FF6"/>
    <w:rsid w:val="00565397"/>
    <w:rsid w:val="00565399"/>
    <w:rsid w:val="005653CF"/>
    <w:rsid w:val="00565518"/>
    <w:rsid w:val="00565663"/>
    <w:rsid w:val="0056584B"/>
    <w:rsid w:val="005659EC"/>
    <w:rsid w:val="00565B47"/>
    <w:rsid w:val="00565C36"/>
    <w:rsid w:val="00565FAE"/>
    <w:rsid w:val="0056606F"/>
    <w:rsid w:val="0056679E"/>
    <w:rsid w:val="0056687B"/>
    <w:rsid w:val="005669D0"/>
    <w:rsid w:val="00566A31"/>
    <w:rsid w:val="00566AF0"/>
    <w:rsid w:val="00566B46"/>
    <w:rsid w:val="00566BC8"/>
    <w:rsid w:val="00566C7F"/>
    <w:rsid w:val="00566D77"/>
    <w:rsid w:val="00566DC6"/>
    <w:rsid w:val="00566F47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9F7"/>
    <w:rsid w:val="00567A01"/>
    <w:rsid w:val="00567BC0"/>
    <w:rsid w:val="00567DA6"/>
    <w:rsid w:val="0057029F"/>
    <w:rsid w:val="005703FC"/>
    <w:rsid w:val="005704E9"/>
    <w:rsid w:val="0057068E"/>
    <w:rsid w:val="00570741"/>
    <w:rsid w:val="005709F6"/>
    <w:rsid w:val="00570EB8"/>
    <w:rsid w:val="00570F94"/>
    <w:rsid w:val="00570FC8"/>
    <w:rsid w:val="00570FF0"/>
    <w:rsid w:val="00571772"/>
    <w:rsid w:val="005717CD"/>
    <w:rsid w:val="00571834"/>
    <w:rsid w:val="00571BC6"/>
    <w:rsid w:val="00571BD0"/>
    <w:rsid w:val="00571F22"/>
    <w:rsid w:val="00572139"/>
    <w:rsid w:val="00572149"/>
    <w:rsid w:val="0057233D"/>
    <w:rsid w:val="00572719"/>
    <w:rsid w:val="005727CC"/>
    <w:rsid w:val="00572AF7"/>
    <w:rsid w:val="00572C54"/>
    <w:rsid w:val="00572F82"/>
    <w:rsid w:val="005730A3"/>
    <w:rsid w:val="005732AC"/>
    <w:rsid w:val="00573385"/>
    <w:rsid w:val="0057338C"/>
    <w:rsid w:val="00573505"/>
    <w:rsid w:val="00573641"/>
    <w:rsid w:val="00573723"/>
    <w:rsid w:val="00573E91"/>
    <w:rsid w:val="00573F4E"/>
    <w:rsid w:val="00573F5D"/>
    <w:rsid w:val="00573FCF"/>
    <w:rsid w:val="00574278"/>
    <w:rsid w:val="0057431A"/>
    <w:rsid w:val="005745EC"/>
    <w:rsid w:val="0057481F"/>
    <w:rsid w:val="00574963"/>
    <w:rsid w:val="00574AD0"/>
    <w:rsid w:val="00574C8A"/>
    <w:rsid w:val="00574CAF"/>
    <w:rsid w:val="00574DEF"/>
    <w:rsid w:val="00575119"/>
    <w:rsid w:val="00575134"/>
    <w:rsid w:val="0057520A"/>
    <w:rsid w:val="0057534B"/>
    <w:rsid w:val="005754D2"/>
    <w:rsid w:val="005756C9"/>
    <w:rsid w:val="00575B7E"/>
    <w:rsid w:val="00576152"/>
    <w:rsid w:val="005764BE"/>
    <w:rsid w:val="00576C0D"/>
    <w:rsid w:val="00576FA1"/>
    <w:rsid w:val="0057707A"/>
    <w:rsid w:val="00577249"/>
    <w:rsid w:val="00577450"/>
    <w:rsid w:val="00577464"/>
    <w:rsid w:val="0057750D"/>
    <w:rsid w:val="0057761C"/>
    <w:rsid w:val="00577683"/>
    <w:rsid w:val="005777F5"/>
    <w:rsid w:val="005778BF"/>
    <w:rsid w:val="00577FDB"/>
    <w:rsid w:val="0058000D"/>
    <w:rsid w:val="00580104"/>
    <w:rsid w:val="00580115"/>
    <w:rsid w:val="005805C3"/>
    <w:rsid w:val="0058092E"/>
    <w:rsid w:val="00580B4B"/>
    <w:rsid w:val="00580BA5"/>
    <w:rsid w:val="00580F65"/>
    <w:rsid w:val="0058105C"/>
    <w:rsid w:val="00581178"/>
    <w:rsid w:val="00581564"/>
    <w:rsid w:val="005815F6"/>
    <w:rsid w:val="005816E2"/>
    <w:rsid w:val="00581936"/>
    <w:rsid w:val="005819FB"/>
    <w:rsid w:val="00581B8B"/>
    <w:rsid w:val="00581B9F"/>
    <w:rsid w:val="00581E07"/>
    <w:rsid w:val="00581E0B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B86"/>
    <w:rsid w:val="00582C93"/>
    <w:rsid w:val="00582DEA"/>
    <w:rsid w:val="00582E0B"/>
    <w:rsid w:val="00582E46"/>
    <w:rsid w:val="00582E88"/>
    <w:rsid w:val="00582FF4"/>
    <w:rsid w:val="0058311F"/>
    <w:rsid w:val="005831CC"/>
    <w:rsid w:val="00583319"/>
    <w:rsid w:val="00583765"/>
    <w:rsid w:val="00583774"/>
    <w:rsid w:val="005837B8"/>
    <w:rsid w:val="00583B45"/>
    <w:rsid w:val="00583C63"/>
    <w:rsid w:val="00583D41"/>
    <w:rsid w:val="00583F6C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5150"/>
    <w:rsid w:val="005852CA"/>
    <w:rsid w:val="005852FA"/>
    <w:rsid w:val="00585854"/>
    <w:rsid w:val="00585866"/>
    <w:rsid w:val="00585B63"/>
    <w:rsid w:val="0058606D"/>
    <w:rsid w:val="00586278"/>
    <w:rsid w:val="005864A9"/>
    <w:rsid w:val="00586694"/>
    <w:rsid w:val="0058676A"/>
    <w:rsid w:val="0058676F"/>
    <w:rsid w:val="005868BB"/>
    <w:rsid w:val="00586A2A"/>
    <w:rsid w:val="00586B7B"/>
    <w:rsid w:val="00586C02"/>
    <w:rsid w:val="005873F8"/>
    <w:rsid w:val="00587564"/>
    <w:rsid w:val="0058766D"/>
    <w:rsid w:val="0058784F"/>
    <w:rsid w:val="00587C08"/>
    <w:rsid w:val="00587CA5"/>
    <w:rsid w:val="00587CCB"/>
    <w:rsid w:val="00587CEE"/>
    <w:rsid w:val="005903E3"/>
    <w:rsid w:val="005908D9"/>
    <w:rsid w:val="00590C35"/>
    <w:rsid w:val="00590DAF"/>
    <w:rsid w:val="00590E8A"/>
    <w:rsid w:val="00591202"/>
    <w:rsid w:val="00591359"/>
    <w:rsid w:val="005914D2"/>
    <w:rsid w:val="005917AE"/>
    <w:rsid w:val="00591ACD"/>
    <w:rsid w:val="00591AFA"/>
    <w:rsid w:val="00591B55"/>
    <w:rsid w:val="00591E90"/>
    <w:rsid w:val="00591EDB"/>
    <w:rsid w:val="00592071"/>
    <w:rsid w:val="005920CD"/>
    <w:rsid w:val="005923AE"/>
    <w:rsid w:val="00592521"/>
    <w:rsid w:val="005925D2"/>
    <w:rsid w:val="005925D9"/>
    <w:rsid w:val="0059267B"/>
    <w:rsid w:val="005926B4"/>
    <w:rsid w:val="005927AC"/>
    <w:rsid w:val="005929EE"/>
    <w:rsid w:val="00592BAC"/>
    <w:rsid w:val="00592CB1"/>
    <w:rsid w:val="00592F50"/>
    <w:rsid w:val="00593299"/>
    <w:rsid w:val="00593788"/>
    <w:rsid w:val="00593BC6"/>
    <w:rsid w:val="00593FB7"/>
    <w:rsid w:val="00594124"/>
    <w:rsid w:val="00594419"/>
    <w:rsid w:val="00594509"/>
    <w:rsid w:val="005946A6"/>
    <w:rsid w:val="00594A77"/>
    <w:rsid w:val="00594F48"/>
    <w:rsid w:val="00595038"/>
    <w:rsid w:val="00595397"/>
    <w:rsid w:val="00595640"/>
    <w:rsid w:val="005956A5"/>
    <w:rsid w:val="0059571B"/>
    <w:rsid w:val="00595873"/>
    <w:rsid w:val="005959F8"/>
    <w:rsid w:val="00595B21"/>
    <w:rsid w:val="00595C13"/>
    <w:rsid w:val="00595D91"/>
    <w:rsid w:val="00595F31"/>
    <w:rsid w:val="00596042"/>
    <w:rsid w:val="0059617B"/>
    <w:rsid w:val="0059656D"/>
    <w:rsid w:val="00596582"/>
    <w:rsid w:val="00596AEB"/>
    <w:rsid w:val="00596DF5"/>
    <w:rsid w:val="00597018"/>
    <w:rsid w:val="005970DC"/>
    <w:rsid w:val="0059710B"/>
    <w:rsid w:val="005979F9"/>
    <w:rsid w:val="00597A50"/>
    <w:rsid w:val="00597AED"/>
    <w:rsid w:val="00597B6B"/>
    <w:rsid w:val="00597F4F"/>
    <w:rsid w:val="00597FCB"/>
    <w:rsid w:val="005A025A"/>
    <w:rsid w:val="005A049F"/>
    <w:rsid w:val="005A057F"/>
    <w:rsid w:val="005A0613"/>
    <w:rsid w:val="005A068D"/>
    <w:rsid w:val="005A083A"/>
    <w:rsid w:val="005A08E8"/>
    <w:rsid w:val="005A0AFB"/>
    <w:rsid w:val="005A0B38"/>
    <w:rsid w:val="005A0B9A"/>
    <w:rsid w:val="005A0CE1"/>
    <w:rsid w:val="005A0D55"/>
    <w:rsid w:val="005A12D2"/>
    <w:rsid w:val="005A13EA"/>
    <w:rsid w:val="005A1660"/>
    <w:rsid w:val="005A201E"/>
    <w:rsid w:val="005A2037"/>
    <w:rsid w:val="005A2092"/>
    <w:rsid w:val="005A20B7"/>
    <w:rsid w:val="005A21E8"/>
    <w:rsid w:val="005A2274"/>
    <w:rsid w:val="005A247E"/>
    <w:rsid w:val="005A26F5"/>
    <w:rsid w:val="005A2BBD"/>
    <w:rsid w:val="005A324A"/>
    <w:rsid w:val="005A3459"/>
    <w:rsid w:val="005A3615"/>
    <w:rsid w:val="005A3A79"/>
    <w:rsid w:val="005A3CAC"/>
    <w:rsid w:val="005A3EDF"/>
    <w:rsid w:val="005A3F64"/>
    <w:rsid w:val="005A3FE0"/>
    <w:rsid w:val="005A40D3"/>
    <w:rsid w:val="005A416D"/>
    <w:rsid w:val="005A4219"/>
    <w:rsid w:val="005A428D"/>
    <w:rsid w:val="005A447D"/>
    <w:rsid w:val="005A485D"/>
    <w:rsid w:val="005A48A8"/>
    <w:rsid w:val="005A5055"/>
    <w:rsid w:val="005A50FF"/>
    <w:rsid w:val="005A535E"/>
    <w:rsid w:val="005A5371"/>
    <w:rsid w:val="005A538B"/>
    <w:rsid w:val="005A55D0"/>
    <w:rsid w:val="005A5690"/>
    <w:rsid w:val="005A5730"/>
    <w:rsid w:val="005A57BB"/>
    <w:rsid w:val="005A5988"/>
    <w:rsid w:val="005A59F9"/>
    <w:rsid w:val="005A5A75"/>
    <w:rsid w:val="005A5D54"/>
    <w:rsid w:val="005A5ED7"/>
    <w:rsid w:val="005A5F4F"/>
    <w:rsid w:val="005A5FBB"/>
    <w:rsid w:val="005A6026"/>
    <w:rsid w:val="005A6AF6"/>
    <w:rsid w:val="005A6EB0"/>
    <w:rsid w:val="005A70FA"/>
    <w:rsid w:val="005A71CC"/>
    <w:rsid w:val="005A71EE"/>
    <w:rsid w:val="005A7528"/>
    <w:rsid w:val="005A7533"/>
    <w:rsid w:val="005A7723"/>
    <w:rsid w:val="005A77B7"/>
    <w:rsid w:val="005A7A14"/>
    <w:rsid w:val="005A7B17"/>
    <w:rsid w:val="005A7CE6"/>
    <w:rsid w:val="005A7D58"/>
    <w:rsid w:val="005B029C"/>
    <w:rsid w:val="005B05E2"/>
    <w:rsid w:val="005B0AFB"/>
    <w:rsid w:val="005B0C99"/>
    <w:rsid w:val="005B1100"/>
    <w:rsid w:val="005B12DC"/>
    <w:rsid w:val="005B14B7"/>
    <w:rsid w:val="005B168D"/>
    <w:rsid w:val="005B16EA"/>
    <w:rsid w:val="005B17B8"/>
    <w:rsid w:val="005B17E1"/>
    <w:rsid w:val="005B1867"/>
    <w:rsid w:val="005B19B3"/>
    <w:rsid w:val="005B246C"/>
    <w:rsid w:val="005B288F"/>
    <w:rsid w:val="005B28A9"/>
    <w:rsid w:val="005B2C5E"/>
    <w:rsid w:val="005B3308"/>
    <w:rsid w:val="005B35F3"/>
    <w:rsid w:val="005B3623"/>
    <w:rsid w:val="005B3A56"/>
    <w:rsid w:val="005B3B9F"/>
    <w:rsid w:val="005B3C8D"/>
    <w:rsid w:val="005B3EA0"/>
    <w:rsid w:val="005B40F4"/>
    <w:rsid w:val="005B4198"/>
    <w:rsid w:val="005B4199"/>
    <w:rsid w:val="005B426F"/>
    <w:rsid w:val="005B47DF"/>
    <w:rsid w:val="005B4A22"/>
    <w:rsid w:val="005B4DA4"/>
    <w:rsid w:val="005B4E99"/>
    <w:rsid w:val="005B5374"/>
    <w:rsid w:val="005B55E5"/>
    <w:rsid w:val="005B55FE"/>
    <w:rsid w:val="005B57E7"/>
    <w:rsid w:val="005B5ABD"/>
    <w:rsid w:val="005B5B6B"/>
    <w:rsid w:val="005B63B7"/>
    <w:rsid w:val="005B63DB"/>
    <w:rsid w:val="005B6729"/>
    <w:rsid w:val="005B6AA2"/>
    <w:rsid w:val="005B7108"/>
    <w:rsid w:val="005B7145"/>
    <w:rsid w:val="005B71E2"/>
    <w:rsid w:val="005B73EF"/>
    <w:rsid w:val="005B7442"/>
    <w:rsid w:val="005B750E"/>
    <w:rsid w:val="005B7D6B"/>
    <w:rsid w:val="005B7FAA"/>
    <w:rsid w:val="005C00C1"/>
    <w:rsid w:val="005C05F7"/>
    <w:rsid w:val="005C079D"/>
    <w:rsid w:val="005C09CE"/>
    <w:rsid w:val="005C0A91"/>
    <w:rsid w:val="005C0B95"/>
    <w:rsid w:val="005C0B97"/>
    <w:rsid w:val="005C0D58"/>
    <w:rsid w:val="005C0D86"/>
    <w:rsid w:val="005C0EF6"/>
    <w:rsid w:val="005C10DD"/>
    <w:rsid w:val="005C1309"/>
    <w:rsid w:val="005C1476"/>
    <w:rsid w:val="005C1778"/>
    <w:rsid w:val="005C19BA"/>
    <w:rsid w:val="005C1CA7"/>
    <w:rsid w:val="005C1D6B"/>
    <w:rsid w:val="005C1E27"/>
    <w:rsid w:val="005C215A"/>
    <w:rsid w:val="005C21AE"/>
    <w:rsid w:val="005C24D0"/>
    <w:rsid w:val="005C24D1"/>
    <w:rsid w:val="005C2574"/>
    <w:rsid w:val="005C25E9"/>
    <w:rsid w:val="005C25F3"/>
    <w:rsid w:val="005C2670"/>
    <w:rsid w:val="005C26D1"/>
    <w:rsid w:val="005C29AD"/>
    <w:rsid w:val="005C2A8E"/>
    <w:rsid w:val="005C2C02"/>
    <w:rsid w:val="005C2E0B"/>
    <w:rsid w:val="005C2F5B"/>
    <w:rsid w:val="005C31B6"/>
    <w:rsid w:val="005C326B"/>
    <w:rsid w:val="005C3708"/>
    <w:rsid w:val="005C3787"/>
    <w:rsid w:val="005C38C7"/>
    <w:rsid w:val="005C394D"/>
    <w:rsid w:val="005C3BB3"/>
    <w:rsid w:val="005C3DAA"/>
    <w:rsid w:val="005C404F"/>
    <w:rsid w:val="005C40E5"/>
    <w:rsid w:val="005C42A7"/>
    <w:rsid w:val="005C42B5"/>
    <w:rsid w:val="005C4562"/>
    <w:rsid w:val="005C4570"/>
    <w:rsid w:val="005C471F"/>
    <w:rsid w:val="005C473A"/>
    <w:rsid w:val="005C487E"/>
    <w:rsid w:val="005C48AC"/>
    <w:rsid w:val="005C49AA"/>
    <w:rsid w:val="005C4B52"/>
    <w:rsid w:val="005C4EAC"/>
    <w:rsid w:val="005C5415"/>
    <w:rsid w:val="005C594E"/>
    <w:rsid w:val="005C59D8"/>
    <w:rsid w:val="005C5BF2"/>
    <w:rsid w:val="005C5F1B"/>
    <w:rsid w:val="005C5FB3"/>
    <w:rsid w:val="005C5FC0"/>
    <w:rsid w:val="005C609A"/>
    <w:rsid w:val="005C6286"/>
    <w:rsid w:val="005C66D3"/>
    <w:rsid w:val="005C6914"/>
    <w:rsid w:val="005C6A7A"/>
    <w:rsid w:val="005C6BD1"/>
    <w:rsid w:val="005C6CAB"/>
    <w:rsid w:val="005C6CF7"/>
    <w:rsid w:val="005C6E5D"/>
    <w:rsid w:val="005C717D"/>
    <w:rsid w:val="005C7321"/>
    <w:rsid w:val="005C7433"/>
    <w:rsid w:val="005C7555"/>
    <w:rsid w:val="005C7672"/>
    <w:rsid w:val="005C7762"/>
    <w:rsid w:val="005C79E3"/>
    <w:rsid w:val="005C7C54"/>
    <w:rsid w:val="005C7C58"/>
    <w:rsid w:val="005C7D60"/>
    <w:rsid w:val="005C7E23"/>
    <w:rsid w:val="005C7E37"/>
    <w:rsid w:val="005C7F36"/>
    <w:rsid w:val="005C7F4A"/>
    <w:rsid w:val="005C7FD1"/>
    <w:rsid w:val="005D0163"/>
    <w:rsid w:val="005D0390"/>
    <w:rsid w:val="005D03DA"/>
    <w:rsid w:val="005D0734"/>
    <w:rsid w:val="005D081A"/>
    <w:rsid w:val="005D0895"/>
    <w:rsid w:val="005D0AF2"/>
    <w:rsid w:val="005D0DBF"/>
    <w:rsid w:val="005D0E39"/>
    <w:rsid w:val="005D10F3"/>
    <w:rsid w:val="005D11AC"/>
    <w:rsid w:val="005D12F1"/>
    <w:rsid w:val="005D13D2"/>
    <w:rsid w:val="005D1792"/>
    <w:rsid w:val="005D18C8"/>
    <w:rsid w:val="005D1A47"/>
    <w:rsid w:val="005D1A5B"/>
    <w:rsid w:val="005D1BFA"/>
    <w:rsid w:val="005D1F5E"/>
    <w:rsid w:val="005D219D"/>
    <w:rsid w:val="005D22DD"/>
    <w:rsid w:val="005D22FC"/>
    <w:rsid w:val="005D27DF"/>
    <w:rsid w:val="005D2D4F"/>
    <w:rsid w:val="005D2D8E"/>
    <w:rsid w:val="005D2DF2"/>
    <w:rsid w:val="005D2F6A"/>
    <w:rsid w:val="005D31FF"/>
    <w:rsid w:val="005D331B"/>
    <w:rsid w:val="005D3689"/>
    <w:rsid w:val="005D36C9"/>
    <w:rsid w:val="005D37DD"/>
    <w:rsid w:val="005D383A"/>
    <w:rsid w:val="005D38C1"/>
    <w:rsid w:val="005D3D84"/>
    <w:rsid w:val="005D3E6E"/>
    <w:rsid w:val="005D4040"/>
    <w:rsid w:val="005D41F8"/>
    <w:rsid w:val="005D432F"/>
    <w:rsid w:val="005D4424"/>
    <w:rsid w:val="005D4503"/>
    <w:rsid w:val="005D4637"/>
    <w:rsid w:val="005D4644"/>
    <w:rsid w:val="005D4816"/>
    <w:rsid w:val="005D4D6F"/>
    <w:rsid w:val="005D4D73"/>
    <w:rsid w:val="005D50CE"/>
    <w:rsid w:val="005D51BA"/>
    <w:rsid w:val="005D52CA"/>
    <w:rsid w:val="005D55EC"/>
    <w:rsid w:val="005D5642"/>
    <w:rsid w:val="005D5B25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E69"/>
    <w:rsid w:val="005D6FC1"/>
    <w:rsid w:val="005D71C2"/>
    <w:rsid w:val="005D7201"/>
    <w:rsid w:val="005D7333"/>
    <w:rsid w:val="005D73B9"/>
    <w:rsid w:val="005D7402"/>
    <w:rsid w:val="005D74C5"/>
    <w:rsid w:val="005D7832"/>
    <w:rsid w:val="005D7F1D"/>
    <w:rsid w:val="005E0424"/>
    <w:rsid w:val="005E06FE"/>
    <w:rsid w:val="005E105A"/>
    <w:rsid w:val="005E12A7"/>
    <w:rsid w:val="005E1447"/>
    <w:rsid w:val="005E14F0"/>
    <w:rsid w:val="005E15A1"/>
    <w:rsid w:val="005E15A4"/>
    <w:rsid w:val="005E16CA"/>
    <w:rsid w:val="005E1942"/>
    <w:rsid w:val="005E1DD6"/>
    <w:rsid w:val="005E1F95"/>
    <w:rsid w:val="005E212F"/>
    <w:rsid w:val="005E29B6"/>
    <w:rsid w:val="005E2AFC"/>
    <w:rsid w:val="005E2E55"/>
    <w:rsid w:val="005E2F87"/>
    <w:rsid w:val="005E3054"/>
    <w:rsid w:val="005E334F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C17"/>
    <w:rsid w:val="005E3CB1"/>
    <w:rsid w:val="005E3DAE"/>
    <w:rsid w:val="005E3F4E"/>
    <w:rsid w:val="005E43E5"/>
    <w:rsid w:val="005E44E1"/>
    <w:rsid w:val="005E4514"/>
    <w:rsid w:val="005E45EF"/>
    <w:rsid w:val="005E46F0"/>
    <w:rsid w:val="005E48FC"/>
    <w:rsid w:val="005E4ADB"/>
    <w:rsid w:val="005E4BD6"/>
    <w:rsid w:val="005E4E2D"/>
    <w:rsid w:val="005E5047"/>
    <w:rsid w:val="005E51A6"/>
    <w:rsid w:val="005E5474"/>
    <w:rsid w:val="005E5495"/>
    <w:rsid w:val="005E5792"/>
    <w:rsid w:val="005E58B1"/>
    <w:rsid w:val="005E595E"/>
    <w:rsid w:val="005E5B88"/>
    <w:rsid w:val="005E5C03"/>
    <w:rsid w:val="005E5C42"/>
    <w:rsid w:val="005E5C6F"/>
    <w:rsid w:val="005E5D0F"/>
    <w:rsid w:val="005E5DA6"/>
    <w:rsid w:val="005E611D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4C7"/>
    <w:rsid w:val="005E758B"/>
    <w:rsid w:val="005E7646"/>
    <w:rsid w:val="005E7AFE"/>
    <w:rsid w:val="005E7BB1"/>
    <w:rsid w:val="005E7C1D"/>
    <w:rsid w:val="005E7D41"/>
    <w:rsid w:val="005E7D63"/>
    <w:rsid w:val="005E7F56"/>
    <w:rsid w:val="005F00A1"/>
    <w:rsid w:val="005F025E"/>
    <w:rsid w:val="005F053D"/>
    <w:rsid w:val="005F0591"/>
    <w:rsid w:val="005F0883"/>
    <w:rsid w:val="005F090E"/>
    <w:rsid w:val="005F0B05"/>
    <w:rsid w:val="005F0B90"/>
    <w:rsid w:val="005F0BBA"/>
    <w:rsid w:val="005F0D70"/>
    <w:rsid w:val="005F0DF3"/>
    <w:rsid w:val="005F0EBD"/>
    <w:rsid w:val="005F0FFA"/>
    <w:rsid w:val="005F1896"/>
    <w:rsid w:val="005F1BBD"/>
    <w:rsid w:val="005F1C55"/>
    <w:rsid w:val="005F1E36"/>
    <w:rsid w:val="005F2142"/>
    <w:rsid w:val="005F264B"/>
    <w:rsid w:val="005F2999"/>
    <w:rsid w:val="005F29FB"/>
    <w:rsid w:val="005F2AE4"/>
    <w:rsid w:val="005F2B1B"/>
    <w:rsid w:val="005F2ED1"/>
    <w:rsid w:val="005F300C"/>
    <w:rsid w:val="005F300E"/>
    <w:rsid w:val="005F30E8"/>
    <w:rsid w:val="005F34A6"/>
    <w:rsid w:val="005F3551"/>
    <w:rsid w:val="005F3922"/>
    <w:rsid w:val="005F39FA"/>
    <w:rsid w:val="005F3A60"/>
    <w:rsid w:val="005F3AFE"/>
    <w:rsid w:val="005F3C2D"/>
    <w:rsid w:val="005F3CBF"/>
    <w:rsid w:val="005F3DE8"/>
    <w:rsid w:val="005F40AD"/>
    <w:rsid w:val="005F4769"/>
    <w:rsid w:val="005F4800"/>
    <w:rsid w:val="005F4817"/>
    <w:rsid w:val="005F4A47"/>
    <w:rsid w:val="005F4B3B"/>
    <w:rsid w:val="005F4E8B"/>
    <w:rsid w:val="005F4EFA"/>
    <w:rsid w:val="005F50D1"/>
    <w:rsid w:val="005F53A5"/>
    <w:rsid w:val="005F5645"/>
    <w:rsid w:val="005F5657"/>
    <w:rsid w:val="005F5739"/>
    <w:rsid w:val="005F57C0"/>
    <w:rsid w:val="005F5AAA"/>
    <w:rsid w:val="005F5B49"/>
    <w:rsid w:val="005F5BA4"/>
    <w:rsid w:val="005F5BE7"/>
    <w:rsid w:val="005F5DB2"/>
    <w:rsid w:val="005F5E2F"/>
    <w:rsid w:val="005F5E7F"/>
    <w:rsid w:val="005F6060"/>
    <w:rsid w:val="005F62F6"/>
    <w:rsid w:val="005F6387"/>
    <w:rsid w:val="005F63FB"/>
    <w:rsid w:val="005F6445"/>
    <w:rsid w:val="005F6554"/>
    <w:rsid w:val="005F65AE"/>
    <w:rsid w:val="005F66C8"/>
    <w:rsid w:val="005F6BD5"/>
    <w:rsid w:val="005F6C24"/>
    <w:rsid w:val="005F6C55"/>
    <w:rsid w:val="005F6F9F"/>
    <w:rsid w:val="005F702A"/>
    <w:rsid w:val="005F71B0"/>
    <w:rsid w:val="005F72BE"/>
    <w:rsid w:val="005F731D"/>
    <w:rsid w:val="005F74B2"/>
    <w:rsid w:val="005F7670"/>
    <w:rsid w:val="005F771E"/>
    <w:rsid w:val="005F7A9A"/>
    <w:rsid w:val="005F7BAB"/>
    <w:rsid w:val="005F7DF4"/>
    <w:rsid w:val="005F7EBF"/>
    <w:rsid w:val="00600225"/>
    <w:rsid w:val="00600301"/>
    <w:rsid w:val="00600413"/>
    <w:rsid w:val="0060079F"/>
    <w:rsid w:val="00600AF5"/>
    <w:rsid w:val="00600BC6"/>
    <w:rsid w:val="00600C54"/>
    <w:rsid w:val="00600DB8"/>
    <w:rsid w:val="00600E67"/>
    <w:rsid w:val="00600E94"/>
    <w:rsid w:val="00600EE8"/>
    <w:rsid w:val="00600F4A"/>
    <w:rsid w:val="00600FCE"/>
    <w:rsid w:val="00601232"/>
    <w:rsid w:val="006013B3"/>
    <w:rsid w:val="00601619"/>
    <w:rsid w:val="00601A5A"/>
    <w:rsid w:val="00601C73"/>
    <w:rsid w:val="00601C86"/>
    <w:rsid w:val="00601CC7"/>
    <w:rsid w:val="00601F73"/>
    <w:rsid w:val="00601FA1"/>
    <w:rsid w:val="00601FD4"/>
    <w:rsid w:val="006023DE"/>
    <w:rsid w:val="00602688"/>
    <w:rsid w:val="006026B3"/>
    <w:rsid w:val="00602B05"/>
    <w:rsid w:val="00602D6B"/>
    <w:rsid w:val="00603046"/>
    <w:rsid w:val="006030D0"/>
    <w:rsid w:val="00603161"/>
    <w:rsid w:val="006033B3"/>
    <w:rsid w:val="00603401"/>
    <w:rsid w:val="0060349B"/>
    <w:rsid w:val="00603644"/>
    <w:rsid w:val="006037F2"/>
    <w:rsid w:val="0060381F"/>
    <w:rsid w:val="00603A14"/>
    <w:rsid w:val="006041E5"/>
    <w:rsid w:val="00604252"/>
    <w:rsid w:val="00604403"/>
    <w:rsid w:val="0060446B"/>
    <w:rsid w:val="006046D0"/>
    <w:rsid w:val="00604746"/>
    <w:rsid w:val="0060485F"/>
    <w:rsid w:val="0060488D"/>
    <w:rsid w:val="00604B0E"/>
    <w:rsid w:val="00604C00"/>
    <w:rsid w:val="00604DB1"/>
    <w:rsid w:val="006051FB"/>
    <w:rsid w:val="006052D8"/>
    <w:rsid w:val="00605431"/>
    <w:rsid w:val="0060553C"/>
    <w:rsid w:val="006056A4"/>
    <w:rsid w:val="00605732"/>
    <w:rsid w:val="00605C85"/>
    <w:rsid w:val="00605CE5"/>
    <w:rsid w:val="00605F71"/>
    <w:rsid w:val="00605FD1"/>
    <w:rsid w:val="00606085"/>
    <w:rsid w:val="006061CF"/>
    <w:rsid w:val="00606604"/>
    <w:rsid w:val="00606608"/>
    <w:rsid w:val="006067B6"/>
    <w:rsid w:val="00606A80"/>
    <w:rsid w:val="00606D12"/>
    <w:rsid w:val="00607093"/>
    <w:rsid w:val="00607238"/>
    <w:rsid w:val="00607375"/>
    <w:rsid w:val="006074CC"/>
    <w:rsid w:val="00607583"/>
    <w:rsid w:val="006075DF"/>
    <w:rsid w:val="0060763B"/>
    <w:rsid w:val="0060770F"/>
    <w:rsid w:val="0060781F"/>
    <w:rsid w:val="00607872"/>
    <w:rsid w:val="0060795A"/>
    <w:rsid w:val="00607B17"/>
    <w:rsid w:val="00607B96"/>
    <w:rsid w:val="00607BE4"/>
    <w:rsid w:val="00607D31"/>
    <w:rsid w:val="00607D33"/>
    <w:rsid w:val="00607EA5"/>
    <w:rsid w:val="006101F2"/>
    <w:rsid w:val="00610420"/>
    <w:rsid w:val="00610517"/>
    <w:rsid w:val="006106E8"/>
    <w:rsid w:val="0061091B"/>
    <w:rsid w:val="00610B8B"/>
    <w:rsid w:val="00611003"/>
    <w:rsid w:val="0061109E"/>
    <w:rsid w:val="006110ED"/>
    <w:rsid w:val="00611203"/>
    <w:rsid w:val="0061125C"/>
    <w:rsid w:val="006116EE"/>
    <w:rsid w:val="00611829"/>
    <w:rsid w:val="00611841"/>
    <w:rsid w:val="00611C1F"/>
    <w:rsid w:val="00611D0B"/>
    <w:rsid w:val="006120E6"/>
    <w:rsid w:val="0061216E"/>
    <w:rsid w:val="006123FD"/>
    <w:rsid w:val="006124A6"/>
    <w:rsid w:val="006124E0"/>
    <w:rsid w:val="0061252A"/>
    <w:rsid w:val="00612769"/>
    <w:rsid w:val="00612881"/>
    <w:rsid w:val="006129A2"/>
    <w:rsid w:val="006129FC"/>
    <w:rsid w:val="00612DFE"/>
    <w:rsid w:val="00612F44"/>
    <w:rsid w:val="00613073"/>
    <w:rsid w:val="00613B12"/>
    <w:rsid w:val="006141BD"/>
    <w:rsid w:val="00614302"/>
    <w:rsid w:val="00614361"/>
    <w:rsid w:val="006144CB"/>
    <w:rsid w:val="00614802"/>
    <w:rsid w:val="0061480C"/>
    <w:rsid w:val="00614845"/>
    <w:rsid w:val="0061486F"/>
    <w:rsid w:val="0061490C"/>
    <w:rsid w:val="00614B00"/>
    <w:rsid w:val="00614B22"/>
    <w:rsid w:val="00614D93"/>
    <w:rsid w:val="00614D94"/>
    <w:rsid w:val="00614F55"/>
    <w:rsid w:val="00614F92"/>
    <w:rsid w:val="00615065"/>
    <w:rsid w:val="00615414"/>
    <w:rsid w:val="006158EA"/>
    <w:rsid w:val="006158F7"/>
    <w:rsid w:val="006159D9"/>
    <w:rsid w:val="00615CFE"/>
    <w:rsid w:val="00615E1B"/>
    <w:rsid w:val="00615FDD"/>
    <w:rsid w:val="00615FE0"/>
    <w:rsid w:val="0061645F"/>
    <w:rsid w:val="00616566"/>
    <w:rsid w:val="00616568"/>
    <w:rsid w:val="00616629"/>
    <w:rsid w:val="0061662F"/>
    <w:rsid w:val="00616649"/>
    <w:rsid w:val="0061689C"/>
    <w:rsid w:val="00616B18"/>
    <w:rsid w:val="00616D2C"/>
    <w:rsid w:val="00616F27"/>
    <w:rsid w:val="00616FBB"/>
    <w:rsid w:val="006170B2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195"/>
    <w:rsid w:val="006203C3"/>
    <w:rsid w:val="006203D2"/>
    <w:rsid w:val="006204FB"/>
    <w:rsid w:val="00620735"/>
    <w:rsid w:val="006207F6"/>
    <w:rsid w:val="0062092F"/>
    <w:rsid w:val="006209A2"/>
    <w:rsid w:val="00620E1E"/>
    <w:rsid w:val="00620F72"/>
    <w:rsid w:val="00621030"/>
    <w:rsid w:val="00621174"/>
    <w:rsid w:val="0062159D"/>
    <w:rsid w:val="0062159F"/>
    <w:rsid w:val="006217CF"/>
    <w:rsid w:val="00621893"/>
    <w:rsid w:val="00621B8B"/>
    <w:rsid w:val="00621C36"/>
    <w:rsid w:val="00621F47"/>
    <w:rsid w:val="00622069"/>
    <w:rsid w:val="006220F3"/>
    <w:rsid w:val="00622410"/>
    <w:rsid w:val="0062244C"/>
    <w:rsid w:val="0062256A"/>
    <w:rsid w:val="0062278F"/>
    <w:rsid w:val="006227BB"/>
    <w:rsid w:val="00622A65"/>
    <w:rsid w:val="00622F6A"/>
    <w:rsid w:val="00622FAC"/>
    <w:rsid w:val="00623057"/>
    <w:rsid w:val="00623217"/>
    <w:rsid w:val="0062323B"/>
    <w:rsid w:val="006234A4"/>
    <w:rsid w:val="00623603"/>
    <w:rsid w:val="00623605"/>
    <w:rsid w:val="00623678"/>
    <w:rsid w:val="00623717"/>
    <w:rsid w:val="0062381D"/>
    <w:rsid w:val="00623A3B"/>
    <w:rsid w:val="00623B2B"/>
    <w:rsid w:val="00623DCA"/>
    <w:rsid w:val="00623F22"/>
    <w:rsid w:val="00624026"/>
    <w:rsid w:val="0062442A"/>
    <w:rsid w:val="006248B9"/>
    <w:rsid w:val="006249AD"/>
    <w:rsid w:val="00624B84"/>
    <w:rsid w:val="00624C63"/>
    <w:rsid w:val="00624EA0"/>
    <w:rsid w:val="00625259"/>
    <w:rsid w:val="0062539A"/>
    <w:rsid w:val="006254D5"/>
    <w:rsid w:val="006254E4"/>
    <w:rsid w:val="00625733"/>
    <w:rsid w:val="00625860"/>
    <w:rsid w:val="0062595A"/>
    <w:rsid w:val="00625C97"/>
    <w:rsid w:val="00625D7F"/>
    <w:rsid w:val="00626125"/>
    <w:rsid w:val="0062613A"/>
    <w:rsid w:val="00626205"/>
    <w:rsid w:val="006262A5"/>
    <w:rsid w:val="006262CA"/>
    <w:rsid w:val="00626356"/>
    <w:rsid w:val="0062678A"/>
    <w:rsid w:val="00626A46"/>
    <w:rsid w:val="00626B64"/>
    <w:rsid w:val="00626C91"/>
    <w:rsid w:val="00626CF9"/>
    <w:rsid w:val="00626E63"/>
    <w:rsid w:val="0062705E"/>
    <w:rsid w:val="006272AE"/>
    <w:rsid w:val="0062756C"/>
    <w:rsid w:val="006275E4"/>
    <w:rsid w:val="00627960"/>
    <w:rsid w:val="006279B9"/>
    <w:rsid w:val="00627AA0"/>
    <w:rsid w:val="00627BDB"/>
    <w:rsid w:val="00627C28"/>
    <w:rsid w:val="00627C88"/>
    <w:rsid w:val="0063012D"/>
    <w:rsid w:val="006301CA"/>
    <w:rsid w:val="00630214"/>
    <w:rsid w:val="0063023E"/>
    <w:rsid w:val="006302D1"/>
    <w:rsid w:val="0063065F"/>
    <w:rsid w:val="0063068D"/>
    <w:rsid w:val="0063080E"/>
    <w:rsid w:val="00630990"/>
    <w:rsid w:val="006309DE"/>
    <w:rsid w:val="00630C87"/>
    <w:rsid w:val="00630E88"/>
    <w:rsid w:val="00630F2A"/>
    <w:rsid w:val="00630FAD"/>
    <w:rsid w:val="0063113A"/>
    <w:rsid w:val="00631372"/>
    <w:rsid w:val="00631544"/>
    <w:rsid w:val="00631AB0"/>
    <w:rsid w:val="00631AC3"/>
    <w:rsid w:val="00632040"/>
    <w:rsid w:val="006322E7"/>
    <w:rsid w:val="00632800"/>
    <w:rsid w:val="00632A31"/>
    <w:rsid w:val="00632EBC"/>
    <w:rsid w:val="00632F2E"/>
    <w:rsid w:val="0063313F"/>
    <w:rsid w:val="006331F4"/>
    <w:rsid w:val="006334A3"/>
    <w:rsid w:val="006335B5"/>
    <w:rsid w:val="006339FF"/>
    <w:rsid w:val="00633AE0"/>
    <w:rsid w:val="00633B39"/>
    <w:rsid w:val="00633CC5"/>
    <w:rsid w:val="00633CDA"/>
    <w:rsid w:val="00633E01"/>
    <w:rsid w:val="00633E7E"/>
    <w:rsid w:val="00634125"/>
    <w:rsid w:val="00634133"/>
    <w:rsid w:val="00634199"/>
    <w:rsid w:val="006343CC"/>
    <w:rsid w:val="00634429"/>
    <w:rsid w:val="0063443F"/>
    <w:rsid w:val="00634489"/>
    <w:rsid w:val="00634723"/>
    <w:rsid w:val="00634785"/>
    <w:rsid w:val="00634AD5"/>
    <w:rsid w:val="00634CB8"/>
    <w:rsid w:val="00634CCB"/>
    <w:rsid w:val="00634DCE"/>
    <w:rsid w:val="00635024"/>
    <w:rsid w:val="0063512C"/>
    <w:rsid w:val="00635355"/>
    <w:rsid w:val="0063546E"/>
    <w:rsid w:val="00635534"/>
    <w:rsid w:val="00635547"/>
    <w:rsid w:val="00635ACB"/>
    <w:rsid w:val="00635BFF"/>
    <w:rsid w:val="00635D3B"/>
    <w:rsid w:val="00635DF7"/>
    <w:rsid w:val="00635E01"/>
    <w:rsid w:val="00635EAD"/>
    <w:rsid w:val="00635F68"/>
    <w:rsid w:val="00636158"/>
    <w:rsid w:val="006363FE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504"/>
    <w:rsid w:val="00637884"/>
    <w:rsid w:val="0063796C"/>
    <w:rsid w:val="00637AE4"/>
    <w:rsid w:val="00637D1C"/>
    <w:rsid w:val="00637FD1"/>
    <w:rsid w:val="0064040D"/>
    <w:rsid w:val="006404BB"/>
    <w:rsid w:val="00640623"/>
    <w:rsid w:val="00640794"/>
    <w:rsid w:val="00640B98"/>
    <w:rsid w:val="00640E7C"/>
    <w:rsid w:val="00640EC4"/>
    <w:rsid w:val="00640F0F"/>
    <w:rsid w:val="0064109B"/>
    <w:rsid w:val="006411B3"/>
    <w:rsid w:val="00641314"/>
    <w:rsid w:val="00641325"/>
    <w:rsid w:val="0064147A"/>
    <w:rsid w:val="006414FF"/>
    <w:rsid w:val="006415A3"/>
    <w:rsid w:val="006415BD"/>
    <w:rsid w:val="006415D1"/>
    <w:rsid w:val="0064169A"/>
    <w:rsid w:val="00641721"/>
    <w:rsid w:val="006417E0"/>
    <w:rsid w:val="00641889"/>
    <w:rsid w:val="00641956"/>
    <w:rsid w:val="00641C84"/>
    <w:rsid w:val="00641D33"/>
    <w:rsid w:val="00642274"/>
    <w:rsid w:val="0064228E"/>
    <w:rsid w:val="00642334"/>
    <w:rsid w:val="00642574"/>
    <w:rsid w:val="006426E1"/>
    <w:rsid w:val="006429FD"/>
    <w:rsid w:val="00643219"/>
    <w:rsid w:val="0064329F"/>
    <w:rsid w:val="006433A1"/>
    <w:rsid w:val="006433CC"/>
    <w:rsid w:val="006433DE"/>
    <w:rsid w:val="00643449"/>
    <w:rsid w:val="00643745"/>
    <w:rsid w:val="00643C09"/>
    <w:rsid w:val="0064410E"/>
    <w:rsid w:val="0064424C"/>
    <w:rsid w:val="006443E3"/>
    <w:rsid w:val="0064464F"/>
    <w:rsid w:val="00644F2F"/>
    <w:rsid w:val="006450D2"/>
    <w:rsid w:val="0064533D"/>
    <w:rsid w:val="0064542C"/>
    <w:rsid w:val="0064558C"/>
    <w:rsid w:val="0064589C"/>
    <w:rsid w:val="006458E9"/>
    <w:rsid w:val="00645A1A"/>
    <w:rsid w:val="00645B2E"/>
    <w:rsid w:val="00645B88"/>
    <w:rsid w:val="00645C8B"/>
    <w:rsid w:val="00645E72"/>
    <w:rsid w:val="0064625B"/>
    <w:rsid w:val="00646296"/>
    <w:rsid w:val="006462C6"/>
    <w:rsid w:val="00646480"/>
    <w:rsid w:val="006464C6"/>
    <w:rsid w:val="006465F7"/>
    <w:rsid w:val="006467ED"/>
    <w:rsid w:val="00646938"/>
    <w:rsid w:val="00646A4C"/>
    <w:rsid w:val="00646B91"/>
    <w:rsid w:val="00646DC4"/>
    <w:rsid w:val="00646DE2"/>
    <w:rsid w:val="00646F58"/>
    <w:rsid w:val="00646FD4"/>
    <w:rsid w:val="0064723D"/>
    <w:rsid w:val="00647468"/>
    <w:rsid w:val="00647500"/>
    <w:rsid w:val="00647B53"/>
    <w:rsid w:val="006500AC"/>
    <w:rsid w:val="0065040D"/>
    <w:rsid w:val="0065076F"/>
    <w:rsid w:val="00650A1A"/>
    <w:rsid w:val="00650A30"/>
    <w:rsid w:val="00650A76"/>
    <w:rsid w:val="00650CA4"/>
    <w:rsid w:val="00650DD7"/>
    <w:rsid w:val="006511C5"/>
    <w:rsid w:val="0065163B"/>
    <w:rsid w:val="00651DB7"/>
    <w:rsid w:val="006521BE"/>
    <w:rsid w:val="0065239E"/>
    <w:rsid w:val="006523BB"/>
    <w:rsid w:val="006525C9"/>
    <w:rsid w:val="006526D2"/>
    <w:rsid w:val="006528FD"/>
    <w:rsid w:val="0065293A"/>
    <w:rsid w:val="00652D7B"/>
    <w:rsid w:val="00652DD2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4BD"/>
    <w:rsid w:val="0065453B"/>
    <w:rsid w:val="00654762"/>
    <w:rsid w:val="00654A1C"/>
    <w:rsid w:val="00654B1A"/>
    <w:rsid w:val="00654BBF"/>
    <w:rsid w:val="00654CBE"/>
    <w:rsid w:val="00654F3A"/>
    <w:rsid w:val="006550A7"/>
    <w:rsid w:val="006553D2"/>
    <w:rsid w:val="00655569"/>
    <w:rsid w:val="006556BF"/>
    <w:rsid w:val="00655B22"/>
    <w:rsid w:val="00655B26"/>
    <w:rsid w:val="00655BFB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7CB"/>
    <w:rsid w:val="006567FC"/>
    <w:rsid w:val="0065682D"/>
    <w:rsid w:val="006569AA"/>
    <w:rsid w:val="00656AF7"/>
    <w:rsid w:val="00656B6E"/>
    <w:rsid w:val="00656E21"/>
    <w:rsid w:val="00656F16"/>
    <w:rsid w:val="00657780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446"/>
    <w:rsid w:val="006605A8"/>
    <w:rsid w:val="0066067A"/>
    <w:rsid w:val="00660BB5"/>
    <w:rsid w:val="00660DDC"/>
    <w:rsid w:val="00660FE5"/>
    <w:rsid w:val="006611AE"/>
    <w:rsid w:val="00661A23"/>
    <w:rsid w:val="00661C9E"/>
    <w:rsid w:val="00661F56"/>
    <w:rsid w:val="00662170"/>
    <w:rsid w:val="00662264"/>
    <w:rsid w:val="006625A9"/>
    <w:rsid w:val="0066273C"/>
    <w:rsid w:val="0066295D"/>
    <w:rsid w:val="006629C3"/>
    <w:rsid w:val="00662BA2"/>
    <w:rsid w:val="00662D8A"/>
    <w:rsid w:val="00662F29"/>
    <w:rsid w:val="0066305F"/>
    <w:rsid w:val="006631D6"/>
    <w:rsid w:val="006633AE"/>
    <w:rsid w:val="006634B4"/>
    <w:rsid w:val="006634E2"/>
    <w:rsid w:val="00663AD9"/>
    <w:rsid w:val="00663BE4"/>
    <w:rsid w:val="00663F2A"/>
    <w:rsid w:val="006645F2"/>
    <w:rsid w:val="006647AC"/>
    <w:rsid w:val="00664999"/>
    <w:rsid w:val="00664A7D"/>
    <w:rsid w:val="00664AB3"/>
    <w:rsid w:val="00664AFA"/>
    <w:rsid w:val="00664B42"/>
    <w:rsid w:val="00664B60"/>
    <w:rsid w:val="00664C8D"/>
    <w:rsid w:val="0066533F"/>
    <w:rsid w:val="006653ED"/>
    <w:rsid w:val="0066555E"/>
    <w:rsid w:val="0066574E"/>
    <w:rsid w:val="00665C3A"/>
    <w:rsid w:val="00665C7F"/>
    <w:rsid w:val="00665D10"/>
    <w:rsid w:val="00665E07"/>
    <w:rsid w:val="006662E1"/>
    <w:rsid w:val="00666566"/>
    <w:rsid w:val="0066675B"/>
    <w:rsid w:val="00666848"/>
    <w:rsid w:val="006668CC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206"/>
    <w:rsid w:val="0066723D"/>
    <w:rsid w:val="0066737C"/>
    <w:rsid w:val="006673AA"/>
    <w:rsid w:val="0066770A"/>
    <w:rsid w:val="006678BA"/>
    <w:rsid w:val="00667900"/>
    <w:rsid w:val="00667905"/>
    <w:rsid w:val="00667B8E"/>
    <w:rsid w:val="00667C38"/>
    <w:rsid w:val="00667FD1"/>
    <w:rsid w:val="006701CC"/>
    <w:rsid w:val="006704E3"/>
    <w:rsid w:val="00670865"/>
    <w:rsid w:val="006709B4"/>
    <w:rsid w:val="00670E3E"/>
    <w:rsid w:val="00671066"/>
    <w:rsid w:val="00671274"/>
    <w:rsid w:val="006714B6"/>
    <w:rsid w:val="006716B8"/>
    <w:rsid w:val="00671835"/>
    <w:rsid w:val="00671928"/>
    <w:rsid w:val="00671BD4"/>
    <w:rsid w:val="00671DC6"/>
    <w:rsid w:val="006720AE"/>
    <w:rsid w:val="00672414"/>
    <w:rsid w:val="00672645"/>
    <w:rsid w:val="00672A34"/>
    <w:rsid w:val="00672B4E"/>
    <w:rsid w:val="00672C44"/>
    <w:rsid w:val="00672ED3"/>
    <w:rsid w:val="00672EDE"/>
    <w:rsid w:val="00672FFF"/>
    <w:rsid w:val="006731BF"/>
    <w:rsid w:val="00673348"/>
    <w:rsid w:val="006733C3"/>
    <w:rsid w:val="0067375B"/>
    <w:rsid w:val="0067387A"/>
    <w:rsid w:val="00673D9D"/>
    <w:rsid w:val="00673F46"/>
    <w:rsid w:val="00673FE7"/>
    <w:rsid w:val="006740D7"/>
    <w:rsid w:val="0067430B"/>
    <w:rsid w:val="006743C0"/>
    <w:rsid w:val="006745CF"/>
    <w:rsid w:val="00674736"/>
    <w:rsid w:val="0067475F"/>
    <w:rsid w:val="006748B2"/>
    <w:rsid w:val="00674932"/>
    <w:rsid w:val="00674AEB"/>
    <w:rsid w:val="00674CF6"/>
    <w:rsid w:val="00674E07"/>
    <w:rsid w:val="00675079"/>
    <w:rsid w:val="0067520E"/>
    <w:rsid w:val="00675231"/>
    <w:rsid w:val="00675268"/>
    <w:rsid w:val="006754CB"/>
    <w:rsid w:val="00675525"/>
    <w:rsid w:val="00675797"/>
    <w:rsid w:val="006757BC"/>
    <w:rsid w:val="006758A0"/>
    <w:rsid w:val="006758BD"/>
    <w:rsid w:val="00675BCC"/>
    <w:rsid w:val="00675DA9"/>
    <w:rsid w:val="00675E45"/>
    <w:rsid w:val="006760F4"/>
    <w:rsid w:val="00676648"/>
    <w:rsid w:val="00676842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F69"/>
    <w:rsid w:val="00677030"/>
    <w:rsid w:val="00677284"/>
    <w:rsid w:val="006772C4"/>
    <w:rsid w:val="006773F8"/>
    <w:rsid w:val="006775DC"/>
    <w:rsid w:val="00677840"/>
    <w:rsid w:val="006778C1"/>
    <w:rsid w:val="00677DA4"/>
    <w:rsid w:val="00677E4A"/>
    <w:rsid w:val="00677FF6"/>
    <w:rsid w:val="00680020"/>
    <w:rsid w:val="006801E2"/>
    <w:rsid w:val="0068047C"/>
    <w:rsid w:val="006808D5"/>
    <w:rsid w:val="006808F0"/>
    <w:rsid w:val="00680A4B"/>
    <w:rsid w:val="00680BD2"/>
    <w:rsid w:val="00680E2D"/>
    <w:rsid w:val="00681049"/>
    <w:rsid w:val="0068121A"/>
    <w:rsid w:val="00681350"/>
    <w:rsid w:val="006817A7"/>
    <w:rsid w:val="006817C0"/>
    <w:rsid w:val="006818EE"/>
    <w:rsid w:val="00681A91"/>
    <w:rsid w:val="00681B18"/>
    <w:rsid w:val="00681B77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CDF"/>
    <w:rsid w:val="00682CE9"/>
    <w:rsid w:val="00682DD9"/>
    <w:rsid w:val="00682FB4"/>
    <w:rsid w:val="00682FCF"/>
    <w:rsid w:val="00683348"/>
    <w:rsid w:val="00683535"/>
    <w:rsid w:val="00683575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76"/>
    <w:rsid w:val="006844C6"/>
    <w:rsid w:val="006844EC"/>
    <w:rsid w:val="00684561"/>
    <w:rsid w:val="00684ABB"/>
    <w:rsid w:val="00684DB4"/>
    <w:rsid w:val="00684DD7"/>
    <w:rsid w:val="00684EB5"/>
    <w:rsid w:val="00685052"/>
    <w:rsid w:val="0068526B"/>
    <w:rsid w:val="006853EC"/>
    <w:rsid w:val="00685444"/>
    <w:rsid w:val="006854A8"/>
    <w:rsid w:val="006855BE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99F"/>
    <w:rsid w:val="006877B6"/>
    <w:rsid w:val="00687B99"/>
    <w:rsid w:val="00687D02"/>
    <w:rsid w:val="00687D23"/>
    <w:rsid w:val="00687DD5"/>
    <w:rsid w:val="00690191"/>
    <w:rsid w:val="006901F0"/>
    <w:rsid w:val="006906B9"/>
    <w:rsid w:val="006906CD"/>
    <w:rsid w:val="006908B0"/>
    <w:rsid w:val="00690C5D"/>
    <w:rsid w:val="00690EB5"/>
    <w:rsid w:val="00690F54"/>
    <w:rsid w:val="00690FF1"/>
    <w:rsid w:val="00691038"/>
    <w:rsid w:val="006911E4"/>
    <w:rsid w:val="00691338"/>
    <w:rsid w:val="00691537"/>
    <w:rsid w:val="00691614"/>
    <w:rsid w:val="0069188E"/>
    <w:rsid w:val="006918FA"/>
    <w:rsid w:val="00691A71"/>
    <w:rsid w:val="00691BF1"/>
    <w:rsid w:val="00691C20"/>
    <w:rsid w:val="00691E71"/>
    <w:rsid w:val="00691FFD"/>
    <w:rsid w:val="0069244F"/>
    <w:rsid w:val="006924C1"/>
    <w:rsid w:val="00692526"/>
    <w:rsid w:val="006926DC"/>
    <w:rsid w:val="00692A14"/>
    <w:rsid w:val="00692A38"/>
    <w:rsid w:val="00692C42"/>
    <w:rsid w:val="00692CC3"/>
    <w:rsid w:val="00692EEF"/>
    <w:rsid w:val="006930A2"/>
    <w:rsid w:val="00693264"/>
    <w:rsid w:val="00693299"/>
    <w:rsid w:val="00693CE2"/>
    <w:rsid w:val="00693D8D"/>
    <w:rsid w:val="00693E5C"/>
    <w:rsid w:val="00693FB7"/>
    <w:rsid w:val="0069411F"/>
    <w:rsid w:val="006941E9"/>
    <w:rsid w:val="00694372"/>
    <w:rsid w:val="006943C4"/>
    <w:rsid w:val="006944AE"/>
    <w:rsid w:val="006944E6"/>
    <w:rsid w:val="00694596"/>
    <w:rsid w:val="00694649"/>
    <w:rsid w:val="00694880"/>
    <w:rsid w:val="00694890"/>
    <w:rsid w:val="00694994"/>
    <w:rsid w:val="00694B28"/>
    <w:rsid w:val="00694B68"/>
    <w:rsid w:val="00694EFF"/>
    <w:rsid w:val="00694F45"/>
    <w:rsid w:val="00694F76"/>
    <w:rsid w:val="00694FD4"/>
    <w:rsid w:val="00695002"/>
    <w:rsid w:val="0069527D"/>
    <w:rsid w:val="006955FE"/>
    <w:rsid w:val="00695666"/>
    <w:rsid w:val="006957F1"/>
    <w:rsid w:val="00695874"/>
    <w:rsid w:val="00695CB8"/>
    <w:rsid w:val="00695E6A"/>
    <w:rsid w:val="00695F3F"/>
    <w:rsid w:val="0069626A"/>
    <w:rsid w:val="00696432"/>
    <w:rsid w:val="00696583"/>
    <w:rsid w:val="00696852"/>
    <w:rsid w:val="006968F8"/>
    <w:rsid w:val="006968FF"/>
    <w:rsid w:val="00696A55"/>
    <w:rsid w:val="00696B54"/>
    <w:rsid w:val="00696CF9"/>
    <w:rsid w:val="00696F40"/>
    <w:rsid w:val="0069724A"/>
    <w:rsid w:val="006974EB"/>
    <w:rsid w:val="00697558"/>
    <w:rsid w:val="006975E0"/>
    <w:rsid w:val="006977DF"/>
    <w:rsid w:val="00697808"/>
    <w:rsid w:val="00697931"/>
    <w:rsid w:val="00697942"/>
    <w:rsid w:val="00697A81"/>
    <w:rsid w:val="00697D46"/>
    <w:rsid w:val="00697DA1"/>
    <w:rsid w:val="006A022C"/>
    <w:rsid w:val="006A0330"/>
    <w:rsid w:val="006A0363"/>
    <w:rsid w:val="006A0409"/>
    <w:rsid w:val="006A06AB"/>
    <w:rsid w:val="006A08AA"/>
    <w:rsid w:val="006A08E9"/>
    <w:rsid w:val="006A091F"/>
    <w:rsid w:val="006A0B62"/>
    <w:rsid w:val="006A0C33"/>
    <w:rsid w:val="006A0C70"/>
    <w:rsid w:val="006A0F56"/>
    <w:rsid w:val="006A1101"/>
    <w:rsid w:val="006A129C"/>
    <w:rsid w:val="006A12AD"/>
    <w:rsid w:val="006A1369"/>
    <w:rsid w:val="006A14E4"/>
    <w:rsid w:val="006A1839"/>
    <w:rsid w:val="006A1C2F"/>
    <w:rsid w:val="006A1C31"/>
    <w:rsid w:val="006A1EDF"/>
    <w:rsid w:val="006A249B"/>
    <w:rsid w:val="006A2560"/>
    <w:rsid w:val="006A279E"/>
    <w:rsid w:val="006A285F"/>
    <w:rsid w:val="006A30FA"/>
    <w:rsid w:val="006A317D"/>
    <w:rsid w:val="006A3180"/>
    <w:rsid w:val="006A3267"/>
    <w:rsid w:val="006A3288"/>
    <w:rsid w:val="006A32F5"/>
    <w:rsid w:val="006A33CA"/>
    <w:rsid w:val="006A388A"/>
    <w:rsid w:val="006A39C6"/>
    <w:rsid w:val="006A3AF9"/>
    <w:rsid w:val="006A3D51"/>
    <w:rsid w:val="006A3F11"/>
    <w:rsid w:val="006A3F50"/>
    <w:rsid w:val="006A4548"/>
    <w:rsid w:val="006A456E"/>
    <w:rsid w:val="006A4B16"/>
    <w:rsid w:val="006A5023"/>
    <w:rsid w:val="006A509A"/>
    <w:rsid w:val="006A51B2"/>
    <w:rsid w:val="006A5235"/>
    <w:rsid w:val="006A52B1"/>
    <w:rsid w:val="006A52D7"/>
    <w:rsid w:val="006A56D4"/>
    <w:rsid w:val="006A592C"/>
    <w:rsid w:val="006A5ABC"/>
    <w:rsid w:val="006A5F15"/>
    <w:rsid w:val="006A5F41"/>
    <w:rsid w:val="006A6276"/>
    <w:rsid w:val="006A6318"/>
    <w:rsid w:val="006A66B6"/>
    <w:rsid w:val="006A673B"/>
    <w:rsid w:val="006A68A2"/>
    <w:rsid w:val="006A68B0"/>
    <w:rsid w:val="006A6927"/>
    <w:rsid w:val="006A6AEE"/>
    <w:rsid w:val="006A7186"/>
    <w:rsid w:val="006A71BB"/>
    <w:rsid w:val="006A739F"/>
    <w:rsid w:val="006A7BD6"/>
    <w:rsid w:val="006A7C82"/>
    <w:rsid w:val="006A7D55"/>
    <w:rsid w:val="006A7F6C"/>
    <w:rsid w:val="006A7F7D"/>
    <w:rsid w:val="006A7FC1"/>
    <w:rsid w:val="006B04F0"/>
    <w:rsid w:val="006B05C0"/>
    <w:rsid w:val="006B06AB"/>
    <w:rsid w:val="006B06D2"/>
    <w:rsid w:val="006B06FF"/>
    <w:rsid w:val="006B0991"/>
    <w:rsid w:val="006B0B98"/>
    <w:rsid w:val="006B1077"/>
    <w:rsid w:val="006B11A1"/>
    <w:rsid w:val="006B15B5"/>
    <w:rsid w:val="006B1641"/>
    <w:rsid w:val="006B191B"/>
    <w:rsid w:val="006B195E"/>
    <w:rsid w:val="006B1DE6"/>
    <w:rsid w:val="006B2043"/>
    <w:rsid w:val="006B2126"/>
    <w:rsid w:val="006B2155"/>
    <w:rsid w:val="006B2186"/>
    <w:rsid w:val="006B22F8"/>
    <w:rsid w:val="006B23AC"/>
    <w:rsid w:val="006B2670"/>
    <w:rsid w:val="006B29E7"/>
    <w:rsid w:val="006B2AA5"/>
    <w:rsid w:val="006B2ABA"/>
    <w:rsid w:val="006B2B5E"/>
    <w:rsid w:val="006B2B83"/>
    <w:rsid w:val="006B2B92"/>
    <w:rsid w:val="006B2DF9"/>
    <w:rsid w:val="006B3057"/>
    <w:rsid w:val="006B35F0"/>
    <w:rsid w:val="006B385E"/>
    <w:rsid w:val="006B386B"/>
    <w:rsid w:val="006B38CF"/>
    <w:rsid w:val="006B3ADA"/>
    <w:rsid w:val="006B3B07"/>
    <w:rsid w:val="006B3C1C"/>
    <w:rsid w:val="006B3CB4"/>
    <w:rsid w:val="006B3CBC"/>
    <w:rsid w:val="006B3CF7"/>
    <w:rsid w:val="006B3D5F"/>
    <w:rsid w:val="006B3D83"/>
    <w:rsid w:val="006B3F18"/>
    <w:rsid w:val="006B414E"/>
    <w:rsid w:val="006B422D"/>
    <w:rsid w:val="006B4321"/>
    <w:rsid w:val="006B440F"/>
    <w:rsid w:val="006B4767"/>
    <w:rsid w:val="006B47B2"/>
    <w:rsid w:val="006B48CE"/>
    <w:rsid w:val="006B4ACA"/>
    <w:rsid w:val="006B4B79"/>
    <w:rsid w:val="006B4E92"/>
    <w:rsid w:val="006B56A7"/>
    <w:rsid w:val="006B5704"/>
    <w:rsid w:val="006B594C"/>
    <w:rsid w:val="006B5974"/>
    <w:rsid w:val="006B5AE5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FFB"/>
    <w:rsid w:val="006B7069"/>
    <w:rsid w:val="006B70D6"/>
    <w:rsid w:val="006B7261"/>
    <w:rsid w:val="006B74AD"/>
    <w:rsid w:val="006B7562"/>
    <w:rsid w:val="006B7711"/>
    <w:rsid w:val="006B78ED"/>
    <w:rsid w:val="006B7A31"/>
    <w:rsid w:val="006B7AA5"/>
    <w:rsid w:val="006B7C28"/>
    <w:rsid w:val="006B7E6F"/>
    <w:rsid w:val="006B7F24"/>
    <w:rsid w:val="006C0270"/>
    <w:rsid w:val="006C0316"/>
    <w:rsid w:val="006C0507"/>
    <w:rsid w:val="006C06EF"/>
    <w:rsid w:val="006C08EE"/>
    <w:rsid w:val="006C0C8E"/>
    <w:rsid w:val="006C0CBF"/>
    <w:rsid w:val="006C0CC5"/>
    <w:rsid w:val="006C0D48"/>
    <w:rsid w:val="006C0F73"/>
    <w:rsid w:val="006C0F9A"/>
    <w:rsid w:val="006C145B"/>
    <w:rsid w:val="006C16D5"/>
    <w:rsid w:val="006C184E"/>
    <w:rsid w:val="006C1CED"/>
    <w:rsid w:val="006C20B0"/>
    <w:rsid w:val="006C211F"/>
    <w:rsid w:val="006C2167"/>
    <w:rsid w:val="006C2173"/>
    <w:rsid w:val="006C2300"/>
    <w:rsid w:val="006C24D9"/>
    <w:rsid w:val="006C2628"/>
    <w:rsid w:val="006C27EF"/>
    <w:rsid w:val="006C2825"/>
    <w:rsid w:val="006C2934"/>
    <w:rsid w:val="006C2BD0"/>
    <w:rsid w:val="006C2C3E"/>
    <w:rsid w:val="006C2C96"/>
    <w:rsid w:val="006C2E5F"/>
    <w:rsid w:val="006C3070"/>
    <w:rsid w:val="006C307F"/>
    <w:rsid w:val="006C313A"/>
    <w:rsid w:val="006C31B2"/>
    <w:rsid w:val="006C3202"/>
    <w:rsid w:val="006C38B2"/>
    <w:rsid w:val="006C3C6F"/>
    <w:rsid w:val="006C4388"/>
    <w:rsid w:val="006C48D5"/>
    <w:rsid w:val="006C4A74"/>
    <w:rsid w:val="006C4CD4"/>
    <w:rsid w:val="006C53D9"/>
    <w:rsid w:val="006C5514"/>
    <w:rsid w:val="006C5679"/>
    <w:rsid w:val="006C5851"/>
    <w:rsid w:val="006C5854"/>
    <w:rsid w:val="006C58CE"/>
    <w:rsid w:val="006C5A62"/>
    <w:rsid w:val="006C5AA7"/>
    <w:rsid w:val="006C5B17"/>
    <w:rsid w:val="006C5B4F"/>
    <w:rsid w:val="006C5CC1"/>
    <w:rsid w:val="006C5D1E"/>
    <w:rsid w:val="006C5D28"/>
    <w:rsid w:val="006C5E4F"/>
    <w:rsid w:val="006C5F72"/>
    <w:rsid w:val="006C605E"/>
    <w:rsid w:val="006C65B4"/>
    <w:rsid w:val="006C675C"/>
    <w:rsid w:val="006C67DA"/>
    <w:rsid w:val="006C6834"/>
    <w:rsid w:val="006C68D4"/>
    <w:rsid w:val="006C6ABC"/>
    <w:rsid w:val="006C6B05"/>
    <w:rsid w:val="006C6B0F"/>
    <w:rsid w:val="006C6BFC"/>
    <w:rsid w:val="006C6DE0"/>
    <w:rsid w:val="006C6ED3"/>
    <w:rsid w:val="006C7093"/>
    <w:rsid w:val="006C761C"/>
    <w:rsid w:val="006C77DD"/>
    <w:rsid w:val="006C7863"/>
    <w:rsid w:val="006C7876"/>
    <w:rsid w:val="006C799E"/>
    <w:rsid w:val="006C7AF5"/>
    <w:rsid w:val="006C7C45"/>
    <w:rsid w:val="006C7D88"/>
    <w:rsid w:val="006C7FDB"/>
    <w:rsid w:val="006D0017"/>
    <w:rsid w:val="006D024B"/>
    <w:rsid w:val="006D0667"/>
    <w:rsid w:val="006D06CA"/>
    <w:rsid w:val="006D0733"/>
    <w:rsid w:val="006D0AA0"/>
    <w:rsid w:val="006D0ACD"/>
    <w:rsid w:val="006D0CFE"/>
    <w:rsid w:val="006D0D65"/>
    <w:rsid w:val="006D10CE"/>
    <w:rsid w:val="006D1257"/>
    <w:rsid w:val="006D1355"/>
    <w:rsid w:val="006D165B"/>
    <w:rsid w:val="006D1748"/>
    <w:rsid w:val="006D17A9"/>
    <w:rsid w:val="006D1826"/>
    <w:rsid w:val="006D1C44"/>
    <w:rsid w:val="006D2086"/>
    <w:rsid w:val="006D2165"/>
    <w:rsid w:val="006D2381"/>
    <w:rsid w:val="006D2668"/>
    <w:rsid w:val="006D2844"/>
    <w:rsid w:val="006D2B67"/>
    <w:rsid w:val="006D2BB4"/>
    <w:rsid w:val="006D2D5A"/>
    <w:rsid w:val="006D2E17"/>
    <w:rsid w:val="006D309A"/>
    <w:rsid w:val="006D32A6"/>
    <w:rsid w:val="006D33BF"/>
    <w:rsid w:val="006D3911"/>
    <w:rsid w:val="006D39F8"/>
    <w:rsid w:val="006D3CA7"/>
    <w:rsid w:val="006D3CDF"/>
    <w:rsid w:val="006D4137"/>
    <w:rsid w:val="006D460B"/>
    <w:rsid w:val="006D4707"/>
    <w:rsid w:val="006D4921"/>
    <w:rsid w:val="006D4930"/>
    <w:rsid w:val="006D496F"/>
    <w:rsid w:val="006D4B11"/>
    <w:rsid w:val="006D4C9C"/>
    <w:rsid w:val="006D4E2C"/>
    <w:rsid w:val="006D5137"/>
    <w:rsid w:val="006D527F"/>
    <w:rsid w:val="006D5312"/>
    <w:rsid w:val="006D53C8"/>
    <w:rsid w:val="006D55D3"/>
    <w:rsid w:val="006D5BCC"/>
    <w:rsid w:val="006D5C60"/>
    <w:rsid w:val="006D5C77"/>
    <w:rsid w:val="006D5F73"/>
    <w:rsid w:val="006D5FA7"/>
    <w:rsid w:val="006D60ED"/>
    <w:rsid w:val="006D6100"/>
    <w:rsid w:val="006D6130"/>
    <w:rsid w:val="006D619F"/>
    <w:rsid w:val="006D6548"/>
    <w:rsid w:val="006D680F"/>
    <w:rsid w:val="006D6A27"/>
    <w:rsid w:val="006D6B08"/>
    <w:rsid w:val="006D6EC2"/>
    <w:rsid w:val="006D7262"/>
    <w:rsid w:val="006D746D"/>
    <w:rsid w:val="006D762D"/>
    <w:rsid w:val="006D7777"/>
    <w:rsid w:val="006D778C"/>
    <w:rsid w:val="006D782B"/>
    <w:rsid w:val="006D78E8"/>
    <w:rsid w:val="006D795C"/>
    <w:rsid w:val="006D79A2"/>
    <w:rsid w:val="006D7CDC"/>
    <w:rsid w:val="006D7EDB"/>
    <w:rsid w:val="006D7F4C"/>
    <w:rsid w:val="006E032A"/>
    <w:rsid w:val="006E073B"/>
    <w:rsid w:val="006E07ED"/>
    <w:rsid w:val="006E0862"/>
    <w:rsid w:val="006E08C2"/>
    <w:rsid w:val="006E0D87"/>
    <w:rsid w:val="006E0FA2"/>
    <w:rsid w:val="006E1222"/>
    <w:rsid w:val="006E14DF"/>
    <w:rsid w:val="006E16FA"/>
    <w:rsid w:val="006E1CA4"/>
    <w:rsid w:val="006E1D2B"/>
    <w:rsid w:val="006E2176"/>
    <w:rsid w:val="006E23EA"/>
    <w:rsid w:val="006E2A6A"/>
    <w:rsid w:val="006E3079"/>
    <w:rsid w:val="006E3861"/>
    <w:rsid w:val="006E3D63"/>
    <w:rsid w:val="006E3E07"/>
    <w:rsid w:val="006E4679"/>
    <w:rsid w:val="006E4772"/>
    <w:rsid w:val="006E47EC"/>
    <w:rsid w:val="006E4C9C"/>
    <w:rsid w:val="006E4D2B"/>
    <w:rsid w:val="006E4E2E"/>
    <w:rsid w:val="006E50EA"/>
    <w:rsid w:val="006E5822"/>
    <w:rsid w:val="006E59AC"/>
    <w:rsid w:val="006E5A9B"/>
    <w:rsid w:val="006E5B05"/>
    <w:rsid w:val="006E5D9B"/>
    <w:rsid w:val="006E60F4"/>
    <w:rsid w:val="006E612F"/>
    <w:rsid w:val="006E64D2"/>
    <w:rsid w:val="006E663C"/>
    <w:rsid w:val="006E68B6"/>
    <w:rsid w:val="006E6D5A"/>
    <w:rsid w:val="006E6F8A"/>
    <w:rsid w:val="006E6FBC"/>
    <w:rsid w:val="006E7205"/>
    <w:rsid w:val="006E7253"/>
    <w:rsid w:val="006E73F1"/>
    <w:rsid w:val="006E791C"/>
    <w:rsid w:val="006E7A6D"/>
    <w:rsid w:val="006E7D0F"/>
    <w:rsid w:val="006E7EB2"/>
    <w:rsid w:val="006E7EF9"/>
    <w:rsid w:val="006F04E3"/>
    <w:rsid w:val="006F0D2C"/>
    <w:rsid w:val="006F0D9E"/>
    <w:rsid w:val="006F0EE8"/>
    <w:rsid w:val="006F0FE9"/>
    <w:rsid w:val="006F104B"/>
    <w:rsid w:val="006F11E4"/>
    <w:rsid w:val="006F132B"/>
    <w:rsid w:val="006F13FF"/>
    <w:rsid w:val="006F1556"/>
    <w:rsid w:val="006F1591"/>
    <w:rsid w:val="006F18FE"/>
    <w:rsid w:val="006F1925"/>
    <w:rsid w:val="006F1A78"/>
    <w:rsid w:val="006F1B56"/>
    <w:rsid w:val="006F1E4E"/>
    <w:rsid w:val="006F1E9F"/>
    <w:rsid w:val="006F2048"/>
    <w:rsid w:val="006F2124"/>
    <w:rsid w:val="006F21D5"/>
    <w:rsid w:val="006F2483"/>
    <w:rsid w:val="006F2592"/>
    <w:rsid w:val="006F2748"/>
    <w:rsid w:val="006F2B54"/>
    <w:rsid w:val="006F2C35"/>
    <w:rsid w:val="006F2CBE"/>
    <w:rsid w:val="006F2F7A"/>
    <w:rsid w:val="006F2FDE"/>
    <w:rsid w:val="006F3057"/>
    <w:rsid w:val="006F3193"/>
    <w:rsid w:val="006F31AE"/>
    <w:rsid w:val="006F345F"/>
    <w:rsid w:val="006F3517"/>
    <w:rsid w:val="006F358F"/>
    <w:rsid w:val="006F35FC"/>
    <w:rsid w:val="006F3642"/>
    <w:rsid w:val="006F3839"/>
    <w:rsid w:val="006F3887"/>
    <w:rsid w:val="006F3E17"/>
    <w:rsid w:val="006F410F"/>
    <w:rsid w:val="006F4189"/>
    <w:rsid w:val="006F4204"/>
    <w:rsid w:val="006F425F"/>
    <w:rsid w:val="006F4550"/>
    <w:rsid w:val="006F472D"/>
    <w:rsid w:val="006F4C1D"/>
    <w:rsid w:val="006F517C"/>
    <w:rsid w:val="006F52A8"/>
    <w:rsid w:val="006F5493"/>
    <w:rsid w:val="006F576A"/>
    <w:rsid w:val="006F57A5"/>
    <w:rsid w:val="006F57C9"/>
    <w:rsid w:val="006F5814"/>
    <w:rsid w:val="006F5882"/>
    <w:rsid w:val="006F5AC8"/>
    <w:rsid w:val="006F5CB1"/>
    <w:rsid w:val="006F5CE3"/>
    <w:rsid w:val="006F5CFC"/>
    <w:rsid w:val="006F610A"/>
    <w:rsid w:val="006F6127"/>
    <w:rsid w:val="006F613C"/>
    <w:rsid w:val="006F61C3"/>
    <w:rsid w:val="006F63C8"/>
    <w:rsid w:val="006F6492"/>
    <w:rsid w:val="006F654D"/>
    <w:rsid w:val="006F662A"/>
    <w:rsid w:val="006F674E"/>
    <w:rsid w:val="006F6885"/>
    <w:rsid w:val="006F68EC"/>
    <w:rsid w:val="006F6A5F"/>
    <w:rsid w:val="006F6BA8"/>
    <w:rsid w:val="006F6D84"/>
    <w:rsid w:val="006F6DEA"/>
    <w:rsid w:val="006F6EB5"/>
    <w:rsid w:val="006F6F02"/>
    <w:rsid w:val="006F6F2B"/>
    <w:rsid w:val="006F6FBA"/>
    <w:rsid w:val="006F7029"/>
    <w:rsid w:val="006F72E1"/>
    <w:rsid w:val="006F7457"/>
    <w:rsid w:val="006F74EC"/>
    <w:rsid w:val="006F7619"/>
    <w:rsid w:val="006F7733"/>
    <w:rsid w:val="006F7848"/>
    <w:rsid w:val="006F7876"/>
    <w:rsid w:val="006F7940"/>
    <w:rsid w:val="006F7B62"/>
    <w:rsid w:val="006F7CEC"/>
    <w:rsid w:val="006F7E69"/>
    <w:rsid w:val="0070005D"/>
    <w:rsid w:val="0070021D"/>
    <w:rsid w:val="007002C2"/>
    <w:rsid w:val="00700749"/>
    <w:rsid w:val="0070079F"/>
    <w:rsid w:val="00700931"/>
    <w:rsid w:val="00700A6A"/>
    <w:rsid w:val="00700B48"/>
    <w:rsid w:val="00700CF4"/>
    <w:rsid w:val="00701223"/>
    <w:rsid w:val="00701302"/>
    <w:rsid w:val="007014B4"/>
    <w:rsid w:val="0070158D"/>
    <w:rsid w:val="007015D1"/>
    <w:rsid w:val="00701688"/>
    <w:rsid w:val="007016A9"/>
    <w:rsid w:val="007018A8"/>
    <w:rsid w:val="0070197C"/>
    <w:rsid w:val="00701B3F"/>
    <w:rsid w:val="00701D12"/>
    <w:rsid w:val="0070225C"/>
    <w:rsid w:val="007024E1"/>
    <w:rsid w:val="00702705"/>
    <w:rsid w:val="007027F2"/>
    <w:rsid w:val="00702808"/>
    <w:rsid w:val="0070286A"/>
    <w:rsid w:val="00702885"/>
    <w:rsid w:val="007029D7"/>
    <w:rsid w:val="00702A20"/>
    <w:rsid w:val="00702ACB"/>
    <w:rsid w:val="00702DB5"/>
    <w:rsid w:val="00702FD8"/>
    <w:rsid w:val="00703185"/>
    <w:rsid w:val="0070328B"/>
    <w:rsid w:val="0070346E"/>
    <w:rsid w:val="007035D7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F3"/>
    <w:rsid w:val="007046B5"/>
    <w:rsid w:val="0070488C"/>
    <w:rsid w:val="0070489F"/>
    <w:rsid w:val="007048B2"/>
    <w:rsid w:val="00704A14"/>
    <w:rsid w:val="00704B34"/>
    <w:rsid w:val="00704BCF"/>
    <w:rsid w:val="00705028"/>
    <w:rsid w:val="007051FA"/>
    <w:rsid w:val="0070549A"/>
    <w:rsid w:val="007055D1"/>
    <w:rsid w:val="0070560F"/>
    <w:rsid w:val="007059DD"/>
    <w:rsid w:val="00705CC1"/>
    <w:rsid w:val="00705EDA"/>
    <w:rsid w:val="007060F5"/>
    <w:rsid w:val="007062BB"/>
    <w:rsid w:val="00706695"/>
    <w:rsid w:val="007066B9"/>
    <w:rsid w:val="00706BBF"/>
    <w:rsid w:val="00706BD8"/>
    <w:rsid w:val="00706DDB"/>
    <w:rsid w:val="00706F19"/>
    <w:rsid w:val="007071D5"/>
    <w:rsid w:val="0070765C"/>
    <w:rsid w:val="00707989"/>
    <w:rsid w:val="00707D87"/>
    <w:rsid w:val="00707DD3"/>
    <w:rsid w:val="00707E3C"/>
    <w:rsid w:val="00707ECA"/>
    <w:rsid w:val="00707ED5"/>
    <w:rsid w:val="00710078"/>
    <w:rsid w:val="0071024E"/>
    <w:rsid w:val="00710467"/>
    <w:rsid w:val="007105A8"/>
    <w:rsid w:val="00710A75"/>
    <w:rsid w:val="00710E94"/>
    <w:rsid w:val="00710EAC"/>
    <w:rsid w:val="00711038"/>
    <w:rsid w:val="00711495"/>
    <w:rsid w:val="00711576"/>
    <w:rsid w:val="007117A2"/>
    <w:rsid w:val="007117CA"/>
    <w:rsid w:val="0071185F"/>
    <w:rsid w:val="00711A8B"/>
    <w:rsid w:val="00711D87"/>
    <w:rsid w:val="00711E2B"/>
    <w:rsid w:val="00711E3C"/>
    <w:rsid w:val="00711EB0"/>
    <w:rsid w:val="00712008"/>
    <w:rsid w:val="007122AA"/>
    <w:rsid w:val="0071283E"/>
    <w:rsid w:val="00712861"/>
    <w:rsid w:val="007129D6"/>
    <w:rsid w:val="00712BA7"/>
    <w:rsid w:val="00712D67"/>
    <w:rsid w:val="00712E2C"/>
    <w:rsid w:val="007130D4"/>
    <w:rsid w:val="00713320"/>
    <w:rsid w:val="00713360"/>
    <w:rsid w:val="00713397"/>
    <w:rsid w:val="007134F4"/>
    <w:rsid w:val="00713684"/>
    <w:rsid w:val="007138ED"/>
    <w:rsid w:val="00713967"/>
    <w:rsid w:val="00713B32"/>
    <w:rsid w:val="00713B7C"/>
    <w:rsid w:val="00713E77"/>
    <w:rsid w:val="00713E89"/>
    <w:rsid w:val="00713F9B"/>
    <w:rsid w:val="007142C7"/>
    <w:rsid w:val="00714540"/>
    <w:rsid w:val="00714643"/>
    <w:rsid w:val="007146B8"/>
    <w:rsid w:val="00714A94"/>
    <w:rsid w:val="00715528"/>
    <w:rsid w:val="0071572A"/>
    <w:rsid w:val="00715744"/>
    <w:rsid w:val="00715765"/>
    <w:rsid w:val="00715D6A"/>
    <w:rsid w:val="00715E9A"/>
    <w:rsid w:val="007160F9"/>
    <w:rsid w:val="00716122"/>
    <w:rsid w:val="0071622F"/>
    <w:rsid w:val="00716598"/>
    <w:rsid w:val="00716643"/>
    <w:rsid w:val="007166D6"/>
    <w:rsid w:val="00716979"/>
    <w:rsid w:val="007169BD"/>
    <w:rsid w:val="00716BA5"/>
    <w:rsid w:val="00716CBF"/>
    <w:rsid w:val="00716DA4"/>
    <w:rsid w:val="00716ED3"/>
    <w:rsid w:val="0071753D"/>
    <w:rsid w:val="0071754D"/>
    <w:rsid w:val="00717878"/>
    <w:rsid w:val="00717D7E"/>
    <w:rsid w:val="0072000F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E75"/>
    <w:rsid w:val="00721147"/>
    <w:rsid w:val="007211F3"/>
    <w:rsid w:val="0072129F"/>
    <w:rsid w:val="00721331"/>
    <w:rsid w:val="00721671"/>
    <w:rsid w:val="0072167F"/>
    <w:rsid w:val="00721B3D"/>
    <w:rsid w:val="00721D50"/>
    <w:rsid w:val="007224F5"/>
    <w:rsid w:val="007226F2"/>
    <w:rsid w:val="0072298C"/>
    <w:rsid w:val="00722E1E"/>
    <w:rsid w:val="007235AC"/>
    <w:rsid w:val="00723706"/>
    <w:rsid w:val="00723A38"/>
    <w:rsid w:val="00723AC5"/>
    <w:rsid w:val="00723B54"/>
    <w:rsid w:val="00723C76"/>
    <w:rsid w:val="0072408A"/>
    <w:rsid w:val="0072420D"/>
    <w:rsid w:val="007242B9"/>
    <w:rsid w:val="007243EB"/>
    <w:rsid w:val="007244EA"/>
    <w:rsid w:val="00724968"/>
    <w:rsid w:val="00724A02"/>
    <w:rsid w:val="00724CB6"/>
    <w:rsid w:val="00724DD7"/>
    <w:rsid w:val="00724E68"/>
    <w:rsid w:val="00724F46"/>
    <w:rsid w:val="00725155"/>
    <w:rsid w:val="007251DA"/>
    <w:rsid w:val="0072532D"/>
    <w:rsid w:val="00725350"/>
    <w:rsid w:val="00725351"/>
    <w:rsid w:val="0072559A"/>
    <w:rsid w:val="007255E7"/>
    <w:rsid w:val="00725620"/>
    <w:rsid w:val="007257C1"/>
    <w:rsid w:val="00725B17"/>
    <w:rsid w:val="00725C08"/>
    <w:rsid w:val="00725CF7"/>
    <w:rsid w:val="00726034"/>
    <w:rsid w:val="00726205"/>
    <w:rsid w:val="00726238"/>
    <w:rsid w:val="00726564"/>
    <w:rsid w:val="00726694"/>
    <w:rsid w:val="007266DA"/>
    <w:rsid w:val="00726728"/>
    <w:rsid w:val="0072673A"/>
    <w:rsid w:val="00726E1C"/>
    <w:rsid w:val="00726EAA"/>
    <w:rsid w:val="00726F1C"/>
    <w:rsid w:val="00727244"/>
    <w:rsid w:val="00727298"/>
    <w:rsid w:val="007272DA"/>
    <w:rsid w:val="0072744D"/>
    <w:rsid w:val="007274D8"/>
    <w:rsid w:val="00727B41"/>
    <w:rsid w:val="00727DFE"/>
    <w:rsid w:val="007306F8"/>
    <w:rsid w:val="00730838"/>
    <w:rsid w:val="0073084B"/>
    <w:rsid w:val="00730D06"/>
    <w:rsid w:val="00730D31"/>
    <w:rsid w:val="00730F2A"/>
    <w:rsid w:val="00730F50"/>
    <w:rsid w:val="00731185"/>
    <w:rsid w:val="007312B3"/>
    <w:rsid w:val="007316E4"/>
    <w:rsid w:val="00731C66"/>
    <w:rsid w:val="00731CD1"/>
    <w:rsid w:val="00731D02"/>
    <w:rsid w:val="00731D17"/>
    <w:rsid w:val="00731D6C"/>
    <w:rsid w:val="00731E66"/>
    <w:rsid w:val="00731FD7"/>
    <w:rsid w:val="00731FE7"/>
    <w:rsid w:val="007322B3"/>
    <w:rsid w:val="0073239A"/>
    <w:rsid w:val="007323EF"/>
    <w:rsid w:val="007324CF"/>
    <w:rsid w:val="0073268A"/>
    <w:rsid w:val="007326BF"/>
    <w:rsid w:val="007328AB"/>
    <w:rsid w:val="00732D58"/>
    <w:rsid w:val="00733147"/>
    <w:rsid w:val="00733246"/>
    <w:rsid w:val="007332D8"/>
    <w:rsid w:val="007333AC"/>
    <w:rsid w:val="007337F1"/>
    <w:rsid w:val="00733A51"/>
    <w:rsid w:val="00733B13"/>
    <w:rsid w:val="00733FC2"/>
    <w:rsid w:val="0073410A"/>
    <w:rsid w:val="007342BD"/>
    <w:rsid w:val="00734739"/>
    <w:rsid w:val="00734FED"/>
    <w:rsid w:val="0073506D"/>
    <w:rsid w:val="00735128"/>
    <w:rsid w:val="0073532D"/>
    <w:rsid w:val="007354CE"/>
    <w:rsid w:val="00735848"/>
    <w:rsid w:val="00735875"/>
    <w:rsid w:val="007359AD"/>
    <w:rsid w:val="00735A7A"/>
    <w:rsid w:val="00735AE8"/>
    <w:rsid w:val="00735B4B"/>
    <w:rsid w:val="00735C37"/>
    <w:rsid w:val="00735CCB"/>
    <w:rsid w:val="00735CF1"/>
    <w:rsid w:val="00735E52"/>
    <w:rsid w:val="00736019"/>
    <w:rsid w:val="00736251"/>
    <w:rsid w:val="007362B2"/>
    <w:rsid w:val="00736309"/>
    <w:rsid w:val="00736628"/>
    <w:rsid w:val="00736664"/>
    <w:rsid w:val="00736F4F"/>
    <w:rsid w:val="0073704A"/>
    <w:rsid w:val="007371BB"/>
    <w:rsid w:val="00737617"/>
    <w:rsid w:val="00737741"/>
    <w:rsid w:val="00737B54"/>
    <w:rsid w:val="00740391"/>
    <w:rsid w:val="00740940"/>
    <w:rsid w:val="00740CBC"/>
    <w:rsid w:val="0074136C"/>
    <w:rsid w:val="007415C6"/>
    <w:rsid w:val="0074178B"/>
    <w:rsid w:val="0074196C"/>
    <w:rsid w:val="00741E74"/>
    <w:rsid w:val="00741EF1"/>
    <w:rsid w:val="00741F28"/>
    <w:rsid w:val="00741F72"/>
    <w:rsid w:val="00742102"/>
    <w:rsid w:val="007421AC"/>
    <w:rsid w:val="007422FF"/>
    <w:rsid w:val="00742548"/>
    <w:rsid w:val="00742740"/>
    <w:rsid w:val="00742E8B"/>
    <w:rsid w:val="00742FF7"/>
    <w:rsid w:val="00743053"/>
    <w:rsid w:val="0074305A"/>
    <w:rsid w:val="007433EC"/>
    <w:rsid w:val="007434B6"/>
    <w:rsid w:val="00743788"/>
    <w:rsid w:val="007439FF"/>
    <w:rsid w:val="00743AE2"/>
    <w:rsid w:val="00743E7F"/>
    <w:rsid w:val="00744444"/>
    <w:rsid w:val="007447A8"/>
    <w:rsid w:val="00744997"/>
    <w:rsid w:val="00744AAF"/>
    <w:rsid w:val="00744B2F"/>
    <w:rsid w:val="00744C63"/>
    <w:rsid w:val="00744D16"/>
    <w:rsid w:val="00744F5E"/>
    <w:rsid w:val="007453B9"/>
    <w:rsid w:val="007454B5"/>
    <w:rsid w:val="00745654"/>
    <w:rsid w:val="00745A77"/>
    <w:rsid w:val="00745A81"/>
    <w:rsid w:val="00745A94"/>
    <w:rsid w:val="00745B76"/>
    <w:rsid w:val="00745D39"/>
    <w:rsid w:val="00745D3C"/>
    <w:rsid w:val="00745D92"/>
    <w:rsid w:val="00745E20"/>
    <w:rsid w:val="007463D9"/>
    <w:rsid w:val="00746492"/>
    <w:rsid w:val="007467F8"/>
    <w:rsid w:val="007468B5"/>
    <w:rsid w:val="007468D7"/>
    <w:rsid w:val="00746979"/>
    <w:rsid w:val="00746A6A"/>
    <w:rsid w:val="00746AB7"/>
    <w:rsid w:val="00746D1A"/>
    <w:rsid w:val="00747054"/>
    <w:rsid w:val="00747382"/>
    <w:rsid w:val="007473F5"/>
    <w:rsid w:val="007476D7"/>
    <w:rsid w:val="007477F7"/>
    <w:rsid w:val="00747C59"/>
    <w:rsid w:val="00747D2F"/>
    <w:rsid w:val="00747E1D"/>
    <w:rsid w:val="00747FFD"/>
    <w:rsid w:val="007500D1"/>
    <w:rsid w:val="007504B3"/>
    <w:rsid w:val="0075087F"/>
    <w:rsid w:val="00750947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ED"/>
    <w:rsid w:val="007517F9"/>
    <w:rsid w:val="00751838"/>
    <w:rsid w:val="00751A66"/>
    <w:rsid w:val="00751B9E"/>
    <w:rsid w:val="00751E40"/>
    <w:rsid w:val="00751FF8"/>
    <w:rsid w:val="007520DA"/>
    <w:rsid w:val="007521CC"/>
    <w:rsid w:val="0075273F"/>
    <w:rsid w:val="00752830"/>
    <w:rsid w:val="007528B3"/>
    <w:rsid w:val="00752BE4"/>
    <w:rsid w:val="00752C0D"/>
    <w:rsid w:val="00752CBB"/>
    <w:rsid w:val="00752EFE"/>
    <w:rsid w:val="0075304C"/>
    <w:rsid w:val="007530DC"/>
    <w:rsid w:val="007532E4"/>
    <w:rsid w:val="00753760"/>
    <w:rsid w:val="00753817"/>
    <w:rsid w:val="00753A04"/>
    <w:rsid w:val="00753BAC"/>
    <w:rsid w:val="00753F4A"/>
    <w:rsid w:val="007540FB"/>
    <w:rsid w:val="00754517"/>
    <w:rsid w:val="0075471F"/>
    <w:rsid w:val="00754829"/>
    <w:rsid w:val="00754B5E"/>
    <w:rsid w:val="007554A9"/>
    <w:rsid w:val="007556F0"/>
    <w:rsid w:val="00755748"/>
    <w:rsid w:val="00755892"/>
    <w:rsid w:val="00755B77"/>
    <w:rsid w:val="00755B93"/>
    <w:rsid w:val="00755CA0"/>
    <w:rsid w:val="00755CD8"/>
    <w:rsid w:val="00755DB8"/>
    <w:rsid w:val="00755DF2"/>
    <w:rsid w:val="00755DFE"/>
    <w:rsid w:val="00756071"/>
    <w:rsid w:val="0075623C"/>
    <w:rsid w:val="0075673C"/>
    <w:rsid w:val="00756C5E"/>
    <w:rsid w:val="00756EA7"/>
    <w:rsid w:val="0075711A"/>
    <w:rsid w:val="00757225"/>
    <w:rsid w:val="0075725D"/>
    <w:rsid w:val="00757569"/>
    <w:rsid w:val="00757592"/>
    <w:rsid w:val="00757696"/>
    <w:rsid w:val="007576BF"/>
    <w:rsid w:val="00757717"/>
    <w:rsid w:val="007578F4"/>
    <w:rsid w:val="00757A65"/>
    <w:rsid w:val="00757BF7"/>
    <w:rsid w:val="00757E55"/>
    <w:rsid w:val="00760003"/>
    <w:rsid w:val="007600B5"/>
    <w:rsid w:val="0076031B"/>
    <w:rsid w:val="00760350"/>
    <w:rsid w:val="00760812"/>
    <w:rsid w:val="007609A4"/>
    <w:rsid w:val="007609FD"/>
    <w:rsid w:val="00760BC7"/>
    <w:rsid w:val="00760E44"/>
    <w:rsid w:val="00760F79"/>
    <w:rsid w:val="00761136"/>
    <w:rsid w:val="007612D6"/>
    <w:rsid w:val="0076137B"/>
    <w:rsid w:val="0076150E"/>
    <w:rsid w:val="0076186B"/>
    <w:rsid w:val="007618E8"/>
    <w:rsid w:val="00761A40"/>
    <w:rsid w:val="00761AAD"/>
    <w:rsid w:val="00761B6A"/>
    <w:rsid w:val="00761C3C"/>
    <w:rsid w:val="00761C58"/>
    <w:rsid w:val="00761E1C"/>
    <w:rsid w:val="00761F6A"/>
    <w:rsid w:val="0076216A"/>
    <w:rsid w:val="00762173"/>
    <w:rsid w:val="00762A04"/>
    <w:rsid w:val="00762ABF"/>
    <w:rsid w:val="00762C36"/>
    <w:rsid w:val="00762C7A"/>
    <w:rsid w:val="00762D56"/>
    <w:rsid w:val="00762E70"/>
    <w:rsid w:val="0076307D"/>
    <w:rsid w:val="00763269"/>
    <w:rsid w:val="00763291"/>
    <w:rsid w:val="007632CE"/>
    <w:rsid w:val="007632E8"/>
    <w:rsid w:val="00763328"/>
    <w:rsid w:val="00763382"/>
    <w:rsid w:val="00763405"/>
    <w:rsid w:val="00763480"/>
    <w:rsid w:val="007634EE"/>
    <w:rsid w:val="0076376E"/>
    <w:rsid w:val="00763787"/>
    <w:rsid w:val="007637E7"/>
    <w:rsid w:val="007638FB"/>
    <w:rsid w:val="00763935"/>
    <w:rsid w:val="007639D8"/>
    <w:rsid w:val="00763E06"/>
    <w:rsid w:val="00763EB5"/>
    <w:rsid w:val="0076401B"/>
    <w:rsid w:val="0076406C"/>
    <w:rsid w:val="007642FE"/>
    <w:rsid w:val="007644FF"/>
    <w:rsid w:val="00764554"/>
    <w:rsid w:val="0076457B"/>
    <w:rsid w:val="007645C4"/>
    <w:rsid w:val="007647C4"/>
    <w:rsid w:val="007647EE"/>
    <w:rsid w:val="00764821"/>
    <w:rsid w:val="00764856"/>
    <w:rsid w:val="007648C0"/>
    <w:rsid w:val="007648E9"/>
    <w:rsid w:val="007648F8"/>
    <w:rsid w:val="00764B8D"/>
    <w:rsid w:val="00764F71"/>
    <w:rsid w:val="007653C5"/>
    <w:rsid w:val="00765504"/>
    <w:rsid w:val="00765507"/>
    <w:rsid w:val="007655FA"/>
    <w:rsid w:val="00765AEF"/>
    <w:rsid w:val="00765B34"/>
    <w:rsid w:val="0076606A"/>
    <w:rsid w:val="007660AE"/>
    <w:rsid w:val="00766107"/>
    <w:rsid w:val="00766132"/>
    <w:rsid w:val="0076630C"/>
    <w:rsid w:val="00766324"/>
    <w:rsid w:val="00766356"/>
    <w:rsid w:val="007665BA"/>
    <w:rsid w:val="007666C8"/>
    <w:rsid w:val="007666F3"/>
    <w:rsid w:val="00766F6D"/>
    <w:rsid w:val="00766F9A"/>
    <w:rsid w:val="00767099"/>
    <w:rsid w:val="0076717D"/>
    <w:rsid w:val="00767734"/>
    <w:rsid w:val="00767A61"/>
    <w:rsid w:val="00767DA2"/>
    <w:rsid w:val="00767FA0"/>
    <w:rsid w:val="00770053"/>
    <w:rsid w:val="0077007F"/>
    <w:rsid w:val="0077013E"/>
    <w:rsid w:val="007703AA"/>
    <w:rsid w:val="00770404"/>
    <w:rsid w:val="00770422"/>
    <w:rsid w:val="00770A99"/>
    <w:rsid w:val="00771294"/>
    <w:rsid w:val="007712B5"/>
    <w:rsid w:val="007713B9"/>
    <w:rsid w:val="007719F2"/>
    <w:rsid w:val="00771AA4"/>
    <w:rsid w:val="00771EF7"/>
    <w:rsid w:val="00771FD8"/>
    <w:rsid w:val="00772150"/>
    <w:rsid w:val="00772294"/>
    <w:rsid w:val="00772468"/>
    <w:rsid w:val="007726DC"/>
    <w:rsid w:val="007727A3"/>
    <w:rsid w:val="0077285C"/>
    <w:rsid w:val="007728DA"/>
    <w:rsid w:val="007728EE"/>
    <w:rsid w:val="00772C8F"/>
    <w:rsid w:val="00772F13"/>
    <w:rsid w:val="0077361A"/>
    <w:rsid w:val="007737FB"/>
    <w:rsid w:val="00773B60"/>
    <w:rsid w:val="00773C43"/>
    <w:rsid w:val="00773E34"/>
    <w:rsid w:val="007740A9"/>
    <w:rsid w:val="0077426C"/>
    <w:rsid w:val="00774395"/>
    <w:rsid w:val="00774494"/>
    <w:rsid w:val="007745C4"/>
    <w:rsid w:val="007746F5"/>
    <w:rsid w:val="00774CAE"/>
    <w:rsid w:val="00774D47"/>
    <w:rsid w:val="00774E5B"/>
    <w:rsid w:val="00774F53"/>
    <w:rsid w:val="00775001"/>
    <w:rsid w:val="007752E9"/>
    <w:rsid w:val="00775395"/>
    <w:rsid w:val="007754AA"/>
    <w:rsid w:val="0077570A"/>
    <w:rsid w:val="007757C0"/>
    <w:rsid w:val="00775844"/>
    <w:rsid w:val="00775A7F"/>
    <w:rsid w:val="00775BA3"/>
    <w:rsid w:val="00775C67"/>
    <w:rsid w:val="00775EF7"/>
    <w:rsid w:val="00776097"/>
    <w:rsid w:val="007760C5"/>
    <w:rsid w:val="007765F7"/>
    <w:rsid w:val="007767F0"/>
    <w:rsid w:val="0077691B"/>
    <w:rsid w:val="00776A58"/>
    <w:rsid w:val="00776BAB"/>
    <w:rsid w:val="00776C15"/>
    <w:rsid w:val="00776C91"/>
    <w:rsid w:val="00776EB3"/>
    <w:rsid w:val="00776EC9"/>
    <w:rsid w:val="00776FB4"/>
    <w:rsid w:val="00776FE4"/>
    <w:rsid w:val="0077726F"/>
    <w:rsid w:val="00777604"/>
    <w:rsid w:val="00777769"/>
    <w:rsid w:val="007778DD"/>
    <w:rsid w:val="00777AFA"/>
    <w:rsid w:val="00777E8E"/>
    <w:rsid w:val="00777F2F"/>
    <w:rsid w:val="00777FE2"/>
    <w:rsid w:val="007803DB"/>
    <w:rsid w:val="0078043A"/>
    <w:rsid w:val="0078059D"/>
    <w:rsid w:val="0078062D"/>
    <w:rsid w:val="00780A73"/>
    <w:rsid w:val="00780F23"/>
    <w:rsid w:val="0078121A"/>
    <w:rsid w:val="00781376"/>
    <w:rsid w:val="007816DC"/>
    <w:rsid w:val="007816E1"/>
    <w:rsid w:val="00781866"/>
    <w:rsid w:val="0078197A"/>
    <w:rsid w:val="00781B68"/>
    <w:rsid w:val="00781BF5"/>
    <w:rsid w:val="00781FCE"/>
    <w:rsid w:val="00782170"/>
    <w:rsid w:val="00782409"/>
    <w:rsid w:val="00782465"/>
    <w:rsid w:val="007824A1"/>
    <w:rsid w:val="007824A7"/>
    <w:rsid w:val="00782C2E"/>
    <w:rsid w:val="00782C3B"/>
    <w:rsid w:val="00782C97"/>
    <w:rsid w:val="00782CA3"/>
    <w:rsid w:val="00782EAC"/>
    <w:rsid w:val="0078334D"/>
    <w:rsid w:val="007834DE"/>
    <w:rsid w:val="0078365E"/>
    <w:rsid w:val="00783747"/>
    <w:rsid w:val="00783765"/>
    <w:rsid w:val="00783FFD"/>
    <w:rsid w:val="0078400A"/>
    <w:rsid w:val="007840C0"/>
    <w:rsid w:val="007840FB"/>
    <w:rsid w:val="00784103"/>
    <w:rsid w:val="007841D5"/>
    <w:rsid w:val="0078439F"/>
    <w:rsid w:val="007844A2"/>
    <w:rsid w:val="007844C1"/>
    <w:rsid w:val="00785238"/>
    <w:rsid w:val="0078541A"/>
    <w:rsid w:val="0078551D"/>
    <w:rsid w:val="00785522"/>
    <w:rsid w:val="00785553"/>
    <w:rsid w:val="0078570B"/>
    <w:rsid w:val="0078572E"/>
    <w:rsid w:val="00785767"/>
    <w:rsid w:val="00785B2C"/>
    <w:rsid w:val="00785FBE"/>
    <w:rsid w:val="00786028"/>
    <w:rsid w:val="007864F1"/>
    <w:rsid w:val="00786572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1F7"/>
    <w:rsid w:val="00787278"/>
    <w:rsid w:val="0078733A"/>
    <w:rsid w:val="00787617"/>
    <w:rsid w:val="00787697"/>
    <w:rsid w:val="007876A0"/>
    <w:rsid w:val="007876F9"/>
    <w:rsid w:val="00787889"/>
    <w:rsid w:val="007878E2"/>
    <w:rsid w:val="00787B47"/>
    <w:rsid w:val="00787B8F"/>
    <w:rsid w:val="00787BB4"/>
    <w:rsid w:val="00787E2E"/>
    <w:rsid w:val="007900E1"/>
    <w:rsid w:val="007904CD"/>
    <w:rsid w:val="007904DF"/>
    <w:rsid w:val="007907AF"/>
    <w:rsid w:val="007907DB"/>
    <w:rsid w:val="00790A90"/>
    <w:rsid w:val="00790AA8"/>
    <w:rsid w:val="00790B18"/>
    <w:rsid w:val="00790DB5"/>
    <w:rsid w:val="00790DBF"/>
    <w:rsid w:val="00790ECF"/>
    <w:rsid w:val="0079107F"/>
    <w:rsid w:val="007911EF"/>
    <w:rsid w:val="007915C9"/>
    <w:rsid w:val="007915FB"/>
    <w:rsid w:val="007917BF"/>
    <w:rsid w:val="00791B11"/>
    <w:rsid w:val="00791B58"/>
    <w:rsid w:val="00791C5C"/>
    <w:rsid w:val="00791FEF"/>
    <w:rsid w:val="00792576"/>
    <w:rsid w:val="00792E68"/>
    <w:rsid w:val="00792F94"/>
    <w:rsid w:val="00793068"/>
    <w:rsid w:val="007930BA"/>
    <w:rsid w:val="007930D5"/>
    <w:rsid w:val="00793124"/>
    <w:rsid w:val="0079332D"/>
    <w:rsid w:val="00793967"/>
    <w:rsid w:val="00793B9F"/>
    <w:rsid w:val="00793FA7"/>
    <w:rsid w:val="00794147"/>
    <w:rsid w:val="00794151"/>
    <w:rsid w:val="0079415A"/>
    <w:rsid w:val="0079466F"/>
    <w:rsid w:val="007947F3"/>
    <w:rsid w:val="0079488D"/>
    <w:rsid w:val="007949EF"/>
    <w:rsid w:val="00794C28"/>
    <w:rsid w:val="00794C4B"/>
    <w:rsid w:val="00794CF4"/>
    <w:rsid w:val="00794D03"/>
    <w:rsid w:val="00794D8F"/>
    <w:rsid w:val="00794F45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85"/>
    <w:rsid w:val="0079601F"/>
    <w:rsid w:val="007960B6"/>
    <w:rsid w:val="007963F5"/>
    <w:rsid w:val="007964BB"/>
    <w:rsid w:val="007967C0"/>
    <w:rsid w:val="007968C6"/>
    <w:rsid w:val="007969A2"/>
    <w:rsid w:val="007969DE"/>
    <w:rsid w:val="00796A74"/>
    <w:rsid w:val="00796B5E"/>
    <w:rsid w:val="00796EA2"/>
    <w:rsid w:val="00796F18"/>
    <w:rsid w:val="00796FA5"/>
    <w:rsid w:val="00797379"/>
    <w:rsid w:val="007973A7"/>
    <w:rsid w:val="0079747B"/>
    <w:rsid w:val="00797894"/>
    <w:rsid w:val="00797929"/>
    <w:rsid w:val="00797AD6"/>
    <w:rsid w:val="00797B39"/>
    <w:rsid w:val="00797B7B"/>
    <w:rsid w:val="00797BE6"/>
    <w:rsid w:val="00797F44"/>
    <w:rsid w:val="007A03F7"/>
    <w:rsid w:val="007A0487"/>
    <w:rsid w:val="007A05E3"/>
    <w:rsid w:val="007A06CC"/>
    <w:rsid w:val="007A0806"/>
    <w:rsid w:val="007A08DE"/>
    <w:rsid w:val="007A094A"/>
    <w:rsid w:val="007A0A1D"/>
    <w:rsid w:val="007A0C03"/>
    <w:rsid w:val="007A0D05"/>
    <w:rsid w:val="007A0DAE"/>
    <w:rsid w:val="007A0E00"/>
    <w:rsid w:val="007A0F1D"/>
    <w:rsid w:val="007A0F99"/>
    <w:rsid w:val="007A0FEB"/>
    <w:rsid w:val="007A120D"/>
    <w:rsid w:val="007A1464"/>
    <w:rsid w:val="007A1763"/>
    <w:rsid w:val="007A17D1"/>
    <w:rsid w:val="007A188B"/>
    <w:rsid w:val="007A192A"/>
    <w:rsid w:val="007A1A18"/>
    <w:rsid w:val="007A1AE2"/>
    <w:rsid w:val="007A1B9C"/>
    <w:rsid w:val="007A1BC4"/>
    <w:rsid w:val="007A242B"/>
    <w:rsid w:val="007A26CE"/>
    <w:rsid w:val="007A2B57"/>
    <w:rsid w:val="007A2C85"/>
    <w:rsid w:val="007A3341"/>
    <w:rsid w:val="007A3676"/>
    <w:rsid w:val="007A3689"/>
    <w:rsid w:val="007A391A"/>
    <w:rsid w:val="007A3A72"/>
    <w:rsid w:val="007A3C3E"/>
    <w:rsid w:val="007A3D5C"/>
    <w:rsid w:val="007A3FFC"/>
    <w:rsid w:val="007A4152"/>
    <w:rsid w:val="007A4781"/>
    <w:rsid w:val="007A4B77"/>
    <w:rsid w:val="007A4E81"/>
    <w:rsid w:val="007A5173"/>
    <w:rsid w:val="007A5305"/>
    <w:rsid w:val="007A53BC"/>
    <w:rsid w:val="007A577A"/>
    <w:rsid w:val="007A5A50"/>
    <w:rsid w:val="007A5C16"/>
    <w:rsid w:val="007A5D5E"/>
    <w:rsid w:val="007A6212"/>
    <w:rsid w:val="007A62F1"/>
    <w:rsid w:val="007A63B1"/>
    <w:rsid w:val="007A658A"/>
    <w:rsid w:val="007A6663"/>
    <w:rsid w:val="007A67B7"/>
    <w:rsid w:val="007A6839"/>
    <w:rsid w:val="007A6963"/>
    <w:rsid w:val="007A6AE3"/>
    <w:rsid w:val="007A6B90"/>
    <w:rsid w:val="007A6BFA"/>
    <w:rsid w:val="007A6C47"/>
    <w:rsid w:val="007A6D50"/>
    <w:rsid w:val="007A719C"/>
    <w:rsid w:val="007A7364"/>
    <w:rsid w:val="007A73E5"/>
    <w:rsid w:val="007A7452"/>
    <w:rsid w:val="007A7480"/>
    <w:rsid w:val="007A7824"/>
    <w:rsid w:val="007A78FD"/>
    <w:rsid w:val="007A7980"/>
    <w:rsid w:val="007A7A42"/>
    <w:rsid w:val="007A7CA8"/>
    <w:rsid w:val="007A7D6D"/>
    <w:rsid w:val="007A7EA5"/>
    <w:rsid w:val="007A7EB0"/>
    <w:rsid w:val="007A7F3F"/>
    <w:rsid w:val="007B01DF"/>
    <w:rsid w:val="007B026C"/>
    <w:rsid w:val="007B0308"/>
    <w:rsid w:val="007B040C"/>
    <w:rsid w:val="007B05C4"/>
    <w:rsid w:val="007B07AC"/>
    <w:rsid w:val="007B09EE"/>
    <w:rsid w:val="007B109D"/>
    <w:rsid w:val="007B10B2"/>
    <w:rsid w:val="007B1155"/>
    <w:rsid w:val="007B1693"/>
    <w:rsid w:val="007B16AB"/>
    <w:rsid w:val="007B17AC"/>
    <w:rsid w:val="007B1A6C"/>
    <w:rsid w:val="007B1D5F"/>
    <w:rsid w:val="007B1F03"/>
    <w:rsid w:val="007B22AC"/>
    <w:rsid w:val="007B24F9"/>
    <w:rsid w:val="007B2552"/>
    <w:rsid w:val="007B2755"/>
    <w:rsid w:val="007B29A4"/>
    <w:rsid w:val="007B2C55"/>
    <w:rsid w:val="007B2F42"/>
    <w:rsid w:val="007B3074"/>
    <w:rsid w:val="007B30AC"/>
    <w:rsid w:val="007B30F8"/>
    <w:rsid w:val="007B3167"/>
    <w:rsid w:val="007B3233"/>
    <w:rsid w:val="007B3266"/>
    <w:rsid w:val="007B326F"/>
    <w:rsid w:val="007B3387"/>
    <w:rsid w:val="007B36E6"/>
    <w:rsid w:val="007B3776"/>
    <w:rsid w:val="007B38F3"/>
    <w:rsid w:val="007B3961"/>
    <w:rsid w:val="007B3A6D"/>
    <w:rsid w:val="007B3AD0"/>
    <w:rsid w:val="007B3D96"/>
    <w:rsid w:val="007B3E30"/>
    <w:rsid w:val="007B3F2A"/>
    <w:rsid w:val="007B409D"/>
    <w:rsid w:val="007B48F9"/>
    <w:rsid w:val="007B4AC5"/>
    <w:rsid w:val="007B50FB"/>
    <w:rsid w:val="007B517E"/>
    <w:rsid w:val="007B5383"/>
    <w:rsid w:val="007B541B"/>
    <w:rsid w:val="007B544F"/>
    <w:rsid w:val="007B592A"/>
    <w:rsid w:val="007B5963"/>
    <w:rsid w:val="007B59DB"/>
    <w:rsid w:val="007B5A03"/>
    <w:rsid w:val="007B5B0E"/>
    <w:rsid w:val="007B5C97"/>
    <w:rsid w:val="007B5CB2"/>
    <w:rsid w:val="007B5D73"/>
    <w:rsid w:val="007B621B"/>
    <w:rsid w:val="007B6258"/>
    <w:rsid w:val="007B62CA"/>
    <w:rsid w:val="007B6579"/>
    <w:rsid w:val="007B668F"/>
    <w:rsid w:val="007B677B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308"/>
    <w:rsid w:val="007B738B"/>
    <w:rsid w:val="007B742E"/>
    <w:rsid w:val="007B76A1"/>
    <w:rsid w:val="007B7FA8"/>
    <w:rsid w:val="007C0048"/>
    <w:rsid w:val="007C02D3"/>
    <w:rsid w:val="007C089C"/>
    <w:rsid w:val="007C0AB2"/>
    <w:rsid w:val="007C0BCB"/>
    <w:rsid w:val="007C0D63"/>
    <w:rsid w:val="007C0FE6"/>
    <w:rsid w:val="007C10A8"/>
    <w:rsid w:val="007C1133"/>
    <w:rsid w:val="007C1510"/>
    <w:rsid w:val="007C1638"/>
    <w:rsid w:val="007C19AF"/>
    <w:rsid w:val="007C19BD"/>
    <w:rsid w:val="007C1BF2"/>
    <w:rsid w:val="007C1C5C"/>
    <w:rsid w:val="007C1F62"/>
    <w:rsid w:val="007C2494"/>
    <w:rsid w:val="007C251C"/>
    <w:rsid w:val="007C2714"/>
    <w:rsid w:val="007C2911"/>
    <w:rsid w:val="007C2A1F"/>
    <w:rsid w:val="007C2AFD"/>
    <w:rsid w:val="007C2C4F"/>
    <w:rsid w:val="007C2FA5"/>
    <w:rsid w:val="007C2FC2"/>
    <w:rsid w:val="007C31C1"/>
    <w:rsid w:val="007C31E4"/>
    <w:rsid w:val="007C332F"/>
    <w:rsid w:val="007C3514"/>
    <w:rsid w:val="007C3581"/>
    <w:rsid w:val="007C37FE"/>
    <w:rsid w:val="007C38CB"/>
    <w:rsid w:val="007C399D"/>
    <w:rsid w:val="007C3A9F"/>
    <w:rsid w:val="007C3B9B"/>
    <w:rsid w:val="007C3EB8"/>
    <w:rsid w:val="007C4093"/>
    <w:rsid w:val="007C4744"/>
    <w:rsid w:val="007C4940"/>
    <w:rsid w:val="007C4A84"/>
    <w:rsid w:val="007C4A92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410"/>
    <w:rsid w:val="007C570D"/>
    <w:rsid w:val="007C588A"/>
    <w:rsid w:val="007C5B0E"/>
    <w:rsid w:val="007C6170"/>
    <w:rsid w:val="007C632A"/>
    <w:rsid w:val="007C63FA"/>
    <w:rsid w:val="007C663D"/>
    <w:rsid w:val="007C66E6"/>
    <w:rsid w:val="007C672C"/>
    <w:rsid w:val="007C6849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9B5"/>
    <w:rsid w:val="007C79EF"/>
    <w:rsid w:val="007C7A04"/>
    <w:rsid w:val="007C7DEA"/>
    <w:rsid w:val="007C7F7F"/>
    <w:rsid w:val="007D0178"/>
    <w:rsid w:val="007D0267"/>
    <w:rsid w:val="007D0582"/>
    <w:rsid w:val="007D0714"/>
    <w:rsid w:val="007D07BF"/>
    <w:rsid w:val="007D0880"/>
    <w:rsid w:val="007D0B3F"/>
    <w:rsid w:val="007D0CFA"/>
    <w:rsid w:val="007D0ECB"/>
    <w:rsid w:val="007D0FAA"/>
    <w:rsid w:val="007D10D7"/>
    <w:rsid w:val="007D126E"/>
    <w:rsid w:val="007D12D8"/>
    <w:rsid w:val="007D12DB"/>
    <w:rsid w:val="007D1756"/>
    <w:rsid w:val="007D1922"/>
    <w:rsid w:val="007D1B48"/>
    <w:rsid w:val="007D1B66"/>
    <w:rsid w:val="007D2206"/>
    <w:rsid w:val="007D2262"/>
    <w:rsid w:val="007D2316"/>
    <w:rsid w:val="007D2425"/>
    <w:rsid w:val="007D262A"/>
    <w:rsid w:val="007D2880"/>
    <w:rsid w:val="007D299F"/>
    <w:rsid w:val="007D2AAA"/>
    <w:rsid w:val="007D2D01"/>
    <w:rsid w:val="007D2F3B"/>
    <w:rsid w:val="007D31CC"/>
    <w:rsid w:val="007D350D"/>
    <w:rsid w:val="007D37D1"/>
    <w:rsid w:val="007D3873"/>
    <w:rsid w:val="007D3A22"/>
    <w:rsid w:val="007D3B09"/>
    <w:rsid w:val="007D3B6C"/>
    <w:rsid w:val="007D3DCB"/>
    <w:rsid w:val="007D3E8D"/>
    <w:rsid w:val="007D404E"/>
    <w:rsid w:val="007D41CC"/>
    <w:rsid w:val="007D420E"/>
    <w:rsid w:val="007D432C"/>
    <w:rsid w:val="007D4448"/>
    <w:rsid w:val="007D44BC"/>
    <w:rsid w:val="007D45A6"/>
    <w:rsid w:val="007D45F8"/>
    <w:rsid w:val="007D4625"/>
    <w:rsid w:val="007D4664"/>
    <w:rsid w:val="007D48F4"/>
    <w:rsid w:val="007D4B38"/>
    <w:rsid w:val="007D4C6B"/>
    <w:rsid w:val="007D5112"/>
    <w:rsid w:val="007D513A"/>
    <w:rsid w:val="007D51CE"/>
    <w:rsid w:val="007D5537"/>
    <w:rsid w:val="007D5576"/>
    <w:rsid w:val="007D56A5"/>
    <w:rsid w:val="007D5C9D"/>
    <w:rsid w:val="007D5DD4"/>
    <w:rsid w:val="007D5E51"/>
    <w:rsid w:val="007D5F51"/>
    <w:rsid w:val="007D5FDE"/>
    <w:rsid w:val="007D612A"/>
    <w:rsid w:val="007D6622"/>
    <w:rsid w:val="007D665C"/>
    <w:rsid w:val="007D6695"/>
    <w:rsid w:val="007D6C85"/>
    <w:rsid w:val="007D6C90"/>
    <w:rsid w:val="007D6D23"/>
    <w:rsid w:val="007D6E36"/>
    <w:rsid w:val="007D6E4D"/>
    <w:rsid w:val="007D71A5"/>
    <w:rsid w:val="007D72AA"/>
    <w:rsid w:val="007D72FF"/>
    <w:rsid w:val="007D759C"/>
    <w:rsid w:val="007D75C0"/>
    <w:rsid w:val="007D76F6"/>
    <w:rsid w:val="007D7903"/>
    <w:rsid w:val="007D7BD3"/>
    <w:rsid w:val="007D7BDA"/>
    <w:rsid w:val="007E002A"/>
    <w:rsid w:val="007E00B4"/>
    <w:rsid w:val="007E0314"/>
    <w:rsid w:val="007E0331"/>
    <w:rsid w:val="007E0423"/>
    <w:rsid w:val="007E047A"/>
    <w:rsid w:val="007E0599"/>
    <w:rsid w:val="007E0672"/>
    <w:rsid w:val="007E06A5"/>
    <w:rsid w:val="007E0720"/>
    <w:rsid w:val="007E08AE"/>
    <w:rsid w:val="007E095D"/>
    <w:rsid w:val="007E0998"/>
    <w:rsid w:val="007E09FE"/>
    <w:rsid w:val="007E0A55"/>
    <w:rsid w:val="007E0ABB"/>
    <w:rsid w:val="007E0B24"/>
    <w:rsid w:val="007E0BD0"/>
    <w:rsid w:val="007E0BD1"/>
    <w:rsid w:val="007E0D0B"/>
    <w:rsid w:val="007E0DC0"/>
    <w:rsid w:val="007E100F"/>
    <w:rsid w:val="007E1049"/>
    <w:rsid w:val="007E1112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CAE"/>
    <w:rsid w:val="007E1CDF"/>
    <w:rsid w:val="007E1D45"/>
    <w:rsid w:val="007E1D7E"/>
    <w:rsid w:val="007E1D8D"/>
    <w:rsid w:val="007E2007"/>
    <w:rsid w:val="007E2170"/>
    <w:rsid w:val="007E223F"/>
    <w:rsid w:val="007E2450"/>
    <w:rsid w:val="007E2950"/>
    <w:rsid w:val="007E2AB2"/>
    <w:rsid w:val="007E2F2E"/>
    <w:rsid w:val="007E311E"/>
    <w:rsid w:val="007E35A6"/>
    <w:rsid w:val="007E35A9"/>
    <w:rsid w:val="007E3616"/>
    <w:rsid w:val="007E3B4F"/>
    <w:rsid w:val="007E3B5A"/>
    <w:rsid w:val="007E3C00"/>
    <w:rsid w:val="007E3E99"/>
    <w:rsid w:val="007E418B"/>
    <w:rsid w:val="007E4190"/>
    <w:rsid w:val="007E43FC"/>
    <w:rsid w:val="007E44F9"/>
    <w:rsid w:val="007E464C"/>
    <w:rsid w:val="007E46F5"/>
    <w:rsid w:val="007E4AC4"/>
    <w:rsid w:val="007E4B14"/>
    <w:rsid w:val="007E5224"/>
    <w:rsid w:val="007E5226"/>
    <w:rsid w:val="007E59A8"/>
    <w:rsid w:val="007E61F5"/>
    <w:rsid w:val="007E6369"/>
    <w:rsid w:val="007E63D3"/>
    <w:rsid w:val="007E64C8"/>
    <w:rsid w:val="007E66EB"/>
    <w:rsid w:val="007E676E"/>
    <w:rsid w:val="007E6A1F"/>
    <w:rsid w:val="007E6C13"/>
    <w:rsid w:val="007E6DB8"/>
    <w:rsid w:val="007E6E1F"/>
    <w:rsid w:val="007E6F9D"/>
    <w:rsid w:val="007E6FD6"/>
    <w:rsid w:val="007E7036"/>
    <w:rsid w:val="007E70D8"/>
    <w:rsid w:val="007E7113"/>
    <w:rsid w:val="007E72B5"/>
    <w:rsid w:val="007E72CD"/>
    <w:rsid w:val="007E735F"/>
    <w:rsid w:val="007E752E"/>
    <w:rsid w:val="007E7569"/>
    <w:rsid w:val="007E774F"/>
    <w:rsid w:val="007E7D71"/>
    <w:rsid w:val="007E7ED3"/>
    <w:rsid w:val="007F0054"/>
    <w:rsid w:val="007F0178"/>
    <w:rsid w:val="007F03BE"/>
    <w:rsid w:val="007F03CE"/>
    <w:rsid w:val="007F058A"/>
    <w:rsid w:val="007F0AA7"/>
    <w:rsid w:val="007F0B09"/>
    <w:rsid w:val="007F0BC1"/>
    <w:rsid w:val="007F0CF1"/>
    <w:rsid w:val="007F1287"/>
    <w:rsid w:val="007F13EA"/>
    <w:rsid w:val="007F153B"/>
    <w:rsid w:val="007F1862"/>
    <w:rsid w:val="007F189A"/>
    <w:rsid w:val="007F1A25"/>
    <w:rsid w:val="007F1E8D"/>
    <w:rsid w:val="007F1EA5"/>
    <w:rsid w:val="007F20CE"/>
    <w:rsid w:val="007F210F"/>
    <w:rsid w:val="007F2247"/>
    <w:rsid w:val="007F2A44"/>
    <w:rsid w:val="007F2AA3"/>
    <w:rsid w:val="007F2B1C"/>
    <w:rsid w:val="007F2D01"/>
    <w:rsid w:val="007F3170"/>
    <w:rsid w:val="007F31B8"/>
    <w:rsid w:val="007F3615"/>
    <w:rsid w:val="007F39D1"/>
    <w:rsid w:val="007F39D4"/>
    <w:rsid w:val="007F3A1B"/>
    <w:rsid w:val="007F3A5A"/>
    <w:rsid w:val="007F3CF6"/>
    <w:rsid w:val="007F407B"/>
    <w:rsid w:val="007F46D7"/>
    <w:rsid w:val="007F47DD"/>
    <w:rsid w:val="007F490D"/>
    <w:rsid w:val="007F4958"/>
    <w:rsid w:val="007F4A38"/>
    <w:rsid w:val="007F4A4A"/>
    <w:rsid w:val="007F4A68"/>
    <w:rsid w:val="007F4DA1"/>
    <w:rsid w:val="007F4ECD"/>
    <w:rsid w:val="007F51AF"/>
    <w:rsid w:val="007F5368"/>
    <w:rsid w:val="007F541A"/>
    <w:rsid w:val="007F571B"/>
    <w:rsid w:val="007F577E"/>
    <w:rsid w:val="007F5892"/>
    <w:rsid w:val="007F5A8E"/>
    <w:rsid w:val="007F5CBB"/>
    <w:rsid w:val="007F5CD3"/>
    <w:rsid w:val="007F5DCA"/>
    <w:rsid w:val="007F5F95"/>
    <w:rsid w:val="007F5FAE"/>
    <w:rsid w:val="007F604A"/>
    <w:rsid w:val="007F60D8"/>
    <w:rsid w:val="007F63D7"/>
    <w:rsid w:val="007F69F2"/>
    <w:rsid w:val="007F6A9D"/>
    <w:rsid w:val="007F6BC3"/>
    <w:rsid w:val="007F6DAA"/>
    <w:rsid w:val="007F70D6"/>
    <w:rsid w:val="007F710D"/>
    <w:rsid w:val="007F7280"/>
    <w:rsid w:val="007F75BC"/>
    <w:rsid w:val="007F7654"/>
    <w:rsid w:val="007F790D"/>
    <w:rsid w:val="007F79C2"/>
    <w:rsid w:val="007F7D65"/>
    <w:rsid w:val="008001AE"/>
    <w:rsid w:val="0080026A"/>
    <w:rsid w:val="008004B7"/>
    <w:rsid w:val="00800527"/>
    <w:rsid w:val="00801100"/>
    <w:rsid w:val="00801196"/>
    <w:rsid w:val="008011CE"/>
    <w:rsid w:val="00801572"/>
    <w:rsid w:val="008017C6"/>
    <w:rsid w:val="00801944"/>
    <w:rsid w:val="00801CB8"/>
    <w:rsid w:val="00802497"/>
    <w:rsid w:val="0080257C"/>
    <w:rsid w:val="008025A0"/>
    <w:rsid w:val="00802626"/>
    <w:rsid w:val="00802711"/>
    <w:rsid w:val="00802C11"/>
    <w:rsid w:val="00802F65"/>
    <w:rsid w:val="0080326B"/>
    <w:rsid w:val="008033FD"/>
    <w:rsid w:val="00803512"/>
    <w:rsid w:val="00803563"/>
    <w:rsid w:val="008036CF"/>
    <w:rsid w:val="008037CF"/>
    <w:rsid w:val="00803F6C"/>
    <w:rsid w:val="008040E8"/>
    <w:rsid w:val="00804218"/>
    <w:rsid w:val="008043B1"/>
    <w:rsid w:val="008044E4"/>
    <w:rsid w:val="00804564"/>
    <w:rsid w:val="008045A4"/>
    <w:rsid w:val="00804725"/>
    <w:rsid w:val="00804732"/>
    <w:rsid w:val="00804FE6"/>
    <w:rsid w:val="0080510D"/>
    <w:rsid w:val="0080512A"/>
    <w:rsid w:val="0080522B"/>
    <w:rsid w:val="00805300"/>
    <w:rsid w:val="00805357"/>
    <w:rsid w:val="0080544B"/>
    <w:rsid w:val="0080549B"/>
    <w:rsid w:val="00805679"/>
    <w:rsid w:val="00805A84"/>
    <w:rsid w:val="00805EE0"/>
    <w:rsid w:val="00805EE7"/>
    <w:rsid w:val="008064F1"/>
    <w:rsid w:val="008065ED"/>
    <w:rsid w:val="00806757"/>
    <w:rsid w:val="008067D9"/>
    <w:rsid w:val="00806D0F"/>
    <w:rsid w:val="0080702B"/>
    <w:rsid w:val="00807186"/>
    <w:rsid w:val="008071BE"/>
    <w:rsid w:val="008073E3"/>
    <w:rsid w:val="00807522"/>
    <w:rsid w:val="00807743"/>
    <w:rsid w:val="008077EC"/>
    <w:rsid w:val="00807BDB"/>
    <w:rsid w:val="00807C81"/>
    <w:rsid w:val="00807CCF"/>
    <w:rsid w:val="00807E49"/>
    <w:rsid w:val="00807FB5"/>
    <w:rsid w:val="00810099"/>
    <w:rsid w:val="00810233"/>
    <w:rsid w:val="008106F0"/>
    <w:rsid w:val="0081070B"/>
    <w:rsid w:val="008109C3"/>
    <w:rsid w:val="00810A38"/>
    <w:rsid w:val="00810BEE"/>
    <w:rsid w:val="00810F1A"/>
    <w:rsid w:val="00810FB6"/>
    <w:rsid w:val="008116F5"/>
    <w:rsid w:val="00811783"/>
    <w:rsid w:val="00811B18"/>
    <w:rsid w:val="00811BA6"/>
    <w:rsid w:val="00811C87"/>
    <w:rsid w:val="00812111"/>
    <w:rsid w:val="008123BC"/>
    <w:rsid w:val="00812452"/>
    <w:rsid w:val="00812618"/>
    <w:rsid w:val="008126F1"/>
    <w:rsid w:val="008128D0"/>
    <w:rsid w:val="0081291A"/>
    <w:rsid w:val="00812A23"/>
    <w:rsid w:val="00812B6D"/>
    <w:rsid w:val="00812BCA"/>
    <w:rsid w:val="00812CB3"/>
    <w:rsid w:val="00812E8C"/>
    <w:rsid w:val="00812EAD"/>
    <w:rsid w:val="00813332"/>
    <w:rsid w:val="00813444"/>
    <w:rsid w:val="008134C3"/>
    <w:rsid w:val="008134E8"/>
    <w:rsid w:val="00813502"/>
    <w:rsid w:val="00813732"/>
    <w:rsid w:val="00813885"/>
    <w:rsid w:val="008138AA"/>
    <w:rsid w:val="00813AAB"/>
    <w:rsid w:val="00813B31"/>
    <w:rsid w:val="00813C85"/>
    <w:rsid w:val="00813D00"/>
    <w:rsid w:val="00813EE3"/>
    <w:rsid w:val="008141B8"/>
    <w:rsid w:val="00814209"/>
    <w:rsid w:val="00814229"/>
    <w:rsid w:val="00814408"/>
    <w:rsid w:val="00814631"/>
    <w:rsid w:val="00814881"/>
    <w:rsid w:val="00814DFA"/>
    <w:rsid w:val="0081518B"/>
    <w:rsid w:val="008151E2"/>
    <w:rsid w:val="0081534E"/>
    <w:rsid w:val="00815507"/>
    <w:rsid w:val="0081567E"/>
    <w:rsid w:val="008158C7"/>
    <w:rsid w:val="008159ED"/>
    <w:rsid w:val="00815FA8"/>
    <w:rsid w:val="00815FC1"/>
    <w:rsid w:val="008162E2"/>
    <w:rsid w:val="008166A4"/>
    <w:rsid w:val="008166D4"/>
    <w:rsid w:val="008168B8"/>
    <w:rsid w:val="0081697D"/>
    <w:rsid w:val="00816A59"/>
    <w:rsid w:val="00816D06"/>
    <w:rsid w:val="00816DE8"/>
    <w:rsid w:val="00816EDF"/>
    <w:rsid w:val="0081715E"/>
    <w:rsid w:val="008175EF"/>
    <w:rsid w:val="008177A9"/>
    <w:rsid w:val="0081796D"/>
    <w:rsid w:val="008179BD"/>
    <w:rsid w:val="008179F3"/>
    <w:rsid w:val="00817CF9"/>
    <w:rsid w:val="0082004E"/>
    <w:rsid w:val="008202C8"/>
    <w:rsid w:val="0082045A"/>
    <w:rsid w:val="008204B2"/>
    <w:rsid w:val="00820505"/>
    <w:rsid w:val="0082059D"/>
    <w:rsid w:val="008205FB"/>
    <w:rsid w:val="00820650"/>
    <w:rsid w:val="00820C43"/>
    <w:rsid w:val="00820E7E"/>
    <w:rsid w:val="008212F0"/>
    <w:rsid w:val="008218BA"/>
    <w:rsid w:val="008218EA"/>
    <w:rsid w:val="00821B06"/>
    <w:rsid w:val="00821BC0"/>
    <w:rsid w:val="00821F93"/>
    <w:rsid w:val="00821FF1"/>
    <w:rsid w:val="00822283"/>
    <w:rsid w:val="00822288"/>
    <w:rsid w:val="00822CB6"/>
    <w:rsid w:val="00822D87"/>
    <w:rsid w:val="00822E25"/>
    <w:rsid w:val="008231E5"/>
    <w:rsid w:val="0082332D"/>
    <w:rsid w:val="00823A8C"/>
    <w:rsid w:val="00823AFF"/>
    <w:rsid w:val="00823C8E"/>
    <w:rsid w:val="00823CB5"/>
    <w:rsid w:val="00823D2D"/>
    <w:rsid w:val="00824447"/>
    <w:rsid w:val="0082475E"/>
    <w:rsid w:val="008247DC"/>
    <w:rsid w:val="008248A6"/>
    <w:rsid w:val="00824C0E"/>
    <w:rsid w:val="00824E5B"/>
    <w:rsid w:val="00824E9C"/>
    <w:rsid w:val="0082521E"/>
    <w:rsid w:val="00825223"/>
    <w:rsid w:val="008252EF"/>
    <w:rsid w:val="008253D0"/>
    <w:rsid w:val="00825774"/>
    <w:rsid w:val="0082578F"/>
    <w:rsid w:val="0082583E"/>
    <w:rsid w:val="00825BEF"/>
    <w:rsid w:val="00825C28"/>
    <w:rsid w:val="00825CD2"/>
    <w:rsid w:val="00825EDB"/>
    <w:rsid w:val="00826204"/>
    <w:rsid w:val="00826242"/>
    <w:rsid w:val="0082630F"/>
    <w:rsid w:val="008264CD"/>
    <w:rsid w:val="00826AE4"/>
    <w:rsid w:val="00826B0F"/>
    <w:rsid w:val="00826B9E"/>
    <w:rsid w:val="008272F9"/>
    <w:rsid w:val="008273E7"/>
    <w:rsid w:val="008275E2"/>
    <w:rsid w:val="00827A2A"/>
    <w:rsid w:val="00827AC5"/>
    <w:rsid w:val="00827B5B"/>
    <w:rsid w:val="00827BAF"/>
    <w:rsid w:val="00827DDC"/>
    <w:rsid w:val="00827E8B"/>
    <w:rsid w:val="008300A4"/>
    <w:rsid w:val="008303EF"/>
    <w:rsid w:val="00830500"/>
    <w:rsid w:val="008306E2"/>
    <w:rsid w:val="00830945"/>
    <w:rsid w:val="00830ACC"/>
    <w:rsid w:val="00830B45"/>
    <w:rsid w:val="00831265"/>
    <w:rsid w:val="00831C93"/>
    <w:rsid w:val="00831DC6"/>
    <w:rsid w:val="00832152"/>
    <w:rsid w:val="008321C6"/>
    <w:rsid w:val="0083222E"/>
    <w:rsid w:val="0083228F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9E"/>
    <w:rsid w:val="008330F8"/>
    <w:rsid w:val="00833201"/>
    <w:rsid w:val="0083325B"/>
    <w:rsid w:val="00833265"/>
    <w:rsid w:val="008332E2"/>
    <w:rsid w:val="00833399"/>
    <w:rsid w:val="0083360D"/>
    <w:rsid w:val="00833770"/>
    <w:rsid w:val="008337D9"/>
    <w:rsid w:val="0083380C"/>
    <w:rsid w:val="00833C38"/>
    <w:rsid w:val="00833F5F"/>
    <w:rsid w:val="00834098"/>
    <w:rsid w:val="00834205"/>
    <w:rsid w:val="00834290"/>
    <w:rsid w:val="0083461B"/>
    <w:rsid w:val="00834861"/>
    <w:rsid w:val="00834B4E"/>
    <w:rsid w:val="00834B82"/>
    <w:rsid w:val="00834E79"/>
    <w:rsid w:val="00834F15"/>
    <w:rsid w:val="00835013"/>
    <w:rsid w:val="00835115"/>
    <w:rsid w:val="0083516C"/>
    <w:rsid w:val="0083536E"/>
    <w:rsid w:val="0083545E"/>
    <w:rsid w:val="00835467"/>
    <w:rsid w:val="008356FC"/>
    <w:rsid w:val="00835880"/>
    <w:rsid w:val="00835910"/>
    <w:rsid w:val="00835945"/>
    <w:rsid w:val="00835989"/>
    <w:rsid w:val="00835ACB"/>
    <w:rsid w:val="00835AE0"/>
    <w:rsid w:val="00835AE8"/>
    <w:rsid w:val="00835B3E"/>
    <w:rsid w:val="00835F7B"/>
    <w:rsid w:val="00836291"/>
    <w:rsid w:val="00836544"/>
    <w:rsid w:val="00836566"/>
    <w:rsid w:val="00836805"/>
    <w:rsid w:val="008368B1"/>
    <w:rsid w:val="008368BD"/>
    <w:rsid w:val="008368CF"/>
    <w:rsid w:val="00836DE1"/>
    <w:rsid w:val="00836FDB"/>
    <w:rsid w:val="00836FFF"/>
    <w:rsid w:val="008372AD"/>
    <w:rsid w:val="0083740D"/>
    <w:rsid w:val="0083760C"/>
    <w:rsid w:val="008379D1"/>
    <w:rsid w:val="00837A98"/>
    <w:rsid w:val="00837BE5"/>
    <w:rsid w:val="00837F5D"/>
    <w:rsid w:val="00840001"/>
    <w:rsid w:val="00840363"/>
    <w:rsid w:val="008406AC"/>
    <w:rsid w:val="008407A6"/>
    <w:rsid w:val="00840895"/>
    <w:rsid w:val="008408B7"/>
    <w:rsid w:val="00840D44"/>
    <w:rsid w:val="00840E7B"/>
    <w:rsid w:val="00840EF1"/>
    <w:rsid w:val="008413E5"/>
    <w:rsid w:val="00841469"/>
    <w:rsid w:val="0084165D"/>
    <w:rsid w:val="00841747"/>
    <w:rsid w:val="00841A3C"/>
    <w:rsid w:val="00841AF7"/>
    <w:rsid w:val="00841E70"/>
    <w:rsid w:val="0084214D"/>
    <w:rsid w:val="008421C6"/>
    <w:rsid w:val="008425C7"/>
    <w:rsid w:val="008427AD"/>
    <w:rsid w:val="00842925"/>
    <w:rsid w:val="00842996"/>
    <w:rsid w:val="00842A4D"/>
    <w:rsid w:val="00842DA3"/>
    <w:rsid w:val="00842E17"/>
    <w:rsid w:val="00843090"/>
    <w:rsid w:val="008430A5"/>
    <w:rsid w:val="0084315A"/>
    <w:rsid w:val="008435B4"/>
    <w:rsid w:val="00843724"/>
    <w:rsid w:val="00843747"/>
    <w:rsid w:val="008437D7"/>
    <w:rsid w:val="008438ED"/>
    <w:rsid w:val="00843BCE"/>
    <w:rsid w:val="00843C45"/>
    <w:rsid w:val="00843DFC"/>
    <w:rsid w:val="00843EF5"/>
    <w:rsid w:val="00843FF4"/>
    <w:rsid w:val="0084471C"/>
    <w:rsid w:val="0084483B"/>
    <w:rsid w:val="008448AE"/>
    <w:rsid w:val="0084493E"/>
    <w:rsid w:val="00844AC5"/>
    <w:rsid w:val="00845051"/>
    <w:rsid w:val="008453A5"/>
    <w:rsid w:val="00845549"/>
    <w:rsid w:val="0084566F"/>
    <w:rsid w:val="00845AD6"/>
    <w:rsid w:val="00845D60"/>
    <w:rsid w:val="00845E2C"/>
    <w:rsid w:val="00845F32"/>
    <w:rsid w:val="00845F46"/>
    <w:rsid w:val="008460A0"/>
    <w:rsid w:val="0084640C"/>
    <w:rsid w:val="008464B9"/>
    <w:rsid w:val="0084681D"/>
    <w:rsid w:val="00846C31"/>
    <w:rsid w:val="00846E09"/>
    <w:rsid w:val="00846FEF"/>
    <w:rsid w:val="008470D2"/>
    <w:rsid w:val="00847124"/>
    <w:rsid w:val="00847284"/>
    <w:rsid w:val="0084739C"/>
    <w:rsid w:val="008473F2"/>
    <w:rsid w:val="008476E7"/>
    <w:rsid w:val="00847A7B"/>
    <w:rsid w:val="008500CE"/>
    <w:rsid w:val="00850304"/>
    <w:rsid w:val="0085054A"/>
    <w:rsid w:val="00850903"/>
    <w:rsid w:val="00850B79"/>
    <w:rsid w:val="00850F61"/>
    <w:rsid w:val="0085157C"/>
    <w:rsid w:val="0085182C"/>
    <w:rsid w:val="0085199F"/>
    <w:rsid w:val="00851D2A"/>
    <w:rsid w:val="00851DD2"/>
    <w:rsid w:val="00851E16"/>
    <w:rsid w:val="008527DE"/>
    <w:rsid w:val="008527EA"/>
    <w:rsid w:val="00852990"/>
    <w:rsid w:val="00852998"/>
    <w:rsid w:val="008529A0"/>
    <w:rsid w:val="00852B22"/>
    <w:rsid w:val="00852CB0"/>
    <w:rsid w:val="00852DAE"/>
    <w:rsid w:val="0085319D"/>
    <w:rsid w:val="00853212"/>
    <w:rsid w:val="0085348A"/>
    <w:rsid w:val="008535F8"/>
    <w:rsid w:val="00853768"/>
    <w:rsid w:val="00853A30"/>
    <w:rsid w:val="00853AC8"/>
    <w:rsid w:val="00853D1E"/>
    <w:rsid w:val="00853EBA"/>
    <w:rsid w:val="0085448F"/>
    <w:rsid w:val="00854518"/>
    <w:rsid w:val="00854543"/>
    <w:rsid w:val="00854572"/>
    <w:rsid w:val="0085460D"/>
    <w:rsid w:val="00854848"/>
    <w:rsid w:val="00854976"/>
    <w:rsid w:val="0085499F"/>
    <w:rsid w:val="00854AB3"/>
    <w:rsid w:val="00854E0A"/>
    <w:rsid w:val="00854FDE"/>
    <w:rsid w:val="00854FF7"/>
    <w:rsid w:val="0085514F"/>
    <w:rsid w:val="0085530C"/>
    <w:rsid w:val="00855459"/>
    <w:rsid w:val="008559FF"/>
    <w:rsid w:val="00855A57"/>
    <w:rsid w:val="00855C25"/>
    <w:rsid w:val="00855F06"/>
    <w:rsid w:val="00855FA5"/>
    <w:rsid w:val="00856BDD"/>
    <w:rsid w:val="00856EAE"/>
    <w:rsid w:val="00856F06"/>
    <w:rsid w:val="00856F53"/>
    <w:rsid w:val="00856F66"/>
    <w:rsid w:val="00857018"/>
    <w:rsid w:val="008572A6"/>
    <w:rsid w:val="0085742E"/>
    <w:rsid w:val="0085746D"/>
    <w:rsid w:val="00857730"/>
    <w:rsid w:val="0085784F"/>
    <w:rsid w:val="008578CE"/>
    <w:rsid w:val="00857A95"/>
    <w:rsid w:val="00857B31"/>
    <w:rsid w:val="00857D5B"/>
    <w:rsid w:val="00857DC8"/>
    <w:rsid w:val="00857E07"/>
    <w:rsid w:val="00857E3C"/>
    <w:rsid w:val="00857EBE"/>
    <w:rsid w:val="00857EFC"/>
    <w:rsid w:val="00860090"/>
    <w:rsid w:val="00860295"/>
    <w:rsid w:val="00860413"/>
    <w:rsid w:val="00860435"/>
    <w:rsid w:val="00860512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CB5"/>
    <w:rsid w:val="00861DD4"/>
    <w:rsid w:val="00861E96"/>
    <w:rsid w:val="00861F39"/>
    <w:rsid w:val="00861FF6"/>
    <w:rsid w:val="00861FFE"/>
    <w:rsid w:val="008624E1"/>
    <w:rsid w:val="00862588"/>
    <w:rsid w:val="008626BE"/>
    <w:rsid w:val="00862840"/>
    <w:rsid w:val="00862897"/>
    <w:rsid w:val="00862A2A"/>
    <w:rsid w:val="00862C18"/>
    <w:rsid w:val="00862C41"/>
    <w:rsid w:val="00862C5F"/>
    <w:rsid w:val="00862CAA"/>
    <w:rsid w:val="00862E2C"/>
    <w:rsid w:val="00862F76"/>
    <w:rsid w:val="0086349B"/>
    <w:rsid w:val="008635C0"/>
    <w:rsid w:val="008635C4"/>
    <w:rsid w:val="008637D4"/>
    <w:rsid w:val="0086386A"/>
    <w:rsid w:val="00863A40"/>
    <w:rsid w:val="00863A8B"/>
    <w:rsid w:val="00863ED4"/>
    <w:rsid w:val="00863FCD"/>
    <w:rsid w:val="00864130"/>
    <w:rsid w:val="008641F8"/>
    <w:rsid w:val="0086426B"/>
    <w:rsid w:val="00864527"/>
    <w:rsid w:val="00864539"/>
    <w:rsid w:val="00864592"/>
    <w:rsid w:val="008646B9"/>
    <w:rsid w:val="008647E5"/>
    <w:rsid w:val="00864AC2"/>
    <w:rsid w:val="00864B3A"/>
    <w:rsid w:val="00864BE4"/>
    <w:rsid w:val="00864C7E"/>
    <w:rsid w:val="00864CF5"/>
    <w:rsid w:val="00864E8A"/>
    <w:rsid w:val="00864F17"/>
    <w:rsid w:val="00864FF2"/>
    <w:rsid w:val="008650F4"/>
    <w:rsid w:val="008651C6"/>
    <w:rsid w:val="008651D1"/>
    <w:rsid w:val="008654A9"/>
    <w:rsid w:val="0086554E"/>
    <w:rsid w:val="00865808"/>
    <w:rsid w:val="00865DF8"/>
    <w:rsid w:val="0086600C"/>
    <w:rsid w:val="0086605F"/>
    <w:rsid w:val="008661B3"/>
    <w:rsid w:val="00866339"/>
    <w:rsid w:val="008663C7"/>
    <w:rsid w:val="0086646E"/>
    <w:rsid w:val="008664EA"/>
    <w:rsid w:val="008667BC"/>
    <w:rsid w:val="00866954"/>
    <w:rsid w:val="00866973"/>
    <w:rsid w:val="008671C9"/>
    <w:rsid w:val="0086738D"/>
    <w:rsid w:val="0086741A"/>
    <w:rsid w:val="00867928"/>
    <w:rsid w:val="00867B55"/>
    <w:rsid w:val="00867DD3"/>
    <w:rsid w:val="00867E39"/>
    <w:rsid w:val="00867FFB"/>
    <w:rsid w:val="00870407"/>
    <w:rsid w:val="00870417"/>
    <w:rsid w:val="00870943"/>
    <w:rsid w:val="008709E4"/>
    <w:rsid w:val="00870B9E"/>
    <w:rsid w:val="00870C84"/>
    <w:rsid w:val="00870C85"/>
    <w:rsid w:val="00870D47"/>
    <w:rsid w:val="00870E05"/>
    <w:rsid w:val="00870E16"/>
    <w:rsid w:val="00870E34"/>
    <w:rsid w:val="008710DE"/>
    <w:rsid w:val="0087116F"/>
    <w:rsid w:val="00871178"/>
    <w:rsid w:val="008711E3"/>
    <w:rsid w:val="008712DA"/>
    <w:rsid w:val="0087130B"/>
    <w:rsid w:val="008716F4"/>
    <w:rsid w:val="00871707"/>
    <w:rsid w:val="00871824"/>
    <w:rsid w:val="00871877"/>
    <w:rsid w:val="008718CD"/>
    <w:rsid w:val="00871DC7"/>
    <w:rsid w:val="00871DEC"/>
    <w:rsid w:val="00872013"/>
    <w:rsid w:val="00872147"/>
    <w:rsid w:val="00872595"/>
    <w:rsid w:val="00872670"/>
    <w:rsid w:val="008728BD"/>
    <w:rsid w:val="008728D9"/>
    <w:rsid w:val="00872A12"/>
    <w:rsid w:val="00872C7C"/>
    <w:rsid w:val="00872CA6"/>
    <w:rsid w:val="00872EC7"/>
    <w:rsid w:val="00872EDA"/>
    <w:rsid w:val="00873036"/>
    <w:rsid w:val="008731B5"/>
    <w:rsid w:val="0087336E"/>
    <w:rsid w:val="008733CA"/>
    <w:rsid w:val="008734FE"/>
    <w:rsid w:val="00873722"/>
    <w:rsid w:val="00873C69"/>
    <w:rsid w:val="00873DA4"/>
    <w:rsid w:val="0087402A"/>
    <w:rsid w:val="008742EC"/>
    <w:rsid w:val="008744A4"/>
    <w:rsid w:val="0087479B"/>
    <w:rsid w:val="00874D97"/>
    <w:rsid w:val="00874E27"/>
    <w:rsid w:val="00874E5B"/>
    <w:rsid w:val="00874EA2"/>
    <w:rsid w:val="008750FA"/>
    <w:rsid w:val="00875229"/>
    <w:rsid w:val="008752A4"/>
    <w:rsid w:val="00875339"/>
    <w:rsid w:val="00875876"/>
    <w:rsid w:val="00875941"/>
    <w:rsid w:val="00875AD1"/>
    <w:rsid w:val="00875CAF"/>
    <w:rsid w:val="00876121"/>
    <w:rsid w:val="0087618B"/>
    <w:rsid w:val="00876255"/>
    <w:rsid w:val="008764A4"/>
    <w:rsid w:val="008764C0"/>
    <w:rsid w:val="008767A5"/>
    <w:rsid w:val="008769EC"/>
    <w:rsid w:val="00876D28"/>
    <w:rsid w:val="0087700E"/>
    <w:rsid w:val="00877119"/>
    <w:rsid w:val="00877175"/>
    <w:rsid w:val="0087740B"/>
    <w:rsid w:val="0087774C"/>
    <w:rsid w:val="008779DE"/>
    <w:rsid w:val="008779FA"/>
    <w:rsid w:val="00877D7B"/>
    <w:rsid w:val="00877D9B"/>
    <w:rsid w:val="00877DA0"/>
    <w:rsid w:val="00880048"/>
    <w:rsid w:val="00880122"/>
    <w:rsid w:val="0088029C"/>
    <w:rsid w:val="008803CF"/>
    <w:rsid w:val="008806C2"/>
    <w:rsid w:val="0088070F"/>
    <w:rsid w:val="008807DA"/>
    <w:rsid w:val="008808A9"/>
    <w:rsid w:val="00880C59"/>
    <w:rsid w:val="00880D1E"/>
    <w:rsid w:val="00880DAB"/>
    <w:rsid w:val="00880F1A"/>
    <w:rsid w:val="0088148A"/>
    <w:rsid w:val="008818B4"/>
    <w:rsid w:val="00881AF9"/>
    <w:rsid w:val="00881C5C"/>
    <w:rsid w:val="00881EB8"/>
    <w:rsid w:val="008821EE"/>
    <w:rsid w:val="00882442"/>
    <w:rsid w:val="00882561"/>
    <w:rsid w:val="00882873"/>
    <w:rsid w:val="00882CC5"/>
    <w:rsid w:val="00882E80"/>
    <w:rsid w:val="00882E8C"/>
    <w:rsid w:val="00882EFC"/>
    <w:rsid w:val="00883484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68E"/>
    <w:rsid w:val="008848AD"/>
    <w:rsid w:val="00884914"/>
    <w:rsid w:val="00884AE5"/>
    <w:rsid w:val="00884C8A"/>
    <w:rsid w:val="00884FFE"/>
    <w:rsid w:val="00885217"/>
    <w:rsid w:val="00885247"/>
    <w:rsid w:val="008855A0"/>
    <w:rsid w:val="008857AA"/>
    <w:rsid w:val="0088596E"/>
    <w:rsid w:val="008859FF"/>
    <w:rsid w:val="00885BDD"/>
    <w:rsid w:val="00885D79"/>
    <w:rsid w:val="00885ECD"/>
    <w:rsid w:val="008860C7"/>
    <w:rsid w:val="008862BE"/>
    <w:rsid w:val="00886776"/>
    <w:rsid w:val="0088679E"/>
    <w:rsid w:val="008867FC"/>
    <w:rsid w:val="008869D3"/>
    <w:rsid w:val="00886CB3"/>
    <w:rsid w:val="00887567"/>
    <w:rsid w:val="008875FA"/>
    <w:rsid w:val="0088763E"/>
    <w:rsid w:val="008877D8"/>
    <w:rsid w:val="008878E0"/>
    <w:rsid w:val="0088794C"/>
    <w:rsid w:val="00887AFD"/>
    <w:rsid w:val="00887B03"/>
    <w:rsid w:val="00887B52"/>
    <w:rsid w:val="00887B54"/>
    <w:rsid w:val="00887B77"/>
    <w:rsid w:val="00887C7C"/>
    <w:rsid w:val="00887FB7"/>
    <w:rsid w:val="00890042"/>
    <w:rsid w:val="00890529"/>
    <w:rsid w:val="00890717"/>
    <w:rsid w:val="00890757"/>
    <w:rsid w:val="0089089F"/>
    <w:rsid w:val="008909D1"/>
    <w:rsid w:val="00890A74"/>
    <w:rsid w:val="00890F65"/>
    <w:rsid w:val="0089129A"/>
    <w:rsid w:val="00891860"/>
    <w:rsid w:val="00891B3B"/>
    <w:rsid w:val="00891B6C"/>
    <w:rsid w:val="00891C35"/>
    <w:rsid w:val="00891DB6"/>
    <w:rsid w:val="00891F3F"/>
    <w:rsid w:val="00891FEE"/>
    <w:rsid w:val="0089200B"/>
    <w:rsid w:val="0089237D"/>
    <w:rsid w:val="008925AB"/>
    <w:rsid w:val="00892905"/>
    <w:rsid w:val="00892A66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5A9"/>
    <w:rsid w:val="008935B1"/>
    <w:rsid w:val="008935F1"/>
    <w:rsid w:val="008936C9"/>
    <w:rsid w:val="00893758"/>
    <w:rsid w:val="0089378E"/>
    <w:rsid w:val="00894086"/>
    <w:rsid w:val="008940E7"/>
    <w:rsid w:val="008942AE"/>
    <w:rsid w:val="008943F8"/>
    <w:rsid w:val="00894516"/>
    <w:rsid w:val="00894887"/>
    <w:rsid w:val="0089488C"/>
    <w:rsid w:val="008948FB"/>
    <w:rsid w:val="00894B79"/>
    <w:rsid w:val="00894C5A"/>
    <w:rsid w:val="00894D4E"/>
    <w:rsid w:val="00894DC2"/>
    <w:rsid w:val="00894E75"/>
    <w:rsid w:val="0089527C"/>
    <w:rsid w:val="00895555"/>
    <w:rsid w:val="00895570"/>
    <w:rsid w:val="008955E7"/>
    <w:rsid w:val="0089568A"/>
    <w:rsid w:val="008958B0"/>
    <w:rsid w:val="00895A34"/>
    <w:rsid w:val="00895BFB"/>
    <w:rsid w:val="00895DBA"/>
    <w:rsid w:val="00895FEB"/>
    <w:rsid w:val="0089602D"/>
    <w:rsid w:val="00896379"/>
    <w:rsid w:val="00896503"/>
    <w:rsid w:val="00896546"/>
    <w:rsid w:val="0089661B"/>
    <w:rsid w:val="00896875"/>
    <w:rsid w:val="00896AEB"/>
    <w:rsid w:val="00896E32"/>
    <w:rsid w:val="00896FAF"/>
    <w:rsid w:val="00896FE7"/>
    <w:rsid w:val="008970E0"/>
    <w:rsid w:val="0089744A"/>
    <w:rsid w:val="00897760"/>
    <w:rsid w:val="00897799"/>
    <w:rsid w:val="008979C6"/>
    <w:rsid w:val="00897A8D"/>
    <w:rsid w:val="00897C0B"/>
    <w:rsid w:val="00897D8E"/>
    <w:rsid w:val="00897F65"/>
    <w:rsid w:val="00897F8A"/>
    <w:rsid w:val="00897F9D"/>
    <w:rsid w:val="008A01A1"/>
    <w:rsid w:val="008A0287"/>
    <w:rsid w:val="008A02F3"/>
    <w:rsid w:val="008A0504"/>
    <w:rsid w:val="008A05BC"/>
    <w:rsid w:val="008A06C6"/>
    <w:rsid w:val="008A079B"/>
    <w:rsid w:val="008A07C3"/>
    <w:rsid w:val="008A08DF"/>
    <w:rsid w:val="008A0998"/>
    <w:rsid w:val="008A0F21"/>
    <w:rsid w:val="008A12ED"/>
    <w:rsid w:val="008A14EA"/>
    <w:rsid w:val="008A1618"/>
    <w:rsid w:val="008A1FE3"/>
    <w:rsid w:val="008A21B4"/>
    <w:rsid w:val="008A2537"/>
    <w:rsid w:val="008A26B0"/>
    <w:rsid w:val="008A2A6D"/>
    <w:rsid w:val="008A2BEE"/>
    <w:rsid w:val="008A2CDD"/>
    <w:rsid w:val="008A2D39"/>
    <w:rsid w:val="008A3272"/>
    <w:rsid w:val="008A33C8"/>
    <w:rsid w:val="008A3683"/>
    <w:rsid w:val="008A3892"/>
    <w:rsid w:val="008A3A88"/>
    <w:rsid w:val="008A3AAC"/>
    <w:rsid w:val="008A3CE5"/>
    <w:rsid w:val="008A3D40"/>
    <w:rsid w:val="008A3EB1"/>
    <w:rsid w:val="008A41F0"/>
    <w:rsid w:val="008A42C2"/>
    <w:rsid w:val="008A44E9"/>
    <w:rsid w:val="008A47E1"/>
    <w:rsid w:val="008A4867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2F"/>
    <w:rsid w:val="008A5C2C"/>
    <w:rsid w:val="008A5CFA"/>
    <w:rsid w:val="008A5E62"/>
    <w:rsid w:val="008A5EC1"/>
    <w:rsid w:val="008A5F99"/>
    <w:rsid w:val="008A6089"/>
    <w:rsid w:val="008A60FB"/>
    <w:rsid w:val="008A6139"/>
    <w:rsid w:val="008A6145"/>
    <w:rsid w:val="008A61F4"/>
    <w:rsid w:val="008A63F1"/>
    <w:rsid w:val="008A646F"/>
    <w:rsid w:val="008A650A"/>
    <w:rsid w:val="008A65B9"/>
    <w:rsid w:val="008A6695"/>
    <w:rsid w:val="008A68B7"/>
    <w:rsid w:val="008A699C"/>
    <w:rsid w:val="008A6A4C"/>
    <w:rsid w:val="008A6AC3"/>
    <w:rsid w:val="008A6B6E"/>
    <w:rsid w:val="008A6BF0"/>
    <w:rsid w:val="008A6C29"/>
    <w:rsid w:val="008A6E83"/>
    <w:rsid w:val="008A70F0"/>
    <w:rsid w:val="008A747A"/>
    <w:rsid w:val="008A75DB"/>
    <w:rsid w:val="008A7654"/>
    <w:rsid w:val="008A7797"/>
    <w:rsid w:val="008A7A84"/>
    <w:rsid w:val="008A7AF7"/>
    <w:rsid w:val="008A7B53"/>
    <w:rsid w:val="008A7BD3"/>
    <w:rsid w:val="008A7D11"/>
    <w:rsid w:val="008A7DC1"/>
    <w:rsid w:val="008A7EDE"/>
    <w:rsid w:val="008A7F3E"/>
    <w:rsid w:val="008A7FAC"/>
    <w:rsid w:val="008B05E9"/>
    <w:rsid w:val="008B064B"/>
    <w:rsid w:val="008B0690"/>
    <w:rsid w:val="008B0758"/>
    <w:rsid w:val="008B0828"/>
    <w:rsid w:val="008B0844"/>
    <w:rsid w:val="008B086A"/>
    <w:rsid w:val="008B0A73"/>
    <w:rsid w:val="008B0AFC"/>
    <w:rsid w:val="008B0BA6"/>
    <w:rsid w:val="008B0C4B"/>
    <w:rsid w:val="008B0DF7"/>
    <w:rsid w:val="008B0E01"/>
    <w:rsid w:val="008B0FE9"/>
    <w:rsid w:val="008B10FD"/>
    <w:rsid w:val="008B1236"/>
    <w:rsid w:val="008B1345"/>
    <w:rsid w:val="008B138D"/>
    <w:rsid w:val="008B1417"/>
    <w:rsid w:val="008B153B"/>
    <w:rsid w:val="008B17F8"/>
    <w:rsid w:val="008B1C8D"/>
    <w:rsid w:val="008B1CD8"/>
    <w:rsid w:val="008B1D3F"/>
    <w:rsid w:val="008B1E0B"/>
    <w:rsid w:val="008B1E1F"/>
    <w:rsid w:val="008B1EE3"/>
    <w:rsid w:val="008B2406"/>
    <w:rsid w:val="008B2420"/>
    <w:rsid w:val="008B2501"/>
    <w:rsid w:val="008B2AB8"/>
    <w:rsid w:val="008B2EDC"/>
    <w:rsid w:val="008B3167"/>
    <w:rsid w:val="008B3187"/>
    <w:rsid w:val="008B33A4"/>
    <w:rsid w:val="008B3541"/>
    <w:rsid w:val="008B3B01"/>
    <w:rsid w:val="008B3B58"/>
    <w:rsid w:val="008B3BBD"/>
    <w:rsid w:val="008B3C3B"/>
    <w:rsid w:val="008B3CD6"/>
    <w:rsid w:val="008B3E61"/>
    <w:rsid w:val="008B3F8D"/>
    <w:rsid w:val="008B40F8"/>
    <w:rsid w:val="008B41FA"/>
    <w:rsid w:val="008B42DD"/>
    <w:rsid w:val="008B4337"/>
    <w:rsid w:val="008B4437"/>
    <w:rsid w:val="008B44F2"/>
    <w:rsid w:val="008B4590"/>
    <w:rsid w:val="008B467D"/>
    <w:rsid w:val="008B473C"/>
    <w:rsid w:val="008B47A9"/>
    <w:rsid w:val="008B49B5"/>
    <w:rsid w:val="008B49C1"/>
    <w:rsid w:val="008B4A21"/>
    <w:rsid w:val="008B4A70"/>
    <w:rsid w:val="008B4AEF"/>
    <w:rsid w:val="008B4B34"/>
    <w:rsid w:val="008B51E9"/>
    <w:rsid w:val="008B5274"/>
    <w:rsid w:val="008B530A"/>
    <w:rsid w:val="008B53BE"/>
    <w:rsid w:val="008B55C4"/>
    <w:rsid w:val="008B566D"/>
    <w:rsid w:val="008B5808"/>
    <w:rsid w:val="008B59AC"/>
    <w:rsid w:val="008B5BE8"/>
    <w:rsid w:val="008B604B"/>
    <w:rsid w:val="008B611F"/>
    <w:rsid w:val="008B632A"/>
    <w:rsid w:val="008B63B0"/>
    <w:rsid w:val="008B672C"/>
    <w:rsid w:val="008B6916"/>
    <w:rsid w:val="008B6A0B"/>
    <w:rsid w:val="008B6BC8"/>
    <w:rsid w:val="008B6E98"/>
    <w:rsid w:val="008B705D"/>
    <w:rsid w:val="008B7217"/>
    <w:rsid w:val="008B743E"/>
    <w:rsid w:val="008B77B7"/>
    <w:rsid w:val="008B7BE0"/>
    <w:rsid w:val="008B7CC8"/>
    <w:rsid w:val="008B7D9B"/>
    <w:rsid w:val="008B7E7A"/>
    <w:rsid w:val="008B7EF7"/>
    <w:rsid w:val="008C0052"/>
    <w:rsid w:val="008C0201"/>
    <w:rsid w:val="008C029D"/>
    <w:rsid w:val="008C057E"/>
    <w:rsid w:val="008C05D7"/>
    <w:rsid w:val="008C05DD"/>
    <w:rsid w:val="008C0701"/>
    <w:rsid w:val="008C0A5D"/>
    <w:rsid w:val="008C0D41"/>
    <w:rsid w:val="008C0EA3"/>
    <w:rsid w:val="008C109D"/>
    <w:rsid w:val="008C11B9"/>
    <w:rsid w:val="008C138C"/>
    <w:rsid w:val="008C149B"/>
    <w:rsid w:val="008C18E9"/>
    <w:rsid w:val="008C1A65"/>
    <w:rsid w:val="008C201F"/>
    <w:rsid w:val="008C202E"/>
    <w:rsid w:val="008C207D"/>
    <w:rsid w:val="008C20BE"/>
    <w:rsid w:val="008C20D0"/>
    <w:rsid w:val="008C2222"/>
    <w:rsid w:val="008C237A"/>
    <w:rsid w:val="008C2834"/>
    <w:rsid w:val="008C2AB6"/>
    <w:rsid w:val="008C2AD3"/>
    <w:rsid w:val="008C2ADF"/>
    <w:rsid w:val="008C2AFB"/>
    <w:rsid w:val="008C2E05"/>
    <w:rsid w:val="008C2F71"/>
    <w:rsid w:val="008C3026"/>
    <w:rsid w:val="008C3185"/>
    <w:rsid w:val="008C32D6"/>
    <w:rsid w:val="008C32F0"/>
    <w:rsid w:val="008C35FE"/>
    <w:rsid w:val="008C36DD"/>
    <w:rsid w:val="008C3702"/>
    <w:rsid w:val="008C37EB"/>
    <w:rsid w:val="008C3A16"/>
    <w:rsid w:val="008C3D94"/>
    <w:rsid w:val="008C3DAA"/>
    <w:rsid w:val="008C42AA"/>
    <w:rsid w:val="008C42D6"/>
    <w:rsid w:val="008C466B"/>
    <w:rsid w:val="008C4D00"/>
    <w:rsid w:val="008C4DC1"/>
    <w:rsid w:val="008C4E64"/>
    <w:rsid w:val="008C4E9D"/>
    <w:rsid w:val="008C4F9A"/>
    <w:rsid w:val="008C51D1"/>
    <w:rsid w:val="008C533B"/>
    <w:rsid w:val="008C56A4"/>
    <w:rsid w:val="008C58CF"/>
    <w:rsid w:val="008C5A5D"/>
    <w:rsid w:val="008C5A64"/>
    <w:rsid w:val="008C5B27"/>
    <w:rsid w:val="008C63AC"/>
    <w:rsid w:val="008C6497"/>
    <w:rsid w:val="008C68EE"/>
    <w:rsid w:val="008C69C0"/>
    <w:rsid w:val="008C6C57"/>
    <w:rsid w:val="008C6D3F"/>
    <w:rsid w:val="008C6E36"/>
    <w:rsid w:val="008C6E61"/>
    <w:rsid w:val="008C700D"/>
    <w:rsid w:val="008C7019"/>
    <w:rsid w:val="008C7707"/>
    <w:rsid w:val="008C7862"/>
    <w:rsid w:val="008C7B6D"/>
    <w:rsid w:val="008C7E10"/>
    <w:rsid w:val="008D0049"/>
    <w:rsid w:val="008D0182"/>
    <w:rsid w:val="008D029C"/>
    <w:rsid w:val="008D02AB"/>
    <w:rsid w:val="008D051E"/>
    <w:rsid w:val="008D083B"/>
    <w:rsid w:val="008D1116"/>
    <w:rsid w:val="008D122D"/>
    <w:rsid w:val="008D1272"/>
    <w:rsid w:val="008D128C"/>
    <w:rsid w:val="008D13E1"/>
    <w:rsid w:val="008D1434"/>
    <w:rsid w:val="008D165A"/>
    <w:rsid w:val="008D169A"/>
    <w:rsid w:val="008D1A96"/>
    <w:rsid w:val="008D1B3E"/>
    <w:rsid w:val="008D1C24"/>
    <w:rsid w:val="008D2209"/>
    <w:rsid w:val="008D2252"/>
    <w:rsid w:val="008D22F6"/>
    <w:rsid w:val="008D23C2"/>
    <w:rsid w:val="008D2416"/>
    <w:rsid w:val="008D2ADD"/>
    <w:rsid w:val="008D2C7C"/>
    <w:rsid w:val="008D2C8E"/>
    <w:rsid w:val="008D305A"/>
    <w:rsid w:val="008D30C4"/>
    <w:rsid w:val="008D321A"/>
    <w:rsid w:val="008D3283"/>
    <w:rsid w:val="008D32B0"/>
    <w:rsid w:val="008D3692"/>
    <w:rsid w:val="008D3706"/>
    <w:rsid w:val="008D37E6"/>
    <w:rsid w:val="008D3D33"/>
    <w:rsid w:val="008D4107"/>
    <w:rsid w:val="008D45CC"/>
    <w:rsid w:val="008D46F4"/>
    <w:rsid w:val="008D4B1C"/>
    <w:rsid w:val="008D4B73"/>
    <w:rsid w:val="008D4C53"/>
    <w:rsid w:val="008D4CE4"/>
    <w:rsid w:val="008D53D0"/>
    <w:rsid w:val="008D5A9C"/>
    <w:rsid w:val="008D5B0F"/>
    <w:rsid w:val="008D5C2C"/>
    <w:rsid w:val="008D5C64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211"/>
    <w:rsid w:val="008D6304"/>
    <w:rsid w:val="008D6753"/>
    <w:rsid w:val="008D6790"/>
    <w:rsid w:val="008D6869"/>
    <w:rsid w:val="008D6B3A"/>
    <w:rsid w:val="008D6B69"/>
    <w:rsid w:val="008D6C8A"/>
    <w:rsid w:val="008D6CC3"/>
    <w:rsid w:val="008D6D79"/>
    <w:rsid w:val="008D6EC9"/>
    <w:rsid w:val="008D6EDC"/>
    <w:rsid w:val="008D71A3"/>
    <w:rsid w:val="008D746E"/>
    <w:rsid w:val="008D7478"/>
    <w:rsid w:val="008D7483"/>
    <w:rsid w:val="008D750D"/>
    <w:rsid w:val="008D7946"/>
    <w:rsid w:val="008D7959"/>
    <w:rsid w:val="008D7A2D"/>
    <w:rsid w:val="008D7DBB"/>
    <w:rsid w:val="008D7E3B"/>
    <w:rsid w:val="008D7E53"/>
    <w:rsid w:val="008E0115"/>
    <w:rsid w:val="008E0225"/>
    <w:rsid w:val="008E02E5"/>
    <w:rsid w:val="008E034A"/>
    <w:rsid w:val="008E0682"/>
    <w:rsid w:val="008E080D"/>
    <w:rsid w:val="008E08C5"/>
    <w:rsid w:val="008E0AE6"/>
    <w:rsid w:val="008E0C7E"/>
    <w:rsid w:val="008E0D15"/>
    <w:rsid w:val="008E0F4B"/>
    <w:rsid w:val="008E11DC"/>
    <w:rsid w:val="008E13B4"/>
    <w:rsid w:val="008E16C5"/>
    <w:rsid w:val="008E173E"/>
    <w:rsid w:val="008E19B4"/>
    <w:rsid w:val="008E1D51"/>
    <w:rsid w:val="008E1DA3"/>
    <w:rsid w:val="008E1DF3"/>
    <w:rsid w:val="008E1EDE"/>
    <w:rsid w:val="008E1F86"/>
    <w:rsid w:val="008E1FC1"/>
    <w:rsid w:val="008E236B"/>
    <w:rsid w:val="008E2671"/>
    <w:rsid w:val="008E26F3"/>
    <w:rsid w:val="008E2777"/>
    <w:rsid w:val="008E2822"/>
    <w:rsid w:val="008E2912"/>
    <w:rsid w:val="008E297E"/>
    <w:rsid w:val="008E2BA1"/>
    <w:rsid w:val="008E2C63"/>
    <w:rsid w:val="008E2F15"/>
    <w:rsid w:val="008E30A3"/>
    <w:rsid w:val="008E30CF"/>
    <w:rsid w:val="008E3369"/>
    <w:rsid w:val="008E3532"/>
    <w:rsid w:val="008E3802"/>
    <w:rsid w:val="008E3932"/>
    <w:rsid w:val="008E39D8"/>
    <w:rsid w:val="008E3E54"/>
    <w:rsid w:val="008E410C"/>
    <w:rsid w:val="008E458D"/>
    <w:rsid w:val="008E4790"/>
    <w:rsid w:val="008E4B22"/>
    <w:rsid w:val="008E4F37"/>
    <w:rsid w:val="008E5037"/>
    <w:rsid w:val="008E511E"/>
    <w:rsid w:val="008E5146"/>
    <w:rsid w:val="008E5220"/>
    <w:rsid w:val="008E52AE"/>
    <w:rsid w:val="008E53B1"/>
    <w:rsid w:val="008E54F9"/>
    <w:rsid w:val="008E5550"/>
    <w:rsid w:val="008E59E6"/>
    <w:rsid w:val="008E5B5B"/>
    <w:rsid w:val="008E5B9C"/>
    <w:rsid w:val="008E5DBE"/>
    <w:rsid w:val="008E5DE2"/>
    <w:rsid w:val="008E5E54"/>
    <w:rsid w:val="008E65B8"/>
    <w:rsid w:val="008E685D"/>
    <w:rsid w:val="008E69C9"/>
    <w:rsid w:val="008E6C91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4E"/>
    <w:rsid w:val="008E7BF7"/>
    <w:rsid w:val="008E7C09"/>
    <w:rsid w:val="008E7EC1"/>
    <w:rsid w:val="008E7F02"/>
    <w:rsid w:val="008F010A"/>
    <w:rsid w:val="008F02A3"/>
    <w:rsid w:val="008F0705"/>
    <w:rsid w:val="008F0959"/>
    <w:rsid w:val="008F09E9"/>
    <w:rsid w:val="008F0A06"/>
    <w:rsid w:val="008F0D9E"/>
    <w:rsid w:val="008F0F76"/>
    <w:rsid w:val="008F106F"/>
    <w:rsid w:val="008F10B8"/>
    <w:rsid w:val="008F13EE"/>
    <w:rsid w:val="008F14C3"/>
    <w:rsid w:val="008F15DF"/>
    <w:rsid w:val="008F1704"/>
    <w:rsid w:val="008F181D"/>
    <w:rsid w:val="008F1C7C"/>
    <w:rsid w:val="008F1CA9"/>
    <w:rsid w:val="008F1E5C"/>
    <w:rsid w:val="008F2018"/>
    <w:rsid w:val="008F210C"/>
    <w:rsid w:val="008F2326"/>
    <w:rsid w:val="008F23AA"/>
    <w:rsid w:val="008F24EB"/>
    <w:rsid w:val="008F282B"/>
    <w:rsid w:val="008F2831"/>
    <w:rsid w:val="008F2A1E"/>
    <w:rsid w:val="008F2B08"/>
    <w:rsid w:val="008F2B87"/>
    <w:rsid w:val="008F2CEA"/>
    <w:rsid w:val="008F2D38"/>
    <w:rsid w:val="008F2E61"/>
    <w:rsid w:val="008F3040"/>
    <w:rsid w:val="008F3192"/>
    <w:rsid w:val="008F3335"/>
    <w:rsid w:val="008F3423"/>
    <w:rsid w:val="008F3470"/>
    <w:rsid w:val="008F3576"/>
    <w:rsid w:val="008F358D"/>
    <w:rsid w:val="008F39F0"/>
    <w:rsid w:val="008F3B73"/>
    <w:rsid w:val="008F3C5E"/>
    <w:rsid w:val="008F3CFB"/>
    <w:rsid w:val="008F3D43"/>
    <w:rsid w:val="008F3E74"/>
    <w:rsid w:val="008F3E98"/>
    <w:rsid w:val="008F3F20"/>
    <w:rsid w:val="008F408E"/>
    <w:rsid w:val="008F4098"/>
    <w:rsid w:val="008F409A"/>
    <w:rsid w:val="008F453C"/>
    <w:rsid w:val="008F489A"/>
    <w:rsid w:val="008F4ECF"/>
    <w:rsid w:val="008F5089"/>
    <w:rsid w:val="008F50A3"/>
    <w:rsid w:val="008F5547"/>
    <w:rsid w:val="008F560D"/>
    <w:rsid w:val="008F5B83"/>
    <w:rsid w:val="008F5B96"/>
    <w:rsid w:val="008F5D16"/>
    <w:rsid w:val="008F616A"/>
    <w:rsid w:val="008F6367"/>
    <w:rsid w:val="008F65C8"/>
    <w:rsid w:val="008F6AC6"/>
    <w:rsid w:val="008F6EF4"/>
    <w:rsid w:val="008F6F47"/>
    <w:rsid w:val="008F6F7C"/>
    <w:rsid w:val="008F7228"/>
    <w:rsid w:val="008F731A"/>
    <w:rsid w:val="008F749E"/>
    <w:rsid w:val="008F7546"/>
    <w:rsid w:val="008F7595"/>
    <w:rsid w:val="008F75BC"/>
    <w:rsid w:val="008F7987"/>
    <w:rsid w:val="008F7991"/>
    <w:rsid w:val="008F7B11"/>
    <w:rsid w:val="008F7BD2"/>
    <w:rsid w:val="00900010"/>
    <w:rsid w:val="00900064"/>
    <w:rsid w:val="009000DA"/>
    <w:rsid w:val="009001E8"/>
    <w:rsid w:val="00900698"/>
    <w:rsid w:val="009006E7"/>
    <w:rsid w:val="00900BFA"/>
    <w:rsid w:val="00900D5B"/>
    <w:rsid w:val="00900E8C"/>
    <w:rsid w:val="00900F60"/>
    <w:rsid w:val="00900FFD"/>
    <w:rsid w:val="00901025"/>
    <w:rsid w:val="0090121C"/>
    <w:rsid w:val="0090123A"/>
    <w:rsid w:val="00901432"/>
    <w:rsid w:val="00901984"/>
    <w:rsid w:val="00901AF3"/>
    <w:rsid w:val="00901DFA"/>
    <w:rsid w:val="00901E90"/>
    <w:rsid w:val="00901FE8"/>
    <w:rsid w:val="009025DB"/>
    <w:rsid w:val="009028F5"/>
    <w:rsid w:val="00902A11"/>
    <w:rsid w:val="00902BFF"/>
    <w:rsid w:val="00902CAB"/>
    <w:rsid w:val="00902D52"/>
    <w:rsid w:val="00902F21"/>
    <w:rsid w:val="0090343F"/>
    <w:rsid w:val="00903507"/>
    <w:rsid w:val="009035E9"/>
    <w:rsid w:val="00903836"/>
    <w:rsid w:val="00903845"/>
    <w:rsid w:val="00903910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307"/>
    <w:rsid w:val="009043D8"/>
    <w:rsid w:val="009043EA"/>
    <w:rsid w:val="009045D9"/>
    <w:rsid w:val="00904B66"/>
    <w:rsid w:val="00904BE1"/>
    <w:rsid w:val="00904DFE"/>
    <w:rsid w:val="00905012"/>
    <w:rsid w:val="00905131"/>
    <w:rsid w:val="00905139"/>
    <w:rsid w:val="00905357"/>
    <w:rsid w:val="009054CF"/>
    <w:rsid w:val="00905794"/>
    <w:rsid w:val="00905984"/>
    <w:rsid w:val="009059B3"/>
    <w:rsid w:val="009059DE"/>
    <w:rsid w:val="00905ADE"/>
    <w:rsid w:val="00905C5D"/>
    <w:rsid w:val="00905F75"/>
    <w:rsid w:val="00906491"/>
    <w:rsid w:val="0090678B"/>
    <w:rsid w:val="009067B5"/>
    <w:rsid w:val="00906A0D"/>
    <w:rsid w:val="00906BB6"/>
    <w:rsid w:val="00906BBC"/>
    <w:rsid w:val="00906C23"/>
    <w:rsid w:val="00906C2B"/>
    <w:rsid w:val="00906D31"/>
    <w:rsid w:val="00907038"/>
    <w:rsid w:val="00907801"/>
    <w:rsid w:val="00907AD4"/>
    <w:rsid w:val="00907B27"/>
    <w:rsid w:val="00907E4D"/>
    <w:rsid w:val="00907EDC"/>
    <w:rsid w:val="009100F8"/>
    <w:rsid w:val="00910231"/>
    <w:rsid w:val="009103B7"/>
    <w:rsid w:val="0091040C"/>
    <w:rsid w:val="009106C7"/>
    <w:rsid w:val="00910A0E"/>
    <w:rsid w:val="00910A73"/>
    <w:rsid w:val="00910EE5"/>
    <w:rsid w:val="009114B5"/>
    <w:rsid w:val="00911734"/>
    <w:rsid w:val="00911783"/>
    <w:rsid w:val="009117A5"/>
    <w:rsid w:val="00911950"/>
    <w:rsid w:val="0091198C"/>
    <w:rsid w:val="00911A99"/>
    <w:rsid w:val="00912037"/>
    <w:rsid w:val="009123A1"/>
    <w:rsid w:val="009128C6"/>
    <w:rsid w:val="00912ABC"/>
    <w:rsid w:val="00912B4B"/>
    <w:rsid w:val="00912C4A"/>
    <w:rsid w:val="00912C77"/>
    <w:rsid w:val="00912D30"/>
    <w:rsid w:val="00912D32"/>
    <w:rsid w:val="00912F72"/>
    <w:rsid w:val="00913197"/>
    <w:rsid w:val="009133DC"/>
    <w:rsid w:val="0091348F"/>
    <w:rsid w:val="009137D0"/>
    <w:rsid w:val="00913C71"/>
    <w:rsid w:val="00913D52"/>
    <w:rsid w:val="00914041"/>
    <w:rsid w:val="009141CD"/>
    <w:rsid w:val="00914573"/>
    <w:rsid w:val="009147C4"/>
    <w:rsid w:val="00914944"/>
    <w:rsid w:val="009149EC"/>
    <w:rsid w:val="00914AAF"/>
    <w:rsid w:val="00914AD7"/>
    <w:rsid w:val="00915129"/>
    <w:rsid w:val="009153EB"/>
    <w:rsid w:val="00915427"/>
    <w:rsid w:val="00915770"/>
    <w:rsid w:val="00915DDB"/>
    <w:rsid w:val="00915E94"/>
    <w:rsid w:val="00915EB8"/>
    <w:rsid w:val="00915FA2"/>
    <w:rsid w:val="0091612D"/>
    <w:rsid w:val="00916487"/>
    <w:rsid w:val="009164C5"/>
    <w:rsid w:val="0091669B"/>
    <w:rsid w:val="009166A7"/>
    <w:rsid w:val="009166E4"/>
    <w:rsid w:val="00916D87"/>
    <w:rsid w:val="00916E49"/>
    <w:rsid w:val="00916F86"/>
    <w:rsid w:val="009170C0"/>
    <w:rsid w:val="00917132"/>
    <w:rsid w:val="00917202"/>
    <w:rsid w:val="0091732B"/>
    <w:rsid w:val="0091741D"/>
    <w:rsid w:val="00917582"/>
    <w:rsid w:val="00917638"/>
    <w:rsid w:val="0091771D"/>
    <w:rsid w:val="00917728"/>
    <w:rsid w:val="00917759"/>
    <w:rsid w:val="0091780F"/>
    <w:rsid w:val="00917B7E"/>
    <w:rsid w:val="00917BF2"/>
    <w:rsid w:val="00917D12"/>
    <w:rsid w:val="00917DD9"/>
    <w:rsid w:val="00917F4C"/>
    <w:rsid w:val="00917F61"/>
    <w:rsid w:val="00917FDC"/>
    <w:rsid w:val="009201C1"/>
    <w:rsid w:val="0092045D"/>
    <w:rsid w:val="009204ED"/>
    <w:rsid w:val="00920593"/>
    <w:rsid w:val="00920747"/>
    <w:rsid w:val="009207DF"/>
    <w:rsid w:val="009209B6"/>
    <w:rsid w:val="00920A2C"/>
    <w:rsid w:val="00920B23"/>
    <w:rsid w:val="00920CBC"/>
    <w:rsid w:val="00920DD9"/>
    <w:rsid w:val="00920F48"/>
    <w:rsid w:val="00920F82"/>
    <w:rsid w:val="00921126"/>
    <w:rsid w:val="0092114C"/>
    <w:rsid w:val="00921217"/>
    <w:rsid w:val="0092124F"/>
    <w:rsid w:val="00921341"/>
    <w:rsid w:val="0092139B"/>
    <w:rsid w:val="00921446"/>
    <w:rsid w:val="009217A0"/>
    <w:rsid w:val="0092183F"/>
    <w:rsid w:val="0092190F"/>
    <w:rsid w:val="00921B06"/>
    <w:rsid w:val="00921B2E"/>
    <w:rsid w:val="00921C45"/>
    <w:rsid w:val="00921C5A"/>
    <w:rsid w:val="00921CF0"/>
    <w:rsid w:val="00921D0D"/>
    <w:rsid w:val="00921DA1"/>
    <w:rsid w:val="00921DC4"/>
    <w:rsid w:val="00921ECD"/>
    <w:rsid w:val="00921F19"/>
    <w:rsid w:val="00921F62"/>
    <w:rsid w:val="00922263"/>
    <w:rsid w:val="00922378"/>
    <w:rsid w:val="0092237D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68B"/>
    <w:rsid w:val="009236E1"/>
    <w:rsid w:val="009238B5"/>
    <w:rsid w:val="009238BF"/>
    <w:rsid w:val="00923B30"/>
    <w:rsid w:val="00923C19"/>
    <w:rsid w:val="00923D73"/>
    <w:rsid w:val="00924034"/>
    <w:rsid w:val="009242FD"/>
    <w:rsid w:val="009245A5"/>
    <w:rsid w:val="00924E37"/>
    <w:rsid w:val="00924E42"/>
    <w:rsid w:val="00924F4A"/>
    <w:rsid w:val="009252BB"/>
    <w:rsid w:val="009252E3"/>
    <w:rsid w:val="009253A9"/>
    <w:rsid w:val="009254CE"/>
    <w:rsid w:val="009254FA"/>
    <w:rsid w:val="0092555F"/>
    <w:rsid w:val="0092573D"/>
    <w:rsid w:val="00925A68"/>
    <w:rsid w:val="00925CB4"/>
    <w:rsid w:val="00925EDB"/>
    <w:rsid w:val="009260D5"/>
    <w:rsid w:val="009260F7"/>
    <w:rsid w:val="00926271"/>
    <w:rsid w:val="00926C4A"/>
    <w:rsid w:val="00926C79"/>
    <w:rsid w:val="00926F34"/>
    <w:rsid w:val="00926FCD"/>
    <w:rsid w:val="00927435"/>
    <w:rsid w:val="009274DD"/>
    <w:rsid w:val="0092751C"/>
    <w:rsid w:val="0092778C"/>
    <w:rsid w:val="009277D3"/>
    <w:rsid w:val="0092780E"/>
    <w:rsid w:val="00927B0A"/>
    <w:rsid w:val="00927BF8"/>
    <w:rsid w:val="00927D21"/>
    <w:rsid w:val="00927EBB"/>
    <w:rsid w:val="0093043D"/>
    <w:rsid w:val="009307FB"/>
    <w:rsid w:val="00930833"/>
    <w:rsid w:val="0093083B"/>
    <w:rsid w:val="00930935"/>
    <w:rsid w:val="00930A84"/>
    <w:rsid w:val="00930ACD"/>
    <w:rsid w:val="00930AF9"/>
    <w:rsid w:val="00930BB7"/>
    <w:rsid w:val="009310A9"/>
    <w:rsid w:val="0093116E"/>
    <w:rsid w:val="00931214"/>
    <w:rsid w:val="009312EE"/>
    <w:rsid w:val="009313BB"/>
    <w:rsid w:val="0093144D"/>
    <w:rsid w:val="009315B9"/>
    <w:rsid w:val="00931691"/>
    <w:rsid w:val="0093176F"/>
    <w:rsid w:val="00931EA5"/>
    <w:rsid w:val="00932098"/>
    <w:rsid w:val="0093250D"/>
    <w:rsid w:val="00932611"/>
    <w:rsid w:val="009326AC"/>
    <w:rsid w:val="0093275F"/>
    <w:rsid w:val="00932A00"/>
    <w:rsid w:val="00932BC9"/>
    <w:rsid w:val="00932CB1"/>
    <w:rsid w:val="00932ED8"/>
    <w:rsid w:val="00932FAB"/>
    <w:rsid w:val="0093301E"/>
    <w:rsid w:val="009330AC"/>
    <w:rsid w:val="009331AE"/>
    <w:rsid w:val="0093346A"/>
    <w:rsid w:val="009334F2"/>
    <w:rsid w:val="0093359D"/>
    <w:rsid w:val="00933661"/>
    <w:rsid w:val="00933838"/>
    <w:rsid w:val="00933873"/>
    <w:rsid w:val="00933A40"/>
    <w:rsid w:val="00933D57"/>
    <w:rsid w:val="00933F3B"/>
    <w:rsid w:val="00933FBF"/>
    <w:rsid w:val="009340B2"/>
    <w:rsid w:val="009343CB"/>
    <w:rsid w:val="00934513"/>
    <w:rsid w:val="009347B7"/>
    <w:rsid w:val="009347FD"/>
    <w:rsid w:val="00934886"/>
    <w:rsid w:val="009349CE"/>
    <w:rsid w:val="00934D16"/>
    <w:rsid w:val="00934E18"/>
    <w:rsid w:val="0093519D"/>
    <w:rsid w:val="009351AD"/>
    <w:rsid w:val="009351BA"/>
    <w:rsid w:val="00935291"/>
    <w:rsid w:val="00935849"/>
    <w:rsid w:val="00935A1D"/>
    <w:rsid w:val="00935CF7"/>
    <w:rsid w:val="00936279"/>
    <w:rsid w:val="009362B4"/>
    <w:rsid w:val="0093639F"/>
    <w:rsid w:val="00936551"/>
    <w:rsid w:val="009365D3"/>
    <w:rsid w:val="0093674E"/>
    <w:rsid w:val="009367AF"/>
    <w:rsid w:val="00936CAD"/>
    <w:rsid w:val="00936EE8"/>
    <w:rsid w:val="0093701E"/>
    <w:rsid w:val="00937105"/>
    <w:rsid w:val="0093745A"/>
    <w:rsid w:val="0093771E"/>
    <w:rsid w:val="009377C4"/>
    <w:rsid w:val="00937B40"/>
    <w:rsid w:val="00937C32"/>
    <w:rsid w:val="00937F82"/>
    <w:rsid w:val="0094001C"/>
    <w:rsid w:val="009401AF"/>
    <w:rsid w:val="0094041E"/>
    <w:rsid w:val="009405DA"/>
    <w:rsid w:val="0094063C"/>
    <w:rsid w:val="009409CF"/>
    <w:rsid w:val="00940BB4"/>
    <w:rsid w:val="00940BF4"/>
    <w:rsid w:val="00940C82"/>
    <w:rsid w:val="00940D11"/>
    <w:rsid w:val="00940D7E"/>
    <w:rsid w:val="00940E70"/>
    <w:rsid w:val="0094115A"/>
    <w:rsid w:val="009414B3"/>
    <w:rsid w:val="00942075"/>
    <w:rsid w:val="009422EA"/>
    <w:rsid w:val="009425F6"/>
    <w:rsid w:val="0094264D"/>
    <w:rsid w:val="00942860"/>
    <w:rsid w:val="00942B00"/>
    <w:rsid w:val="00942B32"/>
    <w:rsid w:val="00942BA2"/>
    <w:rsid w:val="00942D20"/>
    <w:rsid w:val="00942DC2"/>
    <w:rsid w:val="0094306B"/>
    <w:rsid w:val="00943297"/>
    <w:rsid w:val="00943705"/>
    <w:rsid w:val="00943886"/>
    <w:rsid w:val="00943A69"/>
    <w:rsid w:val="00943D82"/>
    <w:rsid w:val="00943FBF"/>
    <w:rsid w:val="0094405B"/>
    <w:rsid w:val="00944211"/>
    <w:rsid w:val="0094431E"/>
    <w:rsid w:val="009446A4"/>
    <w:rsid w:val="00944906"/>
    <w:rsid w:val="00944BEC"/>
    <w:rsid w:val="00944C7A"/>
    <w:rsid w:val="0094509C"/>
    <w:rsid w:val="009452B2"/>
    <w:rsid w:val="009459C2"/>
    <w:rsid w:val="00945D38"/>
    <w:rsid w:val="0094636F"/>
    <w:rsid w:val="009463E7"/>
    <w:rsid w:val="009466FA"/>
    <w:rsid w:val="00946E19"/>
    <w:rsid w:val="00946E2D"/>
    <w:rsid w:val="00946F15"/>
    <w:rsid w:val="009474D7"/>
    <w:rsid w:val="00947661"/>
    <w:rsid w:val="00947871"/>
    <w:rsid w:val="00947B8F"/>
    <w:rsid w:val="00947EE5"/>
    <w:rsid w:val="009501E5"/>
    <w:rsid w:val="00950861"/>
    <w:rsid w:val="00950A33"/>
    <w:rsid w:val="00950DBA"/>
    <w:rsid w:val="00950E00"/>
    <w:rsid w:val="009511E4"/>
    <w:rsid w:val="0095142D"/>
    <w:rsid w:val="00951482"/>
    <w:rsid w:val="00951666"/>
    <w:rsid w:val="009516C0"/>
    <w:rsid w:val="0095197F"/>
    <w:rsid w:val="00951A41"/>
    <w:rsid w:val="00951A6A"/>
    <w:rsid w:val="00951B1A"/>
    <w:rsid w:val="00951B94"/>
    <w:rsid w:val="00951D40"/>
    <w:rsid w:val="00951FE4"/>
    <w:rsid w:val="00952005"/>
    <w:rsid w:val="00952045"/>
    <w:rsid w:val="00952199"/>
    <w:rsid w:val="00952625"/>
    <w:rsid w:val="00952809"/>
    <w:rsid w:val="00952853"/>
    <w:rsid w:val="00952933"/>
    <w:rsid w:val="00952AAC"/>
    <w:rsid w:val="00952B90"/>
    <w:rsid w:val="00952FC0"/>
    <w:rsid w:val="00952FF7"/>
    <w:rsid w:val="0095302C"/>
    <w:rsid w:val="009531B1"/>
    <w:rsid w:val="009531F7"/>
    <w:rsid w:val="009533E4"/>
    <w:rsid w:val="0095353C"/>
    <w:rsid w:val="00953560"/>
    <w:rsid w:val="009535A5"/>
    <w:rsid w:val="00953818"/>
    <w:rsid w:val="00953CA5"/>
    <w:rsid w:val="0095437F"/>
    <w:rsid w:val="00954472"/>
    <w:rsid w:val="00954474"/>
    <w:rsid w:val="0095454B"/>
    <w:rsid w:val="00954582"/>
    <w:rsid w:val="009546D7"/>
    <w:rsid w:val="00954911"/>
    <w:rsid w:val="00954AB5"/>
    <w:rsid w:val="00954D58"/>
    <w:rsid w:val="00954E94"/>
    <w:rsid w:val="00954F11"/>
    <w:rsid w:val="00954F46"/>
    <w:rsid w:val="009552F2"/>
    <w:rsid w:val="0095574C"/>
    <w:rsid w:val="00955B69"/>
    <w:rsid w:val="00955B6E"/>
    <w:rsid w:val="00955BAA"/>
    <w:rsid w:val="00955D4D"/>
    <w:rsid w:val="00956071"/>
    <w:rsid w:val="00956543"/>
    <w:rsid w:val="00956594"/>
    <w:rsid w:val="00956665"/>
    <w:rsid w:val="00956942"/>
    <w:rsid w:val="00956B07"/>
    <w:rsid w:val="00956C91"/>
    <w:rsid w:val="00957013"/>
    <w:rsid w:val="0095708F"/>
    <w:rsid w:val="009570D4"/>
    <w:rsid w:val="00957104"/>
    <w:rsid w:val="0095716B"/>
    <w:rsid w:val="0095761A"/>
    <w:rsid w:val="00957DAA"/>
    <w:rsid w:val="0096028E"/>
    <w:rsid w:val="00960369"/>
    <w:rsid w:val="00960632"/>
    <w:rsid w:val="00960A6D"/>
    <w:rsid w:val="00960AA6"/>
    <w:rsid w:val="00960B8B"/>
    <w:rsid w:val="00960E92"/>
    <w:rsid w:val="0096150B"/>
    <w:rsid w:val="00961595"/>
    <w:rsid w:val="0096180D"/>
    <w:rsid w:val="00961871"/>
    <w:rsid w:val="009619B9"/>
    <w:rsid w:val="00961D52"/>
    <w:rsid w:val="00961EB3"/>
    <w:rsid w:val="009621F0"/>
    <w:rsid w:val="0096234C"/>
    <w:rsid w:val="00962566"/>
    <w:rsid w:val="009626DB"/>
    <w:rsid w:val="009627A6"/>
    <w:rsid w:val="009628E4"/>
    <w:rsid w:val="00962DC7"/>
    <w:rsid w:val="00962FC3"/>
    <w:rsid w:val="0096304D"/>
    <w:rsid w:val="0096305E"/>
    <w:rsid w:val="00963448"/>
    <w:rsid w:val="009635C5"/>
    <w:rsid w:val="009638EB"/>
    <w:rsid w:val="0096393B"/>
    <w:rsid w:val="0096393C"/>
    <w:rsid w:val="00963ACF"/>
    <w:rsid w:val="00963BDD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C4"/>
    <w:rsid w:val="00964215"/>
    <w:rsid w:val="0096428E"/>
    <w:rsid w:val="0096439E"/>
    <w:rsid w:val="00964535"/>
    <w:rsid w:val="0096482B"/>
    <w:rsid w:val="009648D4"/>
    <w:rsid w:val="00964A2F"/>
    <w:rsid w:val="00964B17"/>
    <w:rsid w:val="00964BE6"/>
    <w:rsid w:val="00964EA7"/>
    <w:rsid w:val="00964F84"/>
    <w:rsid w:val="009650C7"/>
    <w:rsid w:val="0096511F"/>
    <w:rsid w:val="009653D8"/>
    <w:rsid w:val="009655B1"/>
    <w:rsid w:val="0096573A"/>
    <w:rsid w:val="00965790"/>
    <w:rsid w:val="009659CF"/>
    <w:rsid w:val="00965CC7"/>
    <w:rsid w:val="00965D1C"/>
    <w:rsid w:val="0096619C"/>
    <w:rsid w:val="009661F7"/>
    <w:rsid w:val="0096631B"/>
    <w:rsid w:val="009663E1"/>
    <w:rsid w:val="009664BA"/>
    <w:rsid w:val="009664C4"/>
    <w:rsid w:val="009665BF"/>
    <w:rsid w:val="00966694"/>
    <w:rsid w:val="00966B60"/>
    <w:rsid w:val="00966BC4"/>
    <w:rsid w:val="00966CAA"/>
    <w:rsid w:val="00966CFE"/>
    <w:rsid w:val="00966D9D"/>
    <w:rsid w:val="00966F24"/>
    <w:rsid w:val="00966FF5"/>
    <w:rsid w:val="0096702F"/>
    <w:rsid w:val="009670F5"/>
    <w:rsid w:val="00967147"/>
    <w:rsid w:val="00967366"/>
    <w:rsid w:val="009674F8"/>
    <w:rsid w:val="009675D7"/>
    <w:rsid w:val="009678C3"/>
    <w:rsid w:val="00967B12"/>
    <w:rsid w:val="00967DF3"/>
    <w:rsid w:val="009702E0"/>
    <w:rsid w:val="009702E3"/>
    <w:rsid w:val="00970DA4"/>
    <w:rsid w:val="00970FFD"/>
    <w:rsid w:val="00971127"/>
    <w:rsid w:val="009711F5"/>
    <w:rsid w:val="0097126E"/>
    <w:rsid w:val="00971440"/>
    <w:rsid w:val="0097144B"/>
    <w:rsid w:val="00971601"/>
    <w:rsid w:val="009716C3"/>
    <w:rsid w:val="009716C4"/>
    <w:rsid w:val="009716FE"/>
    <w:rsid w:val="0097175E"/>
    <w:rsid w:val="00971832"/>
    <w:rsid w:val="009718B6"/>
    <w:rsid w:val="00971B4F"/>
    <w:rsid w:val="00971C27"/>
    <w:rsid w:val="0097211C"/>
    <w:rsid w:val="0097224D"/>
    <w:rsid w:val="00972265"/>
    <w:rsid w:val="00972295"/>
    <w:rsid w:val="009722FD"/>
    <w:rsid w:val="00972472"/>
    <w:rsid w:val="00972910"/>
    <w:rsid w:val="00972C22"/>
    <w:rsid w:val="00972D62"/>
    <w:rsid w:val="00972ED8"/>
    <w:rsid w:val="00973368"/>
    <w:rsid w:val="009733C9"/>
    <w:rsid w:val="00973538"/>
    <w:rsid w:val="00973721"/>
    <w:rsid w:val="00973741"/>
    <w:rsid w:val="009737FB"/>
    <w:rsid w:val="00973931"/>
    <w:rsid w:val="00973B9D"/>
    <w:rsid w:val="00973DB6"/>
    <w:rsid w:val="00973F2E"/>
    <w:rsid w:val="00973F30"/>
    <w:rsid w:val="00974020"/>
    <w:rsid w:val="009744E9"/>
    <w:rsid w:val="00974528"/>
    <w:rsid w:val="00974677"/>
    <w:rsid w:val="00974968"/>
    <w:rsid w:val="009749C3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36E"/>
    <w:rsid w:val="0097578A"/>
    <w:rsid w:val="00975953"/>
    <w:rsid w:val="00975A80"/>
    <w:rsid w:val="00975CAE"/>
    <w:rsid w:val="00975DC8"/>
    <w:rsid w:val="00975E81"/>
    <w:rsid w:val="00975F27"/>
    <w:rsid w:val="00975F4A"/>
    <w:rsid w:val="00976316"/>
    <w:rsid w:val="00976837"/>
    <w:rsid w:val="00976895"/>
    <w:rsid w:val="009768C1"/>
    <w:rsid w:val="00976930"/>
    <w:rsid w:val="00976F0D"/>
    <w:rsid w:val="0097723D"/>
    <w:rsid w:val="009773C7"/>
    <w:rsid w:val="009775C4"/>
    <w:rsid w:val="00977666"/>
    <w:rsid w:val="0097793D"/>
    <w:rsid w:val="00977A6C"/>
    <w:rsid w:val="00977A98"/>
    <w:rsid w:val="00977DA4"/>
    <w:rsid w:val="009803E1"/>
    <w:rsid w:val="009805C0"/>
    <w:rsid w:val="00980614"/>
    <w:rsid w:val="00980648"/>
    <w:rsid w:val="00980662"/>
    <w:rsid w:val="009807EE"/>
    <w:rsid w:val="00980B7F"/>
    <w:rsid w:val="00980BA5"/>
    <w:rsid w:val="00980C4F"/>
    <w:rsid w:val="00980E8A"/>
    <w:rsid w:val="00980F7F"/>
    <w:rsid w:val="00981101"/>
    <w:rsid w:val="009811AD"/>
    <w:rsid w:val="00981436"/>
    <w:rsid w:val="00981702"/>
    <w:rsid w:val="0098170D"/>
    <w:rsid w:val="0098178C"/>
    <w:rsid w:val="00981824"/>
    <w:rsid w:val="0098184B"/>
    <w:rsid w:val="0098189E"/>
    <w:rsid w:val="009819E1"/>
    <w:rsid w:val="00981B19"/>
    <w:rsid w:val="00981B20"/>
    <w:rsid w:val="00982108"/>
    <w:rsid w:val="00982404"/>
    <w:rsid w:val="0098260C"/>
    <w:rsid w:val="00982879"/>
    <w:rsid w:val="00982B97"/>
    <w:rsid w:val="00982C50"/>
    <w:rsid w:val="00982DFE"/>
    <w:rsid w:val="00982F6F"/>
    <w:rsid w:val="00983213"/>
    <w:rsid w:val="009838CE"/>
    <w:rsid w:val="00983A8B"/>
    <w:rsid w:val="00983CC0"/>
    <w:rsid w:val="00983E0C"/>
    <w:rsid w:val="00983E1E"/>
    <w:rsid w:val="00983E66"/>
    <w:rsid w:val="0098407E"/>
    <w:rsid w:val="00984271"/>
    <w:rsid w:val="0098431D"/>
    <w:rsid w:val="00984407"/>
    <w:rsid w:val="00984773"/>
    <w:rsid w:val="00984929"/>
    <w:rsid w:val="00984940"/>
    <w:rsid w:val="00984987"/>
    <w:rsid w:val="00984A8B"/>
    <w:rsid w:val="00984D72"/>
    <w:rsid w:val="00984E6E"/>
    <w:rsid w:val="00984F92"/>
    <w:rsid w:val="009850C7"/>
    <w:rsid w:val="00985178"/>
    <w:rsid w:val="00985334"/>
    <w:rsid w:val="009856FD"/>
    <w:rsid w:val="00985CD7"/>
    <w:rsid w:val="00985F21"/>
    <w:rsid w:val="00986126"/>
    <w:rsid w:val="009861C2"/>
    <w:rsid w:val="009868FA"/>
    <w:rsid w:val="00986A40"/>
    <w:rsid w:val="00986AEB"/>
    <w:rsid w:val="00986B2B"/>
    <w:rsid w:val="00986C34"/>
    <w:rsid w:val="00986F54"/>
    <w:rsid w:val="009872D1"/>
    <w:rsid w:val="009875FD"/>
    <w:rsid w:val="009876CE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C18"/>
    <w:rsid w:val="00990DA0"/>
    <w:rsid w:val="00990E8B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6B"/>
    <w:rsid w:val="00992373"/>
    <w:rsid w:val="009923C0"/>
    <w:rsid w:val="009925D4"/>
    <w:rsid w:val="00992709"/>
    <w:rsid w:val="009929C0"/>
    <w:rsid w:val="00992A8D"/>
    <w:rsid w:val="00992ABC"/>
    <w:rsid w:val="00992CBF"/>
    <w:rsid w:val="00992E8B"/>
    <w:rsid w:val="00992FD5"/>
    <w:rsid w:val="00993160"/>
    <w:rsid w:val="009931AD"/>
    <w:rsid w:val="00993295"/>
    <w:rsid w:val="009934BF"/>
    <w:rsid w:val="009934C5"/>
    <w:rsid w:val="009935BA"/>
    <w:rsid w:val="0099371B"/>
    <w:rsid w:val="009939CA"/>
    <w:rsid w:val="009939DB"/>
    <w:rsid w:val="00993B89"/>
    <w:rsid w:val="00993C06"/>
    <w:rsid w:val="00993C08"/>
    <w:rsid w:val="00993DEF"/>
    <w:rsid w:val="00993E4F"/>
    <w:rsid w:val="00993EBF"/>
    <w:rsid w:val="009940C9"/>
    <w:rsid w:val="00994403"/>
    <w:rsid w:val="00994506"/>
    <w:rsid w:val="00994673"/>
    <w:rsid w:val="00994831"/>
    <w:rsid w:val="0099487D"/>
    <w:rsid w:val="009948D6"/>
    <w:rsid w:val="00994AC4"/>
    <w:rsid w:val="00994C3B"/>
    <w:rsid w:val="00994C79"/>
    <w:rsid w:val="00994CEC"/>
    <w:rsid w:val="00994FE1"/>
    <w:rsid w:val="00995063"/>
    <w:rsid w:val="00995069"/>
    <w:rsid w:val="009951D6"/>
    <w:rsid w:val="0099529C"/>
    <w:rsid w:val="00995456"/>
    <w:rsid w:val="00995616"/>
    <w:rsid w:val="00995688"/>
    <w:rsid w:val="009956C6"/>
    <w:rsid w:val="00995821"/>
    <w:rsid w:val="0099586E"/>
    <w:rsid w:val="00995AD0"/>
    <w:rsid w:val="00995CBD"/>
    <w:rsid w:val="00995CF8"/>
    <w:rsid w:val="0099605C"/>
    <w:rsid w:val="009962D5"/>
    <w:rsid w:val="0099664E"/>
    <w:rsid w:val="0099678A"/>
    <w:rsid w:val="009969B2"/>
    <w:rsid w:val="009969CA"/>
    <w:rsid w:val="00996BE1"/>
    <w:rsid w:val="00996CF1"/>
    <w:rsid w:val="00996DBD"/>
    <w:rsid w:val="00996FFB"/>
    <w:rsid w:val="00997052"/>
    <w:rsid w:val="00997260"/>
    <w:rsid w:val="009972DB"/>
    <w:rsid w:val="0099734E"/>
    <w:rsid w:val="009975DF"/>
    <w:rsid w:val="009976BE"/>
    <w:rsid w:val="00997AF5"/>
    <w:rsid w:val="00997FDA"/>
    <w:rsid w:val="009A010A"/>
    <w:rsid w:val="009A0167"/>
    <w:rsid w:val="009A036E"/>
    <w:rsid w:val="009A0439"/>
    <w:rsid w:val="009A04F5"/>
    <w:rsid w:val="009A05C5"/>
    <w:rsid w:val="009A05CB"/>
    <w:rsid w:val="009A0631"/>
    <w:rsid w:val="009A06C3"/>
    <w:rsid w:val="009A0801"/>
    <w:rsid w:val="009A088F"/>
    <w:rsid w:val="009A0D4A"/>
    <w:rsid w:val="009A12FE"/>
    <w:rsid w:val="009A1342"/>
    <w:rsid w:val="009A147C"/>
    <w:rsid w:val="009A1572"/>
    <w:rsid w:val="009A17C4"/>
    <w:rsid w:val="009A1942"/>
    <w:rsid w:val="009A1AD6"/>
    <w:rsid w:val="009A1C83"/>
    <w:rsid w:val="009A1ED0"/>
    <w:rsid w:val="009A235C"/>
    <w:rsid w:val="009A239C"/>
    <w:rsid w:val="009A242E"/>
    <w:rsid w:val="009A246E"/>
    <w:rsid w:val="009A29C2"/>
    <w:rsid w:val="009A2A6C"/>
    <w:rsid w:val="009A2D8D"/>
    <w:rsid w:val="009A2E0B"/>
    <w:rsid w:val="009A2E0F"/>
    <w:rsid w:val="009A32F5"/>
    <w:rsid w:val="009A3324"/>
    <w:rsid w:val="009A3482"/>
    <w:rsid w:val="009A35A3"/>
    <w:rsid w:val="009A35BA"/>
    <w:rsid w:val="009A35C2"/>
    <w:rsid w:val="009A373A"/>
    <w:rsid w:val="009A39B7"/>
    <w:rsid w:val="009A3AF3"/>
    <w:rsid w:val="009A3BB3"/>
    <w:rsid w:val="009A3BF8"/>
    <w:rsid w:val="009A3C2B"/>
    <w:rsid w:val="009A3C34"/>
    <w:rsid w:val="009A3D2E"/>
    <w:rsid w:val="009A3FA1"/>
    <w:rsid w:val="009A417E"/>
    <w:rsid w:val="009A4274"/>
    <w:rsid w:val="009A449E"/>
    <w:rsid w:val="009A459D"/>
    <w:rsid w:val="009A4657"/>
    <w:rsid w:val="009A4674"/>
    <w:rsid w:val="009A473E"/>
    <w:rsid w:val="009A4A9E"/>
    <w:rsid w:val="009A4CB8"/>
    <w:rsid w:val="009A4D1C"/>
    <w:rsid w:val="009A4D72"/>
    <w:rsid w:val="009A518A"/>
    <w:rsid w:val="009A523D"/>
    <w:rsid w:val="009A5432"/>
    <w:rsid w:val="009A5433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6064"/>
    <w:rsid w:val="009A61F2"/>
    <w:rsid w:val="009A62AA"/>
    <w:rsid w:val="009A64A8"/>
    <w:rsid w:val="009A65B6"/>
    <w:rsid w:val="009A65CB"/>
    <w:rsid w:val="009A68B8"/>
    <w:rsid w:val="009A68C7"/>
    <w:rsid w:val="009A6B48"/>
    <w:rsid w:val="009A6B66"/>
    <w:rsid w:val="009A6E03"/>
    <w:rsid w:val="009A6F59"/>
    <w:rsid w:val="009A7141"/>
    <w:rsid w:val="009A722D"/>
    <w:rsid w:val="009A73B5"/>
    <w:rsid w:val="009A741C"/>
    <w:rsid w:val="009A7483"/>
    <w:rsid w:val="009A7502"/>
    <w:rsid w:val="009A7C1B"/>
    <w:rsid w:val="009A7CE2"/>
    <w:rsid w:val="009B026A"/>
    <w:rsid w:val="009B0464"/>
    <w:rsid w:val="009B092F"/>
    <w:rsid w:val="009B0D23"/>
    <w:rsid w:val="009B0F44"/>
    <w:rsid w:val="009B0FC1"/>
    <w:rsid w:val="009B1288"/>
    <w:rsid w:val="009B152B"/>
    <w:rsid w:val="009B154F"/>
    <w:rsid w:val="009B1632"/>
    <w:rsid w:val="009B171C"/>
    <w:rsid w:val="009B1795"/>
    <w:rsid w:val="009B17C2"/>
    <w:rsid w:val="009B1943"/>
    <w:rsid w:val="009B19A2"/>
    <w:rsid w:val="009B1ACF"/>
    <w:rsid w:val="009B1C0A"/>
    <w:rsid w:val="009B1D8F"/>
    <w:rsid w:val="009B20C6"/>
    <w:rsid w:val="009B210F"/>
    <w:rsid w:val="009B21EE"/>
    <w:rsid w:val="009B225F"/>
    <w:rsid w:val="009B2420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5AD"/>
    <w:rsid w:val="009B388F"/>
    <w:rsid w:val="009B3B46"/>
    <w:rsid w:val="009B3DAD"/>
    <w:rsid w:val="009B3DD0"/>
    <w:rsid w:val="009B4015"/>
    <w:rsid w:val="009B43BA"/>
    <w:rsid w:val="009B43E8"/>
    <w:rsid w:val="009B44FF"/>
    <w:rsid w:val="009B4546"/>
    <w:rsid w:val="009B456B"/>
    <w:rsid w:val="009B4623"/>
    <w:rsid w:val="009B471B"/>
    <w:rsid w:val="009B4A99"/>
    <w:rsid w:val="009B4B6A"/>
    <w:rsid w:val="009B4D77"/>
    <w:rsid w:val="009B4F35"/>
    <w:rsid w:val="009B529F"/>
    <w:rsid w:val="009B538F"/>
    <w:rsid w:val="009B54FA"/>
    <w:rsid w:val="009B561B"/>
    <w:rsid w:val="009B576D"/>
    <w:rsid w:val="009B5877"/>
    <w:rsid w:val="009B594F"/>
    <w:rsid w:val="009B59F0"/>
    <w:rsid w:val="009B5AB4"/>
    <w:rsid w:val="009B5B1E"/>
    <w:rsid w:val="009B5C29"/>
    <w:rsid w:val="009B5CF9"/>
    <w:rsid w:val="009B5DD1"/>
    <w:rsid w:val="009B6073"/>
    <w:rsid w:val="009B627C"/>
    <w:rsid w:val="009B6721"/>
    <w:rsid w:val="009B6A8E"/>
    <w:rsid w:val="009B6DB1"/>
    <w:rsid w:val="009B6EBF"/>
    <w:rsid w:val="009B7057"/>
    <w:rsid w:val="009B7183"/>
    <w:rsid w:val="009B724B"/>
    <w:rsid w:val="009B72E4"/>
    <w:rsid w:val="009B734D"/>
    <w:rsid w:val="009B7681"/>
    <w:rsid w:val="009B789E"/>
    <w:rsid w:val="009B7BBA"/>
    <w:rsid w:val="009B7D90"/>
    <w:rsid w:val="009B7F06"/>
    <w:rsid w:val="009B7F33"/>
    <w:rsid w:val="009C0189"/>
    <w:rsid w:val="009C0234"/>
    <w:rsid w:val="009C06EF"/>
    <w:rsid w:val="009C07A5"/>
    <w:rsid w:val="009C0922"/>
    <w:rsid w:val="009C0BAB"/>
    <w:rsid w:val="009C0F35"/>
    <w:rsid w:val="009C1021"/>
    <w:rsid w:val="009C1205"/>
    <w:rsid w:val="009C12A6"/>
    <w:rsid w:val="009C13EB"/>
    <w:rsid w:val="009C1472"/>
    <w:rsid w:val="009C16FA"/>
    <w:rsid w:val="009C1767"/>
    <w:rsid w:val="009C180C"/>
    <w:rsid w:val="009C1B0F"/>
    <w:rsid w:val="009C1B92"/>
    <w:rsid w:val="009C1BD3"/>
    <w:rsid w:val="009C1BDE"/>
    <w:rsid w:val="009C1C78"/>
    <w:rsid w:val="009C1DBD"/>
    <w:rsid w:val="009C215A"/>
    <w:rsid w:val="009C23BF"/>
    <w:rsid w:val="009C256E"/>
    <w:rsid w:val="009C2726"/>
    <w:rsid w:val="009C2A94"/>
    <w:rsid w:val="009C2AA4"/>
    <w:rsid w:val="009C2B9B"/>
    <w:rsid w:val="009C2BDE"/>
    <w:rsid w:val="009C2CAD"/>
    <w:rsid w:val="009C31CE"/>
    <w:rsid w:val="009C3282"/>
    <w:rsid w:val="009C328D"/>
    <w:rsid w:val="009C3315"/>
    <w:rsid w:val="009C34AB"/>
    <w:rsid w:val="009C3952"/>
    <w:rsid w:val="009C39D7"/>
    <w:rsid w:val="009C3C43"/>
    <w:rsid w:val="009C425A"/>
    <w:rsid w:val="009C457A"/>
    <w:rsid w:val="009C4735"/>
    <w:rsid w:val="009C4866"/>
    <w:rsid w:val="009C49B2"/>
    <w:rsid w:val="009C4C72"/>
    <w:rsid w:val="009C4F7A"/>
    <w:rsid w:val="009C5410"/>
    <w:rsid w:val="009C553A"/>
    <w:rsid w:val="009C55BE"/>
    <w:rsid w:val="009C55BF"/>
    <w:rsid w:val="009C5640"/>
    <w:rsid w:val="009C5AD8"/>
    <w:rsid w:val="009C6154"/>
    <w:rsid w:val="009C6155"/>
    <w:rsid w:val="009C62CD"/>
    <w:rsid w:val="009C64D4"/>
    <w:rsid w:val="009C65A8"/>
    <w:rsid w:val="009C6634"/>
    <w:rsid w:val="009C6A31"/>
    <w:rsid w:val="009C6A3C"/>
    <w:rsid w:val="009C6C15"/>
    <w:rsid w:val="009C6D8A"/>
    <w:rsid w:val="009C707E"/>
    <w:rsid w:val="009C71BE"/>
    <w:rsid w:val="009C721D"/>
    <w:rsid w:val="009C7921"/>
    <w:rsid w:val="009C795F"/>
    <w:rsid w:val="009C7F92"/>
    <w:rsid w:val="009D01D2"/>
    <w:rsid w:val="009D0225"/>
    <w:rsid w:val="009D02F2"/>
    <w:rsid w:val="009D07C3"/>
    <w:rsid w:val="009D0ABA"/>
    <w:rsid w:val="009D0B44"/>
    <w:rsid w:val="009D0BF2"/>
    <w:rsid w:val="009D0C09"/>
    <w:rsid w:val="009D0F9D"/>
    <w:rsid w:val="009D106F"/>
    <w:rsid w:val="009D1112"/>
    <w:rsid w:val="009D11A8"/>
    <w:rsid w:val="009D148E"/>
    <w:rsid w:val="009D15F2"/>
    <w:rsid w:val="009D162D"/>
    <w:rsid w:val="009D1664"/>
    <w:rsid w:val="009D17D7"/>
    <w:rsid w:val="009D1819"/>
    <w:rsid w:val="009D1D53"/>
    <w:rsid w:val="009D2134"/>
    <w:rsid w:val="009D22DF"/>
    <w:rsid w:val="009D23B8"/>
    <w:rsid w:val="009D24A9"/>
    <w:rsid w:val="009D2659"/>
    <w:rsid w:val="009D265F"/>
    <w:rsid w:val="009D2AF8"/>
    <w:rsid w:val="009D2C1C"/>
    <w:rsid w:val="009D2CA4"/>
    <w:rsid w:val="009D2D2C"/>
    <w:rsid w:val="009D2E51"/>
    <w:rsid w:val="009D3034"/>
    <w:rsid w:val="009D31FF"/>
    <w:rsid w:val="009D322B"/>
    <w:rsid w:val="009D3307"/>
    <w:rsid w:val="009D3355"/>
    <w:rsid w:val="009D3523"/>
    <w:rsid w:val="009D3699"/>
    <w:rsid w:val="009D3CE7"/>
    <w:rsid w:val="009D3DC2"/>
    <w:rsid w:val="009D3F3B"/>
    <w:rsid w:val="009D403A"/>
    <w:rsid w:val="009D41AB"/>
    <w:rsid w:val="009D44A6"/>
    <w:rsid w:val="009D45F3"/>
    <w:rsid w:val="009D46DE"/>
    <w:rsid w:val="009D48AC"/>
    <w:rsid w:val="009D494E"/>
    <w:rsid w:val="009D4BE5"/>
    <w:rsid w:val="009D4EF0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BAE"/>
    <w:rsid w:val="009D5BDA"/>
    <w:rsid w:val="009D5BE4"/>
    <w:rsid w:val="009D5C85"/>
    <w:rsid w:val="009D5DD1"/>
    <w:rsid w:val="009D5E66"/>
    <w:rsid w:val="009D6272"/>
    <w:rsid w:val="009D63EE"/>
    <w:rsid w:val="009D662A"/>
    <w:rsid w:val="009D6836"/>
    <w:rsid w:val="009D68E2"/>
    <w:rsid w:val="009D6B31"/>
    <w:rsid w:val="009D6D91"/>
    <w:rsid w:val="009D6DA0"/>
    <w:rsid w:val="009D6F93"/>
    <w:rsid w:val="009D6FE0"/>
    <w:rsid w:val="009D7032"/>
    <w:rsid w:val="009D7119"/>
    <w:rsid w:val="009D7502"/>
    <w:rsid w:val="009D76AF"/>
    <w:rsid w:val="009D780D"/>
    <w:rsid w:val="009D7944"/>
    <w:rsid w:val="009D79B6"/>
    <w:rsid w:val="009D7D8E"/>
    <w:rsid w:val="009D7DCD"/>
    <w:rsid w:val="009D7DE4"/>
    <w:rsid w:val="009D7E5F"/>
    <w:rsid w:val="009D7EB2"/>
    <w:rsid w:val="009D7F47"/>
    <w:rsid w:val="009D7FD7"/>
    <w:rsid w:val="009E0232"/>
    <w:rsid w:val="009E0442"/>
    <w:rsid w:val="009E064C"/>
    <w:rsid w:val="009E0880"/>
    <w:rsid w:val="009E0DC5"/>
    <w:rsid w:val="009E0F09"/>
    <w:rsid w:val="009E0FD4"/>
    <w:rsid w:val="009E1234"/>
    <w:rsid w:val="009E1314"/>
    <w:rsid w:val="009E1328"/>
    <w:rsid w:val="009E13F5"/>
    <w:rsid w:val="009E14CA"/>
    <w:rsid w:val="009E17B5"/>
    <w:rsid w:val="009E19C9"/>
    <w:rsid w:val="009E1B34"/>
    <w:rsid w:val="009E1D25"/>
    <w:rsid w:val="009E227B"/>
    <w:rsid w:val="009E2282"/>
    <w:rsid w:val="009E2580"/>
    <w:rsid w:val="009E2608"/>
    <w:rsid w:val="009E26A7"/>
    <w:rsid w:val="009E2754"/>
    <w:rsid w:val="009E2981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648"/>
    <w:rsid w:val="009E37C6"/>
    <w:rsid w:val="009E3A5B"/>
    <w:rsid w:val="009E3EEE"/>
    <w:rsid w:val="009E3F91"/>
    <w:rsid w:val="009E4870"/>
    <w:rsid w:val="009E4ADC"/>
    <w:rsid w:val="009E4E8E"/>
    <w:rsid w:val="009E4F30"/>
    <w:rsid w:val="009E505A"/>
    <w:rsid w:val="009E5146"/>
    <w:rsid w:val="009E523D"/>
    <w:rsid w:val="009E529D"/>
    <w:rsid w:val="009E52EF"/>
    <w:rsid w:val="009E531D"/>
    <w:rsid w:val="009E54AB"/>
    <w:rsid w:val="009E5527"/>
    <w:rsid w:val="009E5569"/>
    <w:rsid w:val="009E5581"/>
    <w:rsid w:val="009E5676"/>
    <w:rsid w:val="009E5BF8"/>
    <w:rsid w:val="009E5E0B"/>
    <w:rsid w:val="009E5F3A"/>
    <w:rsid w:val="009E6298"/>
    <w:rsid w:val="009E62D4"/>
    <w:rsid w:val="009E6313"/>
    <w:rsid w:val="009E675C"/>
    <w:rsid w:val="009E678F"/>
    <w:rsid w:val="009E6A37"/>
    <w:rsid w:val="009E6B1B"/>
    <w:rsid w:val="009E6C59"/>
    <w:rsid w:val="009E6E57"/>
    <w:rsid w:val="009E6E61"/>
    <w:rsid w:val="009E7438"/>
    <w:rsid w:val="009E76F3"/>
    <w:rsid w:val="009E79F3"/>
    <w:rsid w:val="009E7B28"/>
    <w:rsid w:val="009E7B50"/>
    <w:rsid w:val="009E7BC9"/>
    <w:rsid w:val="009E7DD0"/>
    <w:rsid w:val="009F047A"/>
    <w:rsid w:val="009F0502"/>
    <w:rsid w:val="009F0597"/>
    <w:rsid w:val="009F05D7"/>
    <w:rsid w:val="009F0A1A"/>
    <w:rsid w:val="009F0A48"/>
    <w:rsid w:val="009F0B20"/>
    <w:rsid w:val="009F0BA4"/>
    <w:rsid w:val="009F0D22"/>
    <w:rsid w:val="009F102F"/>
    <w:rsid w:val="009F1393"/>
    <w:rsid w:val="009F13DF"/>
    <w:rsid w:val="009F14F7"/>
    <w:rsid w:val="009F1591"/>
    <w:rsid w:val="009F1623"/>
    <w:rsid w:val="009F1C07"/>
    <w:rsid w:val="009F1C0F"/>
    <w:rsid w:val="009F1CD8"/>
    <w:rsid w:val="009F21E9"/>
    <w:rsid w:val="009F25CD"/>
    <w:rsid w:val="009F2616"/>
    <w:rsid w:val="009F277F"/>
    <w:rsid w:val="009F28D0"/>
    <w:rsid w:val="009F290E"/>
    <w:rsid w:val="009F295A"/>
    <w:rsid w:val="009F2A7D"/>
    <w:rsid w:val="009F2AE0"/>
    <w:rsid w:val="009F2CD8"/>
    <w:rsid w:val="009F31C9"/>
    <w:rsid w:val="009F3428"/>
    <w:rsid w:val="009F35C9"/>
    <w:rsid w:val="009F366D"/>
    <w:rsid w:val="009F38ED"/>
    <w:rsid w:val="009F3A05"/>
    <w:rsid w:val="009F3B2A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A77"/>
    <w:rsid w:val="009F4E4B"/>
    <w:rsid w:val="009F51DB"/>
    <w:rsid w:val="009F52B0"/>
    <w:rsid w:val="009F54EF"/>
    <w:rsid w:val="009F574D"/>
    <w:rsid w:val="009F5766"/>
    <w:rsid w:val="009F57DE"/>
    <w:rsid w:val="009F5B93"/>
    <w:rsid w:val="009F5BB1"/>
    <w:rsid w:val="009F622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257"/>
    <w:rsid w:val="009F7312"/>
    <w:rsid w:val="009F7318"/>
    <w:rsid w:val="009F7409"/>
    <w:rsid w:val="009F75AA"/>
    <w:rsid w:val="009F795A"/>
    <w:rsid w:val="009F7B7A"/>
    <w:rsid w:val="009F7D4A"/>
    <w:rsid w:val="009F7DB0"/>
    <w:rsid w:val="009F7E36"/>
    <w:rsid w:val="00A00279"/>
    <w:rsid w:val="00A0032C"/>
    <w:rsid w:val="00A00538"/>
    <w:rsid w:val="00A005B4"/>
    <w:rsid w:val="00A00607"/>
    <w:rsid w:val="00A006AB"/>
    <w:rsid w:val="00A00932"/>
    <w:rsid w:val="00A0096A"/>
    <w:rsid w:val="00A00A37"/>
    <w:rsid w:val="00A00DF0"/>
    <w:rsid w:val="00A00E1C"/>
    <w:rsid w:val="00A0135E"/>
    <w:rsid w:val="00A015A1"/>
    <w:rsid w:val="00A016C1"/>
    <w:rsid w:val="00A01926"/>
    <w:rsid w:val="00A019AB"/>
    <w:rsid w:val="00A0200D"/>
    <w:rsid w:val="00A0228B"/>
    <w:rsid w:val="00A02298"/>
    <w:rsid w:val="00A028B7"/>
    <w:rsid w:val="00A028CE"/>
    <w:rsid w:val="00A02919"/>
    <w:rsid w:val="00A02E79"/>
    <w:rsid w:val="00A02ECE"/>
    <w:rsid w:val="00A03045"/>
    <w:rsid w:val="00A03123"/>
    <w:rsid w:val="00A03342"/>
    <w:rsid w:val="00A03361"/>
    <w:rsid w:val="00A03395"/>
    <w:rsid w:val="00A03434"/>
    <w:rsid w:val="00A0349C"/>
    <w:rsid w:val="00A03A42"/>
    <w:rsid w:val="00A03D5A"/>
    <w:rsid w:val="00A0429A"/>
    <w:rsid w:val="00A04433"/>
    <w:rsid w:val="00A04549"/>
    <w:rsid w:val="00A04613"/>
    <w:rsid w:val="00A04788"/>
    <w:rsid w:val="00A0481D"/>
    <w:rsid w:val="00A04BC4"/>
    <w:rsid w:val="00A04D9D"/>
    <w:rsid w:val="00A04EC6"/>
    <w:rsid w:val="00A051CD"/>
    <w:rsid w:val="00A0524C"/>
    <w:rsid w:val="00A0535C"/>
    <w:rsid w:val="00A05611"/>
    <w:rsid w:val="00A05707"/>
    <w:rsid w:val="00A0571C"/>
    <w:rsid w:val="00A05A84"/>
    <w:rsid w:val="00A05B23"/>
    <w:rsid w:val="00A05F4E"/>
    <w:rsid w:val="00A060F0"/>
    <w:rsid w:val="00A06212"/>
    <w:rsid w:val="00A065D3"/>
    <w:rsid w:val="00A06644"/>
    <w:rsid w:val="00A068C3"/>
    <w:rsid w:val="00A06983"/>
    <w:rsid w:val="00A06B67"/>
    <w:rsid w:val="00A06EE2"/>
    <w:rsid w:val="00A06F68"/>
    <w:rsid w:val="00A07042"/>
    <w:rsid w:val="00A0707C"/>
    <w:rsid w:val="00A074D3"/>
    <w:rsid w:val="00A07549"/>
    <w:rsid w:val="00A07597"/>
    <w:rsid w:val="00A07645"/>
    <w:rsid w:val="00A0765E"/>
    <w:rsid w:val="00A0792F"/>
    <w:rsid w:val="00A079D3"/>
    <w:rsid w:val="00A07D2D"/>
    <w:rsid w:val="00A10039"/>
    <w:rsid w:val="00A101CD"/>
    <w:rsid w:val="00A10304"/>
    <w:rsid w:val="00A104C0"/>
    <w:rsid w:val="00A10620"/>
    <w:rsid w:val="00A10697"/>
    <w:rsid w:val="00A106DF"/>
    <w:rsid w:val="00A10888"/>
    <w:rsid w:val="00A10987"/>
    <w:rsid w:val="00A10D1D"/>
    <w:rsid w:val="00A11080"/>
    <w:rsid w:val="00A11298"/>
    <w:rsid w:val="00A11362"/>
    <w:rsid w:val="00A11407"/>
    <w:rsid w:val="00A11657"/>
    <w:rsid w:val="00A11CCA"/>
    <w:rsid w:val="00A11E1B"/>
    <w:rsid w:val="00A11F03"/>
    <w:rsid w:val="00A121D2"/>
    <w:rsid w:val="00A1249B"/>
    <w:rsid w:val="00A1280C"/>
    <w:rsid w:val="00A128AA"/>
    <w:rsid w:val="00A129D2"/>
    <w:rsid w:val="00A12AB4"/>
    <w:rsid w:val="00A12AC9"/>
    <w:rsid w:val="00A12BEB"/>
    <w:rsid w:val="00A12D4B"/>
    <w:rsid w:val="00A12E05"/>
    <w:rsid w:val="00A1323B"/>
    <w:rsid w:val="00A13276"/>
    <w:rsid w:val="00A13440"/>
    <w:rsid w:val="00A135FC"/>
    <w:rsid w:val="00A137C9"/>
    <w:rsid w:val="00A1380C"/>
    <w:rsid w:val="00A139A1"/>
    <w:rsid w:val="00A13C0B"/>
    <w:rsid w:val="00A13C45"/>
    <w:rsid w:val="00A142C1"/>
    <w:rsid w:val="00A14309"/>
    <w:rsid w:val="00A145FE"/>
    <w:rsid w:val="00A14712"/>
    <w:rsid w:val="00A1472B"/>
    <w:rsid w:val="00A1489E"/>
    <w:rsid w:val="00A1498F"/>
    <w:rsid w:val="00A14BC8"/>
    <w:rsid w:val="00A15066"/>
    <w:rsid w:val="00A150D2"/>
    <w:rsid w:val="00A150EE"/>
    <w:rsid w:val="00A152AB"/>
    <w:rsid w:val="00A15736"/>
    <w:rsid w:val="00A1577E"/>
    <w:rsid w:val="00A15790"/>
    <w:rsid w:val="00A159EB"/>
    <w:rsid w:val="00A1600D"/>
    <w:rsid w:val="00A165D5"/>
    <w:rsid w:val="00A16693"/>
    <w:rsid w:val="00A1674A"/>
    <w:rsid w:val="00A16DBB"/>
    <w:rsid w:val="00A16DE1"/>
    <w:rsid w:val="00A171F1"/>
    <w:rsid w:val="00A17506"/>
    <w:rsid w:val="00A175DD"/>
    <w:rsid w:val="00A1764B"/>
    <w:rsid w:val="00A1783B"/>
    <w:rsid w:val="00A17C99"/>
    <w:rsid w:val="00A17C9E"/>
    <w:rsid w:val="00A17E28"/>
    <w:rsid w:val="00A17E3C"/>
    <w:rsid w:val="00A17EA9"/>
    <w:rsid w:val="00A17FB3"/>
    <w:rsid w:val="00A201F2"/>
    <w:rsid w:val="00A20582"/>
    <w:rsid w:val="00A205FF"/>
    <w:rsid w:val="00A207FD"/>
    <w:rsid w:val="00A209FA"/>
    <w:rsid w:val="00A20B52"/>
    <w:rsid w:val="00A20CEC"/>
    <w:rsid w:val="00A20DE5"/>
    <w:rsid w:val="00A20E75"/>
    <w:rsid w:val="00A2108B"/>
    <w:rsid w:val="00A21487"/>
    <w:rsid w:val="00A21706"/>
    <w:rsid w:val="00A218F5"/>
    <w:rsid w:val="00A21D43"/>
    <w:rsid w:val="00A21E0E"/>
    <w:rsid w:val="00A21E2C"/>
    <w:rsid w:val="00A21F6D"/>
    <w:rsid w:val="00A22191"/>
    <w:rsid w:val="00A22266"/>
    <w:rsid w:val="00A22281"/>
    <w:rsid w:val="00A224AD"/>
    <w:rsid w:val="00A227BB"/>
    <w:rsid w:val="00A228FE"/>
    <w:rsid w:val="00A22929"/>
    <w:rsid w:val="00A22A0D"/>
    <w:rsid w:val="00A22A2B"/>
    <w:rsid w:val="00A22A38"/>
    <w:rsid w:val="00A22CA9"/>
    <w:rsid w:val="00A22D61"/>
    <w:rsid w:val="00A22E09"/>
    <w:rsid w:val="00A22F14"/>
    <w:rsid w:val="00A22FBB"/>
    <w:rsid w:val="00A23169"/>
    <w:rsid w:val="00A23256"/>
    <w:rsid w:val="00A234D0"/>
    <w:rsid w:val="00A23569"/>
    <w:rsid w:val="00A2356B"/>
    <w:rsid w:val="00A236E4"/>
    <w:rsid w:val="00A2393D"/>
    <w:rsid w:val="00A23F8F"/>
    <w:rsid w:val="00A240D0"/>
    <w:rsid w:val="00A24134"/>
    <w:rsid w:val="00A2436A"/>
    <w:rsid w:val="00A2439A"/>
    <w:rsid w:val="00A2445C"/>
    <w:rsid w:val="00A249CD"/>
    <w:rsid w:val="00A249F3"/>
    <w:rsid w:val="00A24E67"/>
    <w:rsid w:val="00A24EAF"/>
    <w:rsid w:val="00A24ED7"/>
    <w:rsid w:val="00A25109"/>
    <w:rsid w:val="00A25112"/>
    <w:rsid w:val="00A251DA"/>
    <w:rsid w:val="00A253A9"/>
    <w:rsid w:val="00A253BC"/>
    <w:rsid w:val="00A253C0"/>
    <w:rsid w:val="00A25401"/>
    <w:rsid w:val="00A25742"/>
    <w:rsid w:val="00A25833"/>
    <w:rsid w:val="00A25937"/>
    <w:rsid w:val="00A25A2C"/>
    <w:rsid w:val="00A25B4C"/>
    <w:rsid w:val="00A26061"/>
    <w:rsid w:val="00A261D4"/>
    <w:rsid w:val="00A26431"/>
    <w:rsid w:val="00A264AF"/>
    <w:rsid w:val="00A2659E"/>
    <w:rsid w:val="00A26791"/>
    <w:rsid w:val="00A267BA"/>
    <w:rsid w:val="00A267D2"/>
    <w:rsid w:val="00A26955"/>
    <w:rsid w:val="00A26983"/>
    <w:rsid w:val="00A26FDD"/>
    <w:rsid w:val="00A273BB"/>
    <w:rsid w:val="00A27402"/>
    <w:rsid w:val="00A274BE"/>
    <w:rsid w:val="00A276F5"/>
    <w:rsid w:val="00A27A03"/>
    <w:rsid w:val="00A27AC0"/>
    <w:rsid w:val="00A27CB5"/>
    <w:rsid w:val="00A30384"/>
    <w:rsid w:val="00A303AC"/>
    <w:rsid w:val="00A304AB"/>
    <w:rsid w:val="00A306D1"/>
    <w:rsid w:val="00A307F1"/>
    <w:rsid w:val="00A309FE"/>
    <w:rsid w:val="00A30E2E"/>
    <w:rsid w:val="00A30EFF"/>
    <w:rsid w:val="00A30F84"/>
    <w:rsid w:val="00A30FFB"/>
    <w:rsid w:val="00A3125B"/>
    <w:rsid w:val="00A312A2"/>
    <w:rsid w:val="00A31469"/>
    <w:rsid w:val="00A31555"/>
    <w:rsid w:val="00A31612"/>
    <w:rsid w:val="00A316BF"/>
    <w:rsid w:val="00A3180D"/>
    <w:rsid w:val="00A31A29"/>
    <w:rsid w:val="00A31A33"/>
    <w:rsid w:val="00A31AF9"/>
    <w:rsid w:val="00A31B30"/>
    <w:rsid w:val="00A31DC3"/>
    <w:rsid w:val="00A31F2B"/>
    <w:rsid w:val="00A32057"/>
    <w:rsid w:val="00A32520"/>
    <w:rsid w:val="00A325D1"/>
    <w:rsid w:val="00A3270F"/>
    <w:rsid w:val="00A327B0"/>
    <w:rsid w:val="00A32C12"/>
    <w:rsid w:val="00A32CFE"/>
    <w:rsid w:val="00A32D4E"/>
    <w:rsid w:val="00A32F8E"/>
    <w:rsid w:val="00A33138"/>
    <w:rsid w:val="00A3334D"/>
    <w:rsid w:val="00A333AE"/>
    <w:rsid w:val="00A334A5"/>
    <w:rsid w:val="00A33BF9"/>
    <w:rsid w:val="00A33E17"/>
    <w:rsid w:val="00A33F07"/>
    <w:rsid w:val="00A33F6E"/>
    <w:rsid w:val="00A340CC"/>
    <w:rsid w:val="00A3426B"/>
    <w:rsid w:val="00A343B3"/>
    <w:rsid w:val="00A345D0"/>
    <w:rsid w:val="00A34606"/>
    <w:rsid w:val="00A34995"/>
    <w:rsid w:val="00A34A4A"/>
    <w:rsid w:val="00A34AEF"/>
    <w:rsid w:val="00A34E12"/>
    <w:rsid w:val="00A34EB0"/>
    <w:rsid w:val="00A350F4"/>
    <w:rsid w:val="00A351B2"/>
    <w:rsid w:val="00A352AE"/>
    <w:rsid w:val="00A35534"/>
    <w:rsid w:val="00A357F7"/>
    <w:rsid w:val="00A35A6D"/>
    <w:rsid w:val="00A35CCE"/>
    <w:rsid w:val="00A35D7D"/>
    <w:rsid w:val="00A360EF"/>
    <w:rsid w:val="00A363DC"/>
    <w:rsid w:val="00A36463"/>
    <w:rsid w:val="00A3686C"/>
    <w:rsid w:val="00A3697F"/>
    <w:rsid w:val="00A36AAC"/>
    <w:rsid w:val="00A36AEF"/>
    <w:rsid w:val="00A36C11"/>
    <w:rsid w:val="00A36C64"/>
    <w:rsid w:val="00A36CE3"/>
    <w:rsid w:val="00A36E5C"/>
    <w:rsid w:val="00A36F0B"/>
    <w:rsid w:val="00A372AB"/>
    <w:rsid w:val="00A37324"/>
    <w:rsid w:val="00A375E2"/>
    <w:rsid w:val="00A3784E"/>
    <w:rsid w:val="00A37AE0"/>
    <w:rsid w:val="00A37C0A"/>
    <w:rsid w:val="00A37DD5"/>
    <w:rsid w:val="00A400DB"/>
    <w:rsid w:val="00A40114"/>
    <w:rsid w:val="00A401FB"/>
    <w:rsid w:val="00A4021F"/>
    <w:rsid w:val="00A4032E"/>
    <w:rsid w:val="00A4059C"/>
    <w:rsid w:val="00A4071E"/>
    <w:rsid w:val="00A4073E"/>
    <w:rsid w:val="00A409B9"/>
    <w:rsid w:val="00A40AFE"/>
    <w:rsid w:val="00A40DF0"/>
    <w:rsid w:val="00A41078"/>
    <w:rsid w:val="00A41100"/>
    <w:rsid w:val="00A411C7"/>
    <w:rsid w:val="00A413BC"/>
    <w:rsid w:val="00A4153A"/>
    <w:rsid w:val="00A41606"/>
    <w:rsid w:val="00A41697"/>
    <w:rsid w:val="00A4195A"/>
    <w:rsid w:val="00A41A7E"/>
    <w:rsid w:val="00A41F28"/>
    <w:rsid w:val="00A41FD8"/>
    <w:rsid w:val="00A4269F"/>
    <w:rsid w:val="00A426DF"/>
    <w:rsid w:val="00A4283B"/>
    <w:rsid w:val="00A42990"/>
    <w:rsid w:val="00A42ADA"/>
    <w:rsid w:val="00A42C73"/>
    <w:rsid w:val="00A42D17"/>
    <w:rsid w:val="00A42FC0"/>
    <w:rsid w:val="00A4303A"/>
    <w:rsid w:val="00A430BB"/>
    <w:rsid w:val="00A4357F"/>
    <w:rsid w:val="00A43716"/>
    <w:rsid w:val="00A43762"/>
    <w:rsid w:val="00A43802"/>
    <w:rsid w:val="00A43911"/>
    <w:rsid w:val="00A43A40"/>
    <w:rsid w:val="00A43B27"/>
    <w:rsid w:val="00A43C45"/>
    <w:rsid w:val="00A43D8F"/>
    <w:rsid w:val="00A4408A"/>
    <w:rsid w:val="00A440CD"/>
    <w:rsid w:val="00A4442E"/>
    <w:rsid w:val="00A44F5C"/>
    <w:rsid w:val="00A45090"/>
    <w:rsid w:val="00A45276"/>
    <w:rsid w:val="00A453AD"/>
    <w:rsid w:val="00A45518"/>
    <w:rsid w:val="00A45520"/>
    <w:rsid w:val="00A45579"/>
    <w:rsid w:val="00A4557E"/>
    <w:rsid w:val="00A45BD8"/>
    <w:rsid w:val="00A45C58"/>
    <w:rsid w:val="00A45FBD"/>
    <w:rsid w:val="00A46881"/>
    <w:rsid w:val="00A46BBF"/>
    <w:rsid w:val="00A46C62"/>
    <w:rsid w:val="00A46E0D"/>
    <w:rsid w:val="00A46E2F"/>
    <w:rsid w:val="00A4706E"/>
    <w:rsid w:val="00A47230"/>
    <w:rsid w:val="00A4776D"/>
    <w:rsid w:val="00A477EA"/>
    <w:rsid w:val="00A47833"/>
    <w:rsid w:val="00A47AB6"/>
    <w:rsid w:val="00A47AE3"/>
    <w:rsid w:val="00A47B7C"/>
    <w:rsid w:val="00A47F30"/>
    <w:rsid w:val="00A50183"/>
    <w:rsid w:val="00A505C8"/>
    <w:rsid w:val="00A5078F"/>
    <w:rsid w:val="00A50F8D"/>
    <w:rsid w:val="00A51135"/>
    <w:rsid w:val="00A5134B"/>
    <w:rsid w:val="00A516B6"/>
    <w:rsid w:val="00A516C4"/>
    <w:rsid w:val="00A51768"/>
    <w:rsid w:val="00A51882"/>
    <w:rsid w:val="00A519E0"/>
    <w:rsid w:val="00A51AFD"/>
    <w:rsid w:val="00A51D5F"/>
    <w:rsid w:val="00A521D0"/>
    <w:rsid w:val="00A523A5"/>
    <w:rsid w:val="00A5281C"/>
    <w:rsid w:val="00A529AE"/>
    <w:rsid w:val="00A52CA0"/>
    <w:rsid w:val="00A5322A"/>
    <w:rsid w:val="00A53677"/>
    <w:rsid w:val="00A53781"/>
    <w:rsid w:val="00A53FC5"/>
    <w:rsid w:val="00A54090"/>
    <w:rsid w:val="00A5410A"/>
    <w:rsid w:val="00A5417C"/>
    <w:rsid w:val="00A54247"/>
    <w:rsid w:val="00A54273"/>
    <w:rsid w:val="00A5472C"/>
    <w:rsid w:val="00A54ABB"/>
    <w:rsid w:val="00A54C2B"/>
    <w:rsid w:val="00A54F20"/>
    <w:rsid w:val="00A54F5A"/>
    <w:rsid w:val="00A550A0"/>
    <w:rsid w:val="00A55438"/>
    <w:rsid w:val="00A55934"/>
    <w:rsid w:val="00A55BCB"/>
    <w:rsid w:val="00A55D6C"/>
    <w:rsid w:val="00A55EA4"/>
    <w:rsid w:val="00A55F43"/>
    <w:rsid w:val="00A5624F"/>
    <w:rsid w:val="00A56332"/>
    <w:rsid w:val="00A563B1"/>
    <w:rsid w:val="00A56839"/>
    <w:rsid w:val="00A569C2"/>
    <w:rsid w:val="00A570B9"/>
    <w:rsid w:val="00A570E1"/>
    <w:rsid w:val="00A572BF"/>
    <w:rsid w:val="00A575CE"/>
    <w:rsid w:val="00A576E8"/>
    <w:rsid w:val="00A57754"/>
    <w:rsid w:val="00A57C0C"/>
    <w:rsid w:val="00A57C34"/>
    <w:rsid w:val="00A57D84"/>
    <w:rsid w:val="00A600AE"/>
    <w:rsid w:val="00A606A2"/>
    <w:rsid w:val="00A606DB"/>
    <w:rsid w:val="00A606FE"/>
    <w:rsid w:val="00A60B25"/>
    <w:rsid w:val="00A60B49"/>
    <w:rsid w:val="00A60BB3"/>
    <w:rsid w:val="00A60E3E"/>
    <w:rsid w:val="00A60EAC"/>
    <w:rsid w:val="00A60F67"/>
    <w:rsid w:val="00A60FE6"/>
    <w:rsid w:val="00A612F9"/>
    <w:rsid w:val="00A614E9"/>
    <w:rsid w:val="00A61793"/>
    <w:rsid w:val="00A61B65"/>
    <w:rsid w:val="00A61B83"/>
    <w:rsid w:val="00A61B95"/>
    <w:rsid w:val="00A61C86"/>
    <w:rsid w:val="00A61CB8"/>
    <w:rsid w:val="00A61D9B"/>
    <w:rsid w:val="00A61E72"/>
    <w:rsid w:val="00A61F66"/>
    <w:rsid w:val="00A61FDF"/>
    <w:rsid w:val="00A62292"/>
    <w:rsid w:val="00A62561"/>
    <w:rsid w:val="00A62578"/>
    <w:rsid w:val="00A62694"/>
    <w:rsid w:val="00A626A6"/>
    <w:rsid w:val="00A62743"/>
    <w:rsid w:val="00A6283F"/>
    <w:rsid w:val="00A628B2"/>
    <w:rsid w:val="00A62A33"/>
    <w:rsid w:val="00A62A63"/>
    <w:rsid w:val="00A62B12"/>
    <w:rsid w:val="00A62DF6"/>
    <w:rsid w:val="00A62EF5"/>
    <w:rsid w:val="00A62EF6"/>
    <w:rsid w:val="00A62F52"/>
    <w:rsid w:val="00A632C9"/>
    <w:rsid w:val="00A634B4"/>
    <w:rsid w:val="00A63D9B"/>
    <w:rsid w:val="00A63E29"/>
    <w:rsid w:val="00A64461"/>
    <w:rsid w:val="00A644F6"/>
    <w:rsid w:val="00A6484A"/>
    <w:rsid w:val="00A64984"/>
    <w:rsid w:val="00A64E58"/>
    <w:rsid w:val="00A64FD6"/>
    <w:rsid w:val="00A6524B"/>
    <w:rsid w:val="00A653D2"/>
    <w:rsid w:val="00A653E8"/>
    <w:rsid w:val="00A65A34"/>
    <w:rsid w:val="00A65AFC"/>
    <w:rsid w:val="00A65BBB"/>
    <w:rsid w:val="00A65D97"/>
    <w:rsid w:val="00A65E19"/>
    <w:rsid w:val="00A65F4B"/>
    <w:rsid w:val="00A65F74"/>
    <w:rsid w:val="00A661C4"/>
    <w:rsid w:val="00A66262"/>
    <w:rsid w:val="00A666EA"/>
    <w:rsid w:val="00A66769"/>
    <w:rsid w:val="00A66784"/>
    <w:rsid w:val="00A669E5"/>
    <w:rsid w:val="00A66A3B"/>
    <w:rsid w:val="00A66EC6"/>
    <w:rsid w:val="00A66EFB"/>
    <w:rsid w:val="00A66F07"/>
    <w:rsid w:val="00A67096"/>
    <w:rsid w:val="00A67160"/>
    <w:rsid w:val="00A672A4"/>
    <w:rsid w:val="00A6740E"/>
    <w:rsid w:val="00A67433"/>
    <w:rsid w:val="00A6781D"/>
    <w:rsid w:val="00A6789B"/>
    <w:rsid w:val="00A67923"/>
    <w:rsid w:val="00A67B1E"/>
    <w:rsid w:val="00A67D7E"/>
    <w:rsid w:val="00A67F56"/>
    <w:rsid w:val="00A700AA"/>
    <w:rsid w:val="00A7015B"/>
    <w:rsid w:val="00A705A2"/>
    <w:rsid w:val="00A70614"/>
    <w:rsid w:val="00A70B5D"/>
    <w:rsid w:val="00A70E09"/>
    <w:rsid w:val="00A70E1D"/>
    <w:rsid w:val="00A70FE5"/>
    <w:rsid w:val="00A711F5"/>
    <w:rsid w:val="00A713FF"/>
    <w:rsid w:val="00A71689"/>
    <w:rsid w:val="00A716C5"/>
    <w:rsid w:val="00A71A6F"/>
    <w:rsid w:val="00A71BA4"/>
    <w:rsid w:val="00A72165"/>
    <w:rsid w:val="00A721DF"/>
    <w:rsid w:val="00A7248B"/>
    <w:rsid w:val="00A72592"/>
    <w:rsid w:val="00A725DE"/>
    <w:rsid w:val="00A726C4"/>
    <w:rsid w:val="00A72858"/>
    <w:rsid w:val="00A7292C"/>
    <w:rsid w:val="00A729B2"/>
    <w:rsid w:val="00A72A3E"/>
    <w:rsid w:val="00A72B6C"/>
    <w:rsid w:val="00A72C18"/>
    <w:rsid w:val="00A72DE4"/>
    <w:rsid w:val="00A72E08"/>
    <w:rsid w:val="00A72E6D"/>
    <w:rsid w:val="00A73328"/>
    <w:rsid w:val="00A734ED"/>
    <w:rsid w:val="00A735F8"/>
    <w:rsid w:val="00A73605"/>
    <w:rsid w:val="00A73A19"/>
    <w:rsid w:val="00A73B33"/>
    <w:rsid w:val="00A73D08"/>
    <w:rsid w:val="00A73ED1"/>
    <w:rsid w:val="00A73ED5"/>
    <w:rsid w:val="00A743EE"/>
    <w:rsid w:val="00A743F2"/>
    <w:rsid w:val="00A744BD"/>
    <w:rsid w:val="00A7465C"/>
    <w:rsid w:val="00A746EC"/>
    <w:rsid w:val="00A749DA"/>
    <w:rsid w:val="00A74A5A"/>
    <w:rsid w:val="00A74C21"/>
    <w:rsid w:val="00A74C46"/>
    <w:rsid w:val="00A750A0"/>
    <w:rsid w:val="00A753BF"/>
    <w:rsid w:val="00A7545D"/>
    <w:rsid w:val="00A754F9"/>
    <w:rsid w:val="00A7564C"/>
    <w:rsid w:val="00A758F5"/>
    <w:rsid w:val="00A758F8"/>
    <w:rsid w:val="00A75BFA"/>
    <w:rsid w:val="00A75D0F"/>
    <w:rsid w:val="00A75E24"/>
    <w:rsid w:val="00A75F93"/>
    <w:rsid w:val="00A75F95"/>
    <w:rsid w:val="00A760C7"/>
    <w:rsid w:val="00A763AA"/>
    <w:rsid w:val="00A76503"/>
    <w:rsid w:val="00A76955"/>
    <w:rsid w:val="00A76CAC"/>
    <w:rsid w:val="00A76CEA"/>
    <w:rsid w:val="00A76D71"/>
    <w:rsid w:val="00A76DEB"/>
    <w:rsid w:val="00A76EE7"/>
    <w:rsid w:val="00A77055"/>
    <w:rsid w:val="00A771E6"/>
    <w:rsid w:val="00A77409"/>
    <w:rsid w:val="00A7753C"/>
    <w:rsid w:val="00A7758A"/>
    <w:rsid w:val="00A77AD0"/>
    <w:rsid w:val="00A77C44"/>
    <w:rsid w:val="00A77D63"/>
    <w:rsid w:val="00A77D6F"/>
    <w:rsid w:val="00A77DA5"/>
    <w:rsid w:val="00A77E93"/>
    <w:rsid w:val="00A80388"/>
    <w:rsid w:val="00A8045A"/>
    <w:rsid w:val="00A805A8"/>
    <w:rsid w:val="00A80763"/>
    <w:rsid w:val="00A80B0F"/>
    <w:rsid w:val="00A80BAF"/>
    <w:rsid w:val="00A80C7E"/>
    <w:rsid w:val="00A80D48"/>
    <w:rsid w:val="00A81169"/>
    <w:rsid w:val="00A81265"/>
    <w:rsid w:val="00A81736"/>
    <w:rsid w:val="00A817F3"/>
    <w:rsid w:val="00A82159"/>
    <w:rsid w:val="00A82205"/>
    <w:rsid w:val="00A823A0"/>
    <w:rsid w:val="00A823DF"/>
    <w:rsid w:val="00A823F7"/>
    <w:rsid w:val="00A823FE"/>
    <w:rsid w:val="00A82952"/>
    <w:rsid w:val="00A82C61"/>
    <w:rsid w:val="00A82EEC"/>
    <w:rsid w:val="00A82F62"/>
    <w:rsid w:val="00A83165"/>
    <w:rsid w:val="00A831D9"/>
    <w:rsid w:val="00A833F0"/>
    <w:rsid w:val="00A83448"/>
    <w:rsid w:val="00A83678"/>
    <w:rsid w:val="00A8379E"/>
    <w:rsid w:val="00A8386F"/>
    <w:rsid w:val="00A83A43"/>
    <w:rsid w:val="00A83A49"/>
    <w:rsid w:val="00A83D2B"/>
    <w:rsid w:val="00A83D8B"/>
    <w:rsid w:val="00A83EBF"/>
    <w:rsid w:val="00A840EA"/>
    <w:rsid w:val="00A84275"/>
    <w:rsid w:val="00A8455B"/>
    <w:rsid w:val="00A845A8"/>
    <w:rsid w:val="00A8483A"/>
    <w:rsid w:val="00A8486F"/>
    <w:rsid w:val="00A8487F"/>
    <w:rsid w:val="00A849B0"/>
    <w:rsid w:val="00A849BF"/>
    <w:rsid w:val="00A849FE"/>
    <w:rsid w:val="00A84C82"/>
    <w:rsid w:val="00A84CC2"/>
    <w:rsid w:val="00A84CE4"/>
    <w:rsid w:val="00A84FC9"/>
    <w:rsid w:val="00A850C1"/>
    <w:rsid w:val="00A8522F"/>
    <w:rsid w:val="00A85407"/>
    <w:rsid w:val="00A85468"/>
    <w:rsid w:val="00A8563C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526"/>
    <w:rsid w:val="00A86637"/>
    <w:rsid w:val="00A866BE"/>
    <w:rsid w:val="00A86A14"/>
    <w:rsid w:val="00A86AA8"/>
    <w:rsid w:val="00A872A9"/>
    <w:rsid w:val="00A879FC"/>
    <w:rsid w:val="00A87A78"/>
    <w:rsid w:val="00A87AB0"/>
    <w:rsid w:val="00A87E25"/>
    <w:rsid w:val="00A87FB2"/>
    <w:rsid w:val="00A90145"/>
    <w:rsid w:val="00A90241"/>
    <w:rsid w:val="00A90567"/>
    <w:rsid w:val="00A905D8"/>
    <w:rsid w:val="00A90749"/>
    <w:rsid w:val="00A907BF"/>
    <w:rsid w:val="00A909B0"/>
    <w:rsid w:val="00A90CFB"/>
    <w:rsid w:val="00A91052"/>
    <w:rsid w:val="00A916C6"/>
    <w:rsid w:val="00A91841"/>
    <w:rsid w:val="00A919DE"/>
    <w:rsid w:val="00A91CD6"/>
    <w:rsid w:val="00A91D57"/>
    <w:rsid w:val="00A91DB1"/>
    <w:rsid w:val="00A92058"/>
    <w:rsid w:val="00A9210E"/>
    <w:rsid w:val="00A92116"/>
    <w:rsid w:val="00A92600"/>
    <w:rsid w:val="00A926F4"/>
    <w:rsid w:val="00A92767"/>
    <w:rsid w:val="00A9288B"/>
    <w:rsid w:val="00A92A2C"/>
    <w:rsid w:val="00A92F21"/>
    <w:rsid w:val="00A92FD8"/>
    <w:rsid w:val="00A933A5"/>
    <w:rsid w:val="00A93421"/>
    <w:rsid w:val="00A936C5"/>
    <w:rsid w:val="00A937C8"/>
    <w:rsid w:val="00A938C0"/>
    <w:rsid w:val="00A93A3A"/>
    <w:rsid w:val="00A93C0C"/>
    <w:rsid w:val="00A94441"/>
    <w:rsid w:val="00A945CD"/>
    <w:rsid w:val="00A94E0B"/>
    <w:rsid w:val="00A94FC1"/>
    <w:rsid w:val="00A95180"/>
    <w:rsid w:val="00A954A5"/>
    <w:rsid w:val="00A95704"/>
    <w:rsid w:val="00A959F4"/>
    <w:rsid w:val="00A95AD8"/>
    <w:rsid w:val="00A95BD3"/>
    <w:rsid w:val="00A95CEB"/>
    <w:rsid w:val="00A95D48"/>
    <w:rsid w:val="00A95E9B"/>
    <w:rsid w:val="00A960F1"/>
    <w:rsid w:val="00A961D1"/>
    <w:rsid w:val="00A961D4"/>
    <w:rsid w:val="00A9621B"/>
    <w:rsid w:val="00A9683C"/>
    <w:rsid w:val="00A96937"/>
    <w:rsid w:val="00A9698F"/>
    <w:rsid w:val="00A96AE6"/>
    <w:rsid w:val="00A96B80"/>
    <w:rsid w:val="00A96BAF"/>
    <w:rsid w:val="00A96DBB"/>
    <w:rsid w:val="00A96EC3"/>
    <w:rsid w:val="00A970F6"/>
    <w:rsid w:val="00A971F1"/>
    <w:rsid w:val="00A97320"/>
    <w:rsid w:val="00A97370"/>
    <w:rsid w:val="00A97692"/>
    <w:rsid w:val="00A97744"/>
    <w:rsid w:val="00A97886"/>
    <w:rsid w:val="00A978ED"/>
    <w:rsid w:val="00A97BE5"/>
    <w:rsid w:val="00A97EE3"/>
    <w:rsid w:val="00A97F73"/>
    <w:rsid w:val="00AA0126"/>
    <w:rsid w:val="00AA014F"/>
    <w:rsid w:val="00AA068B"/>
    <w:rsid w:val="00AA095B"/>
    <w:rsid w:val="00AA09E6"/>
    <w:rsid w:val="00AA0A09"/>
    <w:rsid w:val="00AA0A8E"/>
    <w:rsid w:val="00AA0C4E"/>
    <w:rsid w:val="00AA0C92"/>
    <w:rsid w:val="00AA107B"/>
    <w:rsid w:val="00AA1168"/>
    <w:rsid w:val="00AA1305"/>
    <w:rsid w:val="00AA1479"/>
    <w:rsid w:val="00AA1769"/>
    <w:rsid w:val="00AA1A09"/>
    <w:rsid w:val="00AA1AD8"/>
    <w:rsid w:val="00AA1B40"/>
    <w:rsid w:val="00AA1B72"/>
    <w:rsid w:val="00AA1BD1"/>
    <w:rsid w:val="00AA1CA5"/>
    <w:rsid w:val="00AA1D9C"/>
    <w:rsid w:val="00AA1FA5"/>
    <w:rsid w:val="00AA2198"/>
    <w:rsid w:val="00AA234D"/>
    <w:rsid w:val="00AA236B"/>
    <w:rsid w:val="00AA250D"/>
    <w:rsid w:val="00AA2636"/>
    <w:rsid w:val="00AA2711"/>
    <w:rsid w:val="00AA29E0"/>
    <w:rsid w:val="00AA2B86"/>
    <w:rsid w:val="00AA2D24"/>
    <w:rsid w:val="00AA2DC2"/>
    <w:rsid w:val="00AA3497"/>
    <w:rsid w:val="00AA3640"/>
    <w:rsid w:val="00AA366C"/>
    <w:rsid w:val="00AA3C57"/>
    <w:rsid w:val="00AA4108"/>
    <w:rsid w:val="00AA43B3"/>
    <w:rsid w:val="00AA44A5"/>
    <w:rsid w:val="00AA44DB"/>
    <w:rsid w:val="00AA4657"/>
    <w:rsid w:val="00AA46E6"/>
    <w:rsid w:val="00AA4734"/>
    <w:rsid w:val="00AA4875"/>
    <w:rsid w:val="00AA4CC2"/>
    <w:rsid w:val="00AA4F4D"/>
    <w:rsid w:val="00AA5180"/>
    <w:rsid w:val="00AA5405"/>
    <w:rsid w:val="00AA54A0"/>
    <w:rsid w:val="00AA54BA"/>
    <w:rsid w:val="00AA561A"/>
    <w:rsid w:val="00AA5661"/>
    <w:rsid w:val="00AA58A2"/>
    <w:rsid w:val="00AA5ACC"/>
    <w:rsid w:val="00AA5C08"/>
    <w:rsid w:val="00AA5FE7"/>
    <w:rsid w:val="00AA5FE8"/>
    <w:rsid w:val="00AA6067"/>
    <w:rsid w:val="00AA621C"/>
    <w:rsid w:val="00AA6253"/>
    <w:rsid w:val="00AA62AF"/>
    <w:rsid w:val="00AA655E"/>
    <w:rsid w:val="00AA690E"/>
    <w:rsid w:val="00AA6934"/>
    <w:rsid w:val="00AA69DD"/>
    <w:rsid w:val="00AA6B7C"/>
    <w:rsid w:val="00AA6C25"/>
    <w:rsid w:val="00AA7001"/>
    <w:rsid w:val="00AA71AB"/>
    <w:rsid w:val="00AA7232"/>
    <w:rsid w:val="00AA7352"/>
    <w:rsid w:val="00AA7419"/>
    <w:rsid w:val="00AA7557"/>
    <w:rsid w:val="00AA762A"/>
    <w:rsid w:val="00AA7692"/>
    <w:rsid w:val="00AA79AF"/>
    <w:rsid w:val="00AA79C0"/>
    <w:rsid w:val="00AA7BD9"/>
    <w:rsid w:val="00AA7D8A"/>
    <w:rsid w:val="00AB0106"/>
    <w:rsid w:val="00AB01C8"/>
    <w:rsid w:val="00AB057D"/>
    <w:rsid w:val="00AB06E7"/>
    <w:rsid w:val="00AB0723"/>
    <w:rsid w:val="00AB0726"/>
    <w:rsid w:val="00AB0A79"/>
    <w:rsid w:val="00AB0A8C"/>
    <w:rsid w:val="00AB0C0E"/>
    <w:rsid w:val="00AB0DF2"/>
    <w:rsid w:val="00AB0EF9"/>
    <w:rsid w:val="00AB10AD"/>
    <w:rsid w:val="00AB13E3"/>
    <w:rsid w:val="00AB1408"/>
    <w:rsid w:val="00AB1721"/>
    <w:rsid w:val="00AB193E"/>
    <w:rsid w:val="00AB1B4F"/>
    <w:rsid w:val="00AB1C70"/>
    <w:rsid w:val="00AB1C79"/>
    <w:rsid w:val="00AB1CC2"/>
    <w:rsid w:val="00AB1D5B"/>
    <w:rsid w:val="00AB1EE2"/>
    <w:rsid w:val="00AB1F1A"/>
    <w:rsid w:val="00AB1FA6"/>
    <w:rsid w:val="00AB2283"/>
    <w:rsid w:val="00AB22AD"/>
    <w:rsid w:val="00AB26CF"/>
    <w:rsid w:val="00AB28A2"/>
    <w:rsid w:val="00AB28D5"/>
    <w:rsid w:val="00AB2BCA"/>
    <w:rsid w:val="00AB2D12"/>
    <w:rsid w:val="00AB2D44"/>
    <w:rsid w:val="00AB2ECA"/>
    <w:rsid w:val="00AB3142"/>
    <w:rsid w:val="00AB3257"/>
    <w:rsid w:val="00AB3298"/>
    <w:rsid w:val="00AB32EB"/>
    <w:rsid w:val="00AB335D"/>
    <w:rsid w:val="00AB3767"/>
    <w:rsid w:val="00AB388F"/>
    <w:rsid w:val="00AB3A08"/>
    <w:rsid w:val="00AB3E61"/>
    <w:rsid w:val="00AB4321"/>
    <w:rsid w:val="00AB4461"/>
    <w:rsid w:val="00AB4490"/>
    <w:rsid w:val="00AB451D"/>
    <w:rsid w:val="00AB4603"/>
    <w:rsid w:val="00AB4610"/>
    <w:rsid w:val="00AB4912"/>
    <w:rsid w:val="00AB4BFB"/>
    <w:rsid w:val="00AB4CA5"/>
    <w:rsid w:val="00AB4CD3"/>
    <w:rsid w:val="00AB5098"/>
    <w:rsid w:val="00AB5203"/>
    <w:rsid w:val="00AB5409"/>
    <w:rsid w:val="00AB5655"/>
    <w:rsid w:val="00AB57A1"/>
    <w:rsid w:val="00AB5A5E"/>
    <w:rsid w:val="00AB5AB6"/>
    <w:rsid w:val="00AB5CB4"/>
    <w:rsid w:val="00AB5E37"/>
    <w:rsid w:val="00AB5F10"/>
    <w:rsid w:val="00AB5F61"/>
    <w:rsid w:val="00AB62DC"/>
    <w:rsid w:val="00AB65EF"/>
    <w:rsid w:val="00AB6CAA"/>
    <w:rsid w:val="00AB6CAE"/>
    <w:rsid w:val="00AB6CB2"/>
    <w:rsid w:val="00AB7009"/>
    <w:rsid w:val="00AB713D"/>
    <w:rsid w:val="00AB753C"/>
    <w:rsid w:val="00AB76E5"/>
    <w:rsid w:val="00AB776D"/>
    <w:rsid w:val="00AB7821"/>
    <w:rsid w:val="00AB79FD"/>
    <w:rsid w:val="00AB7DED"/>
    <w:rsid w:val="00AC03DD"/>
    <w:rsid w:val="00AC059B"/>
    <w:rsid w:val="00AC067C"/>
    <w:rsid w:val="00AC0774"/>
    <w:rsid w:val="00AC083E"/>
    <w:rsid w:val="00AC08BF"/>
    <w:rsid w:val="00AC0A9E"/>
    <w:rsid w:val="00AC0D1D"/>
    <w:rsid w:val="00AC0E28"/>
    <w:rsid w:val="00AC0E5D"/>
    <w:rsid w:val="00AC0EAE"/>
    <w:rsid w:val="00AC1245"/>
    <w:rsid w:val="00AC12D1"/>
    <w:rsid w:val="00AC12FF"/>
    <w:rsid w:val="00AC150D"/>
    <w:rsid w:val="00AC17CC"/>
    <w:rsid w:val="00AC1855"/>
    <w:rsid w:val="00AC1A06"/>
    <w:rsid w:val="00AC1B34"/>
    <w:rsid w:val="00AC1F4B"/>
    <w:rsid w:val="00AC2192"/>
    <w:rsid w:val="00AC244B"/>
    <w:rsid w:val="00AC2B80"/>
    <w:rsid w:val="00AC2C55"/>
    <w:rsid w:val="00AC2E20"/>
    <w:rsid w:val="00AC31C8"/>
    <w:rsid w:val="00AC33F8"/>
    <w:rsid w:val="00AC346E"/>
    <w:rsid w:val="00AC34DA"/>
    <w:rsid w:val="00AC35AD"/>
    <w:rsid w:val="00AC36BD"/>
    <w:rsid w:val="00AC36E5"/>
    <w:rsid w:val="00AC3783"/>
    <w:rsid w:val="00AC38B7"/>
    <w:rsid w:val="00AC3E57"/>
    <w:rsid w:val="00AC41D2"/>
    <w:rsid w:val="00AC422D"/>
    <w:rsid w:val="00AC441E"/>
    <w:rsid w:val="00AC446C"/>
    <w:rsid w:val="00AC45F2"/>
    <w:rsid w:val="00AC4D06"/>
    <w:rsid w:val="00AC50D6"/>
    <w:rsid w:val="00AC537B"/>
    <w:rsid w:val="00AC5463"/>
    <w:rsid w:val="00AC5473"/>
    <w:rsid w:val="00AC55CC"/>
    <w:rsid w:val="00AC55FD"/>
    <w:rsid w:val="00AC5766"/>
    <w:rsid w:val="00AC5A7F"/>
    <w:rsid w:val="00AC5B41"/>
    <w:rsid w:val="00AC5D94"/>
    <w:rsid w:val="00AC5E1B"/>
    <w:rsid w:val="00AC5F38"/>
    <w:rsid w:val="00AC5FD1"/>
    <w:rsid w:val="00AC61B8"/>
    <w:rsid w:val="00AC65E7"/>
    <w:rsid w:val="00AC65EC"/>
    <w:rsid w:val="00AC6785"/>
    <w:rsid w:val="00AC6B3F"/>
    <w:rsid w:val="00AC6D7D"/>
    <w:rsid w:val="00AC6EC5"/>
    <w:rsid w:val="00AC6F47"/>
    <w:rsid w:val="00AC7059"/>
    <w:rsid w:val="00AC73E6"/>
    <w:rsid w:val="00AC7A14"/>
    <w:rsid w:val="00AC7B70"/>
    <w:rsid w:val="00AC7BCD"/>
    <w:rsid w:val="00AC7D34"/>
    <w:rsid w:val="00AD02AD"/>
    <w:rsid w:val="00AD0463"/>
    <w:rsid w:val="00AD0772"/>
    <w:rsid w:val="00AD09AB"/>
    <w:rsid w:val="00AD0B21"/>
    <w:rsid w:val="00AD0C91"/>
    <w:rsid w:val="00AD114F"/>
    <w:rsid w:val="00AD1189"/>
    <w:rsid w:val="00AD1366"/>
    <w:rsid w:val="00AD13D0"/>
    <w:rsid w:val="00AD1585"/>
    <w:rsid w:val="00AD16DA"/>
    <w:rsid w:val="00AD1849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3DC"/>
    <w:rsid w:val="00AD2582"/>
    <w:rsid w:val="00AD27B6"/>
    <w:rsid w:val="00AD27F7"/>
    <w:rsid w:val="00AD2891"/>
    <w:rsid w:val="00AD2A43"/>
    <w:rsid w:val="00AD2AAA"/>
    <w:rsid w:val="00AD2CB8"/>
    <w:rsid w:val="00AD2DCF"/>
    <w:rsid w:val="00AD2F5B"/>
    <w:rsid w:val="00AD30CF"/>
    <w:rsid w:val="00AD3524"/>
    <w:rsid w:val="00AD35A6"/>
    <w:rsid w:val="00AD3765"/>
    <w:rsid w:val="00AD37B6"/>
    <w:rsid w:val="00AD3A35"/>
    <w:rsid w:val="00AD3EB5"/>
    <w:rsid w:val="00AD3FAA"/>
    <w:rsid w:val="00AD427D"/>
    <w:rsid w:val="00AD44F0"/>
    <w:rsid w:val="00AD4873"/>
    <w:rsid w:val="00AD48A5"/>
    <w:rsid w:val="00AD48AA"/>
    <w:rsid w:val="00AD4B4A"/>
    <w:rsid w:val="00AD4D2F"/>
    <w:rsid w:val="00AD4E76"/>
    <w:rsid w:val="00AD4FE3"/>
    <w:rsid w:val="00AD5242"/>
    <w:rsid w:val="00AD54C2"/>
    <w:rsid w:val="00AD5799"/>
    <w:rsid w:val="00AD5ADF"/>
    <w:rsid w:val="00AD5B33"/>
    <w:rsid w:val="00AD5F1C"/>
    <w:rsid w:val="00AD61FE"/>
    <w:rsid w:val="00AD6673"/>
    <w:rsid w:val="00AD68BB"/>
    <w:rsid w:val="00AD6976"/>
    <w:rsid w:val="00AD6A6E"/>
    <w:rsid w:val="00AD6C51"/>
    <w:rsid w:val="00AD6DC3"/>
    <w:rsid w:val="00AD6DF6"/>
    <w:rsid w:val="00AD6E05"/>
    <w:rsid w:val="00AD6F66"/>
    <w:rsid w:val="00AD6F74"/>
    <w:rsid w:val="00AD734B"/>
    <w:rsid w:val="00AD740A"/>
    <w:rsid w:val="00AD74B9"/>
    <w:rsid w:val="00AD76B0"/>
    <w:rsid w:val="00AD76CB"/>
    <w:rsid w:val="00AD7820"/>
    <w:rsid w:val="00AD79B3"/>
    <w:rsid w:val="00AD7BCC"/>
    <w:rsid w:val="00AD7DF7"/>
    <w:rsid w:val="00AD7EF6"/>
    <w:rsid w:val="00AD7FDF"/>
    <w:rsid w:val="00AE001B"/>
    <w:rsid w:val="00AE00B0"/>
    <w:rsid w:val="00AE0166"/>
    <w:rsid w:val="00AE0174"/>
    <w:rsid w:val="00AE0443"/>
    <w:rsid w:val="00AE05FF"/>
    <w:rsid w:val="00AE074C"/>
    <w:rsid w:val="00AE0883"/>
    <w:rsid w:val="00AE0B5F"/>
    <w:rsid w:val="00AE0BB3"/>
    <w:rsid w:val="00AE0E36"/>
    <w:rsid w:val="00AE107B"/>
    <w:rsid w:val="00AE126B"/>
    <w:rsid w:val="00AE12C5"/>
    <w:rsid w:val="00AE14FB"/>
    <w:rsid w:val="00AE1596"/>
    <w:rsid w:val="00AE15EE"/>
    <w:rsid w:val="00AE173D"/>
    <w:rsid w:val="00AE1976"/>
    <w:rsid w:val="00AE199A"/>
    <w:rsid w:val="00AE1A6D"/>
    <w:rsid w:val="00AE1BCC"/>
    <w:rsid w:val="00AE1C6D"/>
    <w:rsid w:val="00AE2227"/>
    <w:rsid w:val="00AE23BB"/>
    <w:rsid w:val="00AE2430"/>
    <w:rsid w:val="00AE2685"/>
    <w:rsid w:val="00AE26A2"/>
    <w:rsid w:val="00AE2B2B"/>
    <w:rsid w:val="00AE2C84"/>
    <w:rsid w:val="00AE2C9A"/>
    <w:rsid w:val="00AE2DBD"/>
    <w:rsid w:val="00AE2F9E"/>
    <w:rsid w:val="00AE330A"/>
    <w:rsid w:val="00AE3317"/>
    <w:rsid w:val="00AE3607"/>
    <w:rsid w:val="00AE36D6"/>
    <w:rsid w:val="00AE3850"/>
    <w:rsid w:val="00AE3AA6"/>
    <w:rsid w:val="00AE3DA8"/>
    <w:rsid w:val="00AE3DE1"/>
    <w:rsid w:val="00AE4003"/>
    <w:rsid w:val="00AE4068"/>
    <w:rsid w:val="00AE420B"/>
    <w:rsid w:val="00AE44F8"/>
    <w:rsid w:val="00AE483A"/>
    <w:rsid w:val="00AE4848"/>
    <w:rsid w:val="00AE48EB"/>
    <w:rsid w:val="00AE49B5"/>
    <w:rsid w:val="00AE4A7B"/>
    <w:rsid w:val="00AE4B7A"/>
    <w:rsid w:val="00AE4BB6"/>
    <w:rsid w:val="00AE4D87"/>
    <w:rsid w:val="00AE5046"/>
    <w:rsid w:val="00AE51DA"/>
    <w:rsid w:val="00AE5242"/>
    <w:rsid w:val="00AE576F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54D"/>
    <w:rsid w:val="00AE6AC0"/>
    <w:rsid w:val="00AE6C02"/>
    <w:rsid w:val="00AE6C0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F91"/>
    <w:rsid w:val="00AF0032"/>
    <w:rsid w:val="00AF00FC"/>
    <w:rsid w:val="00AF0170"/>
    <w:rsid w:val="00AF019A"/>
    <w:rsid w:val="00AF021A"/>
    <w:rsid w:val="00AF022B"/>
    <w:rsid w:val="00AF0257"/>
    <w:rsid w:val="00AF027E"/>
    <w:rsid w:val="00AF0661"/>
    <w:rsid w:val="00AF0A7E"/>
    <w:rsid w:val="00AF0A92"/>
    <w:rsid w:val="00AF0ABD"/>
    <w:rsid w:val="00AF0BA5"/>
    <w:rsid w:val="00AF0BD9"/>
    <w:rsid w:val="00AF0DC4"/>
    <w:rsid w:val="00AF0FB8"/>
    <w:rsid w:val="00AF1164"/>
    <w:rsid w:val="00AF1238"/>
    <w:rsid w:val="00AF143D"/>
    <w:rsid w:val="00AF144F"/>
    <w:rsid w:val="00AF1725"/>
    <w:rsid w:val="00AF19FD"/>
    <w:rsid w:val="00AF1BD0"/>
    <w:rsid w:val="00AF1C13"/>
    <w:rsid w:val="00AF1E77"/>
    <w:rsid w:val="00AF1F86"/>
    <w:rsid w:val="00AF2035"/>
    <w:rsid w:val="00AF20EB"/>
    <w:rsid w:val="00AF2210"/>
    <w:rsid w:val="00AF225B"/>
    <w:rsid w:val="00AF2361"/>
    <w:rsid w:val="00AF26F3"/>
    <w:rsid w:val="00AF27FF"/>
    <w:rsid w:val="00AF282D"/>
    <w:rsid w:val="00AF2BF1"/>
    <w:rsid w:val="00AF2F2A"/>
    <w:rsid w:val="00AF3077"/>
    <w:rsid w:val="00AF31D9"/>
    <w:rsid w:val="00AF32CA"/>
    <w:rsid w:val="00AF33C3"/>
    <w:rsid w:val="00AF3512"/>
    <w:rsid w:val="00AF3776"/>
    <w:rsid w:val="00AF38C7"/>
    <w:rsid w:val="00AF3FC9"/>
    <w:rsid w:val="00AF411A"/>
    <w:rsid w:val="00AF4428"/>
    <w:rsid w:val="00AF475E"/>
    <w:rsid w:val="00AF480C"/>
    <w:rsid w:val="00AF4D89"/>
    <w:rsid w:val="00AF5021"/>
    <w:rsid w:val="00AF5026"/>
    <w:rsid w:val="00AF5076"/>
    <w:rsid w:val="00AF513B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E6F"/>
    <w:rsid w:val="00AF6160"/>
    <w:rsid w:val="00AF62A6"/>
    <w:rsid w:val="00AF62B8"/>
    <w:rsid w:val="00AF666E"/>
    <w:rsid w:val="00AF675B"/>
    <w:rsid w:val="00AF6852"/>
    <w:rsid w:val="00AF686A"/>
    <w:rsid w:val="00AF6DA9"/>
    <w:rsid w:val="00AF6E0C"/>
    <w:rsid w:val="00AF6E9E"/>
    <w:rsid w:val="00AF6EB5"/>
    <w:rsid w:val="00AF7193"/>
    <w:rsid w:val="00AF7585"/>
    <w:rsid w:val="00AF76C8"/>
    <w:rsid w:val="00AF7B66"/>
    <w:rsid w:val="00AF7BB4"/>
    <w:rsid w:val="00AF7FF0"/>
    <w:rsid w:val="00B00032"/>
    <w:rsid w:val="00B00304"/>
    <w:rsid w:val="00B00350"/>
    <w:rsid w:val="00B006B7"/>
    <w:rsid w:val="00B007BB"/>
    <w:rsid w:val="00B008BA"/>
    <w:rsid w:val="00B0091F"/>
    <w:rsid w:val="00B009A5"/>
    <w:rsid w:val="00B00BA9"/>
    <w:rsid w:val="00B00D68"/>
    <w:rsid w:val="00B00E7D"/>
    <w:rsid w:val="00B011D4"/>
    <w:rsid w:val="00B012B9"/>
    <w:rsid w:val="00B01475"/>
    <w:rsid w:val="00B015A9"/>
    <w:rsid w:val="00B019D2"/>
    <w:rsid w:val="00B01B5C"/>
    <w:rsid w:val="00B01F9E"/>
    <w:rsid w:val="00B024A4"/>
    <w:rsid w:val="00B02653"/>
    <w:rsid w:val="00B026EF"/>
    <w:rsid w:val="00B02768"/>
    <w:rsid w:val="00B02A0F"/>
    <w:rsid w:val="00B02A62"/>
    <w:rsid w:val="00B03009"/>
    <w:rsid w:val="00B03321"/>
    <w:rsid w:val="00B03387"/>
    <w:rsid w:val="00B03C82"/>
    <w:rsid w:val="00B03D3E"/>
    <w:rsid w:val="00B0410D"/>
    <w:rsid w:val="00B04AED"/>
    <w:rsid w:val="00B04DAB"/>
    <w:rsid w:val="00B04E39"/>
    <w:rsid w:val="00B04E8D"/>
    <w:rsid w:val="00B050E6"/>
    <w:rsid w:val="00B05111"/>
    <w:rsid w:val="00B0511F"/>
    <w:rsid w:val="00B051FF"/>
    <w:rsid w:val="00B05327"/>
    <w:rsid w:val="00B05400"/>
    <w:rsid w:val="00B0549D"/>
    <w:rsid w:val="00B057EB"/>
    <w:rsid w:val="00B0580A"/>
    <w:rsid w:val="00B0591F"/>
    <w:rsid w:val="00B05A3F"/>
    <w:rsid w:val="00B05BCE"/>
    <w:rsid w:val="00B05D2B"/>
    <w:rsid w:val="00B06261"/>
    <w:rsid w:val="00B062EE"/>
    <w:rsid w:val="00B06463"/>
    <w:rsid w:val="00B0659C"/>
    <w:rsid w:val="00B065B5"/>
    <w:rsid w:val="00B065E3"/>
    <w:rsid w:val="00B0691F"/>
    <w:rsid w:val="00B06C10"/>
    <w:rsid w:val="00B06F85"/>
    <w:rsid w:val="00B07232"/>
    <w:rsid w:val="00B07318"/>
    <w:rsid w:val="00B07358"/>
    <w:rsid w:val="00B0743E"/>
    <w:rsid w:val="00B07473"/>
    <w:rsid w:val="00B0748F"/>
    <w:rsid w:val="00B07603"/>
    <w:rsid w:val="00B07646"/>
    <w:rsid w:val="00B0766F"/>
    <w:rsid w:val="00B0776B"/>
    <w:rsid w:val="00B07847"/>
    <w:rsid w:val="00B07969"/>
    <w:rsid w:val="00B0796F"/>
    <w:rsid w:val="00B07974"/>
    <w:rsid w:val="00B07A7F"/>
    <w:rsid w:val="00B07AD9"/>
    <w:rsid w:val="00B07C40"/>
    <w:rsid w:val="00B100DB"/>
    <w:rsid w:val="00B100DF"/>
    <w:rsid w:val="00B10515"/>
    <w:rsid w:val="00B1056E"/>
    <w:rsid w:val="00B107A0"/>
    <w:rsid w:val="00B10AA4"/>
    <w:rsid w:val="00B10BE1"/>
    <w:rsid w:val="00B11100"/>
    <w:rsid w:val="00B1134C"/>
    <w:rsid w:val="00B11467"/>
    <w:rsid w:val="00B114F3"/>
    <w:rsid w:val="00B1176C"/>
    <w:rsid w:val="00B119EE"/>
    <w:rsid w:val="00B11AF0"/>
    <w:rsid w:val="00B11DA4"/>
    <w:rsid w:val="00B1217F"/>
    <w:rsid w:val="00B1221B"/>
    <w:rsid w:val="00B1223F"/>
    <w:rsid w:val="00B12289"/>
    <w:rsid w:val="00B122F4"/>
    <w:rsid w:val="00B125E1"/>
    <w:rsid w:val="00B126E6"/>
    <w:rsid w:val="00B126FD"/>
    <w:rsid w:val="00B12903"/>
    <w:rsid w:val="00B129A7"/>
    <w:rsid w:val="00B12EC2"/>
    <w:rsid w:val="00B1301E"/>
    <w:rsid w:val="00B13569"/>
    <w:rsid w:val="00B13631"/>
    <w:rsid w:val="00B1374F"/>
    <w:rsid w:val="00B13970"/>
    <w:rsid w:val="00B13A72"/>
    <w:rsid w:val="00B13B7A"/>
    <w:rsid w:val="00B13DCE"/>
    <w:rsid w:val="00B141E6"/>
    <w:rsid w:val="00B143CD"/>
    <w:rsid w:val="00B14724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42A"/>
    <w:rsid w:val="00B158B9"/>
    <w:rsid w:val="00B15E55"/>
    <w:rsid w:val="00B160D8"/>
    <w:rsid w:val="00B161B7"/>
    <w:rsid w:val="00B16234"/>
    <w:rsid w:val="00B1634A"/>
    <w:rsid w:val="00B163E3"/>
    <w:rsid w:val="00B16532"/>
    <w:rsid w:val="00B167A3"/>
    <w:rsid w:val="00B16AE9"/>
    <w:rsid w:val="00B17140"/>
    <w:rsid w:val="00B171F8"/>
    <w:rsid w:val="00B17208"/>
    <w:rsid w:val="00B17250"/>
    <w:rsid w:val="00B1744C"/>
    <w:rsid w:val="00B17940"/>
    <w:rsid w:val="00B17A24"/>
    <w:rsid w:val="00B17A3B"/>
    <w:rsid w:val="00B17F45"/>
    <w:rsid w:val="00B200A0"/>
    <w:rsid w:val="00B2027E"/>
    <w:rsid w:val="00B205B2"/>
    <w:rsid w:val="00B207E0"/>
    <w:rsid w:val="00B20BEA"/>
    <w:rsid w:val="00B20CC4"/>
    <w:rsid w:val="00B20E24"/>
    <w:rsid w:val="00B20EBC"/>
    <w:rsid w:val="00B20EE4"/>
    <w:rsid w:val="00B20FFF"/>
    <w:rsid w:val="00B21145"/>
    <w:rsid w:val="00B21630"/>
    <w:rsid w:val="00B2163E"/>
    <w:rsid w:val="00B2164C"/>
    <w:rsid w:val="00B2180D"/>
    <w:rsid w:val="00B219C8"/>
    <w:rsid w:val="00B21B39"/>
    <w:rsid w:val="00B21B7F"/>
    <w:rsid w:val="00B21B84"/>
    <w:rsid w:val="00B21E37"/>
    <w:rsid w:val="00B21F32"/>
    <w:rsid w:val="00B21FC7"/>
    <w:rsid w:val="00B225B2"/>
    <w:rsid w:val="00B226E8"/>
    <w:rsid w:val="00B22970"/>
    <w:rsid w:val="00B22ACC"/>
    <w:rsid w:val="00B23559"/>
    <w:rsid w:val="00B236D1"/>
    <w:rsid w:val="00B23964"/>
    <w:rsid w:val="00B23B08"/>
    <w:rsid w:val="00B23C20"/>
    <w:rsid w:val="00B23EB3"/>
    <w:rsid w:val="00B2403F"/>
    <w:rsid w:val="00B243E1"/>
    <w:rsid w:val="00B244E4"/>
    <w:rsid w:val="00B2454D"/>
    <w:rsid w:val="00B245A1"/>
    <w:rsid w:val="00B24939"/>
    <w:rsid w:val="00B24A2D"/>
    <w:rsid w:val="00B24A7C"/>
    <w:rsid w:val="00B24F8A"/>
    <w:rsid w:val="00B252BA"/>
    <w:rsid w:val="00B25373"/>
    <w:rsid w:val="00B254E6"/>
    <w:rsid w:val="00B2554A"/>
    <w:rsid w:val="00B255B5"/>
    <w:rsid w:val="00B257B7"/>
    <w:rsid w:val="00B257EC"/>
    <w:rsid w:val="00B25A2E"/>
    <w:rsid w:val="00B260A4"/>
    <w:rsid w:val="00B261EE"/>
    <w:rsid w:val="00B26270"/>
    <w:rsid w:val="00B262C8"/>
    <w:rsid w:val="00B263DB"/>
    <w:rsid w:val="00B26808"/>
    <w:rsid w:val="00B2685D"/>
    <w:rsid w:val="00B26B69"/>
    <w:rsid w:val="00B26CE0"/>
    <w:rsid w:val="00B26CE5"/>
    <w:rsid w:val="00B26D5C"/>
    <w:rsid w:val="00B26F6F"/>
    <w:rsid w:val="00B27135"/>
    <w:rsid w:val="00B2714B"/>
    <w:rsid w:val="00B273B8"/>
    <w:rsid w:val="00B27608"/>
    <w:rsid w:val="00B27838"/>
    <w:rsid w:val="00B27995"/>
    <w:rsid w:val="00B27B37"/>
    <w:rsid w:val="00B27DA4"/>
    <w:rsid w:val="00B27DDB"/>
    <w:rsid w:val="00B27E40"/>
    <w:rsid w:val="00B30067"/>
    <w:rsid w:val="00B300F6"/>
    <w:rsid w:val="00B3013F"/>
    <w:rsid w:val="00B30280"/>
    <w:rsid w:val="00B304C3"/>
    <w:rsid w:val="00B30571"/>
    <w:rsid w:val="00B3072F"/>
    <w:rsid w:val="00B30733"/>
    <w:rsid w:val="00B30976"/>
    <w:rsid w:val="00B30B50"/>
    <w:rsid w:val="00B30C9F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952"/>
    <w:rsid w:val="00B31999"/>
    <w:rsid w:val="00B31A8D"/>
    <w:rsid w:val="00B31BA0"/>
    <w:rsid w:val="00B3208D"/>
    <w:rsid w:val="00B321F6"/>
    <w:rsid w:val="00B322FC"/>
    <w:rsid w:val="00B329B0"/>
    <w:rsid w:val="00B32A0F"/>
    <w:rsid w:val="00B32C38"/>
    <w:rsid w:val="00B32F02"/>
    <w:rsid w:val="00B33199"/>
    <w:rsid w:val="00B332FE"/>
    <w:rsid w:val="00B335CE"/>
    <w:rsid w:val="00B3365F"/>
    <w:rsid w:val="00B336B6"/>
    <w:rsid w:val="00B33960"/>
    <w:rsid w:val="00B33B5D"/>
    <w:rsid w:val="00B33CD0"/>
    <w:rsid w:val="00B33F85"/>
    <w:rsid w:val="00B34115"/>
    <w:rsid w:val="00B3446A"/>
    <w:rsid w:val="00B345A5"/>
    <w:rsid w:val="00B3464B"/>
    <w:rsid w:val="00B346DC"/>
    <w:rsid w:val="00B34927"/>
    <w:rsid w:val="00B3496F"/>
    <w:rsid w:val="00B34B24"/>
    <w:rsid w:val="00B34D39"/>
    <w:rsid w:val="00B3508B"/>
    <w:rsid w:val="00B350F9"/>
    <w:rsid w:val="00B351DE"/>
    <w:rsid w:val="00B3532E"/>
    <w:rsid w:val="00B353B2"/>
    <w:rsid w:val="00B354F3"/>
    <w:rsid w:val="00B356CA"/>
    <w:rsid w:val="00B35909"/>
    <w:rsid w:val="00B35A0B"/>
    <w:rsid w:val="00B35A86"/>
    <w:rsid w:val="00B35C3C"/>
    <w:rsid w:val="00B36352"/>
    <w:rsid w:val="00B3680B"/>
    <w:rsid w:val="00B36908"/>
    <w:rsid w:val="00B369D8"/>
    <w:rsid w:val="00B36A69"/>
    <w:rsid w:val="00B36E0F"/>
    <w:rsid w:val="00B3712E"/>
    <w:rsid w:val="00B37447"/>
    <w:rsid w:val="00B37732"/>
    <w:rsid w:val="00B379D9"/>
    <w:rsid w:val="00B37A62"/>
    <w:rsid w:val="00B37C22"/>
    <w:rsid w:val="00B37D5E"/>
    <w:rsid w:val="00B37DA3"/>
    <w:rsid w:val="00B40123"/>
    <w:rsid w:val="00B401B6"/>
    <w:rsid w:val="00B40395"/>
    <w:rsid w:val="00B40536"/>
    <w:rsid w:val="00B407F0"/>
    <w:rsid w:val="00B40936"/>
    <w:rsid w:val="00B40B0F"/>
    <w:rsid w:val="00B40C16"/>
    <w:rsid w:val="00B40D4D"/>
    <w:rsid w:val="00B40DDE"/>
    <w:rsid w:val="00B4116E"/>
    <w:rsid w:val="00B4130D"/>
    <w:rsid w:val="00B41839"/>
    <w:rsid w:val="00B41850"/>
    <w:rsid w:val="00B418D2"/>
    <w:rsid w:val="00B4190C"/>
    <w:rsid w:val="00B41A1D"/>
    <w:rsid w:val="00B41A95"/>
    <w:rsid w:val="00B41AB0"/>
    <w:rsid w:val="00B41B66"/>
    <w:rsid w:val="00B41BBF"/>
    <w:rsid w:val="00B41C8F"/>
    <w:rsid w:val="00B42043"/>
    <w:rsid w:val="00B42426"/>
    <w:rsid w:val="00B42A71"/>
    <w:rsid w:val="00B42C4C"/>
    <w:rsid w:val="00B431D1"/>
    <w:rsid w:val="00B4330A"/>
    <w:rsid w:val="00B433BA"/>
    <w:rsid w:val="00B43728"/>
    <w:rsid w:val="00B4379B"/>
    <w:rsid w:val="00B438C2"/>
    <w:rsid w:val="00B43A2D"/>
    <w:rsid w:val="00B43AD9"/>
    <w:rsid w:val="00B43D14"/>
    <w:rsid w:val="00B43DE4"/>
    <w:rsid w:val="00B44025"/>
    <w:rsid w:val="00B44092"/>
    <w:rsid w:val="00B44177"/>
    <w:rsid w:val="00B4465D"/>
    <w:rsid w:val="00B447AC"/>
    <w:rsid w:val="00B4498E"/>
    <w:rsid w:val="00B44E44"/>
    <w:rsid w:val="00B44E66"/>
    <w:rsid w:val="00B44F60"/>
    <w:rsid w:val="00B45161"/>
    <w:rsid w:val="00B452B5"/>
    <w:rsid w:val="00B453D7"/>
    <w:rsid w:val="00B454DB"/>
    <w:rsid w:val="00B45987"/>
    <w:rsid w:val="00B45DF2"/>
    <w:rsid w:val="00B45FC3"/>
    <w:rsid w:val="00B4650A"/>
    <w:rsid w:val="00B46866"/>
    <w:rsid w:val="00B46CE3"/>
    <w:rsid w:val="00B46D47"/>
    <w:rsid w:val="00B46F27"/>
    <w:rsid w:val="00B47008"/>
    <w:rsid w:val="00B4728E"/>
    <w:rsid w:val="00B472BF"/>
    <w:rsid w:val="00B47369"/>
    <w:rsid w:val="00B47515"/>
    <w:rsid w:val="00B47533"/>
    <w:rsid w:val="00B475AF"/>
    <w:rsid w:val="00B47697"/>
    <w:rsid w:val="00B477F8"/>
    <w:rsid w:val="00B478CA"/>
    <w:rsid w:val="00B47911"/>
    <w:rsid w:val="00B47ABD"/>
    <w:rsid w:val="00B47B64"/>
    <w:rsid w:val="00B47DF1"/>
    <w:rsid w:val="00B47E64"/>
    <w:rsid w:val="00B47F98"/>
    <w:rsid w:val="00B502C3"/>
    <w:rsid w:val="00B505CB"/>
    <w:rsid w:val="00B50637"/>
    <w:rsid w:val="00B506CC"/>
    <w:rsid w:val="00B50C9C"/>
    <w:rsid w:val="00B50C9E"/>
    <w:rsid w:val="00B50D87"/>
    <w:rsid w:val="00B50EE2"/>
    <w:rsid w:val="00B50FFC"/>
    <w:rsid w:val="00B5146A"/>
    <w:rsid w:val="00B516A7"/>
    <w:rsid w:val="00B516CA"/>
    <w:rsid w:val="00B517AF"/>
    <w:rsid w:val="00B518E3"/>
    <w:rsid w:val="00B51BE5"/>
    <w:rsid w:val="00B51C9A"/>
    <w:rsid w:val="00B51DD8"/>
    <w:rsid w:val="00B51E89"/>
    <w:rsid w:val="00B5216E"/>
    <w:rsid w:val="00B5223E"/>
    <w:rsid w:val="00B527E5"/>
    <w:rsid w:val="00B52878"/>
    <w:rsid w:val="00B529FD"/>
    <w:rsid w:val="00B52BDA"/>
    <w:rsid w:val="00B52C2D"/>
    <w:rsid w:val="00B52D20"/>
    <w:rsid w:val="00B52D54"/>
    <w:rsid w:val="00B52D8F"/>
    <w:rsid w:val="00B52DE7"/>
    <w:rsid w:val="00B52EA5"/>
    <w:rsid w:val="00B53004"/>
    <w:rsid w:val="00B5326D"/>
    <w:rsid w:val="00B53286"/>
    <w:rsid w:val="00B53538"/>
    <w:rsid w:val="00B535DB"/>
    <w:rsid w:val="00B535ED"/>
    <w:rsid w:val="00B53714"/>
    <w:rsid w:val="00B53842"/>
    <w:rsid w:val="00B53A7A"/>
    <w:rsid w:val="00B53A9A"/>
    <w:rsid w:val="00B53FF5"/>
    <w:rsid w:val="00B54090"/>
    <w:rsid w:val="00B541FE"/>
    <w:rsid w:val="00B547D6"/>
    <w:rsid w:val="00B547E8"/>
    <w:rsid w:val="00B5497C"/>
    <w:rsid w:val="00B54D4C"/>
    <w:rsid w:val="00B54E08"/>
    <w:rsid w:val="00B54E47"/>
    <w:rsid w:val="00B550DA"/>
    <w:rsid w:val="00B552C2"/>
    <w:rsid w:val="00B552CB"/>
    <w:rsid w:val="00B55357"/>
    <w:rsid w:val="00B55419"/>
    <w:rsid w:val="00B555F7"/>
    <w:rsid w:val="00B557A2"/>
    <w:rsid w:val="00B55820"/>
    <w:rsid w:val="00B558BD"/>
    <w:rsid w:val="00B5596A"/>
    <w:rsid w:val="00B55A4A"/>
    <w:rsid w:val="00B55BCF"/>
    <w:rsid w:val="00B55D33"/>
    <w:rsid w:val="00B55D7E"/>
    <w:rsid w:val="00B55EE6"/>
    <w:rsid w:val="00B560BB"/>
    <w:rsid w:val="00B562CA"/>
    <w:rsid w:val="00B56382"/>
    <w:rsid w:val="00B5638E"/>
    <w:rsid w:val="00B56738"/>
    <w:rsid w:val="00B56932"/>
    <w:rsid w:val="00B56B02"/>
    <w:rsid w:val="00B56BA5"/>
    <w:rsid w:val="00B56D8B"/>
    <w:rsid w:val="00B56F2B"/>
    <w:rsid w:val="00B5721C"/>
    <w:rsid w:val="00B5722D"/>
    <w:rsid w:val="00B5724E"/>
    <w:rsid w:val="00B5725E"/>
    <w:rsid w:val="00B57380"/>
    <w:rsid w:val="00B57603"/>
    <w:rsid w:val="00B577AE"/>
    <w:rsid w:val="00B577E4"/>
    <w:rsid w:val="00B57987"/>
    <w:rsid w:val="00B57A62"/>
    <w:rsid w:val="00B57B81"/>
    <w:rsid w:val="00B57C0F"/>
    <w:rsid w:val="00B57D1D"/>
    <w:rsid w:val="00B57F0D"/>
    <w:rsid w:val="00B60216"/>
    <w:rsid w:val="00B603AE"/>
    <w:rsid w:val="00B606A2"/>
    <w:rsid w:val="00B607CA"/>
    <w:rsid w:val="00B6096E"/>
    <w:rsid w:val="00B60979"/>
    <w:rsid w:val="00B609A2"/>
    <w:rsid w:val="00B60A55"/>
    <w:rsid w:val="00B60BA2"/>
    <w:rsid w:val="00B60D55"/>
    <w:rsid w:val="00B60EE7"/>
    <w:rsid w:val="00B60FD8"/>
    <w:rsid w:val="00B60FDD"/>
    <w:rsid w:val="00B614E3"/>
    <w:rsid w:val="00B61568"/>
    <w:rsid w:val="00B61695"/>
    <w:rsid w:val="00B6173A"/>
    <w:rsid w:val="00B6192C"/>
    <w:rsid w:val="00B61F1A"/>
    <w:rsid w:val="00B62016"/>
    <w:rsid w:val="00B6219E"/>
    <w:rsid w:val="00B62268"/>
    <w:rsid w:val="00B622EA"/>
    <w:rsid w:val="00B62546"/>
    <w:rsid w:val="00B625FE"/>
    <w:rsid w:val="00B62C28"/>
    <w:rsid w:val="00B62C38"/>
    <w:rsid w:val="00B62C8E"/>
    <w:rsid w:val="00B62D1A"/>
    <w:rsid w:val="00B62E79"/>
    <w:rsid w:val="00B63437"/>
    <w:rsid w:val="00B63519"/>
    <w:rsid w:val="00B63870"/>
    <w:rsid w:val="00B638E8"/>
    <w:rsid w:val="00B639C6"/>
    <w:rsid w:val="00B63A3C"/>
    <w:rsid w:val="00B63A60"/>
    <w:rsid w:val="00B63C14"/>
    <w:rsid w:val="00B63CCD"/>
    <w:rsid w:val="00B63DEB"/>
    <w:rsid w:val="00B63EAC"/>
    <w:rsid w:val="00B63F12"/>
    <w:rsid w:val="00B640EA"/>
    <w:rsid w:val="00B64295"/>
    <w:rsid w:val="00B647CF"/>
    <w:rsid w:val="00B64BFD"/>
    <w:rsid w:val="00B64F95"/>
    <w:rsid w:val="00B651EB"/>
    <w:rsid w:val="00B65701"/>
    <w:rsid w:val="00B657E4"/>
    <w:rsid w:val="00B659AF"/>
    <w:rsid w:val="00B659CF"/>
    <w:rsid w:val="00B65E6E"/>
    <w:rsid w:val="00B660D6"/>
    <w:rsid w:val="00B66189"/>
    <w:rsid w:val="00B66224"/>
    <w:rsid w:val="00B668CE"/>
    <w:rsid w:val="00B66D03"/>
    <w:rsid w:val="00B66DE6"/>
    <w:rsid w:val="00B67033"/>
    <w:rsid w:val="00B67179"/>
    <w:rsid w:val="00B6720E"/>
    <w:rsid w:val="00B6783F"/>
    <w:rsid w:val="00B678D9"/>
    <w:rsid w:val="00B67D08"/>
    <w:rsid w:val="00B67E60"/>
    <w:rsid w:val="00B67F45"/>
    <w:rsid w:val="00B67FE9"/>
    <w:rsid w:val="00B70072"/>
    <w:rsid w:val="00B7018F"/>
    <w:rsid w:val="00B70680"/>
    <w:rsid w:val="00B709B1"/>
    <w:rsid w:val="00B70B82"/>
    <w:rsid w:val="00B70C10"/>
    <w:rsid w:val="00B70C59"/>
    <w:rsid w:val="00B70DA2"/>
    <w:rsid w:val="00B70EF9"/>
    <w:rsid w:val="00B70FC6"/>
    <w:rsid w:val="00B710B7"/>
    <w:rsid w:val="00B711E9"/>
    <w:rsid w:val="00B71698"/>
    <w:rsid w:val="00B71967"/>
    <w:rsid w:val="00B71CB3"/>
    <w:rsid w:val="00B71D0D"/>
    <w:rsid w:val="00B71E96"/>
    <w:rsid w:val="00B7207C"/>
    <w:rsid w:val="00B72156"/>
    <w:rsid w:val="00B72217"/>
    <w:rsid w:val="00B72232"/>
    <w:rsid w:val="00B722EA"/>
    <w:rsid w:val="00B7248E"/>
    <w:rsid w:val="00B72575"/>
    <w:rsid w:val="00B72711"/>
    <w:rsid w:val="00B72A40"/>
    <w:rsid w:val="00B72F69"/>
    <w:rsid w:val="00B73239"/>
    <w:rsid w:val="00B732BD"/>
    <w:rsid w:val="00B732FF"/>
    <w:rsid w:val="00B7336A"/>
    <w:rsid w:val="00B736B5"/>
    <w:rsid w:val="00B73941"/>
    <w:rsid w:val="00B7396C"/>
    <w:rsid w:val="00B73FC9"/>
    <w:rsid w:val="00B73FE6"/>
    <w:rsid w:val="00B7402B"/>
    <w:rsid w:val="00B74395"/>
    <w:rsid w:val="00B743F7"/>
    <w:rsid w:val="00B74489"/>
    <w:rsid w:val="00B7493F"/>
    <w:rsid w:val="00B74FAB"/>
    <w:rsid w:val="00B75424"/>
    <w:rsid w:val="00B7565C"/>
    <w:rsid w:val="00B757BC"/>
    <w:rsid w:val="00B759BC"/>
    <w:rsid w:val="00B75CCA"/>
    <w:rsid w:val="00B76075"/>
    <w:rsid w:val="00B76173"/>
    <w:rsid w:val="00B7634A"/>
    <w:rsid w:val="00B76498"/>
    <w:rsid w:val="00B7649D"/>
    <w:rsid w:val="00B76642"/>
    <w:rsid w:val="00B7674C"/>
    <w:rsid w:val="00B76805"/>
    <w:rsid w:val="00B768F8"/>
    <w:rsid w:val="00B76923"/>
    <w:rsid w:val="00B769BF"/>
    <w:rsid w:val="00B76B72"/>
    <w:rsid w:val="00B76DA0"/>
    <w:rsid w:val="00B76F99"/>
    <w:rsid w:val="00B773E0"/>
    <w:rsid w:val="00B7747C"/>
    <w:rsid w:val="00B77834"/>
    <w:rsid w:val="00B77A2B"/>
    <w:rsid w:val="00B77F1D"/>
    <w:rsid w:val="00B77F44"/>
    <w:rsid w:val="00B77FD4"/>
    <w:rsid w:val="00B802ED"/>
    <w:rsid w:val="00B80335"/>
    <w:rsid w:val="00B80537"/>
    <w:rsid w:val="00B805E5"/>
    <w:rsid w:val="00B80699"/>
    <w:rsid w:val="00B80964"/>
    <w:rsid w:val="00B809BC"/>
    <w:rsid w:val="00B81074"/>
    <w:rsid w:val="00B81341"/>
    <w:rsid w:val="00B817A8"/>
    <w:rsid w:val="00B81840"/>
    <w:rsid w:val="00B818FD"/>
    <w:rsid w:val="00B81A77"/>
    <w:rsid w:val="00B81B44"/>
    <w:rsid w:val="00B81E05"/>
    <w:rsid w:val="00B81E1E"/>
    <w:rsid w:val="00B81E6B"/>
    <w:rsid w:val="00B81FFF"/>
    <w:rsid w:val="00B82161"/>
    <w:rsid w:val="00B821D1"/>
    <w:rsid w:val="00B82206"/>
    <w:rsid w:val="00B82318"/>
    <w:rsid w:val="00B8242A"/>
    <w:rsid w:val="00B82669"/>
    <w:rsid w:val="00B82712"/>
    <w:rsid w:val="00B82769"/>
    <w:rsid w:val="00B828BD"/>
    <w:rsid w:val="00B8295F"/>
    <w:rsid w:val="00B8296A"/>
    <w:rsid w:val="00B829F8"/>
    <w:rsid w:val="00B82AC7"/>
    <w:rsid w:val="00B82CE5"/>
    <w:rsid w:val="00B82DB2"/>
    <w:rsid w:val="00B82F48"/>
    <w:rsid w:val="00B83019"/>
    <w:rsid w:val="00B83066"/>
    <w:rsid w:val="00B83253"/>
    <w:rsid w:val="00B836D3"/>
    <w:rsid w:val="00B83874"/>
    <w:rsid w:val="00B83B32"/>
    <w:rsid w:val="00B83CC7"/>
    <w:rsid w:val="00B83D54"/>
    <w:rsid w:val="00B83F09"/>
    <w:rsid w:val="00B841F8"/>
    <w:rsid w:val="00B846E8"/>
    <w:rsid w:val="00B848B8"/>
    <w:rsid w:val="00B849DB"/>
    <w:rsid w:val="00B84CAE"/>
    <w:rsid w:val="00B85185"/>
    <w:rsid w:val="00B85267"/>
    <w:rsid w:val="00B852B5"/>
    <w:rsid w:val="00B853D3"/>
    <w:rsid w:val="00B8553E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31F"/>
    <w:rsid w:val="00B8635A"/>
    <w:rsid w:val="00B86415"/>
    <w:rsid w:val="00B867BC"/>
    <w:rsid w:val="00B867F3"/>
    <w:rsid w:val="00B868D3"/>
    <w:rsid w:val="00B86CC3"/>
    <w:rsid w:val="00B86CE7"/>
    <w:rsid w:val="00B86EC8"/>
    <w:rsid w:val="00B870E6"/>
    <w:rsid w:val="00B8711D"/>
    <w:rsid w:val="00B8720A"/>
    <w:rsid w:val="00B8721E"/>
    <w:rsid w:val="00B872E7"/>
    <w:rsid w:val="00B877BB"/>
    <w:rsid w:val="00B87A45"/>
    <w:rsid w:val="00B87BE5"/>
    <w:rsid w:val="00B87BFE"/>
    <w:rsid w:val="00B87C0C"/>
    <w:rsid w:val="00B87C1C"/>
    <w:rsid w:val="00B87D45"/>
    <w:rsid w:val="00B87F65"/>
    <w:rsid w:val="00B904C0"/>
    <w:rsid w:val="00B908F6"/>
    <w:rsid w:val="00B90906"/>
    <w:rsid w:val="00B909B8"/>
    <w:rsid w:val="00B90A25"/>
    <w:rsid w:val="00B90B23"/>
    <w:rsid w:val="00B90EAB"/>
    <w:rsid w:val="00B914AA"/>
    <w:rsid w:val="00B91DBE"/>
    <w:rsid w:val="00B924DC"/>
    <w:rsid w:val="00B92678"/>
    <w:rsid w:val="00B92D6A"/>
    <w:rsid w:val="00B92DA6"/>
    <w:rsid w:val="00B92E62"/>
    <w:rsid w:val="00B92EB0"/>
    <w:rsid w:val="00B92F1E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FBC"/>
    <w:rsid w:val="00B9436A"/>
    <w:rsid w:val="00B943C2"/>
    <w:rsid w:val="00B944C8"/>
    <w:rsid w:val="00B946DC"/>
    <w:rsid w:val="00B9487A"/>
    <w:rsid w:val="00B94B9F"/>
    <w:rsid w:val="00B94C15"/>
    <w:rsid w:val="00B94CBF"/>
    <w:rsid w:val="00B94DAA"/>
    <w:rsid w:val="00B94E7E"/>
    <w:rsid w:val="00B94EF9"/>
    <w:rsid w:val="00B94F91"/>
    <w:rsid w:val="00B950ED"/>
    <w:rsid w:val="00B950FC"/>
    <w:rsid w:val="00B9516C"/>
    <w:rsid w:val="00B951AC"/>
    <w:rsid w:val="00B95265"/>
    <w:rsid w:val="00B95373"/>
    <w:rsid w:val="00B9565B"/>
    <w:rsid w:val="00B9575D"/>
    <w:rsid w:val="00B9611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46C"/>
    <w:rsid w:val="00B976BA"/>
    <w:rsid w:val="00B978B2"/>
    <w:rsid w:val="00B97940"/>
    <w:rsid w:val="00B9798C"/>
    <w:rsid w:val="00BA0031"/>
    <w:rsid w:val="00BA017B"/>
    <w:rsid w:val="00BA02EC"/>
    <w:rsid w:val="00BA0301"/>
    <w:rsid w:val="00BA056F"/>
    <w:rsid w:val="00BA05CF"/>
    <w:rsid w:val="00BA089A"/>
    <w:rsid w:val="00BA0AD8"/>
    <w:rsid w:val="00BA0BE8"/>
    <w:rsid w:val="00BA115A"/>
    <w:rsid w:val="00BA11BC"/>
    <w:rsid w:val="00BA1A74"/>
    <w:rsid w:val="00BA1CE1"/>
    <w:rsid w:val="00BA20B6"/>
    <w:rsid w:val="00BA2257"/>
    <w:rsid w:val="00BA244C"/>
    <w:rsid w:val="00BA2470"/>
    <w:rsid w:val="00BA2793"/>
    <w:rsid w:val="00BA2A18"/>
    <w:rsid w:val="00BA2F33"/>
    <w:rsid w:val="00BA30CB"/>
    <w:rsid w:val="00BA3179"/>
    <w:rsid w:val="00BA3790"/>
    <w:rsid w:val="00BA3AAB"/>
    <w:rsid w:val="00BA3BF0"/>
    <w:rsid w:val="00BA3C03"/>
    <w:rsid w:val="00BA3CAE"/>
    <w:rsid w:val="00BA3F90"/>
    <w:rsid w:val="00BA3FB1"/>
    <w:rsid w:val="00BA4324"/>
    <w:rsid w:val="00BA49C3"/>
    <w:rsid w:val="00BA4B1B"/>
    <w:rsid w:val="00BA4BB8"/>
    <w:rsid w:val="00BA501C"/>
    <w:rsid w:val="00BA52D6"/>
    <w:rsid w:val="00BA5595"/>
    <w:rsid w:val="00BA5668"/>
    <w:rsid w:val="00BA5901"/>
    <w:rsid w:val="00BA5982"/>
    <w:rsid w:val="00BA59AF"/>
    <w:rsid w:val="00BA5BD1"/>
    <w:rsid w:val="00BA5C68"/>
    <w:rsid w:val="00BA5D06"/>
    <w:rsid w:val="00BA5E3D"/>
    <w:rsid w:val="00BA61B9"/>
    <w:rsid w:val="00BA62DF"/>
    <w:rsid w:val="00BA6405"/>
    <w:rsid w:val="00BA651A"/>
    <w:rsid w:val="00BA673A"/>
    <w:rsid w:val="00BA6799"/>
    <w:rsid w:val="00BA67DA"/>
    <w:rsid w:val="00BA68D0"/>
    <w:rsid w:val="00BA695E"/>
    <w:rsid w:val="00BA6973"/>
    <w:rsid w:val="00BA697A"/>
    <w:rsid w:val="00BA6A69"/>
    <w:rsid w:val="00BA6A87"/>
    <w:rsid w:val="00BA6D70"/>
    <w:rsid w:val="00BA6EB0"/>
    <w:rsid w:val="00BA6F9C"/>
    <w:rsid w:val="00BA7164"/>
    <w:rsid w:val="00BA7228"/>
    <w:rsid w:val="00BA7359"/>
    <w:rsid w:val="00BA77B0"/>
    <w:rsid w:val="00BA7813"/>
    <w:rsid w:val="00BA7900"/>
    <w:rsid w:val="00BA7A00"/>
    <w:rsid w:val="00BA7CF6"/>
    <w:rsid w:val="00BA7DB8"/>
    <w:rsid w:val="00BA7F9C"/>
    <w:rsid w:val="00BB0042"/>
    <w:rsid w:val="00BB0082"/>
    <w:rsid w:val="00BB0093"/>
    <w:rsid w:val="00BB0112"/>
    <w:rsid w:val="00BB0277"/>
    <w:rsid w:val="00BB035A"/>
    <w:rsid w:val="00BB06B7"/>
    <w:rsid w:val="00BB08E4"/>
    <w:rsid w:val="00BB0937"/>
    <w:rsid w:val="00BB0D91"/>
    <w:rsid w:val="00BB0E1C"/>
    <w:rsid w:val="00BB0E4C"/>
    <w:rsid w:val="00BB1163"/>
    <w:rsid w:val="00BB11F9"/>
    <w:rsid w:val="00BB1245"/>
    <w:rsid w:val="00BB12EB"/>
    <w:rsid w:val="00BB1356"/>
    <w:rsid w:val="00BB1520"/>
    <w:rsid w:val="00BB1620"/>
    <w:rsid w:val="00BB1804"/>
    <w:rsid w:val="00BB19A9"/>
    <w:rsid w:val="00BB1A33"/>
    <w:rsid w:val="00BB1BA5"/>
    <w:rsid w:val="00BB1C21"/>
    <w:rsid w:val="00BB1CB5"/>
    <w:rsid w:val="00BB1E18"/>
    <w:rsid w:val="00BB20F6"/>
    <w:rsid w:val="00BB2120"/>
    <w:rsid w:val="00BB2477"/>
    <w:rsid w:val="00BB2B15"/>
    <w:rsid w:val="00BB2B17"/>
    <w:rsid w:val="00BB2B9A"/>
    <w:rsid w:val="00BB30EA"/>
    <w:rsid w:val="00BB355D"/>
    <w:rsid w:val="00BB35E4"/>
    <w:rsid w:val="00BB36CB"/>
    <w:rsid w:val="00BB3874"/>
    <w:rsid w:val="00BB3AB8"/>
    <w:rsid w:val="00BB3DB2"/>
    <w:rsid w:val="00BB3DCE"/>
    <w:rsid w:val="00BB40DF"/>
    <w:rsid w:val="00BB41A1"/>
    <w:rsid w:val="00BB423A"/>
    <w:rsid w:val="00BB4278"/>
    <w:rsid w:val="00BB42BF"/>
    <w:rsid w:val="00BB42CA"/>
    <w:rsid w:val="00BB4431"/>
    <w:rsid w:val="00BB45A9"/>
    <w:rsid w:val="00BB45D1"/>
    <w:rsid w:val="00BB4811"/>
    <w:rsid w:val="00BB4870"/>
    <w:rsid w:val="00BB4A44"/>
    <w:rsid w:val="00BB4C4A"/>
    <w:rsid w:val="00BB4D20"/>
    <w:rsid w:val="00BB4F78"/>
    <w:rsid w:val="00BB5047"/>
    <w:rsid w:val="00BB52F7"/>
    <w:rsid w:val="00BB53B7"/>
    <w:rsid w:val="00BB54E9"/>
    <w:rsid w:val="00BB54EA"/>
    <w:rsid w:val="00BB57CD"/>
    <w:rsid w:val="00BB58DD"/>
    <w:rsid w:val="00BB5994"/>
    <w:rsid w:val="00BB5AE1"/>
    <w:rsid w:val="00BB6042"/>
    <w:rsid w:val="00BB6086"/>
    <w:rsid w:val="00BB62F5"/>
    <w:rsid w:val="00BB642B"/>
    <w:rsid w:val="00BB64D1"/>
    <w:rsid w:val="00BB6507"/>
    <w:rsid w:val="00BB695A"/>
    <w:rsid w:val="00BB69B5"/>
    <w:rsid w:val="00BB6AC0"/>
    <w:rsid w:val="00BB6C19"/>
    <w:rsid w:val="00BB6D0A"/>
    <w:rsid w:val="00BB6D8B"/>
    <w:rsid w:val="00BB6E2D"/>
    <w:rsid w:val="00BB6EA1"/>
    <w:rsid w:val="00BB6F52"/>
    <w:rsid w:val="00BB6FC7"/>
    <w:rsid w:val="00BB6FF8"/>
    <w:rsid w:val="00BB7059"/>
    <w:rsid w:val="00BB71D4"/>
    <w:rsid w:val="00BB7249"/>
    <w:rsid w:val="00BB73FC"/>
    <w:rsid w:val="00BB75FE"/>
    <w:rsid w:val="00BB7718"/>
    <w:rsid w:val="00BB790E"/>
    <w:rsid w:val="00BB7A28"/>
    <w:rsid w:val="00BB7AE3"/>
    <w:rsid w:val="00BB7BB5"/>
    <w:rsid w:val="00BB7C21"/>
    <w:rsid w:val="00BB7E25"/>
    <w:rsid w:val="00BC0254"/>
    <w:rsid w:val="00BC027A"/>
    <w:rsid w:val="00BC0792"/>
    <w:rsid w:val="00BC0BB4"/>
    <w:rsid w:val="00BC0D93"/>
    <w:rsid w:val="00BC108C"/>
    <w:rsid w:val="00BC1259"/>
    <w:rsid w:val="00BC12B2"/>
    <w:rsid w:val="00BC12FD"/>
    <w:rsid w:val="00BC152E"/>
    <w:rsid w:val="00BC155B"/>
    <w:rsid w:val="00BC1625"/>
    <w:rsid w:val="00BC18B0"/>
    <w:rsid w:val="00BC196E"/>
    <w:rsid w:val="00BC197F"/>
    <w:rsid w:val="00BC1A14"/>
    <w:rsid w:val="00BC1CF9"/>
    <w:rsid w:val="00BC1D38"/>
    <w:rsid w:val="00BC201C"/>
    <w:rsid w:val="00BC20D8"/>
    <w:rsid w:val="00BC2224"/>
    <w:rsid w:val="00BC2290"/>
    <w:rsid w:val="00BC2776"/>
    <w:rsid w:val="00BC29BB"/>
    <w:rsid w:val="00BC2B1B"/>
    <w:rsid w:val="00BC2EF7"/>
    <w:rsid w:val="00BC3036"/>
    <w:rsid w:val="00BC3196"/>
    <w:rsid w:val="00BC322F"/>
    <w:rsid w:val="00BC33D7"/>
    <w:rsid w:val="00BC3669"/>
    <w:rsid w:val="00BC3930"/>
    <w:rsid w:val="00BC3B82"/>
    <w:rsid w:val="00BC3C93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55C"/>
    <w:rsid w:val="00BC46CD"/>
    <w:rsid w:val="00BC470C"/>
    <w:rsid w:val="00BC485C"/>
    <w:rsid w:val="00BC4B2E"/>
    <w:rsid w:val="00BC4F07"/>
    <w:rsid w:val="00BC4F3C"/>
    <w:rsid w:val="00BC5028"/>
    <w:rsid w:val="00BC5178"/>
    <w:rsid w:val="00BC5213"/>
    <w:rsid w:val="00BC52AD"/>
    <w:rsid w:val="00BC5306"/>
    <w:rsid w:val="00BC5377"/>
    <w:rsid w:val="00BC561C"/>
    <w:rsid w:val="00BC5840"/>
    <w:rsid w:val="00BC5901"/>
    <w:rsid w:val="00BC5AF9"/>
    <w:rsid w:val="00BC5D8F"/>
    <w:rsid w:val="00BC654F"/>
    <w:rsid w:val="00BC65C4"/>
    <w:rsid w:val="00BC66A3"/>
    <w:rsid w:val="00BC6BE4"/>
    <w:rsid w:val="00BC6CA3"/>
    <w:rsid w:val="00BC6D6D"/>
    <w:rsid w:val="00BC700B"/>
    <w:rsid w:val="00BC7153"/>
    <w:rsid w:val="00BC745A"/>
    <w:rsid w:val="00BC76CD"/>
    <w:rsid w:val="00BC7856"/>
    <w:rsid w:val="00BC7931"/>
    <w:rsid w:val="00BC7DEA"/>
    <w:rsid w:val="00BD01B3"/>
    <w:rsid w:val="00BD03F5"/>
    <w:rsid w:val="00BD0667"/>
    <w:rsid w:val="00BD075C"/>
    <w:rsid w:val="00BD080E"/>
    <w:rsid w:val="00BD0DAB"/>
    <w:rsid w:val="00BD0E0E"/>
    <w:rsid w:val="00BD0E52"/>
    <w:rsid w:val="00BD1130"/>
    <w:rsid w:val="00BD13BF"/>
    <w:rsid w:val="00BD1415"/>
    <w:rsid w:val="00BD15DC"/>
    <w:rsid w:val="00BD1635"/>
    <w:rsid w:val="00BD1865"/>
    <w:rsid w:val="00BD187B"/>
    <w:rsid w:val="00BD1BB1"/>
    <w:rsid w:val="00BD1BD4"/>
    <w:rsid w:val="00BD1D78"/>
    <w:rsid w:val="00BD1DAF"/>
    <w:rsid w:val="00BD1EDC"/>
    <w:rsid w:val="00BD20D5"/>
    <w:rsid w:val="00BD20E3"/>
    <w:rsid w:val="00BD2115"/>
    <w:rsid w:val="00BD2250"/>
    <w:rsid w:val="00BD22CC"/>
    <w:rsid w:val="00BD2341"/>
    <w:rsid w:val="00BD26BA"/>
    <w:rsid w:val="00BD26DB"/>
    <w:rsid w:val="00BD2995"/>
    <w:rsid w:val="00BD2C2C"/>
    <w:rsid w:val="00BD2FD7"/>
    <w:rsid w:val="00BD30E1"/>
    <w:rsid w:val="00BD3212"/>
    <w:rsid w:val="00BD34BB"/>
    <w:rsid w:val="00BD3534"/>
    <w:rsid w:val="00BD3563"/>
    <w:rsid w:val="00BD3797"/>
    <w:rsid w:val="00BD3848"/>
    <w:rsid w:val="00BD390F"/>
    <w:rsid w:val="00BD39FA"/>
    <w:rsid w:val="00BD3C2F"/>
    <w:rsid w:val="00BD3E74"/>
    <w:rsid w:val="00BD3F65"/>
    <w:rsid w:val="00BD4014"/>
    <w:rsid w:val="00BD448B"/>
    <w:rsid w:val="00BD4772"/>
    <w:rsid w:val="00BD4786"/>
    <w:rsid w:val="00BD479A"/>
    <w:rsid w:val="00BD4D74"/>
    <w:rsid w:val="00BD4EB4"/>
    <w:rsid w:val="00BD4FB8"/>
    <w:rsid w:val="00BD5144"/>
    <w:rsid w:val="00BD5151"/>
    <w:rsid w:val="00BD5265"/>
    <w:rsid w:val="00BD54EA"/>
    <w:rsid w:val="00BD56FB"/>
    <w:rsid w:val="00BD577A"/>
    <w:rsid w:val="00BD5783"/>
    <w:rsid w:val="00BD57E1"/>
    <w:rsid w:val="00BD582E"/>
    <w:rsid w:val="00BD5860"/>
    <w:rsid w:val="00BD590E"/>
    <w:rsid w:val="00BD5B83"/>
    <w:rsid w:val="00BD5BFB"/>
    <w:rsid w:val="00BD5C53"/>
    <w:rsid w:val="00BD5D38"/>
    <w:rsid w:val="00BD5DA5"/>
    <w:rsid w:val="00BD5E03"/>
    <w:rsid w:val="00BD6052"/>
    <w:rsid w:val="00BD62E2"/>
    <w:rsid w:val="00BD6616"/>
    <w:rsid w:val="00BD6850"/>
    <w:rsid w:val="00BD6A57"/>
    <w:rsid w:val="00BD6B88"/>
    <w:rsid w:val="00BD71C7"/>
    <w:rsid w:val="00BD75E9"/>
    <w:rsid w:val="00BD7683"/>
    <w:rsid w:val="00BD76A3"/>
    <w:rsid w:val="00BD76C0"/>
    <w:rsid w:val="00BD79EA"/>
    <w:rsid w:val="00BD7E03"/>
    <w:rsid w:val="00BE002C"/>
    <w:rsid w:val="00BE00D3"/>
    <w:rsid w:val="00BE024C"/>
    <w:rsid w:val="00BE0280"/>
    <w:rsid w:val="00BE02B5"/>
    <w:rsid w:val="00BE0682"/>
    <w:rsid w:val="00BE08CB"/>
    <w:rsid w:val="00BE0955"/>
    <w:rsid w:val="00BE09E5"/>
    <w:rsid w:val="00BE0B61"/>
    <w:rsid w:val="00BE0C02"/>
    <w:rsid w:val="00BE0D0C"/>
    <w:rsid w:val="00BE0D10"/>
    <w:rsid w:val="00BE0DA9"/>
    <w:rsid w:val="00BE1354"/>
    <w:rsid w:val="00BE1573"/>
    <w:rsid w:val="00BE19CA"/>
    <w:rsid w:val="00BE1A15"/>
    <w:rsid w:val="00BE1CA7"/>
    <w:rsid w:val="00BE1CBE"/>
    <w:rsid w:val="00BE1E1A"/>
    <w:rsid w:val="00BE1E6B"/>
    <w:rsid w:val="00BE1E7C"/>
    <w:rsid w:val="00BE22C0"/>
    <w:rsid w:val="00BE2372"/>
    <w:rsid w:val="00BE23DB"/>
    <w:rsid w:val="00BE2659"/>
    <w:rsid w:val="00BE275F"/>
    <w:rsid w:val="00BE2772"/>
    <w:rsid w:val="00BE27FA"/>
    <w:rsid w:val="00BE2816"/>
    <w:rsid w:val="00BE2B5E"/>
    <w:rsid w:val="00BE30EA"/>
    <w:rsid w:val="00BE32B0"/>
    <w:rsid w:val="00BE32D7"/>
    <w:rsid w:val="00BE34A3"/>
    <w:rsid w:val="00BE3575"/>
    <w:rsid w:val="00BE3780"/>
    <w:rsid w:val="00BE382A"/>
    <w:rsid w:val="00BE3874"/>
    <w:rsid w:val="00BE38BE"/>
    <w:rsid w:val="00BE39ED"/>
    <w:rsid w:val="00BE3A3E"/>
    <w:rsid w:val="00BE3A5E"/>
    <w:rsid w:val="00BE3E33"/>
    <w:rsid w:val="00BE3ECB"/>
    <w:rsid w:val="00BE3F0F"/>
    <w:rsid w:val="00BE3F8D"/>
    <w:rsid w:val="00BE405D"/>
    <w:rsid w:val="00BE43BA"/>
    <w:rsid w:val="00BE4466"/>
    <w:rsid w:val="00BE462E"/>
    <w:rsid w:val="00BE50C4"/>
    <w:rsid w:val="00BE51DD"/>
    <w:rsid w:val="00BE541F"/>
    <w:rsid w:val="00BE5422"/>
    <w:rsid w:val="00BE580A"/>
    <w:rsid w:val="00BE5852"/>
    <w:rsid w:val="00BE5AF0"/>
    <w:rsid w:val="00BE6B8B"/>
    <w:rsid w:val="00BE6D1E"/>
    <w:rsid w:val="00BE6DC7"/>
    <w:rsid w:val="00BE7068"/>
    <w:rsid w:val="00BE708D"/>
    <w:rsid w:val="00BE71C2"/>
    <w:rsid w:val="00BE71C6"/>
    <w:rsid w:val="00BE720F"/>
    <w:rsid w:val="00BE7440"/>
    <w:rsid w:val="00BE7480"/>
    <w:rsid w:val="00BE748C"/>
    <w:rsid w:val="00BE7993"/>
    <w:rsid w:val="00BE7BA2"/>
    <w:rsid w:val="00BE7DB2"/>
    <w:rsid w:val="00BF0566"/>
    <w:rsid w:val="00BF0822"/>
    <w:rsid w:val="00BF0E55"/>
    <w:rsid w:val="00BF0F89"/>
    <w:rsid w:val="00BF1042"/>
    <w:rsid w:val="00BF108B"/>
    <w:rsid w:val="00BF1160"/>
    <w:rsid w:val="00BF14D8"/>
    <w:rsid w:val="00BF167D"/>
    <w:rsid w:val="00BF1955"/>
    <w:rsid w:val="00BF19A4"/>
    <w:rsid w:val="00BF1B10"/>
    <w:rsid w:val="00BF1B55"/>
    <w:rsid w:val="00BF1B79"/>
    <w:rsid w:val="00BF1C6C"/>
    <w:rsid w:val="00BF2117"/>
    <w:rsid w:val="00BF214F"/>
    <w:rsid w:val="00BF251A"/>
    <w:rsid w:val="00BF27DD"/>
    <w:rsid w:val="00BF296A"/>
    <w:rsid w:val="00BF2B60"/>
    <w:rsid w:val="00BF323E"/>
    <w:rsid w:val="00BF35F7"/>
    <w:rsid w:val="00BF37BB"/>
    <w:rsid w:val="00BF38E0"/>
    <w:rsid w:val="00BF397C"/>
    <w:rsid w:val="00BF3A2B"/>
    <w:rsid w:val="00BF3A58"/>
    <w:rsid w:val="00BF3CA1"/>
    <w:rsid w:val="00BF3CE0"/>
    <w:rsid w:val="00BF3F90"/>
    <w:rsid w:val="00BF449B"/>
    <w:rsid w:val="00BF45D4"/>
    <w:rsid w:val="00BF4864"/>
    <w:rsid w:val="00BF49DE"/>
    <w:rsid w:val="00BF4A98"/>
    <w:rsid w:val="00BF4B5A"/>
    <w:rsid w:val="00BF51AB"/>
    <w:rsid w:val="00BF5317"/>
    <w:rsid w:val="00BF5A9B"/>
    <w:rsid w:val="00BF5E43"/>
    <w:rsid w:val="00BF5E60"/>
    <w:rsid w:val="00BF5F12"/>
    <w:rsid w:val="00BF60EE"/>
    <w:rsid w:val="00BF61AF"/>
    <w:rsid w:val="00BF64E4"/>
    <w:rsid w:val="00BF660A"/>
    <w:rsid w:val="00BF6924"/>
    <w:rsid w:val="00BF6A3C"/>
    <w:rsid w:val="00BF6B63"/>
    <w:rsid w:val="00BF6B9F"/>
    <w:rsid w:val="00BF6EEC"/>
    <w:rsid w:val="00BF708D"/>
    <w:rsid w:val="00BF71AB"/>
    <w:rsid w:val="00BF724A"/>
    <w:rsid w:val="00BF72BE"/>
    <w:rsid w:val="00BF76B0"/>
    <w:rsid w:val="00BF79E6"/>
    <w:rsid w:val="00BF7DF3"/>
    <w:rsid w:val="00C00242"/>
    <w:rsid w:val="00C0069D"/>
    <w:rsid w:val="00C00B94"/>
    <w:rsid w:val="00C00D28"/>
    <w:rsid w:val="00C00D9A"/>
    <w:rsid w:val="00C011D4"/>
    <w:rsid w:val="00C012F2"/>
    <w:rsid w:val="00C013B3"/>
    <w:rsid w:val="00C016B6"/>
    <w:rsid w:val="00C01B44"/>
    <w:rsid w:val="00C01B8B"/>
    <w:rsid w:val="00C01BD8"/>
    <w:rsid w:val="00C01C7F"/>
    <w:rsid w:val="00C01FAC"/>
    <w:rsid w:val="00C02167"/>
    <w:rsid w:val="00C023AA"/>
    <w:rsid w:val="00C02618"/>
    <w:rsid w:val="00C02802"/>
    <w:rsid w:val="00C02A88"/>
    <w:rsid w:val="00C02D74"/>
    <w:rsid w:val="00C02FD2"/>
    <w:rsid w:val="00C03215"/>
    <w:rsid w:val="00C0391F"/>
    <w:rsid w:val="00C03C44"/>
    <w:rsid w:val="00C03F3F"/>
    <w:rsid w:val="00C03F4A"/>
    <w:rsid w:val="00C04171"/>
    <w:rsid w:val="00C0438C"/>
    <w:rsid w:val="00C0461B"/>
    <w:rsid w:val="00C04677"/>
    <w:rsid w:val="00C04BEF"/>
    <w:rsid w:val="00C04BF5"/>
    <w:rsid w:val="00C04C90"/>
    <w:rsid w:val="00C04F0E"/>
    <w:rsid w:val="00C050D7"/>
    <w:rsid w:val="00C05255"/>
    <w:rsid w:val="00C0543B"/>
    <w:rsid w:val="00C05853"/>
    <w:rsid w:val="00C0585F"/>
    <w:rsid w:val="00C05B4C"/>
    <w:rsid w:val="00C05BAB"/>
    <w:rsid w:val="00C06608"/>
    <w:rsid w:val="00C068F6"/>
    <w:rsid w:val="00C068FC"/>
    <w:rsid w:val="00C0696C"/>
    <w:rsid w:val="00C06A7B"/>
    <w:rsid w:val="00C06B2B"/>
    <w:rsid w:val="00C06E4B"/>
    <w:rsid w:val="00C06F0D"/>
    <w:rsid w:val="00C07153"/>
    <w:rsid w:val="00C0718B"/>
    <w:rsid w:val="00C07231"/>
    <w:rsid w:val="00C0729D"/>
    <w:rsid w:val="00C07714"/>
    <w:rsid w:val="00C07BE1"/>
    <w:rsid w:val="00C07CAF"/>
    <w:rsid w:val="00C07CF4"/>
    <w:rsid w:val="00C100BE"/>
    <w:rsid w:val="00C101C0"/>
    <w:rsid w:val="00C1032F"/>
    <w:rsid w:val="00C10550"/>
    <w:rsid w:val="00C1058A"/>
    <w:rsid w:val="00C107E8"/>
    <w:rsid w:val="00C108C8"/>
    <w:rsid w:val="00C10915"/>
    <w:rsid w:val="00C10B61"/>
    <w:rsid w:val="00C10B97"/>
    <w:rsid w:val="00C10DEE"/>
    <w:rsid w:val="00C11034"/>
    <w:rsid w:val="00C11126"/>
    <w:rsid w:val="00C11358"/>
    <w:rsid w:val="00C1138A"/>
    <w:rsid w:val="00C1178C"/>
    <w:rsid w:val="00C1178E"/>
    <w:rsid w:val="00C11892"/>
    <w:rsid w:val="00C11A67"/>
    <w:rsid w:val="00C11BA1"/>
    <w:rsid w:val="00C11C41"/>
    <w:rsid w:val="00C11C53"/>
    <w:rsid w:val="00C11C5F"/>
    <w:rsid w:val="00C11F6B"/>
    <w:rsid w:val="00C12162"/>
    <w:rsid w:val="00C12248"/>
    <w:rsid w:val="00C122B6"/>
    <w:rsid w:val="00C1232B"/>
    <w:rsid w:val="00C124C3"/>
    <w:rsid w:val="00C1255E"/>
    <w:rsid w:val="00C127D7"/>
    <w:rsid w:val="00C12A28"/>
    <w:rsid w:val="00C12AF5"/>
    <w:rsid w:val="00C12D3A"/>
    <w:rsid w:val="00C1310A"/>
    <w:rsid w:val="00C131E9"/>
    <w:rsid w:val="00C134B5"/>
    <w:rsid w:val="00C134FE"/>
    <w:rsid w:val="00C13667"/>
    <w:rsid w:val="00C137F2"/>
    <w:rsid w:val="00C138E7"/>
    <w:rsid w:val="00C1398A"/>
    <w:rsid w:val="00C139E5"/>
    <w:rsid w:val="00C141DF"/>
    <w:rsid w:val="00C142F6"/>
    <w:rsid w:val="00C1432A"/>
    <w:rsid w:val="00C144D0"/>
    <w:rsid w:val="00C146E8"/>
    <w:rsid w:val="00C147DD"/>
    <w:rsid w:val="00C147F2"/>
    <w:rsid w:val="00C1489E"/>
    <w:rsid w:val="00C148C3"/>
    <w:rsid w:val="00C14B6F"/>
    <w:rsid w:val="00C14DAE"/>
    <w:rsid w:val="00C14DDA"/>
    <w:rsid w:val="00C14DFB"/>
    <w:rsid w:val="00C14E6B"/>
    <w:rsid w:val="00C14F04"/>
    <w:rsid w:val="00C14FC6"/>
    <w:rsid w:val="00C15300"/>
    <w:rsid w:val="00C1548C"/>
    <w:rsid w:val="00C1563C"/>
    <w:rsid w:val="00C15930"/>
    <w:rsid w:val="00C15A8E"/>
    <w:rsid w:val="00C15E31"/>
    <w:rsid w:val="00C1609F"/>
    <w:rsid w:val="00C160DD"/>
    <w:rsid w:val="00C1611E"/>
    <w:rsid w:val="00C161C3"/>
    <w:rsid w:val="00C1631D"/>
    <w:rsid w:val="00C16964"/>
    <w:rsid w:val="00C16D48"/>
    <w:rsid w:val="00C16E53"/>
    <w:rsid w:val="00C16EEB"/>
    <w:rsid w:val="00C1735B"/>
    <w:rsid w:val="00C174E8"/>
    <w:rsid w:val="00C17A63"/>
    <w:rsid w:val="00C17B34"/>
    <w:rsid w:val="00C17C82"/>
    <w:rsid w:val="00C17E9D"/>
    <w:rsid w:val="00C17F37"/>
    <w:rsid w:val="00C200CF"/>
    <w:rsid w:val="00C201D2"/>
    <w:rsid w:val="00C202A5"/>
    <w:rsid w:val="00C202B2"/>
    <w:rsid w:val="00C2035A"/>
    <w:rsid w:val="00C2040E"/>
    <w:rsid w:val="00C2058D"/>
    <w:rsid w:val="00C205FA"/>
    <w:rsid w:val="00C20770"/>
    <w:rsid w:val="00C207FC"/>
    <w:rsid w:val="00C20B4A"/>
    <w:rsid w:val="00C21576"/>
    <w:rsid w:val="00C21857"/>
    <w:rsid w:val="00C2185F"/>
    <w:rsid w:val="00C21A86"/>
    <w:rsid w:val="00C21BBF"/>
    <w:rsid w:val="00C21EE4"/>
    <w:rsid w:val="00C221E1"/>
    <w:rsid w:val="00C223C9"/>
    <w:rsid w:val="00C22508"/>
    <w:rsid w:val="00C22AE5"/>
    <w:rsid w:val="00C22B88"/>
    <w:rsid w:val="00C22BFE"/>
    <w:rsid w:val="00C22C5C"/>
    <w:rsid w:val="00C22D58"/>
    <w:rsid w:val="00C22F0B"/>
    <w:rsid w:val="00C22F7A"/>
    <w:rsid w:val="00C23201"/>
    <w:rsid w:val="00C232EA"/>
    <w:rsid w:val="00C23357"/>
    <w:rsid w:val="00C2352B"/>
    <w:rsid w:val="00C235EE"/>
    <w:rsid w:val="00C2368D"/>
    <w:rsid w:val="00C23808"/>
    <w:rsid w:val="00C2383C"/>
    <w:rsid w:val="00C23875"/>
    <w:rsid w:val="00C23897"/>
    <w:rsid w:val="00C23907"/>
    <w:rsid w:val="00C23F12"/>
    <w:rsid w:val="00C242BA"/>
    <w:rsid w:val="00C24373"/>
    <w:rsid w:val="00C24A40"/>
    <w:rsid w:val="00C24C6D"/>
    <w:rsid w:val="00C24C80"/>
    <w:rsid w:val="00C24CD1"/>
    <w:rsid w:val="00C24E04"/>
    <w:rsid w:val="00C24ECB"/>
    <w:rsid w:val="00C251C2"/>
    <w:rsid w:val="00C25377"/>
    <w:rsid w:val="00C25399"/>
    <w:rsid w:val="00C25419"/>
    <w:rsid w:val="00C254D9"/>
    <w:rsid w:val="00C255E9"/>
    <w:rsid w:val="00C25748"/>
    <w:rsid w:val="00C257F4"/>
    <w:rsid w:val="00C2581E"/>
    <w:rsid w:val="00C25885"/>
    <w:rsid w:val="00C25AF0"/>
    <w:rsid w:val="00C25ED1"/>
    <w:rsid w:val="00C26412"/>
    <w:rsid w:val="00C265CB"/>
    <w:rsid w:val="00C269EF"/>
    <w:rsid w:val="00C26A8E"/>
    <w:rsid w:val="00C26BCA"/>
    <w:rsid w:val="00C26CA4"/>
    <w:rsid w:val="00C27090"/>
    <w:rsid w:val="00C271EB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79"/>
    <w:rsid w:val="00C3014A"/>
    <w:rsid w:val="00C30185"/>
    <w:rsid w:val="00C30369"/>
    <w:rsid w:val="00C3039F"/>
    <w:rsid w:val="00C30403"/>
    <w:rsid w:val="00C3059F"/>
    <w:rsid w:val="00C308A8"/>
    <w:rsid w:val="00C30951"/>
    <w:rsid w:val="00C30D65"/>
    <w:rsid w:val="00C30EF7"/>
    <w:rsid w:val="00C30FB3"/>
    <w:rsid w:val="00C31005"/>
    <w:rsid w:val="00C3116B"/>
    <w:rsid w:val="00C312FD"/>
    <w:rsid w:val="00C31A1B"/>
    <w:rsid w:val="00C31A2A"/>
    <w:rsid w:val="00C31AAB"/>
    <w:rsid w:val="00C31B5C"/>
    <w:rsid w:val="00C31C46"/>
    <w:rsid w:val="00C31CAC"/>
    <w:rsid w:val="00C31F36"/>
    <w:rsid w:val="00C31FDC"/>
    <w:rsid w:val="00C31FF3"/>
    <w:rsid w:val="00C32052"/>
    <w:rsid w:val="00C320DC"/>
    <w:rsid w:val="00C32173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3045"/>
    <w:rsid w:val="00C330AD"/>
    <w:rsid w:val="00C33383"/>
    <w:rsid w:val="00C33496"/>
    <w:rsid w:val="00C336FD"/>
    <w:rsid w:val="00C33BFA"/>
    <w:rsid w:val="00C33CA9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528A"/>
    <w:rsid w:val="00C3528B"/>
    <w:rsid w:val="00C35616"/>
    <w:rsid w:val="00C35786"/>
    <w:rsid w:val="00C35EEF"/>
    <w:rsid w:val="00C3619B"/>
    <w:rsid w:val="00C361B1"/>
    <w:rsid w:val="00C36272"/>
    <w:rsid w:val="00C363A7"/>
    <w:rsid w:val="00C3652D"/>
    <w:rsid w:val="00C365CA"/>
    <w:rsid w:val="00C36762"/>
    <w:rsid w:val="00C368E6"/>
    <w:rsid w:val="00C36A4F"/>
    <w:rsid w:val="00C36CBA"/>
    <w:rsid w:val="00C371BE"/>
    <w:rsid w:val="00C371CA"/>
    <w:rsid w:val="00C37215"/>
    <w:rsid w:val="00C3756D"/>
    <w:rsid w:val="00C3786D"/>
    <w:rsid w:val="00C37E5C"/>
    <w:rsid w:val="00C37ECA"/>
    <w:rsid w:val="00C4006F"/>
    <w:rsid w:val="00C4015F"/>
    <w:rsid w:val="00C403F0"/>
    <w:rsid w:val="00C40523"/>
    <w:rsid w:val="00C40545"/>
    <w:rsid w:val="00C40811"/>
    <w:rsid w:val="00C40878"/>
    <w:rsid w:val="00C40A09"/>
    <w:rsid w:val="00C40A47"/>
    <w:rsid w:val="00C40AD4"/>
    <w:rsid w:val="00C40B2F"/>
    <w:rsid w:val="00C40B4F"/>
    <w:rsid w:val="00C40BE7"/>
    <w:rsid w:val="00C4131A"/>
    <w:rsid w:val="00C41589"/>
    <w:rsid w:val="00C4195C"/>
    <w:rsid w:val="00C41D09"/>
    <w:rsid w:val="00C41D8D"/>
    <w:rsid w:val="00C41F24"/>
    <w:rsid w:val="00C42373"/>
    <w:rsid w:val="00C42739"/>
    <w:rsid w:val="00C428AF"/>
    <w:rsid w:val="00C4294D"/>
    <w:rsid w:val="00C4296F"/>
    <w:rsid w:val="00C429E8"/>
    <w:rsid w:val="00C42B68"/>
    <w:rsid w:val="00C42C15"/>
    <w:rsid w:val="00C42D7D"/>
    <w:rsid w:val="00C42D83"/>
    <w:rsid w:val="00C42DC4"/>
    <w:rsid w:val="00C43050"/>
    <w:rsid w:val="00C4326A"/>
    <w:rsid w:val="00C432CD"/>
    <w:rsid w:val="00C43307"/>
    <w:rsid w:val="00C4336A"/>
    <w:rsid w:val="00C43390"/>
    <w:rsid w:val="00C433C2"/>
    <w:rsid w:val="00C43595"/>
    <w:rsid w:val="00C439DA"/>
    <w:rsid w:val="00C43C80"/>
    <w:rsid w:val="00C43CC4"/>
    <w:rsid w:val="00C4445F"/>
    <w:rsid w:val="00C445D4"/>
    <w:rsid w:val="00C445FA"/>
    <w:rsid w:val="00C44723"/>
    <w:rsid w:val="00C44874"/>
    <w:rsid w:val="00C448DA"/>
    <w:rsid w:val="00C44B3B"/>
    <w:rsid w:val="00C44B53"/>
    <w:rsid w:val="00C44F85"/>
    <w:rsid w:val="00C45225"/>
    <w:rsid w:val="00C453CD"/>
    <w:rsid w:val="00C4573C"/>
    <w:rsid w:val="00C45890"/>
    <w:rsid w:val="00C458B4"/>
    <w:rsid w:val="00C458CC"/>
    <w:rsid w:val="00C45C3F"/>
    <w:rsid w:val="00C45E98"/>
    <w:rsid w:val="00C4616B"/>
    <w:rsid w:val="00C4617F"/>
    <w:rsid w:val="00C4622B"/>
    <w:rsid w:val="00C4629C"/>
    <w:rsid w:val="00C46325"/>
    <w:rsid w:val="00C466EC"/>
    <w:rsid w:val="00C4677D"/>
    <w:rsid w:val="00C467AA"/>
    <w:rsid w:val="00C46900"/>
    <w:rsid w:val="00C469A3"/>
    <w:rsid w:val="00C46C39"/>
    <w:rsid w:val="00C47058"/>
    <w:rsid w:val="00C47164"/>
    <w:rsid w:val="00C47201"/>
    <w:rsid w:val="00C4785D"/>
    <w:rsid w:val="00C47F6A"/>
    <w:rsid w:val="00C50237"/>
    <w:rsid w:val="00C5031F"/>
    <w:rsid w:val="00C503D9"/>
    <w:rsid w:val="00C50AF8"/>
    <w:rsid w:val="00C50C26"/>
    <w:rsid w:val="00C50DF3"/>
    <w:rsid w:val="00C51109"/>
    <w:rsid w:val="00C514B4"/>
    <w:rsid w:val="00C515BE"/>
    <w:rsid w:val="00C5168F"/>
    <w:rsid w:val="00C5173C"/>
    <w:rsid w:val="00C5228C"/>
    <w:rsid w:val="00C522D9"/>
    <w:rsid w:val="00C522F5"/>
    <w:rsid w:val="00C52485"/>
    <w:rsid w:val="00C525B9"/>
    <w:rsid w:val="00C52715"/>
    <w:rsid w:val="00C52834"/>
    <w:rsid w:val="00C528E6"/>
    <w:rsid w:val="00C52A76"/>
    <w:rsid w:val="00C52B78"/>
    <w:rsid w:val="00C52BAD"/>
    <w:rsid w:val="00C52C53"/>
    <w:rsid w:val="00C532A0"/>
    <w:rsid w:val="00C5347A"/>
    <w:rsid w:val="00C534F6"/>
    <w:rsid w:val="00C5389A"/>
    <w:rsid w:val="00C53CDD"/>
    <w:rsid w:val="00C5408D"/>
    <w:rsid w:val="00C542B3"/>
    <w:rsid w:val="00C5435D"/>
    <w:rsid w:val="00C54508"/>
    <w:rsid w:val="00C548D5"/>
    <w:rsid w:val="00C54A47"/>
    <w:rsid w:val="00C54AC1"/>
    <w:rsid w:val="00C54B32"/>
    <w:rsid w:val="00C54CE1"/>
    <w:rsid w:val="00C54FD5"/>
    <w:rsid w:val="00C5504F"/>
    <w:rsid w:val="00C550AA"/>
    <w:rsid w:val="00C551C8"/>
    <w:rsid w:val="00C5535B"/>
    <w:rsid w:val="00C55863"/>
    <w:rsid w:val="00C55933"/>
    <w:rsid w:val="00C55F56"/>
    <w:rsid w:val="00C55F69"/>
    <w:rsid w:val="00C560A5"/>
    <w:rsid w:val="00C563BA"/>
    <w:rsid w:val="00C566C0"/>
    <w:rsid w:val="00C567FA"/>
    <w:rsid w:val="00C568B8"/>
    <w:rsid w:val="00C56948"/>
    <w:rsid w:val="00C56A4B"/>
    <w:rsid w:val="00C56A80"/>
    <w:rsid w:val="00C56B02"/>
    <w:rsid w:val="00C56DDD"/>
    <w:rsid w:val="00C56FD1"/>
    <w:rsid w:val="00C571FB"/>
    <w:rsid w:val="00C57530"/>
    <w:rsid w:val="00C5755C"/>
    <w:rsid w:val="00C5779E"/>
    <w:rsid w:val="00C578D9"/>
    <w:rsid w:val="00C57A90"/>
    <w:rsid w:val="00C57AB3"/>
    <w:rsid w:val="00C57C4F"/>
    <w:rsid w:val="00C57E9B"/>
    <w:rsid w:val="00C57F5F"/>
    <w:rsid w:val="00C601B5"/>
    <w:rsid w:val="00C6059D"/>
    <w:rsid w:val="00C60694"/>
    <w:rsid w:val="00C60789"/>
    <w:rsid w:val="00C6095C"/>
    <w:rsid w:val="00C609F6"/>
    <w:rsid w:val="00C60A3E"/>
    <w:rsid w:val="00C60A48"/>
    <w:rsid w:val="00C60A56"/>
    <w:rsid w:val="00C60ED7"/>
    <w:rsid w:val="00C60F6A"/>
    <w:rsid w:val="00C610B4"/>
    <w:rsid w:val="00C6116B"/>
    <w:rsid w:val="00C61283"/>
    <w:rsid w:val="00C61471"/>
    <w:rsid w:val="00C6150F"/>
    <w:rsid w:val="00C617F1"/>
    <w:rsid w:val="00C6184F"/>
    <w:rsid w:val="00C61B84"/>
    <w:rsid w:val="00C61BA3"/>
    <w:rsid w:val="00C61F81"/>
    <w:rsid w:val="00C62038"/>
    <w:rsid w:val="00C625F0"/>
    <w:rsid w:val="00C627B4"/>
    <w:rsid w:val="00C628E5"/>
    <w:rsid w:val="00C62E74"/>
    <w:rsid w:val="00C62F4F"/>
    <w:rsid w:val="00C63338"/>
    <w:rsid w:val="00C633B5"/>
    <w:rsid w:val="00C63454"/>
    <w:rsid w:val="00C6353C"/>
    <w:rsid w:val="00C63658"/>
    <w:rsid w:val="00C63A65"/>
    <w:rsid w:val="00C63A73"/>
    <w:rsid w:val="00C63B7F"/>
    <w:rsid w:val="00C63C0F"/>
    <w:rsid w:val="00C63E23"/>
    <w:rsid w:val="00C64225"/>
    <w:rsid w:val="00C647B9"/>
    <w:rsid w:val="00C648EB"/>
    <w:rsid w:val="00C64900"/>
    <w:rsid w:val="00C649AB"/>
    <w:rsid w:val="00C64A99"/>
    <w:rsid w:val="00C64EEF"/>
    <w:rsid w:val="00C64EF7"/>
    <w:rsid w:val="00C651EF"/>
    <w:rsid w:val="00C6521F"/>
    <w:rsid w:val="00C65367"/>
    <w:rsid w:val="00C6567E"/>
    <w:rsid w:val="00C658E2"/>
    <w:rsid w:val="00C6594A"/>
    <w:rsid w:val="00C659A5"/>
    <w:rsid w:val="00C65A2E"/>
    <w:rsid w:val="00C65ABF"/>
    <w:rsid w:val="00C65C2C"/>
    <w:rsid w:val="00C65CC0"/>
    <w:rsid w:val="00C65DB3"/>
    <w:rsid w:val="00C661E2"/>
    <w:rsid w:val="00C662AA"/>
    <w:rsid w:val="00C66572"/>
    <w:rsid w:val="00C66AE3"/>
    <w:rsid w:val="00C66AE6"/>
    <w:rsid w:val="00C66B77"/>
    <w:rsid w:val="00C66EB8"/>
    <w:rsid w:val="00C671BE"/>
    <w:rsid w:val="00C6721E"/>
    <w:rsid w:val="00C673E1"/>
    <w:rsid w:val="00C67679"/>
    <w:rsid w:val="00C67934"/>
    <w:rsid w:val="00C67D07"/>
    <w:rsid w:val="00C700A1"/>
    <w:rsid w:val="00C7029A"/>
    <w:rsid w:val="00C7078A"/>
    <w:rsid w:val="00C7079D"/>
    <w:rsid w:val="00C70817"/>
    <w:rsid w:val="00C7088B"/>
    <w:rsid w:val="00C709FF"/>
    <w:rsid w:val="00C70B38"/>
    <w:rsid w:val="00C70DBA"/>
    <w:rsid w:val="00C71413"/>
    <w:rsid w:val="00C71594"/>
    <w:rsid w:val="00C715CF"/>
    <w:rsid w:val="00C71630"/>
    <w:rsid w:val="00C716C9"/>
    <w:rsid w:val="00C7183C"/>
    <w:rsid w:val="00C71ADF"/>
    <w:rsid w:val="00C71C99"/>
    <w:rsid w:val="00C71DF5"/>
    <w:rsid w:val="00C7216D"/>
    <w:rsid w:val="00C721EB"/>
    <w:rsid w:val="00C7227C"/>
    <w:rsid w:val="00C722FC"/>
    <w:rsid w:val="00C72395"/>
    <w:rsid w:val="00C72429"/>
    <w:rsid w:val="00C72431"/>
    <w:rsid w:val="00C72450"/>
    <w:rsid w:val="00C7245A"/>
    <w:rsid w:val="00C726C5"/>
    <w:rsid w:val="00C727DF"/>
    <w:rsid w:val="00C72815"/>
    <w:rsid w:val="00C72913"/>
    <w:rsid w:val="00C72D5D"/>
    <w:rsid w:val="00C72FC7"/>
    <w:rsid w:val="00C73143"/>
    <w:rsid w:val="00C738D6"/>
    <w:rsid w:val="00C739B1"/>
    <w:rsid w:val="00C73A5F"/>
    <w:rsid w:val="00C73B68"/>
    <w:rsid w:val="00C73DCC"/>
    <w:rsid w:val="00C7401F"/>
    <w:rsid w:val="00C7426C"/>
    <w:rsid w:val="00C7428F"/>
    <w:rsid w:val="00C74526"/>
    <w:rsid w:val="00C7461E"/>
    <w:rsid w:val="00C74905"/>
    <w:rsid w:val="00C74ACD"/>
    <w:rsid w:val="00C75206"/>
    <w:rsid w:val="00C75378"/>
    <w:rsid w:val="00C753F0"/>
    <w:rsid w:val="00C75546"/>
    <w:rsid w:val="00C756AF"/>
    <w:rsid w:val="00C7581A"/>
    <w:rsid w:val="00C75AC1"/>
    <w:rsid w:val="00C75C0D"/>
    <w:rsid w:val="00C76038"/>
    <w:rsid w:val="00C76655"/>
    <w:rsid w:val="00C7674F"/>
    <w:rsid w:val="00C767E2"/>
    <w:rsid w:val="00C768D4"/>
    <w:rsid w:val="00C76B3A"/>
    <w:rsid w:val="00C76C1A"/>
    <w:rsid w:val="00C76C5B"/>
    <w:rsid w:val="00C76E11"/>
    <w:rsid w:val="00C76F8A"/>
    <w:rsid w:val="00C76FA4"/>
    <w:rsid w:val="00C7756A"/>
    <w:rsid w:val="00C775EA"/>
    <w:rsid w:val="00C77654"/>
    <w:rsid w:val="00C776BE"/>
    <w:rsid w:val="00C77713"/>
    <w:rsid w:val="00C7779F"/>
    <w:rsid w:val="00C77A77"/>
    <w:rsid w:val="00C77AFD"/>
    <w:rsid w:val="00C77BCE"/>
    <w:rsid w:val="00C77BE5"/>
    <w:rsid w:val="00C77C04"/>
    <w:rsid w:val="00C77D8A"/>
    <w:rsid w:val="00C77E39"/>
    <w:rsid w:val="00C80025"/>
    <w:rsid w:val="00C80129"/>
    <w:rsid w:val="00C801BF"/>
    <w:rsid w:val="00C8023A"/>
    <w:rsid w:val="00C803D3"/>
    <w:rsid w:val="00C804A8"/>
    <w:rsid w:val="00C80603"/>
    <w:rsid w:val="00C80806"/>
    <w:rsid w:val="00C808B2"/>
    <w:rsid w:val="00C8090C"/>
    <w:rsid w:val="00C80A4E"/>
    <w:rsid w:val="00C80B6F"/>
    <w:rsid w:val="00C80CF2"/>
    <w:rsid w:val="00C80F40"/>
    <w:rsid w:val="00C81048"/>
    <w:rsid w:val="00C8157C"/>
    <w:rsid w:val="00C8169A"/>
    <w:rsid w:val="00C8173D"/>
    <w:rsid w:val="00C8182B"/>
    <w:rsid w:val="00C81905"/>
    <w:rsid w:val="00C81957"/>
    <w:rsid w:val="00C81B80"/>
    <w:rsid w:val="00C81FE4"/>
    <w:rsid w:val="00C8217A"/>
    <w:rsid w:val="00C82226"/>
    <w:rsid w:val="00C824CC"/>
    <w:rsid w:val="00C825D0"/>
    <w:rsid w:val="00C827D6"/>
    <w:rsid w:val="00C82A1B"/>
    <w:rsid w:val="00C82A59"/>
    <w:rsid w:val="00C82AD3"/>
    <w:rsid w:val="00C82D3F"/>
    <w:rsid w:val="00C82F2C"/>
    <w:rsid w:val="00C82FA3"/>
    <w:rsid w:val="00C82FB3"/>
    <w:rsid w:val="00C830AA"/>
    <w:rsid w:val="00C83402"/>
    <w:rsid w:val="00C83466"/>
    <w:rsid w:val="00C835EB"/>
    <w:rsid w:val="00C8371D"/>
    <w:rsid w:val="00C83889"/>
    <w:rsid w:val="00C839C5"/>
    <w:rsid w:val="00C83A10"/>
    <w:rsid w:val="00C83AEC"/>
    <w:rsid w:val="00C83B78"/>
    <w:rsid w:val="00C83E0A"/>
    <w:rsid w:val="00C83ECB"/>
    <w:rsid w:val="00C83ED0"/>
    <w:rsid w:val="00C83FDD"/>
    <w:rsid w:val="00C840F6"/>
    <w:rsid w:val="00C84104"/>
    <w:rsid w:val="00C8425B"/>
    <w:rsid w:val="00C845A5"/>
    <w:rsid w:val="00C8466D"/>
    <w:rsid w:val="00C849E5"/>
    <w:rsid w:val="00C84B46"/>
    <w:rsid w:val="00C850F6"/>
    <w:rsid w:val="00C8511E"/>
    <w:rsid w:val="00C8520C"/>
    <w:rsid w:val="00C852A0"/>
    <w:rsid w:val="00C854E4"/>
    <w:rsid w:val="00C8563A"/>
    <w:rsid w:val="00C858B8"/>
    <w:rsid w:val="00C859E1"/>
    <w:rsid w:val="00C85B18"/>
    <w:rsid w:val="00C85C1A"/>
    <w:rsid w:val="00C85CCE"/>
    <w:rsid w:val="00C8609E"/>
    <w:rsid w:val="00C860A8"/>
    <w:rsid w:val="00C86406"/>
    <w:rsid w:val="00C86A50"/>
    <w:rsid w:val="00C86A87"/>
    <w:rsid w:val="00C86A9A"/>
    <w:rsid w:val="00C86AAC"/>
    <w:rsid w:val="00C86B07"/>
    <w:rsid w:val="00C86F2B"/>
    <w:rsid w:val="00C86F6A"/>
    <w:rsid w:val="00C87650"/>
    <w:rsid w:val="00C876EB"/>
    <w:rsid w:val="00C877DF"/>
    <w:rsid w:val="00C87A2B"/>
    <w:rsid w:val="00C87D61"/>
    <w:rsid w:val="00C87E8C"/>
    <w:rsid w:val="00C87E9C"/>
    <w:rsid w:val="00C90100"/>
    <w:rsid w:val="00C9090D"/>
    <w:rsid w:val="00C90C4D"/>
    <w:rsid w:val="00C90E34"/>
    <w:rsid w:val="00C90E6D"/>
    <w:rsid w:val="00C90E9E"/>
    <w:rsid w:val="00C90EC5"/>
    <w:rsid w:val="00C90EDF"/>
    <w:rsid w:val="00C90F35"/>
    <w:rsid w:val="00C91634"/>
    <w:rsid w:val="00C918E3"/>
    <w:rsid w:val="00C919E1"/>
    <w:rsid w:val="00C91BC7"/>
    <w:rsid w:val="00C91D65"/>
    <w:rsid w:val="00C91F56"/>
    <w:rsid w:val="00C92217"/>
    <w:rsid w:val="00C9266B"/>
    <w:rsid w:val="00C927FF"/>
    <w:rsid w:val="00C92BA0"/>
    <w:rsid w:val="00C92DE1"/>
    <w:rsid w:val="00C92E1C"/>
    <w:rsid w:val="00C92E51"/>
    <w:rsid w:val="00C92FFD"/>
    <w:rsid w:val="00C9303E"/>
    <w:rsid w:val="00C932C4"/>
    <w:rsid w:val="00C934D4"/>
    <w:rsid w:val="00C9358A"/>
    <w:rsid w:val="00C9369B"/>
    <w:rsid w:val="00C937C7"/>
    <w:rsid w:val="00C937E4"/>
    <w:rsid w:val="00C93A94"/>
    <w:rsid w:val="00C93BD6"/>
    <w:rsid w:val="00C93E8A"/>
    <w:rsid w:val="00C94135"/>
    <w:rsid w:val="00C941EE"/>
    <w:rsid w:val="00C943DC"/>
    <w:rsid w:val="00C9446F"/>
    <w:rsid w:val="00C94645"/>
    <w:rsid w:val="00C94BD5"/>
    <w:rsid w:val="00C94C02"/>
    <w:rsid w:val="00C94D1A"/>
    <w:rsid w:val="00C95023"/>
    <w:rsid w:val="00C9530E"/>
    <w:rsid w:val="00C954F5"/>
    <w:rsid w:val="00C955E8"/>
    <w:rsid w:val="00C95951"/>
    <w:rsid w:val="00C95A9D"/>
    <w:rsid w:val="00C95B52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726A"/>
    <w:rsid w:val="00C972F9"/>
    <w:rsid w:val="00C976D9"/>
    <w:rsid w:val="00C97730"/>
    <w:rsid w:val="00C97B39"/>
    <w:rsid w:val="00C97DB5"/>
    <w:rsid w:val="00C97EB0"/>
    <w:rsid w:val="00CA0010"/>
    <w:rsid w:val="00CA0012"/>
    <w:rsid w:val="00CA020D"/>
    <w:rsid w:val="00CA040D"/>
    <w:rsid w:val="00CA07E8"/>
    <w:rsid w:val="00CA0962"/>
    <w:rsid w:val="00CA09E7"/>
    <w:rsid w:val="00CA0A47"/>
    <w:rsid w:val="00CA0F93"/>
    <w:rsid w:val="00CA10BF"/>
    <w:rsid w:val="00CA12B4"/>
    <w:rsid w:val="00CA17EF"/>
    <w:rsid w:val="00CA1917"/>
    <w:rsid w:val="00CA1B3A"/>
    <w:rsid w:val="00CA1B41"/>
    <w:rsid w:val="00CA1C0B"/>
    <w:rsid w:val="00CA1CD5"/>
    <w:rsid w:val="00CA2221"/>
    <w:rsid w:val="00CA24DC"/>
    <w:rsid w:val="00CA2750"/>
    <w:rsid w:val="00CA2792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420E"/>
    <w:rsid w:val="00CA4241"/>
    <w:rsid w:val="00CA4326"/>
    <w:rsid w:val="00CA4616"/>
    <w:rsid w:val="00CA489C"/>
    <w:rsid w:val="00CA4A01"/>
    <w:rsid w:val="00CA4A7D"/>
    <w:rsid w:val="00CA4AF4"/>
    <w:rsid w:val="00CA4CAF"/>
    <w:rsid w:val="00CA4E4F"/>
    <w:rsid w:val="00CA4E7C"/>
    <w:rsid w:val="00CA4ED5"/>
    <w:rsid w:val="00CA4FB4"/>
    <w:rsid w:val="00CA53B8"/>
    <w:rsid w:val="00CA5677"/>
    <w:rsid w:val="00CA579A"/>
    <w:rsid w:val="00CA57A3"/>
    <w:rsid w:val="00CA586B"/>
    <w:rsid w:val="00CA5AA4"/>
    <w:rsid w:val="00CA5C16"/>
    <w:rsid w:val="00CA5CF3"/>
    <w:rsid w:val="00CA5E8D"/>
    <w:rsid w:val="00CA5F09"/>
    <w:rsid w:val="00CA5F40"/>
    <w:rsid w:val="00CA600B"/>
    <w:rsid w:val="00CA60FF"/>
    <w:rsid w:val="00CA629B"/>
    <w:rsid w:val="00CA63D0"/>
    <w:rsid w:val="00CA660F"/>
    <w:rsid w:val="00CA6955"/>
    <w:rsid w:val="00CA6BF4"/>
    <w:rsid w:val="00CA6E00"/>
    <w:rsid w:val="00CA7161"/>
    <w:rsid w:val="00CA7609"/>
    <w:rsid w:val="00CA76B8"/>
    <w:rsid w:val="00CA77EA"/>
    <w:rsid w:val="00CA7802"/>
    <w:rsid w:val="00CA7E10"/>
    <w:rsid w:val="00CA7EBA"/>
    <w:rsid w:val="00CA7F5B"/>
    <w:rsid w:val="00CB00C1"/>
    <w:rsid w:val="00CB0121"/>
    <w:rsid w:val="00CB0489"/>
    <w:rsid w:val="00CB0583"/>
    <w:rsid w:val="00CB09D8"/>
    <w:rsid w:val="00CB09F5"/>
    <w:rsid w:val="00CB0A29"/>
    <w:rsid w:val="00CB1038"/>
    <w:rsid w:val="00CB109F"/>
    <w:rsid w:val="00CB114B"/>
    <w:rsid w:val="00CB1668"/>
    <w:rsid w:val="00CB16B9"/>
    <w:rsid w:val="00CB19CC"/>
    <w:rsid w:val="00CB1D8C"/>
    <w:rsid w:val="00CB1ED5"/>
    <w:rsid w:val="00CB1FA1"/>
    <w:rsid w:val="00CB200D"/>
    <w:rsid w:val="00CB208B"/>
    <w:rsid w:val="00CB22FF"/>
    <w:rsid w:val="00CB25EA"/>
    <w:rsid w:val="00CB2675"/>
    <w:rsid w:val="00CB28E1"/>
    <w:rsid w:val="00CB2C99"/>
    <w:rsid w:val="00CB2F10"/>
    <w:rsid w:val="00CB301A"/>
    <w:rsid w:val="00CB320B"/>
    <w:rsid w:val="00CB3235"/>
    <w:rsid w:val="00CB35E0"/>
    <w:rsid w:val="00CB3712"/>
    <w:rsid w:val="00CB3C16"/>
    <w:rsid w:val="00CB3C29"/>
    <w:rsid w:val="00CB3E27"/>
    <w:rsid w:val="00CB4300"/>
    <w:rsid w:val="00CB4770"/>
    <w:rsid w:val="00CB4A7A"/>
    <w:rsid w:val="00CB4CFC"/>
    <w:rsid w:val="00CB4F95"/>
    <w:rsid w:val="00CB5040"/>
    <w:rsid w:val="00CB51A6"/>
    <w:rsid w:val="00CB5222"/>
    <w:rsid w:val="00CB5429"/>
    <w:rsid w:val="00CB565B"/>
    <w:rsid w:val="00CB56D7"/>
    <w:rsid w:val="00CB5971"/>
    <w:rsid w:val="00CB5A78"/>
    <w:rsid w:val="00CB5BDF"/>
    <w:rsid w:val="00CB616E"/>
    <w:rsid w:val="00CB643B"/>
    <w:rsid w:val="00CB647A"/>
    <w:rsid w:val="00CB6664"/>
    <w:rsid w:val="00CB67C7"/>
    <w:rsid w:val="00CB6985"/>
    <w:rsid w:val="00CB6ADB"/>
    <w:rsid w:val="00CB6F27"/>
    <w:rsid w:val="00CB6F43"/>
    <w:rsid w:val="00CB6FB9"/>
    <w:rsid w:val="00CB7250"/>
    <w:rsid w:val="00CB79BE"/>
    <w:rsid w:val="00CB7C17"/>
    <w:rsid w:val="00CB7CA5"/>
    <w:rsid w:val="00CB7DD0"/>
    <w:rsid w:val="00CB7EBA"/>
    <w:rsid w:val="00CB7EEE"/>
    <w:rsid w:val="00CC00D2"/>
    <w:rsid w:val="00CC017E"/>
    <w:rsid w:val="00CC018F"/>
    <w:rsid w:val="00CC0314"/>
    <w:rsid w:val="00CC032F"/>
    <w:rsid w:val="00CC0394"/>
    <w:rsid w:val="00CC03D9"/>
    <w:rsid w:val="00CC0431"/>
    <w:rsid w:val="00CC05A6"/>
    <w:rsid w:val="00CC0779"/>
    <w:rsid w:val="00CC0816"/>
    <w:rsid w:val="00CC0881"/>
    <w:rsid w:val="00CC0926"/>
    <w:rsid w:val="00CC09C4"/>
    <w:rsid w:val="00CC0ACE"/>
    <w:rsid w:val="00CC0B18"/>
    <w:rsid w:val="00CC110C"/>
    <w:rsid w:val="00CC11AE"/>
    <w:rsid w:val="00CC1552"/>
    <w:rsid w:val="00CC1582"/>
    <w:rsid w:val="00CC1CA1"/>
    <w:rsid w:val="00CC1DFB"/>
    <w:rsid w:val="00CC1E57"/>
    <w:rsid w:val="00CC1EE1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878"/>
    <w:rsid w:val="00CC2933"/>
    <w:rsid w:val="00CC2B0E"/>
    <w:rsid w:val="00CC2FE7"/>
    <w:rsid w:val="00CC304A"/>
    <w:rsid w:val="00CC30C0"/>
    <w:rsid w:val="00CC30ED"/>
    <w:rsid w:val="00CC3117"/>
    <w:rsid w:val="00CC3724"/>
    <w:rsid w:val="00CC3A11"/>
    <w:rsid w:val="00CC3BFD"/>
    <w:rsid w:val="00CC3C72"/>
    <w:rsid w:val="00CC3D53"/>
    <w:rsid w:val="00CC3F83"/>
    <w:rsid w:val="00CC40F7"/>
    <w:rsid w:val="00CC45CC"/>
    <w:rsid w:val="00CC45FE"/>
    <w:rsid w:val="00CC463D"/>
    <w:rsid w:val="00CC4CC1"/>
    <w:rsid w:val="00CC4CDB"/>
    <w:rsid w:val="00CC4DE8"/>
    <w:rsid w:val="00CC4E7D"/>
    <w:rsid w:val="00CC510A"/>
    <w:rsid w:val="00CC5407"/>
    <w:rsid w:val="00CC5701"/>
    <w:rsid w:val="00CC5AAF"/>
    <w:rsid w:val="00CC5CDA"/>
    <w:rsid w:val="00CC5F7E"/>
    <w:rsid w:val="00CC6065"/>
    <w:rsid w:val="00CC633A"/>
    <w:rsid w:val="00CC6525"/>
    <w:rsid w:val="00CC65D4"/>
    <w:rsid w:val="00CC6627"/>
    <w:rsid w:val="00CC6943"/>
    <w:rsid w:val="00CC6D01"/>
    <w:rsid w:val="00CC6DCB"/>
    <w:rsid w:val="00CC7278"/>
    <w:rsid w:val="00CC72A5"/>
    <w:rsid w:val="00CC72F0"/>
    <w:rsid w:val="00CC7373"/>
    <w:rsid w:val="00CC7670"/>
    <w:rsid w:val="00CC7754"/>
    <w:rsid w:val="00CC77CA"/>
    <w:rsid w:val="00CC7970"/>
    <w:rsid w:val="00CC7987"/>
    <w:rsid w:val="00CC7BF5"/>
    <w:rsid w:val="00CC7D78"/>
    <w:rsid w:val="00CC7E41"/>
    <w:rsid w:val="00CC7F25"/>
    <w:rsid w:val="00CD024C"/>
    <w:rsid w:val="00CD03AC"/>
    <w:rsid w:val="00CD04A7"/>
    <w:rsid w:val="00CD054A"/>
    <w:rsid w:val="00CD0598"/>
    <w:rsid w:val="00CD05E5"/>
    <w:rsid w:val="00CD0656"/>
    <w:rsid w:val="00CD0700"/>
    <w:rsid w:val="00CD09A6"/>
    <w:rsid w:val="00CD0AB6"/>
    <w:rsid w:val="00CD0F29"/>
    <w:rsid w:val="00CD1157"/>
    <w:rsid w:val="00CD133B"/>
    <w:rsid w:val="00CD1689"/>
    <w:rsid w:val="00CD1842"/>
    <w:rsid w:val="00CD189F"/>
    <w:rsid w:val="00CD1B2A"/>
    <w:rsid w:val="00CD1C9B"/>
    <w:rsid w:val="00CD22E5"/>
    <w:rsid w:val="00CD230B"/>
    <w:rsid w:val="00CD2819"/>
    <w:rsid w:val="00CD28C9"/>
    <w:rsid w:val="00CD2990"/>
    <w:rsid w:val="00CD2A2F"/>
    <w:rsid w:val="00CD2A60"/>
    <w:rsid w:val="00CD2AA5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959"/>
    <w:rsid w:val="00CD3CAC"/>
    <w:rsid w:val="00CD3CCE"/>
    <w:rsid w:val="00CD3D46"/>
    <w:rsid w:val="00CD3E78"/>
    <w:rsid w:val="00CD3E80"/>
    <w:rsid w:val="00CD3F4E"/>
    <w:rsid w:val="00CD4047"/>
    <w:rsid w:val="00CD4123"/>
    <w:rsid w:val="00CD41F6"/>
    <w:rsid w:val="00CD430B"/>
    <w:rsid w:val="00CD445C"/>
    <w:rsid w:val="00CD4714"/>
    <w:rsid w:val="00CD4760"/>
    <w:rsid w:val="00CD4906"/>
    <w:rsid w:val="00CD49AE"/>
    <w:rsid w:val="00CD4A00"/>
    <w:rsid w:val="00CD4E51"/>
    <w:rsid w:val="00CD4EB2"/>
    <w:rsid w:val="00CD4F17"/>
    <w:rsid w:val="00CD529A"/>
    <w:rsid w:val="00CD52DB"/>
    <w:rsid w:val="00CD5322"/>
    <w:rsid w:val="00CD5605"/>
    <w:rsid w:val="00CD565C"/>
    <w:rsid w:val="00CD585D"/>
    <w:rsid w:val="00CD5C9B"/>
    <w:rsid w:val="00CD63BB"/>
    <w:rsid w:val="00CD64CA"/>
    <w:rsid w:val="00CD6D3D"/>
    <w:rsid w:val="00CD6FCC"/>
    <w:rsid w:val="00CD7386"/>
    <w:rsid w:val="00CD7653"/>
    <w:rsid w:val="00CD787A"/>
    <w:rsid w:val="00CD7AB7"/>
    <w:rsid w:val="00CD7FD0"/>
    <w:rsid w:val="00CE0549"/>
    <w:rsid w:val="00CE058D"/>
    <w:rsid w:val="00CE05AC"/>
    <w:rsid w:val="00CE0657"/>
    <w:rsid w:val="00CE0663"/>
    <w:rsid w:val="00CE0A93"/>
    <w:rsid w:val="00CE0B52"/>
    <w:rsid w:val="00CE0B68"/>
    <w:rsid w:val="00CE0CAB"/>
    <w:rsid w:val="00CE0D61"/>
    <w:rsid w:val="00CE0E17"/>
    <w:rsid w:val="00CE0ECC"/>
    <w:rsid w:val="00CE0EFE"/>
    <w:rsid w:val="00CE10B2"/>
    <w:rsid w:val="00CE13F1"/>
    <w:rsid w:val="00CE1413"/>
    <w:rsid w:val="00CE144D"/>
    <w:rsid w:val="00CE154A"/>
    <w:rsid w:val="00CE1599"/>
    <w:rsid w:val="00CE1913"/>
    <w:rsid w:val="00CE1953"/>
    <w:rsid w:val="00CE1A81"/>
    <w:rsid w:val="00CE1B43"/>
    <w:rsid w:val="00CE1B67"/>
    <w:rsid w:val="00CE1D19"/>
    <w:rsid w:val="00CE1F5F"/>
    <w:rsid w:val="00CE214E"/>
    <w:rsid w:val="00CE2563"/>
    <w:rsid w:val="00CE26E4"/>
    <w:rsid w:val="00CE2714"/>
    <w:rsid w:val="00CE2AAB"/>
    <w:rsid w:val="00CE2ADB"/>
    <w:rsid w:val="00CE2C64"/>
    <w:rsid w:val="00CE2D45"/>
    <w:rsid w:val="00CE306C"/>
    <w:rsid w:val="00CE3077"/>
    <w:rsid w:val="00CE3206"/>
    <w:rsid w:val="00CE329F"/>
    <w:rsid w:val="00CE3567"/>
    <w:rsid w:val="00CE358D"/>
    <w:rsid w:val="00CE369D"/>
    <w:rsid w:val="00CE38D1"/>
    <w:rsid w:val="00CE3A4A"/>
    <w:rsid w:val="00CE3B06"/>
    <w:rsid w:val="00CE3B1A"/>
    <w:rsid w:val="00CE3BA5"/>
    <w:rsid w:val="00CE3CA5"/>
    <w:rsid w:val="00CE3F66"/>
    <w:rsid w:val="00CE4480"/>
    <w:rsid w:val="00CE4687"/>
    <w:rsid w:val="00CE496F"/>
    <w:rsid w:val="00CE49B1"/>
    <w:rsid w:val="00CE4A88"/>
    <w:rsid w:val="00CE4ABD"/>
    <w:rsid w:val="00CE4D27"/>
    <w:rsid w:val="00CE4EAC"/>
    <w:rsid w:val="00CE4FC8"/>
    <w:rsid w:val="00CE509B"/>
    <w:rsid w:val="00CE53E3"/>
    <w:rsid w:val="00CE5442"/>
    <w:rsid w:val="00CE546C"/>
    <w:rsid w:val="00CE5501"/>
    <w:rsid w:val="00CE56FB"/>
    <w:rsid w:val="00CE5838"/>
    <w:rsid w:val="00CE59DA"/>
    <w:rsid w:val="00CE5B5C"/>
    <w:rsid w:val="00CE5C35"/>
    <w:rsid w:val="00CE5CA9"/>
    <w:rsid w:val="00CE5CD7"/>
    <w:rsid w:val="00CE5DCD"/>
    <w:rsid w:val="00CE5F70"/>
    <w:rsid w:val="00CE60C7"/>
    <w:rsid w:val="00CE6338"/>
    <w:rsid w:val="00CE65B0"/>
    <w:rsid w:val="00CE65F1"/>
    <w:rsid w:val="00CE669D"/>
    <w:rsid w:val="00CE6A3A"/>
    <w:rsid w:val="00CE6FF4"/>
    <w:rsid w:val="00CE727C"/>
    <w:rsid w:val="00CE72B9"/>
    <w:rsid w:val="00CE730F"/>
    <w:rsid w:val="00CE74DF"/>
    <w:rsid w:val="00CE7659"/>
    <w:rsid w:val="00CE781D"/>
    <w:rsid w:val="00CE7A34"/>
    <w:rsid w:val="00CE7AF0"/>
    <w:rsid w:val="00CF0028"/>
    <w:rsid w:val="00CF015C"/>
    <w:rsid w:val="00CF0181"/>
    <w:rsid w:val="00CF0486"/>
    <w:rsid w:val="00CF05B9"/>
    <w:rsid w:val="00CF0606"/>
    <w:rsid w:val="00CF0672"/>
    <w:rsid w:val="00CF06FD"/>
    <w:rsid w:val="00CF0AE4"/>
    <w:rsid w:val="00CF0EFB"/>
    <w:rsid w:val="00CF0F34"/>
    <w:rsid w:val="00CF102D"/>
    <w:rsid w:val="00CF118A"/>
    <w:rsid w:val="00CF141A"/>
    <w:rsid w:val="00CF17FD"/>
    <w:rsid w:val="00CF20DC"/>
    <w:rsid w:val="00CF2211"/>
    <w:rsid w:val="00CF2817"/>
    <w:rsid w:val="00CF2863"/>
    <w:rsid w:val="00CF28DD"/>
    <w:rsid w:val="00CF29F4"/>
    <w:rsid w:val="00CF3417"/>
    <w:rsid w:val="00CF3478"/>
    <w:rsid w:val="00CF369B"/>
    <w:rsid w:val="00CF3734"/>
    <w:rsid w:val="00CF374D"/>
    <w:rsid w:val="00CF37DD"/>
    <w:rsid w:val="00CF392E"/>
    <w:rsid w:val="00CF3996"/>
    <w:rsid w:val="00CF3AC0"/>
    <w:rsid w:val="00CF3C7D"/>
    <w:rsid w:val="00CF3F96"/>
    <w:rsid w:val="00CF3FC6"/>
    <w:rsid w:val="00CF4598"/>
    <w:rsid w:val="00CF463B"/>
    <w:rsid w:val="00CF4692"/>
    <w:rsid w:val="00CF470C"/>
    <w:rsid w:val="00CF4800"/>
    <w:rsid w:val="00CF4A36"/>
    <w:rsid w:val="00CF4CC9"/>
    <w:rsid w:val="00CF4D06"/>
    <w:rsid w:val="00CF4E01"/>
    <w:rsid w:val="00CF4EA0"/>
    <w:rsid w:val="00CF4F78"/>
    <w:rsid w:val="00CF52D2"/>
    <w:rsid w:val="00CF52DF"/>
    <w:rsid w:val="00CF5314"/>
    <w:rsid w:val="00CF5327"/>
    <w:rsid w:val="00CF54CE"/>
    <w:rsid w:val="00CF58E2"/>
    <w:rsid w:val="00CF59CF"/>
    <w:rsid w:val="00CF5A02"/>
    <w:rsid w:val="00CF5B1E"/>
    <w:rsid w:val="00CF5CCA"/>
    <w:rsid w:val="00CF5D49"/>
    <w:rsid w:val="00CF637E"/>
    <w:rsid w:val="00CF6427"/>
    <w:rsid w:val="00CF6474"/>
    <w:rsid w:val="00CF6833"/>
    <w:rsid w:val="00CF699D"/>
    <w:rsid w:val="00CF6A94"/>
    <w:rsid w:val="00CF6B1D"/>
    <w:rsid w:val="00CF702B"/>
    <w:rsid w:val="00CF71AB"/>
    <w:rsid w:val="00CF7419"/>
    <w:rsid w:val="00CF7551"/>
    <w:rsid w:val="00CF7619"/>
    <w:rsid w:val="00CF7C64"/>
    <w:rsid w:val="00CF7EEC"/>
    <w:rsid w:val="00CF7FCE"/>
    <w:rsid w:val="00D005A8"/>
    <w:rsid w:val="00D008DB"/>
    <w:rsid w:val="00D00B2D"/>
    <w:rsid w:val="00D00B4F"/>
    <w:rsid w:val="00D01088"/>
    <w:rsid w:val="00D010AA"/>
    <w:rsid w:val="00D011DF"/>
    <w:rsid w:val="00D01339"/>
    <w:rsid w:val="00D013DA"/>
    <w:rsid w:val="00D014F2"/>
    <w:rsid w:val="00D015F9"/>
    <w:rsid w:val="00D01722"/>
    <w:rsid w:val="00D01C6B"/>
    <w:rsid w:val="00D01D72"/>
    <w:rsid w:val="00D01FD1"/>
    <w:rsid w:val="00D0226A"/>
    <w:rsid w:val="00D022C2"/>
    <w:rsid w:val="00D02B7B"/>
    <w:rsid w:val="00D02D31"/>
    <w:rsid w:val="00D02E61"/>
    <w:rsid w:val="00D032A1"/>
    <w:rsid w:val="00D032F5"/>
    <w:rsid w:val="00D035CB"/>
    <w:rsid w:val="00D039D4"/>
    <w:rsid w:val="00D03C7B"/>
    <w:rsid w:val="00D03D17"/>
    <w:rsid w:val="00D040F1"/>
    <w:rsid w:val="00D04334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270"/>
    <w:rsid w:val="00D0538A"/>
    <w:rsid w:val="00D0542E"/>
    <w:rsid w:val="00D05474"/>
    <w:rsid w:val="00D056EF"/>
    <w:rsid w:val="00D05887"/>
    <w:rsid w:val="00D05981"/>
    <w:rsid w:val="00D05AB6"/>
    <w:rsid w:val="00D05CA9"/>
    <w:rsid w:val="00D0616B"/>
    <w:rsid w:val="00D06328"/>
    <w:rsid w:val="00D06375"/>
    <w:rsid w:val="00D063C2"/>
    <w:rsid w:val="00D0644D"/>
    <w:rsid w:val="00D0659F"/>
    <w:rsid w:val="00D066D3"/>
    <w:rsid w:val="00D0671C"/>
    <w:rsid w:val="00D06750"/>
    <w:rsid w:val="00D0677E"/>
    <w:rsid w:val="00D0696D"/>
    <w:rsid w:val="00D06B37"/>
    <w:rsid w:val="00D06EAD"/>
    <w:rsid w:val="00D0716C"/>
    <w:rsid w:val="00D0719C"/>
    <w:rsid w:val="00D074E5"/>
    <w:rsid w:val="00D0792A"/>
    <w:rsid w:val="00D07BA7"/>
    <w:rsid w:val="00D10282"/>
    <w:rsid w:val="00D106E1"/>
    <w:rsid w:val="00D109AC"/>
    <w:rsid w:val="00D109FB"/>
    <w:rsid w:val="00D1108E"/>
    <w:rsid w:val="00D1128F"/>
    <w:rsid w:val="00D113D3"/>
    <w:rsid w:val="00D113DE"/>
    <w:rsid w:val="00D1158E"/>
    <w:rsid w:val="00D119C4"/>
    <w:rsid w:val="00D11A73"/>
    <w:rsid w:val="00D11DC6"/>
    <w:rsid w:val="00D11FA3"/>
    <w:rsid w:val="00D120B1"/>
    <w:rsid w:val="00D120F2"/>
    <w:rsid w:val="00D1225A"/>
    <w:rsid w:val="00D123B5"/>
    <w:rsid w:val="00D1257D"/>
    <w:rsid w:val="00D125DA"/>
    <w:rsid w:val="00D12924"/>
    <w:rsid w:val="00D129BE"/>
    <w:rsid w:val="00D12D5C"/>
    <w:rsid w:val="00D12D8B"/>
    <w:rsid w:val="00D131EC"/>
    <w:rsid w:val="00D13448"/>
    <w:rsid w:val="00D1348D"/>
    <w:rsid w:val="00D134D9"/>
    <w:rsid w:val="00D13799"/>
    <w:rsid w:val="00D13840"/>
    <w:rsid w:val="00D13E22"/>
    <w:rsid w:val="00D13FFE"/>
    <w:rsid w:val="00D14525"/>
    <w:rsid w:val="00D1473F"/>
    <w:rsid w:val="00D14945"/>
    <w:rsid w:val="00D14A3C"/>
    <w:rsid w:val="00D14D26"/>
    <w:rsid w:val="00D14EB4"/>
    <w:rsid w:val="00D1572D"/>
    <w:rsid w:val="00D1577D"/>
    <w:rsid w:val="00D159B8"/>
    <w:rsid w:val="00D15A75"/>
    <w:rsid w:val="00D15A98"/>
    <w:rsid w:val="00D15B96"/>
    <w:rsid w:val="00D15C0D"/>
    <w:rsid w:val="00D15CA9"/>
    <w:rsid w:val="00D15F2E"/>
    <w:rsid w:val="00D15F83"/>
    <w:rsid w:val="00D160B3"/>
    <w:rsid w:val="00D16205"/>
    <w:rsid w:val="00D16252"/>
    <w:rsid w:val="00D16274"/>
    <w:rsid w:val="00D1633A"/>
    <w:rsid w:val="00D16702"/>
    <w:rsid w:val="00D1670F"/>
    <w:rsid w:val="00D168DB"/>
    <w:rsid w:val="00D16B6B"/>
    <w:rsid w:val="00D16D8E"/>
    <w:rsid w:val="00D16D9D"/>
    <w:rsid w:val="00D176B4"/>
    <w:rsid w:val="00D17C0C"/>
    <w:rsid w:val="00D17D7F"/>
    <w:rsid w:val="00D2000E"/>
    <w:rsid w:val="00D20071"/>
    <w:rsid w:val="00D203D4"/>
    <w:rsid w:val="00D20528"/>
    <w:rsid w:val="00D2077D"/>
    <w:rsid w:val="00D207BE"/>
    <w:rsid w:val="00D209F0"/>
    <w:rsid w:val="00D209FF"/>
    <w:rsid w:val="00D20ABE"/>
    <w:rsid w:val="00D20CB0"/>
    <w:rsid w:val="00D210AE"/>
    <w:rsid w:val="00D210DF"/>
    <w:rsid w:val="00D211E9"/>
    <w:rsid w:val="00D2137B"/>
    <w:rsid w:val="00D213BF"/>
    <w:rsid w:val="00D214E8"/>
    <w:rsid w:val="00D216CD"/>
    <w:rsid w:val="00D218E9"/>
    <w:rsid w:val="00D21A18"/>
    <w:rsid w:val="00D21ABC"/>
    <w:rsid w:val="00D21EF4"/>
    <w:rsid w:val="00D21F0F"/>
    <w:rsid w:val="00D22012"/>
    <w:rsid w:val="00D2212C"/>
    <w:rsid w:val="00D226F6"/>
    <w:rsid w:val="00D227EE"/>
    <w:rsid w:val="00D22835"/>
    <w:rsid w:val="00D228A5"/>
    <w:rsid w:val="00D2293A"/>
    <w:rsid w:val="00D22A8E"/>
    <w:rsid w:val="00D22C71"/>
    <w:rsid w:val="00D23284"/>
    <w:rsid w:val="00D2355B"/>
    <w:rsid w:val="00D2359E"/>
    <w:rsid w:val="00D23A38"/>
    <w:rsid w:val="00D23C7C"/>
    <w:rsid w:val="00D23CDD"/>
    <w:rsid w:val="00D244C3"/>
    <w:rsid w:val="00D245BE"/>
    <w:rsid w:val="00D24704"/>
    <w:rsid w:val="00D24762"/>
    <w:rsid w:val="00D24AFB"/>
    <w:rsid w:val="00D24B67"/>
    <w:rsid w:val="00D24C3E"/>
    <w:rsid w:val="00D24D05"/>
    <w:rsid w:val="00D24E0A"/>
    <w:rsid w:val="00D24FD8"/>
    <w:rsid w:val="00D25061"/>
    <w:rsid w:val="00D25194"/>
    <w:rsid w:val="00D254BA"/>
    <w:rsid w:val="00D25640"/>
    <w:rsid w:val="00D256AC"/>
    <w:rsid w:val="00D259AB"/>
    <w:rsid w:val="00D25A4B"/>
    <w:rsid w:val="00D25B43"/>
    <w:rsid w:val="00D25DA6"/>
    <w:rsid w:val="00D26381"/>
    <w:rsid w:val="00D264E6"/>
    <w:rsid w:val="00D266DC"/>
    <w:rsid w:val="00D2679A"/>
    <w:rsid w:val="00D26844"/>
    <w:rsid w:val="00D26A9B"/>
    <w:rsid w:val="00D26ADF"/>
    <w:rsid w:val="00D26B38"/>
    <w:rsid w:val="00D26CE8"/>
    <w:rsid w:val="00D26D47"/>
    <w:rsid w:val="00D26D77"/>
    <w:rsid w:val="00D26E5A"/>
    <w:rsid w:val="00D26EA6"/>
    <w:rsid w:val="00D27054"/>
    <w:rsid w:val="00D27057"/>
    <w:rsid w:val="00D2714C"/>
    <w:rsid w:val="00D27269"/>
    <w:rsid w:val="00D27373"/>
    <w:rsid w:val="00D275D0"/>
    <w:rsid w:val="00D27635"/>
    <w:rsid w:val="00D27999"/>
    <w:rsid w:val="00D27AEA"/>
    <w:rsid w:val="00D27D77"/>
    <w:rsid w:val="00D30300"/>
    <w:rsid w:val="00D3049B"/>
    <w:rsid w:val="00D30513"/>
    <w:rsid w:val="00D3070F"/>
    <w:rsid w:val="00D30AD9"/>
    <w:rsid w:val="00D30B8D"/>
    <w:rsid w:val="00D31041"/>
    <w:rsid w:val="00D31178"/>
    <w:rsid w:val="00D312B1"/>
    <w:rsid w:val="00D315E6"/>
    <w:rsid w:val="00D31DE8"/>
    <w:rsid w:val="00D32177"/>
    <w:rsid w:val="00D3245E"/>
    <w:rsid w:val="00D32643"/>
    <w:rsid w:val="00D3275D"/>
    <w:rsid w:val="00D328B8"/>
    <w:rsid w:val="00D32BE5"/>
    <w:rsid w:val="00D32C48"/>
    <w:rsid w:val="00D32F9C"/>
    <w:rsid w:val="00D3321E"/>
    <w:rsid w:val="00D33433"/>
    <w:rsid w:val="00D338E7"/>
    <w:rsid w:val="00D339F5"/>
    <w:rsid w:val="00D33DF8"/>
    <w:rsid w:val="00D33F9C"/>
    <w:rsid w:val="00D3401F"/>
    <w:rsid w:val="00D340D6"/>
    <w:rsid w:val="00D34295"/>
    <w:rsid w:val="00D346F6"/>
    <w:rsid w:val="00D34772"/>
    <w:rsid w:val="00D34A24"/>
    <w:rsid w:val="00D34A7E"/>
    <w:rsid w:val="00D34DCD"/>
    <w:rsid w:val="00D34E85"/>
    <w:rsid w:val="00D34F67"/>
    <w:rsid w:val="00D350C2"/>
    <w:rsid w:val="00D35392"/>
    <w:rsid w:val="00D3551E"/>
    <w:rsid w:val="00D35965"/>
    <w:rsid w:val="00D35AAB"/>
    <w:rsid w:val="00D35D0F"/>
    <w:rsid w:val="00D35F91"/>
    <w:rsid w:val="00D35FB3"/>
    <w:rsid w:val="00D36340"/>
    <w:rsid w:val="00D36439"/>
    <w:rsid w:val="00D3654D"/>
    <w:rsid w:val="00D366FB"/>
    <w:rsid w:val="00D36E45"/>
    <w:rsid w:val="00D36F4A"/>
    <w:rsid w:val="00D36F4C"/>
    <w:rsid w:val="00D37291"/>
    <w:rsid w:val="00D3729F"/>
    <w:rsid w:val="00D37463"/>
    <w:rsid w:val="00D37797"/>
    <w:rsid w:val="00D37932"/>
    <w:rsid w:val="00D37957"/>
    <w:rsid w:val="00D37BA2"/>
    <w:rsid w:val="00D400F3"/>
    <w:rsid w:val="00D403F8"/>
    <w:rsid w:val="00D407AB"/>
    <w:rsid w:val="00D40A05"/>
    <w:rsid w:val="00D40ADC"/>
    <w:rsid w:val="00D40C5F"/>
    <w:rsid w:val="00D40D43"/>
    <w:rsid w:val="00D40EB5"/>
    <w:rsid w:val="00D40FCB"/>
    <w:rsid w:val="00D41582"/>
    <w:rsid w:val="00D416D9"/>
    <w:rsid w:val="00D41873"/>
    <w:rsid w:val="00D4190E"/>
    <w:rsid w:val="00D41B2E"/>
    <w:rsid w:val="00D41BB9"/>
    <w:rsid w:val="00D41C82"/>
    <w:rsid w:val="00D420A8"/>
    <w:rsid w:val="00D422D5"/>
    <w:rsid w:val="00D4241E"/>
    <w:rsid w:val="00D42777"/>
    <w:rsid w:val="00D4278D"/>
    <w:rsid w:val="00D428D7"/>
    <w:rsid w:val="00D42C9E"/>
    <w:rsid w:val="00D42D67"/>
    <w:rsid w:val="00D4314C"/>
    <w:rsid w:val="00D433E3"/>
    <w:rsid w:val="00D43450"/>
    <w:rsid w:val="00D435E2"/>
    <w:rsid w:val="00D43780"/>
    <w:rsid w:val="00D4394C"/>
    <w:rsid w:val="00D43B8B"/>
    <w:rsid w:val="00D43BD8"/>
    <w:rsid w:val="00D43E22"/>
    <w:rsid w:val="00D43E9B"/>
    <w:rsid w:val="00D43F02"/>
    <w:rsid w:val="00D44083"/>
    <w:rsid w:val="00D44130"/>
    <w:rsid w:val="00D44212"/>
    <w:rsid w:val="00D449F6"/>
    <w:rsid w:val="00D44A7E"/>
    <w:rsid w:val="00D44B7C"/>
    <w:rsid w:val="00D44CD0"/>
    <w:rsid w:val="00D44F72"/>
    <w:rsid w:val="00D45384"/>
    <w:rsid w:val="00D455C7"/>
    <w:rsid w:val="00D4566A"/>
    <w:rsid w:val="00D45AD6"/>
    <w:rsid w:val="00D45B3B"/>
    <w:rsid w:val="00D45CE7"/>
    <w:rsid w:val="00D45F48"/>
    <w:rsid w:val="00D4602A"/>
    <w:rsid w:val="00D460C4"/>
    <w:rsid w:val="00D463F6"/>
    <w:rsid w:val="00D4648C"/>
    <w:rsid w:val="00D46738"/>
    <w:rsid w:val="00D467A6"/>
    <w:rsid w:val="00D46828"/>
    <w:rsid w:val="00D46C83"/>
    <w:rsid w:val="00D46DBB"/>
    <w:rsid w:val="00D46E19"/>
    <w:rsid w:val="00D46ED3"/>
    <w:rsid w:val="00D46F32"/>
    <w:rsid w:val="00D471CC"/>
    <w:rsid w:val="00D471FC"/>
    <w:rsid w:val="00D47360"/>
    <w:rsid w:val="00D474B1"/>
    <w:rsid w:val="00D4751C"/>
    <w:rsid w:val="00D47595"/>
    <w:rsid w:val="00D4780B"/>
    <w:rsid w:val="00D479E5"/>
    <w:rsid w:val="00D47D84"/>
    <w:rsid w:val="00D47E47"/>
    <w:rsid w:val="00D5083B"/>
    <w:rsid w:val="00D50B43"/>
    <w:rsid w:val="00D50F47"/>
    <w:rsid w:val="00D51131"/>
    <w:rsid w:val="00D516F8"/>
    <w:rsid w:val="00D51750"/>
    <w:rsid w:val="00D51955"/>
    <w:rsid w:val="00D51BE6"/>
    <w:rsid w:val="00D51C2B"/>
    <w:rsid w:val="00D51D8E"/>
    <w:rsid w:val="00D51F66"/>
    <w:rsid w:val="00D51F85"/>
    <w:rsid w:val="00D521CD"/>
    <w:rsid w:val="00D52606"/>
    <w:rsid w:val="00D526F4"/>
    <w:rsid w:val="00D52711"/>
    <w:rsid w:val="00D52891"/>
    <w:rsid w:val="00D528CF"/>
    <w:rsid w:val="00D529B3"/>
    <w:rsid w:val="00D52C46"/>
    <w:rsid w:val="00D52CE1"/>
    <w:rsid w:val="00D52D37"/>
    <w:rsid w:val="00D5310B"/>
    <w:rsid w:val="00D53687"/>
    <w:rsid w:val="00D536DF"/>
    <w:rsid w:val="00D536F2"/>
    <w:rsid w:val="00D5383C"/>
    <w:rsid w:val="00D53A8F"/>
    <w:rsid w:val="00D53C1B"/>
    <w:rsid w:val="00D53CCB"/>
    <w:rsid w:val="00D53F61"/>
    <w:rsid w:val="00D53FE3"/>
    <w:rsid w:val="00D5425F"/>
    <w:rsid w:val="00D54300"/>
    <w:rsid w:val="00D544E4"/>
    <w:rsid w:val="00D545C3"/>
    <w:rsid w:val="00D54C25"/>
    <w:rsid w:val="00D54CAD"/>
    <w:rsid w:val="00D54CF4"/>
    <w:rsid w:val="00D55195"/>
    <w:rsid w:val="00D55353"/>
    <w:rsid w:val="00D558E4"/>
    <w:rsid w:val="00D55946"/>
    <w:rsid w:val="00D55A4E"/>
    <w:rsid w:val="00D56009"/>
    <w:rsid w:val="00D560F9"/>
    <w:rsid w:val="00D5616F"/>
    <w:rsid w:val="00D56191"/>
    <w:rsid w:val="00D56231"/>
    <w:rsid w:val="00D563A2"/>
    <w:rsid w:val="00D565A8"/>
    <w:rsid w:val="00D56979"/>
    <w:rsid w:val="00D56E93"/>
    <w:rsid w:val="00D5710D"/>
    <w:rsid w:val="00D571DB"/>
    <w:rsid w:val="00D573FD"/>
    <w:rsid w:val="00D575FE"/>
    <w:rsid w:val="00D577ED"/>
    <w:rsid w:val="00D5785C"/>
    <w:rsid w:val="00D57A64"/>
    <w:rsid w:val="00D57C78"/>
    <w:rsid w:val="00D57C7E"/>
    <w:rsid w:val="00D57DA8"/>
    <w:rsid w:val="00D6004F"/>
    <w:rsid w:val="00D600D2"/>
    <w:rsid w:val="00D60169"/>
    <w:rsid w:val="00D601C5"/>
    <w:rsid w:val="00D6048D"/>
    <w:rsid w:val="00D60521"/>
    <w:rsid w:val="00D6075F"/>
    <w:rsid w:val="00D6079D"/>
    <w:rsid w:val="00D6082B"/>
    <w:rsid w:val="00D609BE"/>
    <w:rsid w:val="00D60B79"/>
    <w:rsid w:val="00D60C80"/>
    <w:rsid w:val="00D6103D"/>
    <w:rsid w:val="00D61142"/>
    <w:rsid w:val="00D61291"/>
    <w:rsid w:val="00D61967"/>
    <w:rsid w:val="00D61F4B"/>
    <w:rsid w:val="00D61F7A"/>
    <w:rsid w:val="00D61FED"/>
    <w:rsid w:val="00D62476"/>
    <w:rsid w:val="00D6270E"/>
    <w:rsid w:val="00D6273F"/>
    <w:rsid w:val="00D62B3E"/>
    <w:rsid w:val="00D63320"/>
    <w:rsid w:val="00D63776"/>
    <w:rsid w:val="00D637DE"/>
    <w:rsid w:val="00D638C9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70B"/>
    <w:rsid w:val="00D64720"/>
    <w:rsid w:val="00D648FB"/>
    <w:rsid w:val="00D64BAD"/>
    <w:rsid w:val="00D64FC6"/>
    <w:rsid w:val="00D65091"/>
    <w:rsid w:val="00D65230"/>
    <w:rsid w:val="00D6547D"/>
    <w:rsid w:val="00D6553E"/>
    <w:rsid w:val="00D6559F"/>
    <w:rsid w:val="00D65717"/>
    <w:rsid w:val="00D65A80"/>
    <w:rsid w:val="00D65B2A"/>
    <w:rsid w:val="00D65F23"/>
    <w:rsid w:val="00D65F29"/>
    <w:rsid w:val="00D65F6B"/>
    <w:rsid w:val="00D6623D"/>
    <w:rsid w:val="00D662B1"/>
    <w:rsid w:val="00D6688C"/>
    <w:rsid w:val="00D66CAB"/>
    <w:rsid w:val="00D66DEB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9E4"/>
    <w:rsid w:val="00D67B3F"/>
    <w:rsid w:val="00D67B45"/>
    <w:rsid w:val="00D67B8B"/>
    <w:rsid w:val="00D70100"/>
    <w:rsid w:val="00D7068F"/>
    <w:rsid w:val="00D70789"/>
    <w:rsid w:val="00D70A50"/>
    <w:rsid w:val="00D70BF9"/>
    <w:rsid w:val="00D70D07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2"/>
    <w:rsid w:val="00D71B94"/>
    <w:rsid w:val="00D71CE9"/>
    <w:rsid w:val="00D71D10"/>
    <w:rsid w:val="00D71EC8"/>
    <w:rsid w:val="00D72029"/>
    <w:rsid w:val="00D7225D"/>
    <w:rsid w:val="00D72262"/>
    <w:rsid w:val="00D723F0"/>
    <w:rsid w:val="00D725D1"/>
    <w:rsid w:val="00D727F7"/>
    <w:rsid w:val="00D7296D"/>
    <w:rsid w:val="00D72AFA"/>
    <w:rsid w:val="00D72B27"/>
    <w:rsid w:val="00D72D51"/>
    <w:rsid w:val="00D731B7"/>
    <w:rsid w:val="00D73460"/>
    <w:rsid w:val="00D7350B"/>
    <w:rsid w:val="00D73544"/>
    <w:rsid w:val="00D737DA"/>
    <w:rsid w:val="00D73F40"/>
    <w:rsid w:val="00D73FD3"/>
    <w:rsid w:val="00D742F0"/>
    <w:rsid w:val="00D7435A"/>
    <w:rsid w:val="00D744B2"/>
    <w:rsid w:val="00D7463B"/>
    <w:rsid w:val="00D746B3"/>
    <w:rsid w:val="00D746CD"/>
    <w:rsid w:val="00D74A26"/>
    <w:rsid w:val="00D74A4F"/>
    <w:rsid w:val="00D74D98"/>
    <w:rsid w:val="00D74EF9"/>
    <w:rsid w:val="00D7518F"/>
    <w:rsid w:val="00D7531F"/>
    <w:rsid w:val="00D75351"/>
    <w:rsid w:val="00D753BC"/>
    <w:rsid w:val="00D75428"/>
    <w:rsid w:val="00D7543C"/>
    <w:rsid w:val="00D75841"/>
    <w:rsid w:val="00D75CA8"/>
    <w:rsid w:val="00D75CD7"/>
    <w:rsid w:val="00D75D6A"/>
    <w:rsid w:val="00D75DBA"/>
    <w:rsid w:val="00D75F13"/>
    <w:rsid w:val="00D76486"/>
    <w:rsid w:val="00D76506"/>
    <w:rsid w:val="00D76F2D"/>
    <w:rsid w:val="00D77041"/>
    <w:rsid w:val="00D7726E"/>
    <w:rsid w:val="00D773C4"/>
    <w:rsid w:val="00D7756E"/>
    <w:rsid w:val="00D775EE"/>
    <w:rsid w:val="00D776C4"/>
    <w:rsid w:val="00D77837"/>
    <w:rsid w:val="00D7784A"/>
    <w:rsid w:val="00D77C35"/>
    <w:rsid w:val="00D77DF1"/>
    <w:rsid w:val="00D80118"/>
    <w:rsid w:val="00D80563"/>
    <w:rsid w:val="00D8057A"/>
    <w:rsid w:val="00D805D6"/>
    <w:rsid w:val="00D80681"/>
    <w:rsid w:val="00D80CB9"/>
    <w:rsid w:val="00D80DD5"/>
    <w:rsid w:val="00D80E29"/>
    <w:rsid w:val="00D81046"/>
    <w:rsid w:val="00D813EC"/>
    <w:rsid w:val="00D815F8"/>
    <w:rsid w:val="00D81D63"/>
    <w:rsid w:val="00D82049"/>
    <w:rsid w:val="00D82090"/>
    <w:rsid w:val="00D820F6"/>
    <w:rsid w:val="00D824D1"/>
    <w:rsid w:val="00D8258E"/>
    <w:rsid w:val="00D828DE"/>
    <w:rsid w:val="00D82979"/>
    <w:rsid w:val="00D82B78"/>
    <w:rsid w:val="00D831EB"/>
    <w:rsid w:val="00D83202"/>
    <w:rsid w:val="00D83393"/>
    <w:rsid w:val="00D837C0"/>
    <w:rsid w:val="00D838A1"/>
    <w:rsid w:val="00D8394E"/>
    <w:rsid w:val="00D8395B"/>
    <w:rsid w:val="00D839D8"/>
    <w:rsid w:val="00D83A1A"/>
    <w:rsid w:val="00D83B86"/>
    <w:rsid w:val="00D83B9F"/>
    <w:rsid w:val="00D83D05"/>
    <w:rsid w:val="00D83D53"/>
    <w:rsid w:val="00D83DBA"/>
    <w:rsid w:val="00D83FDC"/>
    <w:rsid w:val="00D83FF5"/>
    <w:rsid w:val="00D840DA"/>
    <w:rsid w:val="00D842AD"/>
    <w:rsid w:val="00D84346"/>
    <w:rsid w:val="00D84CE5"/>
    <w:rsid w:val="00D84F46"/>
    <w:rsid w:val="00D84FEF"/>
    <w:rsid w:val="00D85504"/>
    <w:rsid w:val="00D85621"/>
    <w:rsid w:val="00D8572F"/>
    <w:rsid w:val="00D85824"/>
    <w:rsid w:val="00D8589B"/>
    <w:rsid w:val="00D85CC0"/>
    <w:rsid w:val="00D85D5F"/>
    <w:rsid w:val="00D86038"/>
    <w:rsid w:val="00D86089"/>
    <w:rsid w:val="00D860AF"/>
    <w:rsid w:val="00D8622D"/>
    <w:rsid w:val="00D86639"/>
    <w:rsid w:val="00D86A84"/>
    <w:rsid w:val="00D86BC2"/>
    <w:rsid w:val="00D86C24"/>
    <w:rsid w:val="00D86C7A"/>
    <w:rsid w:val="00D86D10"/>
    <w:rsid w:val="00D86DED"/>
    <w:rsid w:val="00D86E09"/>
    <w:rsid w:val="00D86F09"/>
    <w:rsid w:val="00D86F89"/>
    <w:rsid w:val="00D8708B"/>
    <w:rsid w:val="00D8731E"/>
    <w:rsid w:val="00D87353"/>
    <w:rsid w:val="00D87681"/>
    <w:rsid w:val="00D878BC"/>
    <w:rsid w:val="00D879A1"/>
    <w:rsid w:val="00D87A3A"/>
    <w:rsid w:val="00D87DC5"/>
    <w:rsid w:val="00D87EFE"/>
    <w:rsid w:val="00D87F24"/>
    <w:rsid w:val="00D87F76"/>
    <w:rsid w:val="00D90055"/>
    <w:rsid w:val="00D902CE"/>
    <w:rsid w:val="00D90BEC"/>
    <w:rsid w:val="00D90C25"/>
    <w:rsid w:val="00D90EC4"/>
    <w:rsid w:val="00D90F35"/>
    <w:rsid w:val="00D90F67"/>
    <w:rsid w:val="00D90F7B"/>
    <w:rsid w:val="00D912B6"/>
    <w:rsid w:val="00D91364"/>
    <w:rsid w:val="00D913D5"/>
    <w:rsid w:val="00D91688"/>
    <w:rsid w:val="00D918A8"/>
    <w:rsid w:val="00D9199F"/>
    <w:rsid w:val="00D91A66"/>
    <w:rsid w:val="00D91B95"/>
    <w:rsid w:val="00D91F01"/>
    <w:rsid w:val="00D9242F"/>
    <w:rsid w:val="00D924C0"/>
    <w:rsid w:val="00D925D3"/>
    <w:rsid w:val="00D927BC"/>
    <w:rsid w:val="00D92F75"/>
    <w:rsid w:val="00D930C7"/>
    <w:rsid w:val="00D93191"/>
    <w:rsid w:val="00D931A7"/>
    <w:rsid w:val="00D93938"/>
    <w:rsid w:val="00D93C92"/>
    <w:rsid w:val="00D93DBC"/>
    <w:rsid w:val="00D93E2B"/>
    <w:rsid w:val="00D93E6B"/>
    <w:rsid w:val="00D94157"/>
    <w:rsid w:val="00D9419A"/>
    <w:rsid w:val="00D942D4"/>
    <w:rsid w:val="00D94347"/>
    <w:rsid w:val="00D9448A"/>
    <w:rsid w:val="00D94633"/>
    <w:rsid w:val="00D9463C"/>
    <w:rsid w:val="00D9465D"/>
    <w:rsid w:val="00D947FD"/>
    <w:rsid w:val="00D948E7"/>
    <w:rsid w:val="00D94A08"/>
    <w:rsid w:val="00D94A61"/>
    <w:rsid w:val="00D94AA6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61D9"/>
    <w:rsid w:val="00D962AD"/>
    <w:rsid w:val="00D962CE"/>
    <w:rsid w:val="00D962FB"/>
    <w:rsid w:val="00D96435"/>
    <w:rsid w:val="00D9646F"/>
    <w:rsid w:val="00D96486"/>
    <w:rsid w:val="00D96595"/>
    <w:rsid w:val="00D965B7"/>
    <w:rsid w:val="00D966C2"/>
    <w:rsid w:val="00D9686D"/>
    <w:rsid w:val="00D969BE"/>
    <w:rsid w:val="00D96A54"/>
    <w:rsid w:val="00D96B03"/>
    <w:rsid w:val="00D96B6E"/>
    <w:rsid w:val="00D96C58"/>
    <w:rsid w:val="00D96D78"/>
    <w:rsid w:val="00D96F68"/>
    <w:rsid w:val="00D97219"/>
    <w:rsid w:val="00D972B7"/>
    <w:rsid w:val="00D97402"/>
    <w:rsid w:val="00D976E3"/>
    <w:rsid w:val="00D97913"/>
    <w:rsid w:val="00D9794C"/>
    <w:rsid w:val="00D97A69"/>
    <w:rsid w:val="00D97C38"/>
    <w:rsid w:val="00D97E27"/>
    <w:rsid w:val="00D97E79"/>
    <w:rsid w:val="00D97F47"/>
    <w:rsid w:val="00DA0060"/>
    <w:rsid w:val="00DA01CC"/>
    <w:rsid w:val="00DA048F"/>
    <w:rsid w:val="00DA0723"/>
    <w:rsid w:val="00DA0823"/>
    <w:rsid w:val="00DA0847"/>
    <w:rsid w:val="00DA0B7E"/>
    <w:rsid w:val="00DA0E15"/>
    <w:rsid w:val="00DA116A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20A8"/>
    <w:rsid w:val="00DA2290"/>
    <w:rsid w:val="00DA236A"/>
    <w:rsid w:val="00DA23DF"/>
    <w:rsid w:val="00DA2502"/>
    <w:rsid w:val="00DA257E"/>
    <w:rsid w:val="00DA28E8"/>
    <w:rsid w:val="00DA29E0"/>
    <w:rsid w:val="00DA29E8"/>
    <w:rsid w:val="00DA2A8A"/>
    <w:rsid w:val="00DA2BD8"/>
    <w:rsid w:val="00DA2C1B"/>
    <w:rsid w:val="00DA2C1E"/>
    <w:rsid w:val="00DA2DAE"/>
    <w:rsid w:val="00DA2ECB"/>
    <w:rsid w:val="00DA2FD7"/>
    <w:rsid w:val="00DA2FE9"/>
    <w:rsid w:val="00DA33E8"/>
    <w:rsid w:val="00DA3449"/>
    <w:rsid w:val="00DA34B4"/>
    <w:rsid w:val="00DA35DB"/>
    <w:rsid w:val="00DA3605"/>
    <w:rsid w:val="00DA3660"/>
    <w:rsid w:val="00DA36A6"/>
    <w:rsid w:val="00DA37AF"/>
    <w:rsid w:val="00DA4035"/>
    <w:rsid w:val="00DA40F9"/>
    <w:rsid w:val="00DA4118"/>
    <w:rsid w:val="00DA4270"/>
    <w:rsid w:val="00DA46AA"/>
    <w:rsid w:val="00DA4E9C"/>
    <w:rsid w:val="00DA5339"/>
    <w:rsid w:val="00DA53A6"/>
    <w:rsid w:val="00DA5648"/>
    <w:rsid w:val="00DA5666"/>
    <w:rsid w:val="00DA5BD0"/>
    <w:rsid w:val="00DA5C6E"/>
    <w:rsid w:val="00DA5EFA"/>
    <w:rsid w:val="00DA5FEB"/>
    <w:rsid w:val="00DA6026"/>
    <w:rsid w:val="00DA605F"/>
    <w:rsid w:val="00DA643F"/>
    <w:rsid w:val="00DA6847"/>
    <w:rsid w:val="00DA6903"/>
    <w:rsid w:val="00DA6963"/>
    <w:rsid w:val="00DA6A25"/>
    <w:rsid w:val="00DA6BA9"/>
    <w:rsid w:val="00DA6CA1"/>
    <w:rsid w:val="00DA6D66"/>
    <w:rsid w:val="00DA6DA5"/>
    <w:rsid w:val="00DA7050"/>
    <w:rsid w:val="00DA71F6"/>
    <w:rsid w:val="00DA7204"/>
    <w:rsid w:val="00DA7C0E"/>
    <w:rsid w:val="00DA7C47"/>
    <w:rsid w:val="00DA7D7F"/>
    <w:rsid w:val="00DA7DB4"/>
    <w:rsid w:val="00DA7E4F"/>
    <w:rsid w:val="00DB029F"/>
    <w:rsid w:val="00DB0331"/>
    <w:rsid w:val="00DB034C"/>
    <w:rsid w:val="00DB04B3"/>
    <w:rsid w:val="00DB0763"/>
    <w:rsid w:val="00DB07FA"/>
    <w:rsid w:val="00DB089C"/>
    <w:rsid w:val="00DB09D4"/>
    <w:rsid w:val="00DB0AEC"/>
    <w:rsid w:val="00DB0C4A"/>
    <w:rsid w:val="00DB0D51"/>
    <w:rsid w:val="00DB0F92"/>
    <w:rsid w:val="00DB0FD2"/>
    <w:rsid w:val="00DB1300"/>
    <w:rsid w:val="00DB1378"/>
    <w:rsid w:val="00DB13F1"/>
    <w:rsid w:val="00DB1455"/>
    <w:rsid w:val="00DB1941"/>
    <w:rsid w:val="00DB1AAE"/>
    <w:rsid w:val="00DB1DEF"/>
    <w:rsid w:val="00DB2186"/>
    <w:rsid w:val="00DB246F"/>
    <w:rsid w:val="00DB24FD"/>
    <w:rsid w:val="00DB257E"/>
    <w:rsid w:val="00DB29AD"/>
    <w:rsid w:val="00DB2AA0"/>
    <w:rsid w:val="00DB2C4C"/>
    <w:rsid w:val="00DB2C68"/>
    <w:rsid w:val="00DB2C87"/>
    <w:rsid w:val="00DB3060"/>
    <w:rsid w:val="00DB30E1"/>
    <w:rsid w:val="00DB311A"/>
    <w:rsid w:val="00DB3384"/>
    <w:rsid w:val="00DB3496"/>
    <w:rsid w:val="00DB34B6"/>
    <w:rsid w:val="00DB3537"/>
    <w:rsid w:val="00DB35FF"/>
    <w:rsid w:val="00DB38BB"/>
    <w:rsid w:val="00DB39E7"/>
    <w:rsid w:val="00DB3A9E"/>
    <w:rsid w:val="00DB3B60"/>
    <w:rsid w:val="00DB3C95"/>
    <w:rsid w:val="00DB3EF2"/>
    <w:rsid w:val="00DB42FA"/>
    <w:rsid w:val="00DB49DA"/>
    <w:rsid w:val="00DB4DF3"/>
    <w:rsid w:val="00DB4F40"/>
    <w:rsid w:val="00DB5031"/>
    <w:rsid w:val="00DB50DD"/>
    <w:rsid w:val="00DB50FA"/>
    <w:rsid w:val="00DB53FB"/>
    <w:rsid w:val="00DB54E2"/>
    <w:rsid w:val="00DB5832"/>
    <w:rsid w:val="00DB58B0"/>
    <w:rsid w:val="00DB5965"/>
    <w:rsid w:val="00DB59C9"/>
    <w:rsid w:val="00DB59CE"/>
    <w:rsid w:val="00DB5B17"/>
    <w:rsid w:val="00DB5E66"/>
    <w:rsid w:val="00DB5EF4"/>
    <w:rsid w:val="00DB5FB3"/>
    <w:rsid w:val="00DB5FE0"/>
    <w:rsid w:val="00DB612F"/>
    <w:rsid w:val="00DB63CE"/>
    <w:rsid w:val="00DB68BC"/>
    <w:rsid w:val="00DB68DA"/>
    <w:rsid w:val="00DB6A02"/>
    <w:rsid w:val="00DB6CFF"/>
    <w:rsid w:val="00DB760B"/>
    <w:rsid w:val="00DB77DC"/>
    <w:rsid w:val="00DB7988"/>
    <w:rsid w:val="00DB7D5D"/>
    <w:rsid w:val="00DB7ECE"/>
    <w:rsid w:val="00DB7F21"/>
    <w:rsid w:val="00DC0104"/>
    <w:rsid w:val="00DC037C"/>
    <w:rsid w:val="00DC06EB"/>
    <w:rsid w:val="00DC083B"/>
    <w:rsid w:val="00DC085B"/>
    <w:rsid w:val="00DC094D"/>
    <w:rsid w:val="00DC0A32"/>
    <w:rsid w:val="00DC0E43"/>
    <w:rsid w:val="00DC10CC"/>
    <w:rsid w:val="00DC152F"/>
    <w:rsid w:val="00DC16C6"/>
    <w:rsid w:val="00DC1C01"/>
    <w:rsid w:val="00DC1EEB"/>
    <w:rsid w:val="00DC20FA"/>
    <w:rsid w:val="00DC2115"/>
    <w:rsid w:val="00DC236E"/>
    <w:rsid w:val="00DC2772"/>
    <w:rsid w:val="00DC2921"/>
    <w:rsid w:val="00DC2D72"/>
    <w:rsid w:val="00DC2DF1"/>
    <w:rsid w:val="00DC2F8A"/>
    <w:rsid w:val="00DC2FE3"/>
    <w:rsid w:val="00DC2FEB"/>
    <w:rsid w:val="00DC31D4"/>
    <w:rsid w:val="00DC3370"/>
    <w:rsid w:val="00DC3444"/>
    <w:rsid w:val="00DC3594"/>
    <w:rsid w:val="00DC3880"/>
    <w:rsid w:val="00DC3BA5"/>
    <w:rsid w:val="00DC3BB1"/>
    <w:rsid w:val="00DC40D7"/>
    <w:rsid w:val="00DC45C9"/>
    <w:rsid w:val="00DC46CA"/>
    <w:rsid w:val="00DC46CB"/>
    <w:rsid w:val="00DC4717"/>
    <w:rsid w:val="00DC527E"/>
    <w:rsid w:val="00DC53DA"/>
    <w:rsid w:val="00DC577E"/>
    <w:rsid w:val="00DC58B5"/>
    <w:rsid w:val="00DC5B51"/>
    <w:rsid w:val="00DC5CC7"/>
    <w:rsid w:val="00DC5DA5"/>
    <w:rsid w:val="00DC5E60"/>
    <w:rsid w:val="00DC5E95"/>
    <w:rsid w:val="00DC5EB7"/>
    <w:rsid w:val="00DC60F4"/>
    <w:rsid w:val="00DC611E"/>
    <w:rsid w:val="00DC6125"/>
    <w:rsid w:val="00DC63BC"/>
    <w:rsid w:val="00DC68BD"/>
    <w:rsid w:val="00DC6A5D"/>
    <w:rsid w:val="00DC6A7B"/>
    <w:rsid w:val="00DC6B4A"/>
    <w:rsid w:val="00DC6BD1"/>
    <w:rsid w:val="00DC6C53"/>
    <w:rsid w:val="00DC6D24"/>
    <w:rsid w:val="00DC6F10"/>
    <w:rsid w:val="00DC71B2"/>
    <w:rsid w:val="00DC71CA"/>
    <w:rsid w:val="00DC721A"/>
    <w:rsid w:val="00DC7398"/>
    <w:rsid w:val="00DC7989"/>
    <w:rsid w:val="00DC7AE9"/>
    <w:rsid w:val="00DC7DD0"/>
    <w:rsid w:val="00DC7EA1"/>
    <w:rsid w:val="00DD010F"/>
    <w:rsid w:val="00DD029B"/>
    <w:rsid w:val="00DD052D"/>
    <w:rsid w:val="00DD054B"/>
    <w:rsid w:val="00DD06D0"/>
    <w:rsid w:val="00DD0868"/>
    <w:rsid w:val="00DD0A2C"/>
    <w:rsid w:val="00DD0CFE"/>
    <w:rsid w:val="00DD0D0D"/>
    <w:rsid w:val="00DD0D78"/>
    <w:rsid w:val="00DD0E13"/>
    <w:rsid w:val="00DD14F4"/>
    <w:rsid w:val="00DD157D"/>
    <w:rsid w:val="00DD1A7B"/>
    <w:rsid w:val="00DD1C35"/>
    <w:rsid w:val="00DD1C74"/>
    <w:rsid w:val="00DD1F91"/>
    <w:rsid w:val="00DD2179"/>
    <w:rsid w:val="00DD263A"/>
    <w:rsid w:val="00DD2A2D"/>
    <w:rsid w:val="00DD2A93"/>
    <w:rsid w:val="00DD2B51"/>
    <w:rsid w:val="00DD2B86"/>
    <w:rsid w:val="00DD2D01"/>
    <w:rsid w:val="00DD2F67"/>
    <w:rsid w:val="00DD330B"/>
    <w:rsid w:val="00DD3340"/>
    <w:rsid w:val="00DD33DF"/>
    <w:rsid w:val="00DD37A7"/>
    <w:rsid w:val="00DD3A15"/>
    <w:rsid w:val="00DD3F6C"/>
    <w:rsid w:val="00DD3F7D"/>
    <w:rsid w:val="00DD40B1"/>
    <w:rsid w:val="00DD40CE"/>
    <w:rsid w:val="00DD4210"/>
    <w:rsid w:val="00DD44CB"/>
    <w:rsid w:val="00DD4522"/>
    <w:rsid w:val="00DD496D"/>
    <w:rsid w:val="00DD4EFC"/>
    <w:rsid w:val="00DD4F5C"/>
    <w:rsid w:val="00DD4F64"/>
    <w:rsid w:val="00DD5176"/>
    <w:rsid w:val="00DD5250"/>
    <w:rsid w:val="00DD52F7"/>
    <w:rsid w:val="00DD53C3"/>
    <w:rsid w:val="00DD546C"/>
    <w:rsid w:val="00DD55B5"/>
    <w:rsid w:val="00DD5805"/>
    <w:rsid w:val="00DD5826"/>
    <w:rsid w:val="00DD5854"/>
    <w:rsid w:val="00DD59DA"/>
    <w:rsid w:val="00DD5A06"/>
    <w:rsid w:val="00DD5BDD"/>
    <w:rsid w:val="00DD5D54"/>
    <w:rsid w:val="00DD5E02"/>
    <w:rsid w:val="00DD5E54"/>
    <w:rsid w:val="00DD6207"/>
    <w:rsid w:val="00DD66FB"/>
    <w:rsid w:val="00DD6825"/>
    <w:rsid w:val="00DD68EC"/>
    <w:rsid w:val="00DD6B06"/>
    <w:rsid w:val="00DD6C1E"/>
    <w:rsid w:val="00DD6D18"/>
    <w:rsid w:val="00DD6D5C"/>
    <w:rsid w:val="00DD6D90"/>
    <w:rsid w:val="00DD6E24"/>
    <w:rsid w:val="00DD6F72"/>
    <w:rsid w:val="00DD700C"/>
    <w:rsid w:val="00DD72AC"/>
    <w:rsid w:val="00DD76C4"/>
    <w:rsid w:val="00DD774C"/>
    <w:rsid w:val="00DD77FA"/>
    <w:rsid w:val="00DD7813"/>
    <w:rsid w:val="00DD7CDF"/>
    <w:rsid w:val="00DD7D3D"/>
    <w:rsid w:val="00DD7DFF"/>
    <w:rsid w:val="00DE00ED"/>
    <w:rsid w:val="00DE02F0"/>
    <w:rsid w:val="00DE0358"/>
    <w:rsid w:val="00DE03C5"/>
    <w:rsid w:val="00DE057D"/>
    <w:rsid w:val="00DE05B2"/>
    <w:rsid w:val="00DE08CA"/>
    <w:rsid w:val="00DE0A03"/>
    <w:rsid w:val="00DE0DC0"/>
    <w:rsid w:val="00DE0DCA"/>
    <w:rsid w:val="00DE1360"/>
    <w:rsid w:val="00DE140B"/>
    <w:rsid w:val="00DE1559"/>
    <w:rsid w:val="00DE1560"/>
    <w:rsid w:val="00DE1611"/>
    <w:rsid w:val="00DE1963"/>
    <w:rsid w:val="00DE19EB"/>
    <w:rsid w:val="00DE1EF3"/>
    <w:rsid w:val="00DE1FDE"/>
    <w:rsid w:val="00DE2203"/>
    <w:rsid w:val="00DE27D4"/>
    <w:rsid w:val="00DE2822"/>
    <w:rsid w:val="00DE2851"/>
    <w:rsid w:val="00DE2A5F"/>
    <w:rsid w:val="00DE2AF4"/>
    <w:rsid w:val="00DE2B96"/>
    <w:rsid w:val="00DE2BB4"/>
    <w:rsid w:val="00DE2DD3"/>
    <w:rsid w:val="00DE2E42"/>
    <w:rsid w:val="00DE2EE5"/>
    <w:rsid w:val="00DE3029"/>
    <w:rsid w:val="00DE33E8"/>
    <w:rsid w:val="00DE3457"/>
    <w:rsid w:val="00DE3576"/>
    <w:rsid w:val="00DE3699"/>
    <w:rsid w:val="00DE3BB4"/>
    <w:rsid w:val="00DE3C84"/>
    <w:rsid w:val="00DE3CC4"/>
    <w:rsid w:val="00DE3F7E"/>
    <w:rsid w:val="00DE421A"/>
    <w:rsid w:val="00DE43A5"/>
    <w:rsid w:val="00DE43D1"/>
    <w:rsid w:val="00DE4489"/>
    <w:rsid w:val="00DE464E"/>
    <w:rsid w:val="00DE46B3"/>
    <w:rsid w:val="00DE48AD"/>
    <w:rsid w:val="00DE48E9"/>
    <w:rsid w:val="00DE4A62"/>
    <w:rsid w:val="00DE4A75"/>
    <w:rsid w:val="00DE4B40"/>
    <w:rsid w:val="00DE4B7D"/>
    <w:rsid w:val="00DE4C5B"/>
    <w:rsid w:val="00DE4E41"/>
    <w:rsid w:val="00DE528A"/>
    <w:rsid w:val="00DE54F9"/>
    <w:rsid w:val="00DE552C"/>
    <w:rsid w:val="00DE5560"/>
    <w:rsid w:val="00DE55A0"/>
    <w:rsid w:val="00DE56BA"/>
    <w:rsid w:val="00DE56CA"/>
    <w:rsid w:val="00DE58AF"/>
    <w:rsid w:val="00DE5BAD"/>
    <w:rsid w:val="00DE5D4E"/>
    <w:rsid w:val="00DE5E2F"/>
    <w:rsid w:val="00DE6346"/>
    <w:rsid w:val="00DE672B"/>
    <w:rsid w:val="00DE67F9"/>
    <w:rsid w:val="00DE6822"/>
    <w:rsid w:val="00DE685F"/>
    <w:rsid w:val="00DE693F"/>
    <w:rsid w:val="00DE6982"/>
    <w:rsid w:val="00DE6D33"/>
    <w:rsid w:val="00DE6D58"/>
    <w:rsid w:val="00DE6EB2"/>
    <w:rsid w:val="00DE6FD2"/>
    <w:rsid w:val="00DE7095"/>
    <w:rsid w:val="00DE71FD"/>
    <w:rsid w:val="00DE76C6"/>
    <w:rsid w:val="00DE7A20"/>
    <w:rsid w:val="00DE7A4A"/>
    <w:rsid w:val="00DF0286"/>
    <w:rsid w:val="00DF054B"/>
    <w:rsid w:val="00DF0946"/>
    <w:rsid w:val="00DF0B38"/>
    <w:rsid w:val="00DF0DC8"/>
    <w:rsid w:val="00DF0EB8"/>
    <w:rsid w:val="00DF0F48"/>
    <w:rsid w:val="00DF100F"/>
    <w:rsid w:val="00DF119D"/>
    <w:rsid w:val="00DF13B1"/>
    <w:rsid w:val="00DF155E"/>
    <w:rsid w:val="00DF18C5"/>
    <w:rsid w:val="00DF1B0E"/>
    <w:rsid w:val="00DF1D85"/>
    <w:rsid w:val="00DF1EAC"/>
    <w:rsid w:val="00DF1F17"/>
    <w:rsid w:val="00DF1F48"/>
    <w:rsid w:val="00DF259F"/>
    <w:rsid w:val="00DF261B"/>
    <w:rsid w:val="00DF263B"/>
    <w:rsid w:val="00DF26D7"/>
    <w:rsid w:val="00DF2806"/>
    <w:rsid w:val="00DF2AAD"/>
    <w:rsid w:val="00DF2C3D"/>
    <w:rsid w:val="00DF2C79"/>
    <w:rsid w:val="00DF2D8A"/>
    <w:rsid w:val="00DF2F26"/>
    <w:rsid w:val="00DF2FE9"/>
    <w:rsid w:val="00DF31E5"/>
    <w:rsid w:val="00DF3358"/>
    <w:rsid w:val="00DF357C"/>
    <w:rsid w:val="00DF37F6"/>
    <w:rsid w:val="00DF38F3"/>
    <w:rsid w:val="00DF3C09"/>
    <w:rsid w:val="00DF3DC6"/>
    <w:rsid w:val="00DF3EA8"/>
    <w:rsid w:val="00DF404A"/>
    <w:rsid w:val="00DF4539"/>
    <w:rsid w:val="00DF4603"/>
    <w:rsid w:val="00DF4777"/>
    <w:rsid w:val="00DF4A4D"/>
    <w:rsid w:val="00DF4B44"/>
    <w:rsid w:val="00DF4C61"/>
    <w:rsid w:val="00DF4F16"/>
    <w:rsid w:val="00DF4F8C"/>
    <w:rsid w:val="00DF4FCC"/>
    <w:rsid w:val="00DF5019"/>
    <w:rsid w:val="00DF5117"/>
    <w:rsid w:val="00DF5383"/>
    <w:rsid w:val="00DF53A2"/>
    <w:rsid w:val="00DF548C"/>
    <w:rsid w:val="00DF5C98"/>
    <w:rsid w:val="00DF5D01"/>
    <w:rsid w:val="00DF5D40"/>
    <w:rsid w:val="00DF5F38"/>
    <w:rsid w:val="00DF6031"/>
    <w:rsid w:val="00DF60D2"/>
    <w:rsid w:val="00DF6301"/>
    <w:rsid w:val="00DF6379"/>
    <w:rsid w:val="00DF63DE"/>
    <w:rsid w:val="00DF64E1"/>
    <w:rsid w:val="00DF65FF"/>
    <w:rsid w:val="00DF66D3"/>
    <w:rsid w:val="00DF676C"/>
    <w:rsid w:val="00DF6781"/>
    <w:rsid w:val="00DF6A92"/>
    <w:rsid w:val="00DF6B20"/>
    <w:rsid w:val="00DF6CEC"/>
    <w:rsid w:val="00DF6D42"/>
    <w:rsid w:val="00DF700E"/>
    <w:rsid w:val="00DF715E"/>
    <w:rsid w:val="00DF72E1"/>
    <w:rsid w:val="00DF73AE"/>
    <w:rsid w:val="00DF73C0"/>
    <w:rsid w:val="00DF74F9"/>
    <w:rsid w:val="00DF7546"/>
    <w:rsid w:val="00DF77C9"/>
    <w:rsid w:val="00DF7C8B"/>
    <w:rsid w:val="00DF7D0D"/>
    <w:rsid w:val="00DF7D42"/>
    <w:rsid w:val="00DF7D57"/>
    <w:rsid w:val="00DF7DA6"/>
    <w:rsid w:val="00DF7EF4"/>
    <w:rsid w:val="00DF7F02"/>
    <w:rsid w:val="00E0031C"/>
    <w:rsid w:val="00E003D0"/>
    <w:rsid w:val="00E00717"/>
    <w:rsid w:val="00E0087A"/>
    <w:rsid w:val="00E00A29"/>
    <w:rsid w:val="00E00DF2"/>
    <w:rsid w:val="00E00FCB"/>
    <w:rsid w:val="00E0103C"/>
    <w:rsid w:val="00E0106B"/>
    <w:rsid w:val="00E01154"/>
    <w:rsid w:val="00E01177"/>
    <w:rsid w:val="00E012B7"/>
    <w:rsid w:val="00E01706"/>
    <w:rsid w:val="00E01772"/>
    <w:rsid w:val="00E01822"/>
    <w:rsid w:val="00E01931"/>
    <w:rsid w:val="00E01934"/>
    <w:rsid w:val="00E01AED"/>
    <w:rsid w:val="00E01BDC"/>
    <w:rsid w:val="00E01D1A"/>
    <w:rsid w:val="00E01D33"/>
    <w:rsid w:val="00E01D44"/>
    <w:rsid w:val="00E01EE6"/>
    <w:rsid w:val="00E01FE4"/>
    <w:rsid w:val="00E01FFD"/>
    <w:rsid w:val="00E02156"/>
    <w:rsid w:val="00E021C3"/>
    <w:rsid w:val="00E021DF"/>
    <w:rsid w:val="00E02213"/>
    <w:rsid w:val="00E0248F"/>
    <w:rsid w:val="00E024D7"/>
    <w:rsid w:val="00E0259D"/>
    <w:rsid w:val="00E0261C"/>
    <w:rsid w:val="00E0278F"/>
    <w:rsid w:val="00E028A3"/>
    <w:rsid w:val="00E02A76"/>
    <w:rsid w:val="00E02A9E"/>
    <w:rsid w:val="00E02D8B"/>
    <w:rsid w:val="00E02E47"/>
    <w:rsid w:val="00E02EF3"/>
    <w:rsid w:val="00E03001"/>
    <w:rsid w:val="00E03140"/>
    <w:rsid w:val="00E034C0"/>
    <w:rsid w:val="00E03686"/>
    <w:rsid w:val="00E036A5"/>
    <w:rsid w:val="00E03BBB"/>
    <w:rsid w:val="00E03BE5"/>
    <w:rsid w:val="00E03C50"/>
    <w:rsid w:val="00E03C9D"/>
    <w:rsid w:val="00E03D70"/>
    <w:rsid w:val="00E03D82"/>
    <w:rsid w:val="00E03E97"/>
    <w:rsid w:val="00E04016"/>
    <w:rsid w:val="00E04131"/>
    <w:rsid w:val="00E04267"/>
    <w:rsid w:val="00E04332"/>
    <w:rsid w:val="00E044EA"/>
    <w:rsid w:val="00E04597"/>
    <w:rsid w:val="00E045C5"/>
    <w:rsid w:val="00E04760"/>
    <w:rsid w:val="00E0485E"/>
    <w:rsid w:val="00E04CEA"/>
    <w:rsid w:val="00E04D98"/>
    <w:rsid w:val="00E05090"/>
    <w:rsid w:val="00E05183"/>
    <w:rsid w:val="00E05332"/>
    <w:rsid w:val="00E0545A"/>
    <w:rsid w:val="00E0559B"/>
    <w:rsid w:val="00E055B4"/>
    <w:rsid w:val="00E0569B"/>
    <w:rsid w:val="00E057E7"/>
    <w:rsid w:val="00E05A7D"/>
    <w:rsid w:val="00E05AC5"/>
    <w:rsid w:val="00E05C08"/>
    <w:rsid w:val="00E05E6B"/>
    <w:rsid w:val="00E05EC1"/>
    <w:rsid w:val="00E05F09"/>
    <w:rsid w:val="00E06030"/>
    <w:rsid w:val="00E063E7"/>
    <w:rsid w:val="00E06562"/>
    <w:rsid w:val="00E066B0"/>
    <w:rsid w:val="00E06960"/>
    <w:rsid w:val="00E06A92"/>
    <w:rsid w:val="00E06D63"/>
    <w:rsid w:val="00E06D6A"/>
    <w:rsid w:val="00E074D8"/>
    <w:rsid w:val="00E075F5"/>
    <w:rsid w:val="00E0779C"/>
    <w:rsid w:val="00E07825"/>
    <w:rsid w:val="00E079BA"/>
    <w:rsid w:val="00E079F5"/>
    <w:rsid w:val="00E07C22"/>
    <w:rsid w:val="00E07C91"/>
    <w:rsid w:val="00E07E5B"/>
    <w:rsid w:val="00E07F98"/>
    <w:rsid w:val="00E100A6"/>
    <w:rsid w:val="00E102C1"/>
    <w:rsid w:val="00E1030F"/>
    <w:rsid w:val="00E10466"/>
    <w:rsid w:val="00E10595"/>
    <w:rsid w:val="00E10680"/>
    <w:rsid w:val="00E10AF4"/>
    <w:rsid w:val="00E10B40"/>
    <w:rsid w:val="00E10C3A"/>
    <w:rsid w:val="00E10DEF"/>
    <w:rsid w:val="00E11010"/>
    <w:rsid w:val="00E1118B"/>
    <w:rsid w:val="00E11465"/>
    <w:rsid w:val="00E11613"/>
    <w:rsid w:val="00E117F3"/>
    <w:rsid w:val="00E1180D"/>
    <w:rsid w:val="00E119FB"/>
    <w:rsid w:val="00E11AD7"/>
    <w:rsid w:val="00E11B59"/>
    <w:rsid w:val="00E11B5F"/>
    <w:rsid w:val="00E11D44"/>
    <w:rsid w:val="00E11FE6"/>
    <w:rsid w:val="00E12017"/>
    <w:rsid w:val="00E12612"/>
    <w:rsid w:val="00E127D7"/>
    <w:rsid w:val="00E1282D"/>
    <w:rsid w:val="00E12D2E"/>
    <w:rsid w:val="00E12EF6"/>
    <w:rsid w:val="00E12FD2"/>
    <w:rsid w:val="00E13163"/>
    <w:rsid w:val="00E1361C"/>
    <w:rsid w:val="00E13800"/>
    <w:rsid w:val="00E138A4"/>
    <w:rsid w:val="00E13948"/>
    <w:rsid w:val="00E139BE"/>
    <w:rsid w:val="00E13C82"/>
    <w:rsid w:val="00E13D7D"/>
    <w:rsid w:val="00E13E9F"/>
    <w:rsid w:val="00E141AB"/>
    <w:rsid w:val="00E14236"/>
    <w:rsid w:val="00E14559"/>
    <w:rsid w:val="00E145DF"/>
    <w:rsid w:val="00E14735"/>
    <w:rsid w:val="00E149B3"/>
    <w:rsid w:val="00E14B30"/>
    <w:rsid w:val="00E152C7"/>
    <w:rsid w:val="00E154C3"/>
    <w:rsid w:val="00E15592"/>
    <w:rsid w:val="00E15651"/>
    <w:rsid w:val="00E15906"/>
    <w:rsid w:val="00E15A50"/>
    <w:rsid w:val="00E15C4C"/>
    <w:rsid w:val="00E161F4"/>
    <w:rsid w:val="00E16214"/>
    <w:rsid w:val="00E165ED"/>
    <w:rsid w:val="00E166AE"/>
    <w:rsid w:val="00E16741"/>
    <w:rsid w:val="00E1690D"/>
    <w:rsid w:val="00E16ABF"/>
    <w:rsid w:val="00E16BCA"/>
    <w:rsid w:val="00E17563"/>
    <w:rsid w:val="00E1757D"/>
    <w:rsid w:val="00E17818"/>
    <w:rsid w:val="00E17BAF"/>
    <w:rsid w:val="00E200E4"/>
    <w:rsid w:val="00E204BE"/>
    <w:rsid w:val="00E20556"/>
    <w:rsid w:val="00E2097F"/>
    <w:rsid w:val="00E209B6"/>
    <w:rsid w:val="00E20A41"/>
    <w:rsid w:val="00E20AE1"/>
    <w:rsid w:val="00E20B22"/>
    <w:rsid w:val="00E20CDA"/>
    <w:rsid w:val="00E20E48"/>
    <w:rsid w:val="00E21174"/>
    <w:rsid w:val="00E21215"/>
    <w:rsid w:val="00E215AC"/>
    <w:rsid w:val="00E215F8"/>
    <w:rsid w:val="00E2165F"/>
    <w:rsid w:val="00E21A9A"/>
    <w:rsid w:val="00E21BA9"/>
    <w:rsid w:val="00E21CE6"/>
    <w:rsid w:val="00E21DC0"/>
    <w:rsid w:val="00E21F33"/>
    <w:rsid w:val="00E22536"/>
    <w:rsid w:val="00E22732"/>
    <w:rsid w:val="00E22A31"/>
    <w:rsid w:val="00E22AA2"/>
    <w:rsid w:val="00E22D00"/>
    <w:rsid w:val="00E23080"/>
    <w:rsid w:val="00E23136"/>
    <w:rsid w:val="00E2336E"/>
    <w:rsid w:val="00E2347C"/>
    <w:rsid w:val="00E2381D"/>
    <w:rsid w:val="00E23BC1"/>
    <w:rsid w:val="00E23D64"/>
    <w:rsid w:val="00E23DD7"/>
    <w:rsid w:val="00E23FF1"/>
    <w:rsid w:val="00E241EE"/>
    <w:rsid w:val="00E24273"/>
    <w:rsid w:val="00E24596"/>
    <w:rsid w:val="00E24779"/>
    <w:rsid w:val="00E248C0"/>
    <w:rsid w:val="00E24ACC"/>
    <w:rsid w:val="00E24BE4"/>
    <w:rsid w:val="00E24CCF"/>
    <w:rsid w:val="00E24DAF"/>
    <w:rsid w:val="00E24E19"/>
    <w:rsid w:val="00E24E75"/>
    <w:rsid w:val="00E24FFA"/>
    <w:rsid w:val="00E25049"/>
    <w:rsid w:val="00E25171"/>
    <w:rsid w:val="00E25264"/>
    <w:rsid w:val="00E2528A"/>
    <w:rsid w:val="00E256DD"/>
    <w:rsid w:val="00E25861"/>
    <w:rsid w:val="00E258BB"/>
    <w:rsid w:val="00E25AEF"/>
    <w:rsid w:val="00E25B13"/>
    <w:rsid w:val="00E25B2A"/>
    <w:rsid w:val="00E25C36"/>
    <w:rsid w:val="00E25CDE"/>
    <w:rsid w:val="00E25DEB"/>
    <w:rsid w:val="00E25E55"/>
    <w:rsid w:val="00E25E76"/>
    <w:rsid w:val="00E25E85"/>
    <w:rsid w:val="00E25FCE"/>
    <w:rsid w:val="00E260DB"/>
    <w:rsid w:val="00E261B7"/>
    <w:rsid w:val="00E26332"/>
    <w:rsid w:val="00E263B1"/>
    <w:rsid w:val="00E264CE"/>
    <w:rsid w:val="00E2676B"/>
    <w:rsid w:val="00E269BF"/>
    <w:rsid w:val="00E26C9C"/>
    <w:rsid w:val="00E26D53"/>
    <w:rsid w:val="00E26DD9"/>
    <w:rsid w:val="00E2703A"/>
    <w:rsid w:val="00E27269"/>
    <w:rsid w:val="00E272A6"/>
    <w:rsid w:val="00E272F2"/>
    <w:rsid w:val="00E27323"/>
    <w:rsid w:val="00E2739B"/>
    <w:rsid w:val="00E30052"/>
    <w:rsid w:val="00E302B4"/>
    <w:rsid w:val="00E302B9"/>
    <w:rsid w:val="00E30766"/>
    <w:rsid w:val="00E30950"/>
    <w:rsid w:val="00E3095A"/>
    <w:rsid w:val="00E30A73"/>
    <w:rsid w:val="00E30BF3"/>
    <w:rsid w:val="00E30D08"/>
    <w:rsid w:val="00E30DD1"/>
    <w:rsid w:val="00E30F3B"/>
    <w:rsid w:val="00E31519"/>
    <w:rsid w:val="00E316FA"/>
    <w:rsid w:val="00E31BBF"/>
    <w:rsid w:val="00E31CBA"/>
    <w:rsid w:val="00E31CCC"/>
    <w:rsid w:val="00E31FBC"/>
    <w:rsid w:val="00E3216B"/>
    <w:rsid w:val="00E32241"/>
    <w:rsid w:val="00E3256C"/>
    <w:rsid w:val="00E3265B"/>
    <w:rsid w:val="00E32994"/>
    <w:rsid w:val="00E32A15"/>
    <w:rsid w:val="00E32A9F"/>
    <w:rsid w:val="00E32BA0"/>
    <w:rsid w:val="00E32C47"/>
    <w:rsid w:val="00E32E7E"/>
    <w:rsid w:val="00E3323F"/>
    <w:rsid w:val="00E33337"/>
    <w:rsid w:val="00E3344E"/>
    <w:rsid w:val="00E337BB"/>
    <w:rsid w:val="00E339F5"/>
    <w:rsid w:val="00E33B81"/>
    <w:rsid w:val="00E33BDE"/>
    <w:rsid w:val="00E33C7B"/>
    <w:rsid w:val="00E341D2"/>
    <w:rsid w:val="00E3438C"/>
    <w:rsid w:val="00E345CF"/>
    <w:rsid w:val="00E34829"/>
    <w:rsid w:val="00E348FF"/>
    <w:rsid w:val="00E3498B"/>
    <w:rsid w:val="00E34993"/>
    <w:rsid w:val="00E34B43"/>
    <w:rsid w:val="00E35287"/>
    <w:rsid w:val="00E35759"/>
    <w:rsid w:val="00E35762"/>
    <w:rsid w:val="00E35797"/>
    <w:rsid w:val="00E359C7"/>
    <w:rsid w:val="00E35AC0"/>
    <w:rsid w:val="00E35EA9"/>
    <w:rsid w:val="00E35F9E"/>
    <w:rsid w:val="00E36377"/>
    <w:rsid w:val="00E36DD5"/>
    <w:rsid w:val="00E36E3E"/>
    <w:rsid w:val="00E37081"/>
    <w:rsid w:val="00E37515"/>
    <w:rsid w:val="00E37565"/>
    <w:rsid w:val="00E37575"/>
    <w:rsid w:val="00E376F7"/>
    <w:rsid w:val="00E37701"/>
    <w:rsid w:val="00E37715"/>
    <w:rsid w:val="00E377C9"/>
    <w:rsid w:val="00E3793F"/>
    <w:rsid w:val="00E37F4E"/>
    <w:rsid w:val="00E37F7F"/>
    <w:rsid w:val="00E403A7"/>
    <w:rsid w:val="00E40449"/>
    <w:rsid w:val="00E40876"/>
    <w:rsid w:val="00E409E7"/>
    <w:rsid w:val="00E40BA5"/>
    <w:rsid w:val="00E40C10"/>
    <w:rsid w:val="00E40CF7"/>
    <w:rsid w:val="00E40EED"/>
    <w:rsid w:val="00E41276"/>
    <w:rsid w:val="00E4136F"/>
    <w:rsid w:val="00E4140D"/>
    <w:rsid w:val="00E4155D"/>
    <w:rsid w:val="00E415E0"/>
    <w:rsid w:val="00E415F9"/>
    <w:rsid w:val="00E418AB"/>
    <w:rsid w:val="00E418E9"/>
    <w:rsid w:val="00E41C10"/>
    <w:rsid w:val="00E41CC0"/>
    <w:rsid w:val="00E41E5D"/>
    <w:rsid w:val="00E420E8"/>
    <w:rsid w:val="00E42109"/>
    <w:rsid w:val="00E42151"/>
    <w:rsid w:val="00E42292"/>
    <w:rsid w:val="00E42431"/>
    <w:rsid w:val="00E425D3"/>
    <w:rsid w:val="00E4287E"/>
    <w:rsid w:val="00E428C3"/>
    <w:rsid w:val="00E42FC5"/>
    <w:rsid w:val="00E43215"/>
    <w:rsid w:val="00E43416"/>
    <w:rsid w:val="00E434C7"/>
    <w:rsid w:val="00E43629"/>
    <w:rsid w:val="00E437D5"/>
    <w:rsid w:val="00E43A77"/>
    <w:rsid w:val="00E43C6E"/>
    <w:rsid w:val="00E43DB1"/>
    <w:rsid w:val="00E43EAC"/>
    <w:rsid w:val="00E43F1B"/>
    <w:rsid w:val="00E44097"/>
    <w:rsid w:val="00E44147"/>
    <w:rsid w:val="00E44248"/>
    <w:rsid w:val="00E4458F"/>
    <w:rsid w:val="00E44A90"/>
    <w:rsid w:val="00E44AD3"/>
    <w:rsid w:val="00E44C56"/>
    <w:rsid w:val="00E44C64"/>
    <w:rsid w:val="00E44D98"/>
    <w:rsid w:val="00E45039"/>
    <w:rsid w:val="00E451E9"/>
    <w:rsid w:val="00E45262"/>
    <w:rsid w:val="00E45301"/>
    <w:rsid w:val="00E45351"/>
    <w:rsid w:val="00E45444"/>
    <w:rsid w:val="00E458E4"/>
    <w:rsid w:val="00E45996"/>
    <w:rsid w:val="00E45A19"/>
    <w:rsid w:val="00E45AD7"/>
    <w:rsid w:val="00E45C67"/>
    <w:rsid w:val="00E45DB1"/>
    <w:rsid w:val="00E45DF6"/>
    <w:rsid w:val="00E45EDE"/>
    <w:rsid w:val="00E461DF"/>
    <w:rsid w:val="00E46419"/>
    <w:rsid w:val="00E4655B"/>
    <w:rsid w:val="00E466A6"/>
    <w:rsid w:val="00E46C85"/>
    <w:rsid w:val="00E46C9B"/>
    <w:rsid w:val="00E46CD5"/>
    <w:rsid w:val="00E46DE0"/>
    <w:rsid w:val="00E46FD0"/>
    <w:rsid w:val="00E47015"/>
    <w:rsid w:val="00E475C1"/>
    <w:rsid w:val="00E47603"/>
    <w:rsid w:val="00E47673"/>
    <w:rsid w:val="00E476A7"/>
    <w:rsid w:val="00E47BC2"/>
    <w:rsid w:val="00E47D91"/>
    <w:rsid w:val="00E50382"/>
    <w:rsid w:val="00E5087A"/>
    <w:rsid w:val="00E50957"/>
    <w:rsid w:val="00E50A04"/>
    <w:rsid w:val="00E50AC5"/>
    <w:rsid w:val="00E50B80"/>
    <w:rsid w:val="00E50DAA"/>
    <w:rsid w:val="00E510C1"/>
    <w:rsid w:val="00E51344"/>
    <w:rsid w:val="00E5142A"/>
    <w:rsid w:val="00E517B9"/>
    <w:rsid w:val="00E51A32"/>
    <w:rsid w:val="00E51A77"/>
    <w:rsid w:val="00E51A97"/>
    <w:rsid w:val="00E51B72"/>
    <w:rsid w:val="00E52465"/>
    <w:rsid w:val="00E52535"/>
    <w:rsid w:val="00E5279D"/>
    <w:rsid w:val="00E527E2"/>
    <w:rsid w:val="00E5281B"/>
    <w:rsid w:val="00E528D1"/>
    <w:rsid w:val="00E529D2"/>
    <w:rsid w:val="00E52B48"/>
    <w:rsid w:val="00E52BFB"/>
    <w:rsid w:val="00E52C23"/>
    <w:rsid w:val="00E52F99"/>
    <w:rsid w:val="00E531E5"/>
    <w:rsid w:val="00E53216"/>
    <w:rsid w:val="00E533A2"/>
    <w:rsid w:val="00E534A4"/>
    <w:rsid w:val="00E534B1"/>
    <w:rsid w:val="00E534D0"/>
    <w:rsid w:val="00E5355E"/>
    <w:rsid w:val="00E535DA"/>
    <w:rsid w:val="00E53900"/>
    <w:rsid w:val="00E53A1F"/>
    <w:rsid w:val="00E53BD3"/>
    <w:rsid w:val="00E53DA2"/>
    <w:rsid w:val="00E54050"/>
    <w:rsid w:val="00E54199"/>
    <w:rsid w:val="00E54238"/>
    <w:rsid w:val="00E5457E"/>
    <w:rsid w:val="00E54657"/>
    <w:rsid w:val="00E5471F"/>
    <w:rsid w:val="00E549DD"/>
    <w:rsid w:val="00E54D23"/>
    <w:rsid w:val="00E54D2E"/>
    <w:rsid w:val="00E54F09"/>
    <w:rsid w:val="00E5514F"/>
    <w:rsid w:val="00E55202"/>
    <w:rsid w:val="00E55276"/>
    <w:rsid w:val="00E552FE"/>
    <w:rsid w:val="00E55444"/>
    <w:rsid w:val="00E554BB"/>
    <w:rsid w:val="00E5589B"/>
    <w:rsid w:val="00E559D2"/>
    <w:rsid w:val="00E561EA"/>
    <w:rsid w:val="00E562F5"/>
    <w:rsid w:val="00E5631D"/>
    <w:rsid w:val="00E563FC"/>
    <w:rsid w:val="00E5652C"/>
    <w:rsid w:val="00E565C5"/>
    <w:rsid w:val="00E56A13"/>
    <w:rsid w:val="00E56C40"/>
    <w:rsid w:val="00E56E9D"/>
    <w:rsid w:val="00E56EEC"/>
    <w:rsid w:val="00E5702D"/>
    <w:rsid w:val="00E57062"/>
    <w:rsid w:val="00E57064"/>
    <w:rsid w:val="00E57161"/>
    <w:rsid w:val="00E571D9"/>
    <w:rsid w:val="00E5720C"/>
    <w:rsid w:val="00E57552"/>
    <w:rsid w:val="00E57899"/>
    <w:rsid w:val="00E57C1C"/>
    <w:rsid w:val="00E6048B"/>
    <w:rsid w:val="00E60492"/>
    <w:rsid w:val="00E605E0"/>
    <w:rsid w:val="00E606A4"/>
    <w:rsid w:val="00E607FB"/>
    <w:rsid w:val="00E609A1"/>
    <w:rsid w:val="00E60B5B"/>
    <w:rsid w:val="00E60C77"/>
    <w:rsid w:val="00E61310"/>
    <w:rsid w:val="00E61471"/>
    <w:rsid w:val="00E6163A"/>
    <w:rsid w:val="00E616A0"/>
    <w:rsid w:val="00E61A7B"/>
    <w:rsid w:val="00E61ADF"/>
    <w:rsid w:val="00E61BA5"/>
    <w:rsid w:val="00E61BAE"/>
    <w:rsid w:val="00E61C7C"/>
    <w:rsid w:val="00E61CE0"/>
    <w:rsid w:val="00E62002"/>
    <w:rsid w:val="00E620D5"/>
    <w:rsid w:val="00E623E1"/>
    <w:rsid w:val="00E623F1"/>
    <w:rsid w:val="00E624C1"/>
    <w:rsid w:val="00E625A0"/>
    <w:rsid w:val="00E62683"/>
    <w:rsid w:val="00E627E1"/>
    <w:rsid w:val="00E62C86"/>
    <w:rsid w:val="00E62EBA"/>
    <w:rsid w:val="00E6309A"/>
    <w:rsid w:val="00E63140"/>
    <w:rsid w:val="00E631BE"/>
    <w:rsid w:val="00E632B3"/>
    <w:rsid w:val="00E633C4"/>
    <w:rsid w:val="00E63716"/>
    <w:rsid w:val="00E637B7"/>
    <w:rsid w:val="00E6383B"/>
    <w:rsid w:val="00E63F9C"/>
    <w:rsid w:val="00E640D2"/>
    <w:rsid w:val="00E6444F"/>
    <w:rsid w:val="00E64481"/>
    <w:rsid w:val="00E645B6"/>
    <w:rsid w:val="00E646DF"/>
    <w:rsid w:val="00E64706"/>
    <w:rsid w:val="00E64A98"/>
    <w:rsid w:val="00E64AED"/>
    <w:rsid w:val="00E64F79"/>
    <w:rsid w:val="00E6523F"/>
    <w:rsid w:val="00E65417"/>
    <w:rsid w:val="00E6575A"/>
    <w:rsid w:val="00E65CAF"/>
    <w:rsid w:val="00E65CD8"/>
    <w:rsid w:val="00E66153"/>
    <w:rsid w:val="00E6648F"/>
    <w:rsid w:val="00E665CD"/>
    <w:rsid w:val="00E66628"/>
    <w:rsid w:val="00E66A12"/>
    <w:rsid w:val="00E66C28"/>
    <w:rsid w:val="00E66D36"/>
    <w:rsid w:val="00E67141"/>
    <w:rsid w:val="00E67151"/>
    <w:rsid w:val="00E6717C"/>
    <w:rsid w:val="00E672D6"/>
    <w:rsid w:val="00E67511"/>
    <w:rsid w:val="00E67543"/>
    <w:rsid w:val="00E675CF"/>
    <w:rsid w:val="00E676AB"/>
    <w:rsid w:val="00E67759"/>
    <w:rsid w:val="00E67A63"/>
    <w:rsid w:val="00E67F55"/>
    <w:rsid w:val="00E700C7"/>
    <w:rsid w:val="00E700ED"/>
    <w:rsid w:val="00E70128"/>
    <w:rsid w:val="00E7012C"/>
    <w:rsid w:val="00E70707"/>
    <w:rsid w:val="00E70723"/>
    <w:rsid w:val="00E70A54"/>
    <w:rsid w:val="00E70B08"/>
    <w:rsid w:val="00E70B7B"/>
    <w:rsid w:val="00E70C6D"/>
    <w:rsid w:val="00E70FCF"/>
    <w:rsid w:val="00E7101C"/>
    <w:rsid w:val="00E710E6"/>
    <w:rsid w:val="00E7155A"/>
    <w:rsid w:val="00E71702"/>
    <w:rsid w:val="00E719AB"/>
    <w:rsid w:val="00E719CB"/>
    <w:rsid w:val="00E71A69"/>
    <w:rsid w:val="00E71A72"/>
    <w:rsid w:val="00E71B72"/>
    <w:rsid w:val="00E71F8D"/>
    <w:rsid w:val="00E71FA6"/>
    <w:rsid w:val="00E72177"/>
    <w:rsid w:val="00E722A6"/>
    <w:rsid w:val="00E72325"/>
    <w:rsid w:val="00E72710"/>
    <w:rsid w:val="00E728C0"/>
    <w:rsid w:val="00E72CCD"/>
    <w:rsid w:val="00E731E7"/>
    <w:rsid w:val="00E733EB"/>
    <w:rsid w:val="00E73433"/>
    <w:rsid w:val="00E734C6"/>
    <w:rsid w:val="00E73770"/>
    <w:rsid w:val="00E73899"/>
    <w:rsid w:val="00E73B2A"/>
    <w:rsid w:val="00E73EE9"/>
    <w:rsid w:val="00E73F36"/>
    <w:rsid w:val="00E74189"/>
    <w:rsid w:val="00E74212"/>
    <w:rsid w:val="00E7424D"/>
    <w:rsid w:val="00E744E2"/>
    <w:rsid w:val="00E746A6"/>
    <w:rsid w:val="00E74797"/>
    <w:rsid w:val="00E749F4"/>
    <w:rsid w:val="00E74A0D"/>
    <w:rsid w:val="00E74A52"/>
    <w:rsid w:val="00E74E22"/>
    <w:rsid w:val="00E74ECC"/>
    <w:rsid w:val="00E7511A"/>
    <w:rsid w:val="00E75368"/>
    <w:rsid w:val="00E75415"/>
    <w:rsid w:val="00E75491"/>
    <w:rsid w:val="00E75942"/>
    <w:rsid w:val="00E75C82"/>
    <w:rsid w:val="00E75DD5"/>
    <w:rsid w:val="00E75F7B"/>
    <w:rsid w:val="00E76085"/>
    <w:rsid w:val="00E7611F"/>
    <w:rsid w:val="00E76263"/>
    <w:rsid w:val="00E76335"/>
    <w:rsid w:val="00E76895"/>
    <w:rsid w:val="00E76A41"/>
    <w:rsid w:val="00E76ACE"/>
    <w:rsid w:val="00E76AD4"/>
    <w:rsid w:val="00E76C37"/>
    <w:rsid w:val="00E76E08"/>
    <w:rsid w:val="00E77205"/>
    <w:rsid w:val="00E772E8"/>
    <w:rsid w:val="00E77348"/>
    <w:rsid w:val="00E774A1"/>
    <w:rsid w:val="00E800EA"/>
    <w:rsid w:val="00E80124"/>
    <w:rsid w:val="00E8023F"/>
    <w:rsid w:val="00E80361"/>
    <w:rsid w:val="00E807EE"/>
    <w:rsid w:val="00E80CAA"/>
    <w:rsid w:val="00E80DEC"/>
    <w:rsid w:val="00E80E36"/>
    <w:rsid w:val="00E812BB"/>
    <w:rsid w:val="00E813A0"/>
    <w:rsid w:val="00E814C6"/>
    <w:rsid w:val="00E8156D"/>
    <w:rsid w:val="00E8191A"/>
    <w:rsid w:val="00E819C2"/>
    <w:rsid w:val="00E81A2C"/>
    <w:rsid w:val="00E81A4B"/>
    <w:rsid w:val="00E821E2"/>
    <w:rsid w:val="00E823DF"/>
    <w:rsid w:val="00E8274B"/>
    <w:rsid w:val="00E82C35"/>
    <w:rsid w:val="00E8314F"/>
    <w:rsid w:val="00E833A3"/>
    <w:rsid w:val="00E83410"/>
    <w:rsid w:val="00E839A7"/>
    <w:rsid w:val="00E8409A"/>
    <w:rsid w:val="00E842F0"/>
    <w:rsid w:val="00E843A7"/>
    <w:rsid w:val="00E84693"/>
    <w:rsid w:val="00E8471C"/>
    <w:rsid w:val="00E84AE5"/>
    <w:rsid w:val="00E84E07"/>
    <w:rsid w:val="00E84EA5"/>
    <w:rsid w:val="00E85276"/>
    <w:rsid w:val="00E85290"/>
    <w:rsid w:val="00E854AA"/>
    <w:rsid w:val="00E85563"/>
    <w:rsid w:val="00E856EF"/>
    <w:rsid w:val="00E858C4"/>
    <w:rsid w:val="00E85985"/>
    <w:rsid w:val="00E85DF1"/>
    <w:rsid w:val="00E8600F"/>
    <w:rsid w:val="00E8617A"/>
    <w:rsid w:val="00E86303"/>
    <w:rsid w:val="00E864E3"/>
    <w:rsid w:val="00E8658D"/>
    <w:rsid w:val="00E865AC"/>
    <w:rsid w:val="00E865DB"/>
    <w:rsid w:val="00E86746"/>
    <w:rsid w:val="00E8681D"/>
    <w:rsid w:val="00E86A6A"/>
    <w:rsid w:val="00E86BC6"/>
    <w:rsid w:val="00E86CFD"/>
    <w:rsid w:val="00E86D38"/>
    <w:rsid w:val="00E86E09"/>
    <w:rsid w:val="00E86F1D"/>
    <w:rsid w:val="00E870E3"/>
    <w:rsid w:val="00E87715"/>
    <w:rsid w:val="00E877C6"/>
    <w:rsid w:val="00E877E4"/>
    <w:rsid w:val="00E87A46"/>
    <w:rsid w:val="00E87BBA"/>
    <w:rsid w:val="00E900DE"/>
    <w:rsid w:val="00E900FA"/>
    <w:rsid w:val="00E901FB"/>
    <w:rsid w:val="00E903C5"/>
    <w:rsid w:val="00E903E1"/>
    <w:rsid w:val="00E90445"/>
    <w:rsid w:val="00E90616"/>
    <w:rsid w:val="00E90654"/>
    <w:rsid w:val="00E906E5"/>
    <w:rsid w:val="00E907D5"/>
    <w:rsid w:val="00E9084A"/>
    <w:rsid w:val="00E909E2"/>
    <w:rsid w:val="00E90CF3"/>
    <w:rsid w:val="00E90E65"/>
    <w:rsid w:val="00E90E66"/>
    <w:rsid w:val="00E90ED4"/>
    <w:rsid w:val="00E910EE"/>
    <w:rsid w:val="00E91267"/>
    <w:rsid w:val="00E9132C"/>
    <w:rsid w:val="00E91350"/>
    <w:rsid w:val="00E91A86"/>
    <w:rsid w:val="00E91B48"/>
    <w:rsid w:val="00E91B88"/>
    <w:rsid w:val="00E91C80"/>
    <w:rsid w:val="00E91D94"/>
    <w:rsid w:val="00E923FF"/>
    <w:rsid w:val="00E92426"/>
    <w:rsid w:val="00E924A6"/>
    <w:rsid w:val="00E92552"/>
    <w:rsid w:val="00E9274D"/>
    <w:rsid w:val="00E92EE5"/>
    <w:rsid w:val="00E92FF9"/>
    <w:rsid w:val="00E930AD"/>
    <w:rsid w:val="00E93408"/>
    <w:rsid w:val="00E9350C"/>
    <w:rsid w:val="00E93778"/>
    <w:rsid w:val="00E9379F"/>
    <w:rsid w:val="00E9386D"/>
    <w:rsid w:val="00E93968"/>
    <w:rsid w:val="00E93D69"/>
    <w:rsid w:val="00E93E40"/>
    <w:rsid w:val="00E93EA3"/>
    <w:rsid w:val="00E93FA8"/>
    <w:rsid w:val="00E93FC3"/>
    <w:rsid w:val="00E94454"/>
    <w:rsid w:val="00E94EC3"/>
    <w:rsid w:val="00E95075"/>
    <w:rsid w:val="00E95160"/>
    <w:rsid w:val="00E951A9"/>
    <w:rsid w:val="00E9528C"/>
    <w:rsid w:val="00E953D6"/>
    <w:rsid w:val="00E95432"/>
    <w:rsid w:val="00E954DF"/>
    <w:rsid w:val="00E955BA"/>
    <w:rsid w:val="00E956D7"/>
    <w:rsid w:val="00E9575A"/>
    <w:rsid w:val="00E95762"/>
    <w:rsid w:val="00E95921"/>
    <w:rsid w:val="00E95A64"/>
    <w:rsid w:val="00E95D06"/>
    <w:rsid w:val="00E960E1"/>
    <w:rsid w:val="00E9699B"/>
    <w:rsid w:val="00E96C43"/>
    <w:rsid w:val="00E96F4E"/>
    <w:rsid w:val="00E96F8D"/>
    <w:rsid w:val="00E9718B"/>
    <w:rsid w:val="00E972DB"/>
    <w:rsid w:val="00E974A2"/>
    <w:rsid w:val="00E97592"/>
    <w:rsid w:val="00E977C7"/>
    <w:rsid w:val="00E977F9"/>
    <w:rsid w:val="00E978B1"/>
    <w:rsid w:val="00E97ADB"/>
    <w:rsid w:val="00E97B2A"/>
    <w:rsid w:val="00E97E7B"/>
    <w:rsid w:val="00E97FE2"/>
    <w:rsid w:val="00EA007F"/>
    <w:rsid w:val="00EA00FD"/>
    <w:rsid w:val="00EA016A"/>
    <w:rsid w:val="00EA01DD"/>
    <w:rsid w:val="00EA02AB"/>
    <w:rsid w:val="00EA06AE"/>
    <w:rsid w:val="00EA07B2"/>
    <w:rsid w:val="00EA0849"/>
    <w:rsid w:val="00EA0990"/>
    <w:rsid w:val="00EA0B50"/>
    <w:rsid w:val="00EA0B51"/>
    <w:rsid w:val="00EA0B58"/>
    <w:rsid w:val="00EA0C77"/>
    <w:rsid w:val="00EA0E0C"/>
    <w:rsid w:val="00EA0E36"/>
    <w:rsid w:val="00EA0EAB"/>
    <w:rsid w:val="00EA1110"/>
    <w:rsid w:val="00EA1526"/>
    <w:rsid w:val="00EA1795"/>
    <w:rsid w:val="00EA199B"/>
    <w:rsid w:val="00EA1A2A"/>
    <w:rsid w:val="00EA1C3A"/>
    <w:rsid w:val="00EA1CFD"/>
    <w:rsid w:val="00EA1D2A"/>
    <w:rsid w:val="00EA1DAA"/>
    <w:rsid w:val="00EA1EE7"/>
    <w:rsid w:val="00EA20C1"/>
    <w:rsid w:val="00EA213D"/>
    <w:rsid w:val="00EA225F"/>
    <w:rsid w:val="00EA23F4"/>
    <w:rsid w:val="00EA2638"/>
    <w:rsid w:val="00EA2741"/>
    <w:rsid w:val="00EA2B9C"/>
    <w:rsid w:val="00EA2DC2"/>
    <w:rsid w:val="00EA32AA"/>
    <w:rsid w:val="00EA338E"/>
    <w:rsid w:val="00EA3695"/>
    <w:rsid w:val="00EA3F37"/>
    <w:rsid w:val="00EA3FD8"/>
    <w:rsid w:val="00EA40BA"/>
    <w:rsid w:val="00EA430A"/>
    <w:rsid w:val="00EA43FB"/>
    <w:rsid w:val="00EA4445"/>
    <w:rsid w:val="00EA479B"/>
    <w:rsid w:val="00EA49B6"/>
    <w:rsid w:val="00EA4C09"/>
    <w:rsid w:val="00EA513D"/>
    <w:rsid w:val="00EA565F"/>
    <w:rsid w:val="00EA5878"/>
    <w:rsid w:val="00EA5E75"/>
    <w:rsid w:val="00EA5EF1"/>
    <w:rsid w:val="00EA5F58"/>
    <w:rsid w:val="00EA625D"/>
    <w:rsid w:val="00EA6286"/>
    <w:rsid w:val="00EA63DE"/>
    <w:rsid w:val="00EA6A86"/>
    <w:rsid w:val="00EA6AF6"/>
    <w:rsid w:val="00EA6B85"/>
    <w:rsid w:val="00EA6D8A"/>
    <w:rsid w:val="00EA6EF9"/>
    <w:rsid w:val="00EA6FA8"/>
    <w:rsid w:val="00EA70ED"/>
    <w:rsid w:val="00EA7347"/>
    <w:rsid w:val="00EA74C9"/>
    <w:rsid w:val="00EA75BA"/>
    <w:rsid w:val="00EA76C3"/>
    <w:rsid w:val="00EA7881"/>
    <w:rsid w:val="00EA7CEC"/>
    <w:rsid w:val="00EA7E9F"/>
    <w:rsid w:val="00EA7F1F"/>
    <w:rsid w:val="00EB003C"/>
    <w:rsid w:val="00EB0196"/>
    <w:rsid w:val="00EB0287"/>
    <w:rsid w:val="00EB02C0"/>
    <w:rsid w:val="00EB05C1"/>
    <w:rsid w:val="00EB0766"/>
    <w:rsid w:val="00EB0853"/>
    <w:rsid w:val="00EB09D9"/>
    <w:rsid w:val="00EB0D47"/>
    <w:rsid w:val="00EB0D9F"/>
    <w:rsid w:val="00EB0F75"/>
    <w:rsid w:val="00EB11D7"/>
    <w:rsid w:val="00EB1344"/>
    <w:rsid w:val="00EB1A7B"/>
    <w:rsid w:val="00EB1B23"/>
    <w:rsid w:val="00EB202A"/>
    <w:rsid w:val="00EB20B6"/>
    <w:rsid w:val="00EB2138"/>
    <w:rsid w:val="00EB21D5"/>
    <w:rsid w:val="00EB23D5"/>
    <w:rsid w:val="00EB2465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BD7"/>
    <w:rsid w:val="00EB3D25"/>
    <w:rsid w:val="00EB42AF"/>
    <w:rsid w:val="00EB454E"/>
    <w:rsid w:val="00EB46A1"/>
    <w:rsid w:val="00EB4851"/>
    <w:rsid w:val="00EB4BA2"/>
    <w:rsid w:val="00EB4FA3"/>
    <w:rsid w:val="00EB503D"/>
    <w:rsid w:val="00EB5167"/>
    <w:rsid w:val="00EB524C"/>
    <w:rsid w:val="00EB5BDF"/>
    <w:rsid w:val="00EB5D8E"/>
    <w:rsid w:val="00EB5FAE"/>
    <w:rsid w:val="00EB6167"/>
    <w:rsid w:val="00EB616E"/>
    <w:rsid w:val="00EB62BF"/>
    <w:rsid w:val="00EB6372"/>
    <w:rsid w:val="00EB6495"/>
    <w:rsid w:val="00EB6608"/>
    <w:rsid w:val="00EB6A08"/>
    <w:rsid w:val="00EB6AA6"/>
    <w:rsid w:val="00EB6AEC"/>
    <w:rsid w:val="00EB6C24"/>
    <w:rsid w:val="00EB6D91"/>
    <w:rsid w:val="00EB6F3D"/>
    <w:rsid w:val="00EB6F7B"/>
    <w:rsid w:val="00EB7381"/>
    <w:rsid w:val="00EB7421"/>
    <w:rsid w:val="00EB7533"/>
    <w:rsid w:val="00EB7616"/>
    <w:rsid w:val="00EB7628"/>
    <w:rsid w:val="00EB76FF"/>
    <w:rsid w:val="00EB777A"/>
    <w:rsid w:val="00EC05D1"/>
    <w:rsid w:val="00EC082E"/>
    <w:rsid w:val="00EC0B24"/>
    <w:rsid w:val="00EC0BCE"/>
    <w:rsid w:val="00EC0E17"/>
    <w:rsid w:val="00EC10D2"/>
    <w:rsid w:val="00EC118B"/>
    <w:rsid w:val="00EC1236"/>
    <w:rsid w:val="00EC123F"/>
    <w:rsid w:val="00EC129B"/>
    <w:rsid w:val="00EC1380"/>
    <w:rsid w:val="00EC1C0B"/>
    <w:rsid w:val="00EC1F1E"/>
    <w:rsid w:val="00EC2103"/>
    <w:rsid w:val="00EC23CC"/>
    <w:rsid w:val="00EC2466"/>
    <w:rsid w:val="00EC2670"/>
    <w:rsid w:val="00EC2817"/>
    <w:rsid w:val="00EC2E07"/>
    <w:rsid w:val="00EC31BB"/>
    <w:rsid w:val="00EC3333"/>
    <w:rsid w:val="00EC37BD"/>
    <w:rsid w:val="00EC384C"/>
    <w:rsid w:val="00EC3971"/>
    <w:rsid w:val="00EC3C76"/>
    <w:rsid w:val="00EC3DD8"/>
    <w:rsid w:val="00EC3FC8"/>
    <w:rsid w:val="00EC4087"/>
    <w:rsid w:val="00EC40C0"/>
    <w:rsid w:val="00EC4639"/>
    <w:rsid w:val="00EC46C9"/>
    <w:rsid w:val="00EC46D0"/>
    <w:rsid w:val="00EC4737"/>
    <w:rsid w:val="00EC4A2C"/>
    <w:rsid w:val="00EC4FA9"/>
    <w:rsid w:val="00EC5147"/>
    <w:rsid w:val="00EC55DF"/>
    <w:rsid w:val="00EC56F0"/>
    <w:rsid w:val="00EC5933"/>
    <w:rsid w:val="00EC5ABD"/>
    <w:rsid w:val="00EC5C32"/>
    <w:rsid w:val="00EC5C51"/>
    <w:rsid w:val="00EC5CBC"/>
    <w:rsid w:val="00EC5CF6"/>
    <w:rsid w:val="00EC5CFC"/>
    <w:rsid w:val="00EC5DC0"/>
    <w:rsid w:val="00EC6291"/>
    <w:rsid w:val="00EC62D7"/>
    <w:rsid w:val="00EC63BF"/>
    <w:rsid w:val="00EC64AE"/>
    <w:rsid w:val="00EC668B"/>
    <w:rsid w:val="00EC6E8E"/>
    <w:rsid w:val="00EC6F31"/>
    <w:rsid w:val="00EC7336"/>
    <w:rsid w:val="00EC7BCF"/>
    <w:rsid w:val="00EC7BDA"/>
    <w:rsid w:val="00EC7C95"/>
    <w:rsid w:val="00EC7FE3"/>
    <w:rsid w:val="00ED02F7"/>
    <w:rsid w:val="00ED0611"/>
    <w:rsid w:val="00ED079D"/>
    <w:rsid w:val="00ED081D"/>
    <w:rsid w:val="00ED0847"/>
    <w:rsid w:val="00ED0933"/>
    <w:rsid w:val="00ED0C77"/>
    <w:rsid w:val="00ED0CDA"/>
    <w:rsid w:val="00ED112D"/>
    <w:rsid w:val="00ED1199"/>
    <w:rsid w:val="00ED174D"/>
    <w:rsid w:val="00ED1778"/>
    <w:rsid w:val="00ED1847"/>
    <w:rsid w:val="00ED1E25"/>
    <w:rsid w:val="00ED1E96"/>
    <w:rsid w:val="00ED1EC2"/>
    <w:rsid w:val="00ED21A9"/>
    <w:rsid w:val="00ED223E"/>
    <w:rsid w:val="00ED2358"/>
    <w:rsid w:val="00ED25CC"/>
    <w:rsid w:val="00ED2641"/>
    <w:rsid w:val="00ED26EF"/>
    <w:rsid w:val="00ED2807"/>
    <w:rsid w:val="00ED29E4"/>
    <w:rsid w:val="00ED2E13"/>
    <w:rsid w:val="00ED320B"/>
    <w:rsid w:val="00ED337D"/>
    <w:rsid w:val="00ED3561"/>
    <w:rsid w:val="00ED3705"/>
    <w:rsid w:val="00ED39EF"/>
    <w:rsid w:val="00ED3D48"/>
    <w:rsid w:val="00ED3DB7"/>
    <w:rsid w:val="00ED3F7D"/>
    <w:rsid w:val="00ED4054"/>
    <w:rsid w:val="00ED4281"/>
    <w:rsid w:val="00ED430F"/>
    <w:rsid w:val="00ED43D1"/>
    <w:rsid w:val="00ED46AB"/>
    <w:rsid w:val="00ED4B20"/>
    <w:rsid w:val="00ED4D48"/>
    <w:rsid w:val="00ED4E40"/>
    <w:rsid w:val="00ED4E94"/>
    <w:rsid w:val="00ED5078"/>
    <w:rsid w:val="00ED5409"/>
    <w:rsid w:val="00ED567F"/>
    <w:rsid w:val="00ED56CC"/>
    <w:rsid w:val="00ED57F7"/>
    <w:rsid w:val="00ED59A9"/>
    <w:rsid w:val="00ED5AAC"/>
    <w:rsid w:val="00ED5D06"/>
    <w:rsid w:val="00ED5EB8"/>
    <w:rsid w:val="00ED5F5A"/>
    <w:rsid w:val="00ED621E"/>
    <w:rsid w:val="00ED6368"/>
    <w:rsid w:val="00ED640C"/>
    <w:rsid w:val="00ED68C0"/>
    <w:rsid w:val="00ED691C"/>
    <w:rsid w:val="00ED6E48"/>
    <w:rsid w:val="00ED6E69"/>
    <w:rsid w:val="00ED6F39"/>
    <w:rsid w:val="00ED70C2"/>
    <w:rsid w:val="00ED7409"/>
    <w:rsid w:val="00ED747C"/>
    <w:rsid w:val="00ED765F"/>
    <w:rsid w:val="00ED7919"/>
    <w:rsid w:val="00ED7960"/>
    <w:rsid w:val="00ED79FD"/>
    <w:rsid w:val="00ED7A35"/>
    <w:rsid w:val="00ED7A57"/>
    <w:rsid w:val="00ED7A5E"/>
    <w:rsid w:val="00ED7AB7"/>
    <w:rsid w:val="00ED7BA2"/>
    <w:rsid w:val="00ED7DFC"/>
    <w:rsid w:val="00ED7FE7"/>
    <w:rsid w:val="00ED7FEA"/>
    <w:rsid w:val="00EE0115"/>
    <w:rsid w:val="00EE011F"/>
    <w:rsid w:val="00EE0429"/>
    <w:rsid w:val="00EE04F4"/>
    <w:rsid w:val="00EE05DA"/>
    <w:rsid w:val="00EE063A"/>
    <w:rsid w:val="00EE065B"/>
    <w:rsid w:val="00EE08F7"/>
    <w:rsid w:val="00EE0A30"/>
    <w:rsid w:val="00EE0FB6"/>
    <w:rsid w:val="00EE1099"/>
    <w:rsid w:val="00EE1251"/>
    <w:rsid w:val="00EE14CD"/>
    <w:rsid w:val="00EE16EF"/>
    <w:rsid w:val="00EE16F4"/>
    <w:rsid w:val="00EE192E"/>
    <w:rsid w:val="00EE19AE"/>
    <w:rsid w:val="00EE1C3B"/>
    <w:rsid w:val="00EE1D80"/>
    <w:rsid w:val="00EE1F3E"/>
    <w:rsid w:val="00EE1F5A"/>
    <w:rsid w:val="00EE20A9"/>
    <w:rsid w:val="00EE2112"/>
    <w:rsid w:val="00EE22C5"/>
    <w:rsid w:val="00EE247A"/>
    <w:rsid w:val="00EE25D4"/>
    <w:rsid w:val="00EE27D4"/>
    <w:rsid w:val="00EE2ADB"/>
    <w:rsid w:val="00EE2CDB"/>
    <w:rsid w:val="00EE2D3B"/>
    <w:rsid w:val="00EE2DE9"/>
    <w:rsid w:val="00EE2E9D"/>
    <w:rsid w:val="00EE2FD9"/>
    <w:rsid w:val="00EE31E2"/>
    <w:rsid w:val="00EE323C"/>
    <w:rsid w:val="00EE3452"/>
    <w:rsid w:val="00EE3476"/>
    <w:rsid w:val="00EE35B3"/>
    <w:rsid w:val="00EE387B"/>
    <w:rsid w:val="00EE39A8"/>
    <w:rsid w:val="00EE3C4F"/>
    <w:rsid w:val="00EE3F32"/>
    <w:rsid w:val="00EE3FD6"/>
    <w:rsid w:val="00EE4077"/>
    <w:rsid w:val="00EE421A"/>
    <w:rsid w:val="00EE43BE"/>
    <w:rsid w:val="00EE4608"/>
    <w:rsid w:val="00EE471C"/>
    <w:rsid w:val="00EE4729"/>
    <w:rsid w:val="00EE481E"/>
    <w:rsid w:val="00EE490C"/>
    <w:rsid w:val="00EE4912"/>
    <w:rsid w:val="00EE4920"/>
    <w:rsid w:val="00EE4A03"/>
    <w:rsid w:val="00EE4B28"/>
    <w:rsid w:val="00EE4C1A"/>
    <w:rsid w:val="00EE4CB6"/>
    <w:rsid w:val="00EE4FCE"/>
    <w:rsid w:val="00EE50CA"/>
    <w:rsid w:val="00EE5111"/>
    <w:rsid w:val="00EE566E"/>
    <w:rsid w:val="00EE56B5"/>
    <w:rsid w:val="00EE5855"/>
    <w:rsid w:val="00EE598D"/>
    <w:rsid w:val="00EE59D2"/>
    <w:rsid w:val="00EE5B7F"/>
    <w:rsid w:val="00EE5CF6"/>
    <w:rsid w:val="00EE5DEA"/>
    <w:rsid w:val="00EE5EE8"/>
    <w:rsid w:val="00EE6079"/>
    <w:rsid w:val="00EE623B"/>
    <w:rsid w:val="00EE6486"/>
    <w:rsid w:val="00EE6530"/>
    <w:rsid w:val="00EE654F"/>
    <w:rsid w:val="00EE667E"/>
    <w:rsid w:val="00EE6868"/>
    <w:rsid w:val="00EE693A"/>
    <w:rsid w:val="00EE6A27"/>
    <w:rsid w:val="00EE6A4E"/>
    <w:rsid w:val="00EE6ACA"/>
    <w:rsid w:val="00EE6CAA"/>
    <w:rsid w:val="00EE6CE8"/>
    <w:rsid w:val="00EE6D2F"/>
    <w:rsid w:val="00EE707B"/>
    <w:rsid w:val="00EE73C4"/>
    <w:rsid w:val="00EE7695"/>
    <w:rsid w:val="00EE7721"/>
    <w:rsid w:val="00EE799B"/>
    <w:rsid w:val="00EE7BED"/>
    <w:rsid w:val="00EE7E32"/>
    <w:rsid w:val="00EE7F23"/>
    <w:rsid w:val="00EF00D2"/>
    <w:rsid w:val="00EF0147"/>
    <w:rsid w:val="00EF0245"/>
    <w:rsid w:val="00EF0567"/>
    <w:rsid w:val="00EF06FB"/>
    <w:rsid w:val="00EF080A"/>
    <w:rsid w:val="00EF0A28"/>
    <w:rsid w:val="00EF0DFD"/>
    <w:rsid w:val="00EF102C"/>
    <w:rsid w:val="00EF10D3"/>
    <w:rsid w:val="00EF13A4"/>
    <w:rsid w:val="00EF17DC"/>
    <w:rsid w:val="00EF17F6"/>
    <w:rsid w:val="00EF1B70"/>
    <w:rsid w:val="00EF1C79"/>
    <w:rsid w:val="00EF1CBA"/>
    <w:rsid w:val="00EF1F63"/>
    <w:rsid w:val="00EF1F6F"/>
    <w:rsid w:val="00EF233D"/>
    <w:rsid w:val="00EF264F"/>
    <w:rsid w:val="00EF26FC"/>
    <w:rsid w:val="00EF293E"/>
    <w:rsid w:val="00EF29CE"/>
    <w:rsid w:val="00EF29F5"/>
    <w:rsid w:val="00EF2BE0"/>
    <w:rsid w:val="00EF2C8C"/>
    <w:rsid w:val="00EF2DAC"/>
    <w:rsid w:val="00EF2DE1"/>
    <w:rsid w:val="00EF2E00"/>
    <w:rsid w:val="00EF33F0"/>
    <w:rsid w:val="00EF37BD"/>
    <w:rsid w:val="00EF3C78"/>
    <w:rsid w:val="00EF3CAA"/>
    <w:rsid w:val="00EF3CEF"/>
    <w:rsid w:val="00EF3E33"/>
    <w:rsid w:val="00EF4052"/>
    <w:rsid w:val="00EF4386"/>
    <w:rsid w:val="00EF47FD"/>
    <w:rsid w:val="00EF488B"/>
    <w:rsid w:val="00EF4A64"/>
    <w:rsid w:val="00EF4F91"/>
    <w:rsid w:val="00EF502D"/>
    <w:rsid w:val="00EF5100"/>
    <w:rsid w:val="00EF52CB"/>
    <w:rsid w:val="00EF56D4"/>
    <w:rsid w:val="00EF57DD"/>
    <w:rsid w:val="00EF59A6"/>
    <w:rsid w:val="00EF59D8"/>
    <w:rsid w:val="00EF5A74"/>
    <w:rsid w:val="00EF5E9B"/>
    <w:rsid w:val="00EF5F9B"/>
    <w:rsid w:val="00EF5FB4"/>
    <w:rsid w:val="00EF6149"/>
    <w:rsid w:val="00EF62DC"/>
    <w:rsid w:val="00EF673F"/>
    <w:rsid w:val="00EF6AE7"/>
    <w:rsid w:val="00EF6B27"/>
    <w:rsid w:val="00EF6B88"/>
    <w:rsid w:val="00EF6F5B"/>
    <w:rsid w:val="00EF7065"/>
    <w:rsid w:val="00EF7135"/>
    <w:rsid w:val="00EF791B"/>
    <w:rsid w:val="00EF7C1E"/>
    <w:rsid w:val="00EF7D0F"/>
    <w:rsid w:val="00EF7E83"/>
    <w:rsid w:val="00EF7F97"/>
    <w:rsid w:val="00F00161"/>
    <w:rsid w:val="00F00273"/>
    <w:rsid w:val="00F00357"/>
    <w:rsid w:val="00F00618"/>
    <w:rsid w:val="00F00905"/>
    <w:rsid w:val="00F00981"/>
    <w:rsid w:val="00F00B1E"/>
    <w:rsid w:val="00F00BA4"/>
    <w:rsid w:val="00F00C79"/>
    <w:rsid w:val="00F00EFA"/>
    <w:rsid w:val="00F01125"/>
    <w:rsid w:val="00F01301"/>
    <w:rsid w:val="00F0150C"/>
    <w:rsid w:val="00F01864"/>
    <w:rsid w:val="00F018D0"/>
    <w:rsid w:val="00F01AB3"/>
    <w:rsid w:val="00F01C3F"/>
    <w:rsid w:val="00F01C71"/>
    <w:rsid w:val="00F01D36"/>
    <w:rsid w:val="00F01D9A"/>
    <w:rsid w:val="00F022AE"/>
    <w:rsid w:val="00F027A0"/>
    <w:rsid w:val="00F028FF"/>
    <w:rsid w:val="00F029B6"/>
    <w:rsid w:val="00F02BC4"/>
    <w:rsid w:val="00F02CA1"/>
    <w:rsid w:val="00F0343D"/>
    <w:rsid w:val="00F03548"/>
    <w:rsid w:val="00F037AE"/>
    <w:rsid w:val="00F03D7A"/>
    <w:rsid w:val="00F03E2D"/>
    <w:rsid w:val="00F03EB9"/>
    <w:rsid w:val="00F03F2A"/>
    <w:rsid w:val="00F040BD"/>
    <w:rsid w:val="00F0422E"/>
    <w:rsid w:val="00F043DB"/>
    <w:rsid w:val="00F0446F"/>
    <w:rsid w:val="00F044C1"/>
    <w:rsid w:val="00F045A3"/>
    <w:rsid w:val="00F04630"/>
    <w:rsid w:val="00F0478F"/>
    <w:rsid w:val="00F04DC7"/>
    <w:rsid w:val="00F04E34"/>
    <w:rsid w:val="00F05260"/>
    <w:rsid w:val="00F0568A"/>
    <w:rsid w:val="00F056CF"/>
    <w:rsid w:val="00F0579A"/>
    <w:rsid w:val="00F059C7"/>
    <w:rsid w:val="00F05AE0"/>
    <w:rsid w:val="00F05D4B"/>
    <w:rsid w:val="00F0601E"/>
    <w:rsid w:val="00F0616B"/>
    <w:rsid w:val="00F06653"/>
    <w:rsid w:val="00F066E4"/>
    <w:rsid w:val="00F0670F"/>
    <w:rsid w:val="00F067E2"/>
    <w:rsid w:val="00F068D6"/>
    <w:rsid w:val="00F06A50"/>
    <w:rsid w:val="00F06B49"/>
    <w:rsid w:val="00F06FAD"/>
    <w:rsid w:val="00F06FDF"/>
    <w:rsid w:val="00F0739A"/>
    <w:rsid w:val="00F07491"/>
    <w:rsid w:val="00F07579"/>
    <w:rsid w:val="00F0763D"/>
    <w:rsid w:val="00F0786C"/>
    <w:rsid w:val="00F07976"/>
    <w:rsid w:val="00F07990"/>
    <w:rsid w:val="00F07B6D"/>
    <w:rsid w:val="00F07B9F"/>
    <w:rsid w:val="00F07C2E"/>
    <w:rsid w:val="00F07FA9"/>
    <w:rsid w:val="00F1014A"/>
    <w:rsid w:val="00F102CE"/>
    <w:rsid w:val="00F103B9"/>
    <w:rsid w:val="00F10470"/>
    <w:rsid w:val="00F10517"/>
    <w:rsid w:val="00F106AF"/>
    <w:rsid w:val="00F108EC"/>
    <w:rsid w:val="00F108F7"/>
    <w:rsid w:val="00F109AE"/>
    <w:rsid w:val="00F10BF3"/>
    <w:rsid w:val="00F10C3D"/>
    <w:rsid w:val="00F10CED"/>
    <w:rsid w:val="00F10D2A"/>
    <w:rsid w:val="00F10D4F"/>
    <w:rsid w:val="00F10EF0"/>
    <w:rsid w:val="00F10FB8"/>
    <w:rsid w:val="00F11060"/>
    <w:rsid w:val="00F1107F"/>
    <w:rsid w:val="00F1115A"/>
    <w:rsid w:val="00F112E5"/>
    <w:rsid w:val="00F113A4"/>
    <w:rsid w:val="00F116FB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ED"/>
    <w:rsid w:val="00F12454"/>
    <w:rsid w:val="00F12A03"/>
    <w:rsid w:val="00F12E99"/>
    <w:rsid w:val="00F13014"/>
    <w:rsid w:val="00F1344F"/>
    <w:rsid w:val="00F136A8"/>
    <w:rsid w:val="00F136AC"/>
    <w:rsid w:val="00F13907"/>
    <w:rsid w:val="00F13B69"/>
    <w:rsid w:val="00F13B80"/>
    <w:rsid w:val="00F13BA0"/>
    <w:rsid w:val="00F13BA4"/>
    <w:rsid w:val="00F13D0D"/>
    <w:rsid w:val="00F13F34"/>
    <w:rsid w:val="00F13F6A"/>
    <w:rsid w:val="00F13FA6"/>
    <w:rsid w:val="00F140EF"/>
    <w:rsid w:val="00F144E7"/>
    <w:rsid w:val="00F14642"/>
    <w:rsid w:val="00F14A26"/>
    <w:rsid w:val="00F14F58"/>
    <w:rsid w:val="00F15135"/>
    <w:rsid w:val="00F15239"/>
    <w:rsid w:val="00F153E9"/>
    <w:rsid w:val="00F155DE"/>
    <w:rsid w:val="00F15907"/>
    <w:rsid w:val="00F15B5D"/>
    <w:rsid w:val="00F15C3E"/>
    <w:rsid w:val="00F15C94"/>
    <w:rsid w:val="00F15E3F"/>
    <w:rsid w:val="00F16366"/>
    <w:rsid w:val="00F16923"/>
    <w:rsid w:val="00F16D0B"/>
    <w:rsid w:val="00F17675"/>
    <w:rsid w:val="00F17699"/>
    <w:rsid w:val="00F17714"/>
    <w:rsid w:val="00F17BFC"/>
    <w:rsid w:val="00F17EB3"/>
    <w:rsid w:val="00F2021F"/>
    <w:rsid w:val="00F203FB"/>
    <w:rsid w:val="00F20427"/>
    <w:rsid w:val="00F20654"/>
    <w:rsid w:val="00F206A9"/>
    <w:rsid w:val="00F20844"/>
    <w:rsid w:val="00F20A29"/>
    <w:rsid w:val="00F20D3A"/>
    <w:rsid w:val="00F2108E"/>
    <w:rsid w:val="00F21309"/>
    <w:rsid w:val="00F2133B"/>
    <w:rsid w:val="00F216A1"/>
    <w:rsid w:val="00F216B0"/>
    <w:rsid w:val="00F216FE"/>
    <w:rsid w:val="00F217BE"/>
    <w:rsid w:val="00F2181A"/>
    <w:rsid w:val="00F2198D"/>
    <w:rsid w:val="00F219D5"/>
    <w:rsid w:val="00F21AD7"/>
    <w:rsid w:val="00F21C69"/>
    <w:rsid w:val="00F21EB7"/>
    <w:rsid w:val="00F21F03"/>
    <w:rsid w:val="00F21F46"/>
    <w:rsid w:val="00F220FD"/>
    <w:rsid w:val="00F222B1"/>
    <w:rsid w:val="00F2243B"/>
    <w:rsid w:val="00F224F6"/>
    <w:rsid w:val="00F22511"/>
    <w:rsid w:val="00F2282F"/>
    <w:rsid w:val="00F228AB"/>
    <w:rsid w:val="00F22BE2"/>
    <w:rsid w:val="00F22E59"/>
    <w:rsid w:val="00F23072"/>
    <w:rsid w:val="00F23097"/>
    <w:rsid w:val="00F2339F"/>
    <w:rsid w:val="00F23883"/>
    <w:rsid w:val="00F23914"/>
    <w:rsid w:val="00F23997"/>
    <w:rsid w:val="00F23B54"/>
    <w:rsid w:val="00F23CD6"/>
    <w:rsid w:val="00F23DA8"/>
    <w:rsid w:val="00F24013"/>
    <w:rsid w:val="00F24052"/>
    <w:rsid w:val="00F240B4"/>
    <w:rsid w:val="00F240E1"/>
    <w:rsid w:val="00F24139"/>
    <w:rsid w:val="00F2422D"/>
    <w:rsid w:val="00F24439"/>
    <w:rsid w:val="00F24464"/>
    <w:rsid w:val="00F24715"/>
    <w:rsid w:val="00F247FC"/>
    <w:rsid w:val="00F24983"/>
    <w:rsid w:val="00F24986"/>
    <w:rsid w:val="00F24995"/>
    <w:rsid w:val="00F24CC5"/>
    <w:rsid w:val="00F24E96"/>
    <w:rsid w:val="00F25050"/>
    <w:rsid w:val="00F25165"/>
    <w:rsid w:val="00F2518E"/>
    <w:rsid w:val="00F251CF"/>
    <w:rsid w:val="00F251F7"/>
    <w:rsid w:val="00F25719"/>
    <w:rsid w:val="00F257A2"/>
    <w:rsid w:val="00F25883"/>
    <w:rsid w:val="00F259B4"/>
    <w:rsid w:val="00F25A26"/>
    <w:rsid w:val="00F25EAB"/>
    <w:rsid w:val="00F26018"/>
    <w:rsid w:val="00F260DF"/>
    <w:rsid w:val="00F26377"/>
    <w:rsid w:val="00F26468"/>
    <w:rsid w:val="00F26558"/>
    <w:rsid w:val="00F26561"/>
    <w:rsid w:val="00F2693F"/>
    <w:rsid w:val="00F26943"/>
    <w:rsid w:val="00F26C33"/>
    <w:rsid w:val="00F26CE8"/>
    <w:rsid w:val="00F26FFE"/>
    <w:rsid w:val="00F27099"/>
    <w:rsid w:val="00F2710C"/>
    <w:rsid w:val="00F271AD"/>
    <w:rsid w:val="00F2745B"/>
    <w:rsid w:val="00F27880"/>
    <w:rsid w:val="00F2795E"/>
    <w:rsid w:val="00F27A14"/>
    <w:rsid w:val="00F27AC0"/>
    <w:rsid w:val="00F27B4A"/>
    <w:rsid w:val="00F27DA3"/>
    <w:rsid w:val="00F27E2F"/>
    <w:rsid w:val="00F30001"/>
    <w:rsid w:val="00F3001E"/>
    <w:rsid w:val="00F30046"/>
    <w:rsid w:val="00F30071"/>
    <w:rsid w:val="00F30091"/>
    <w:rsid w:val="00F303E7"/>
    <w:rsid w:val="00F305E6"/>
    <w:rsid w:val="00F30607"/>
    <w:rsid w:val="00F30686"/>
    <w:rsid w:val="00F3089A"/>
    <w:rsid w:val="00F3114F"/>
    <w:rsid w:val="00F3127F"/>
    <w:rsid w:val="00F31329"/>
    <w:rsid w:val="00F31648"/>
    <w:rsid w:val="00F317EA"/>
    <w:rsid w:val="00F31978"/>
    <w:rsid w:val="00F31AC3"/>
    <w:rsid w:val="00F31ECC"/>
    <w:rsid w:val="00F31F8A"/>
    <w:rsid w:val="00F3215E"/>
    <w:rsid w:val="00F32465"/>
    <w:rsid w:val="00F327E2"/>
    <w:rsid w:val="00F32F7D"/>
    <w:rsid w:val="00F33782"/>
    <w:rsid w:val="00F337A1"/>
    <w:rsid w:val="00F33BAE"/>
    <w:rsid w:val="00F33C3A"/>
    <w:rsid w:val="00F33C74"/>
    <w:rsid w:val="00F33D73"/>
    <w:rsid w:val="00F33DD3"/>
    <w:rsid w:val="00F341D3"/>
    <w:rsid w:val="00F34211"/>
    <w:rsid w:val="00F3437D"/>
    <w:rsid w:val="00F343D7"/>
    <w:rsid w:val="00F3453A"/>
    <w:rsid w:val="00F345BA"/>
    <w:rsid w:val="00F346E5"/>
    <w:rsid w:val="00F34B3A"/>
    <w:rsid w:val="00F34BAD"/>
    <w:rsid w:val="00F34D1B"/>
    <w:rsid w:val="00F34F21"/>
    <w:rsid w:val="00F35683"/>
    <w:rsid w:val="00F35738"/>
    <w:rsid w:val="00F3581C"/>
    <w:rsid w:val="00F35B69"/>
    <w:rsid w:val="00F35C17"/>
    <w:rsid w:val="00F35D2C"/>
    <w:rsid w:val="00F35DB5"/>
    <w:rsid w:val="00F36718"/>
    <w:rsid w:val="00F367BA"/>
    <w:rsid w:val="00F368DC"/>
    <w:rsid w:val="00F36C9C"/>
    <w:rsid w:val="00F36E35"/>
    <w:rsid w:val="00F36F71"/>
    <w:rsid w:val="00F37A36"/>
    <w:rsid w:val="00F37B36"/>
    <w:rsid w:val="00F40036"/>
    <w:rsid w:val="00F4018E"/>
    <w:rsid w:val="00F402B8"/>
    <w:rsid w:val="00F402CE"/>
    <w:rsid w:val="00F4078B"/>
    <w:rsid w:val="00F409B2"/>
    <w:rsid w:val="00F40BE6"/>
    <w:rsid w:val="00F40C58"/>
    <w:rsid w:val="00F40D82"/>
    <w:rsid w:val="00F40DC7"/>
    <w:rsid w:val="00F41037"/>
    <w:rsid w:val="00F41080"/>
    <w:rsid w:val="00F41089"/>
    <w:rsid w:val="00F4111A"/>
    <w:rsid w:val="00F41264"/>
    <w:rsid w:val="00F4128C"/>
    <w:rsid w:val="00F412DB"/>
    <w:rsid w:val="00F41482"/>
    <w:rsid w:val="00F416FF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E31"/>
    <w:rsid w:val="00F42E61"/>
    <w:rsid w:val="00F43241"/>
    <w:rsid w:val="00F43257"/>
    <w:rsid w:val="00F43606"/>
    <w:rsid w:val="00F4362C"/>
    <w:rsid w:val="00F4365F"/>
    <w:rsid w:val="00F43B51"/>
    <w:rsid w:val="00F43F61"/>
    <w:rsid w:val="00F43FB7"/>
    <w:rsid w:val="00F441EC"/>
    <w:rsid w:val="00F442CB"/>
    <w:rsid w:val="00F442FF"/>
    <w:rsid w:val="00F4439C"/>
    <w:rsid w:val="00F44666"/>
    <w:rsid w:val="00F447D6"/>
    <w:rsid w:val="00F44869"/>
    <w:rsid w:val="00F448CA"/>
    <w:rsid w:val="00F44A0A"/>
    <w:rsid w:val="00F44CAB"/>
    <w:rsid w:val="00F44D9C"/>
    <w:rsid w:val="00F44EF7"/>
    <w:rsid w:val="00F44FBF"/>
    <w:rsid w:val="00F454AA"/>
    <w:rsid w:val="00F45956"/>
    <w:rsid w:val="00F45B6B"/>
    <w:rsid w:val="00F45BD9"/>
    <w:rsid w:val="00F45CAF"/>
    <w:rsid w:val="00F45E2F"/>
    <w:rsid w:val="00F45F6A"/>
    <w:rsid w:val="00F45F73"/>
    <w:rsid w:val="00F4607D"/>
    <w:rsid w:val="00F460DB"/>
    <w:rsid w:val="00F460E9"/>
    <w:rsid w:val="00F4615F"/>
    <w:rsid w:val="00F46346"/>
    <w:rsid w:val="00F467A3"/>
    <w:rsid w:val="00F46848"/>
    <w:rsid w:val="00F46E8A"/>
    <w:rsid w:val="00F46ECF"/>
    <w:rsid w:val="00F47019"/>
    <w:rsid w:val="00F47208"/>
    <w:rsid w:val="00F47382"/>
    <w:rsid w:val="00F473AE"/>
    <w:rsid w:val="00F474AA"/>
    <w:rsid w:val="00F474CB"/>
    <w:rsid w:val="00F47671"/>
    <w:rsid w:val="00F478DD"/>
    <w:rsid w:val="00F4790A"/>
    <w:rsid w:val="00F47DC7"/>
    <w:rsid w:val="00F47F63"/>
    <w:rsid w:val="00F47F70"/>
    <w:rsid w:val="00F5011C"/>
    <w:rsid w:val="00F50214"/>
    <w:rsid w:val="00F50253"/>
    <w:rsid w:val="00F5036C"/>
    <w:rsid w:val="00F50497"/>
    <w:rsid w:val="00F50589"/>
    <w:rsid w:val="00F50A8A"/>
    <w:rsid w:val="00F50AEE"/>
    <w:rsid w:val="00F50B54"/>
    <w:rsid w:val="00F50E4F"/>
    <w:rsid w:val="00F50F13"/>
    <w:rsid w:val="00F50FC7"/>
    <w:rsid w:val="00F51444"/>
    <w:rsid w:val="00F517B3"/>
    <w:rsid w:val="00F518DF"/>
    <w:rsid w:val="00F51960"/>
    <w:rsid w:val="00F519A5"/>
    <w:rsid w:val="00F51A62"/>
    <w:rsid w:val="00F51B50"/>
    <w:rsid w:val="00F51DF2"/>
    <w:rsid w:val="00F51F80"/>
    <w:rsid w:val="00F51FAE"/>
    <w:rsid w:val="00F520E9"/>
    <w:rsid w:val="00F522BA"/>
    <w:rsid w:val="00F52339"/>
    <w:rsid w:val="00F52439"/>
    <w:rsid w:val="00F52588"/>
    <w:rsid w:val="00F52965"/>
    <w:rsid w:val="00F52BBB"/>
    <w:rsid w:val="00F52BBE"/>
    <w:rsid w:val="00F52C23"/>
    <w:rsid w:val="00F52DFA"/>
    <w:rsid w:val="00F53A7D"/>
    <w:rsid w:val="00F53A91"/>
    <w:rsid w:val="00F53BED"/>
    <w:rsid w:val="00F53E29"/>
    <w:rsid w:val="00F53E99"/>
    <w:rsid w:val="00F542DC"/>
    <w:rsid w:val="00F544A4"/>
    <w:rsid w:val="00F545FF"/>
    <w:rsid w:val="00F54736"/>
    <w:rsid w:val="00F54A09"/>
    <w:rsid w:val="00F54D92"/>
    <w:rsid w:val="00F550BF"/>
    <w:rsid w:val="00F553CA"/>
    <w:rsid w:val="00F553E6"/>
    <w:rsid w:val="00F556BB"/>
    <w:rsid w:val="00F55758"/>
    <w:rsid w:val="00F55851"/>
    <w:rsid w:val="00F559AC"/>
    <w:rsid w:val="00F559E7"/>
    <w:rsid w:val="00F55E94"/>
    <w:rsid w:val="00F56196"/>
    <w:rsid w:val="00F56285"/>
    <w:rsid w:val="00F56323"/>
    <w:rsid w:val="00F5638F"/>
    <w:rsid w:val="00F564F5"/>
    <w:rsid w:val="00F56A4E"/>
    <w:rsid w:val="00F57056"/>
    <w:rsid w:val="00F571B6"/>
    <w:rsid w:val="00F571B8"/>
    <w:rsid w:val="00F572E5"/>
    <w:rsid w:val="00F57377"/>
    <w:rsid w:val="00F57432"/>
    <w:rsid w:val="00F57505"/>
    <w:rsid w:val="00F577B8"/>
    <w:rsid w:val="00F57AAF"/>
    <w:rsid w:val="00F57B22"/>
    <w:rsid w:val="00F57C1A"/>
    <w:rsid w:val="00F60018"/>
    <w:rsid w:val="00F60034"/>
    <w:rsid w:val="00F600BB"/>
    <w:rsid w:val="00F603DD"/>
    <w:rsid w:val="00F603F3"/>
    <w:rsid w:val="00F60635"/>
    <w:rsid w:val="00F60659"/>
    <w:rsid w:val="00F60850"/>
    <w:rsid w:val="00F60AA4"/>
    <w:rsid w:val="00F60AFD"/>
    <w:rsid w:val="00F60B2C"/>
    <w:rsid w:val="00F61174"/>
    <w:rsid w:val="00F613E5"/>
    <w:rsid w:val="00F614ED"/>
    <w:rsid w:val="00F6165F"/>
    <w:rsid w:val="00F61975"/>
    <w:rsid w:val="00F61983"/>
    <w:rsid w:val="00F61BE8"/>
    <w:rsid w:val="00F61CDA"/>
    <w:rsid w:val="00F6222C"/>
    <w:rsid w:val="00F6242D"/>
    <w:rsid w:val="00F625F6"/>
    <w:rsid w:val="00F62693"/>
    <w:rsid w:val="00F62806"/>
    <w:rsid w:val="00F629FC"/>
    <w:rsid w:val="00F62C33"/>
    <w:rsid w:val="00F62DEE"/>
    <w:rsid w:val="00F62EB6"/>
    <w:rsid w:val="00F6310B"/>
    <w:rsid w:val="00F63523"/>
    <w:rsid w:val="00F635C6"/>
    <w:rsid w:val="00F63915"/>
    <w:rsid w:val="00F63917"/>
    <w:rsid w:val="00F63FA6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AB7"/>
    <w:rsid w:val="00F64B88"/>
    <w:rsid w:val="00F651B2"/>
    <w:rsid w:val="00F65440"/>
    <w:rsid w:val="00F656E4"/>
    <w:rsid w:val="00F65AD6"/>
    <w:rsid w:val="00F65EDB"/>
    <w:rsid w:val="00F66054"/>
    <w:rsid w:val="00F6614E"/>
    <w:rsid w:val="00F6617A"/>
    <w:rsid w:val="00F6637C"/>
    <w:rsid w:val="00F664AD"/>
    <w:rsid w:val="00F664D3"/>
    <w:rsid w:val="00F66A9F"/>
    <w:rsid w:val="00F66E89"/>
    <w:rsid w:val="00F671D3"/>
    <w:rsid w:val="00F67213"/>
    <w:rsid w:val="00F6731F"/>
    <w:rsid w:val="00F67377"/>
    <w:rsid w:val="00F673B1"/>
    <w:rsid w:val="00F6791E"/>
    <w:rsid w:val="00F67987"/>
    <w:rsid w:val="00F679CA"/>
    <w:rsid w:val="00F679D5"/>
    <w:rsid w:val="00F67A47"/>
    <w:rsid w:val="00F67D2B"/>
    <w:rsid w:val="00F70228"/>
    <w:rsid w:val="00F7025D"/>
    <w:rsid w:val="00F70695"/>
    <w:rsid w:val="00F708FB"/>
    <w:rsid w:val="00F70BFA"/>
    <w:rsid w:val="00F70DAD"/>
    <w:rsid w:val="00F70E5E"/>
    <w:rsid w:val="00F70E9F"/>
    <w:rsid w:val="00F710D8"/>
    <w:rsid w:val="00F7128F"/>
    <w:rsid w:val="00F7137F"/>
    <w:rsid w:val="00F71552"/>
    <w:rsid w:val="00F717B3"/>
    <w:rsid w:val="00F71927"/>
    <w:rsid w:val="00F71981"/>
    <w:rsid w:val="00F71EA4"/>
    <w:rsid w:val="00F72002"/>
    <w:rsid w:val="00F720D5"/>
    <w:rsid w:val="00F7212C"/>
    <w:rsid w:val="00F722E5"/>
    <w:rsid w:val="00F72320"/>
    <w:rsid w:val="00F724A4"/>
    <w:rsid w:val="00F729FF"/>
    <w:rsid w:val="00F72B04"/>
    <w:rsid w:val="00F72CE6"/>
    <w:rsid w:val="00F72D57"/>
    <w:rsid w:val="00F72E0C"/>
    <w:rsid w:val="00F72EDA"/>
    <w:rsid w:val="00F72FD5"/>
    <w:rsid w:val="00F7302A"/>
    <w:rsid w:val="00F7329B"/>
    <w:rsid w:val="00F733B2"/>
    <w:rsid w:val="00F73543"/>
    <w:rsid w:val="00F739A5"/>
    <w:rsid w:val="00F739D1"/>
    <w:rsid w:val="00F73A50"/>
    <w:rsid w:val="00F73A65"/>
    <w:rsid w:val="00F73D18"/>
    <w:rsid w:val="00F73E27"/>
    <w:rsid w:val="00F73E48"/>
    <w:rsid w:val="00F73ECB"/>
    <w:rsid w:val="00F74066"/>
    <w:rsid w:val="00F74785"/>
    <w:rsid w:val="00F74B27"/>
    <w:rsid w:val="00F74DCB"/>
    <w:rsid w:val="00F74DEC"/>
    <w:rsid w:val="00F7504F"/>
    <w:rsid w:val="00F7515B"/>
    <w:rsid w:val="00F751F1"/>
    <w:rsid w:val="00F75354"/>
    <w:rsid w:val="00F754B0"/>
    <w:rsid w:val="00F754EF"/>
    <w:rsid w:val="00F75C44"/>
    <w:rsid w:val="00F75E78"/>
    <w:rsid w:val="00F7602C"/>
    <w:rsid w:val="00F7602F"/>
    <w:rsid w:val="00F761B9"/>
    <w:rsid w:val="00F761EC"/>
    <w:rsid w:val="00F761F4"/>
    <w:rsid w:val="00F76362"/>
    <w:rsid w:val="00F763E4"/>
    <w:rsid w:val="00F76449"/>
    <w:rsid w:val="00F7650A"/>
    <w:rsid w:val="00F765DF"/>
    <w:rsid w:val="00F766A8"/>
    <w:rsid w:val="00F767F2"/>
    <w:rsid w:val="00F76906"/>
    <w:rsid w:val="00F76AD1"/>
    <w:rsid w:val="00F76B1F"/>
    <w:rsid w:val="00F76B54"/>
    <w:rsid w:val="00F76E41"/>
    <w:rsid w:val="00F76FAE"/>
    <w:rsid w:val="00F76FBC"/>
    <w:rsid w:val="00F77000"/>
    <w:rsid w:val="00F772CB"/>
    <w:rsid w:val="00F77472"/>
    <w:rsid w:val="00F775F9"/>
    <w:rsid w:val="00F77727"/>
    <w:rsid w:val="00F77761"/>
    <w:rsid w:val="00F777A0"/>
    <w:rsid w:val="00F778B5"/>
    <w:rsid w:val="00F77E1F"/>
    <w:rsid w:val="00F77E7F"/>
    <w:rsid w:val="00F80082"/>
    <w:rsid w:val="00F80136"/>
    <w:rsid w:val="00F802B2"/>
    <w:rsid w:val="00F803CC"/>
    <w:rsid w:val="00F80439"/>
    <w:rsid w:val="00F8045A"/>
    <w:rsid w:val="00F80953"/>
    <w:rsid w:val="00F810C4"/>
    <w:rsid w:val="00F8114C"/>
    <w:rsid w:val="00F811FC"/>
    <w:rsid w:val="00F81484"/>
    <w:rsid w:val="00F8156B"/>
    <w:rsid w:val="00F819F7"/>
    <w:rsid w:val="00F81A36"/>
    <w:rsid w:val="00F81A55"/>
    <w:rsid w:val="00F81AE7"/>
    <w:rsid w:val="00F81CAB"/>
    <w:rsid w:val="00F81F16"/>
    <w:rsid w:val="00F81FCC"/>
    <w:rsid w:val="00F82047"/>
    <w:rsid w:val="00F8224D"/>
    <w:rsid w:val="00F82338"/>
    <w:rsid w:val="00F8234D"/>
    <w:rsid w:val="00F8269B"/>
    <w:rsid w:val="00F826EA"/>
    <w:rsid w:val="00F82762"/>
    <w:rsid w:val="00F82A83"/>
    <w:rsid w:val="00F82DBC"/>
    <w:rsid w:val="00F82E57"/>
    <w:rsid w:val="00F82F6E"/>
    <w:rsid w:val="00F82FE4"/>
    <w:rsid w:val="00F830E2"/>
    <w:rsid w:val="00F831A3"/>
    <w:rsid w:val="00F8324E"/>
    <w:rsid w:val="00F832B0"/>
    <w:rsid w:val="00F832B1"/>
    <w:rsid w:val="00F832EC"/>
    <w:rsid w:val="00F834DB"/>
    <w:rsid w:val="00F8351E"/>
    <w:rsid w:val="00F83764"/>
    <w:rsid w:val="00F83EA2"/>
    <w:rsid w:val="00F83FB7"/>
    <w:rsid w:val="00F84002"/>
    <w:rsid w:val="00F84133"/>
    <w:rsid w:val="00F84365"/>
    <w:rsid w:val="00F84465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4F89"/>
    <w:rsid w:val="00F850AE"/>
    <w:rsid w:val="00F85189"/>
    <w:rsid w:val="00F852F2"/>
    <w:rsid w:val="00F85331"/>
    <w:rsid w:val="00F85379"/>
    <w:rsid w:val="00F85628"/>
    <w:rsid w:val="00F85C11"/>
    <w:rsid w:val="00F85CC2"/>
    <w:rsid w:val="00F85D04"/>
    <w:rsid w:val="00F85E19"/>
    <w:rsid w:val="00F85F11"/>
    <w:rsid w:val="00F86063"/>
    <w:rsid w:val="00F86083"/>
    <w:rsid w:val="00F86153"/>
    <w:rsid w:val="00F861CB"/>
    <w:rsid w:val="00F861F2"/>
    <w:rsid w:val="00F8627B"/>
    <w:rsid w:val="00F863E4"/>
    <w:rsid w:val="00F867DD"/>
    <w:rsid w:val="00F86930"/>
    <w:rsid w:val="00F86B34"/>
    <w:rsid w:val="00F87870"/>
    <w:rsid w:val="00F87AC7"/>
    <w:rsid w:val="00F87AEE"/>
    <w:rsid w:val="00F87C89"/>
    <w:rsid w:val="00F87F6B"/>
    <w:rsid w:val="00F900B0"/>
    <w:rsid w:val="00F9020A"/>
    <w:rsid w:val="00F90295"/>
    <w:rsid w:val="00F903CB"/>
    <w:rsid w:val="00F903E2"/>
    <w:rsid w:val="00F9094A"/>
    <w:rsid w:val="00F90B26"/>
    <w:rsid w:val="00F911D7"/>
    <w:rsid w:val="00F91251"/>
    <w:rsid w:val="00F9147B"/>
    <w:rsid w:val="00F914F7"/>
    <w:rsid w:val="00F91563"/>
    <w:rsid w:val="00F916B2"/>
    <w:rsid w:val="00F916BD"/>
    <w:rsid w:val="00F91705"/>
    <w:rsid w:val="00F91A46"/>
    <w:rsid w:val="00F92271"/>
    <w:rsid w:val="00F9239B"/>
    <w:rsid w:val="00F923A0"/>
    <w:rsid w:val="00F925A7"/>
    <w:rsid w:val="00F92615"/>
    <w:rsid w:val="00F92707"/>
    <w:rsid w:val="00F92C82"/>
    <w:rsid w:val="00F92D5B"/>
    <w:rsid w:val="00F9301D"/>
    <w:rsid w:val="00F9303B"/>
    <w:rsid w:val="00F93528"/>
    <w:rsid w:val="00F9353B"/>
    <w:rsid w:val="00F93866"/>
    <w:rsid w:val="00F938A8"/>
    <w:rsid w:val="00F93E55"/>
    <w:rsid w:val="00F93F72"/>
    <w:rsid w:val="00F940C0"/>
    <w:rsid w:val="00F94221"/>
    <w:rsid w:val="00F94281"/>
    <w:rsid w:val="00F944D1"/>
    <w:rsid w:val="00F94746"/>
    <w:rsid w:val="00F94A3B"/>
    <w:rsid w:val="00F94C6E"/>
    <w:rsid w:val="00F94C9C"/>
    <w:rsid w:val="00F94D0C"/>
    <w:rsid w:val="00F94EDC"/>
    <w:rsid w:val="00F94FBE"/>
    <w:rsid w:val="00F951C9"/>
    <w:rsid w:val="00F95578"/>
    <w:rsid w:val="00F955BF"/>
    <w:rsid w:val="00F955E4"/>
    <w:rsid w:val="00F95693"/>
    <w:rsid w:val="00F958B7"/>
    <w:rsid w:val="00F95953"/>
    <w:rsid w:val="00F95C62"/>
    <w:rsid w:val="00F965F1"/>
    <w:rsid w:val="00F966B2"/>
    <w:rsid w:val="00F97440"/>
    <w:rsid w:val="00F9748C"/>
    <w:rsid w:val="00F97A56"/>
    <w:rsid w:val="00F97B5F"/>
    <w:rsid w:val="00F97E30"/>
    <w:rsid w:val="00F97FB3"/>
    <w:rsid w:val="00FA00AC"/>
    <w:rsid w:val="00FA0115"/>
    <w:rsid w:val="00FA011D"/>
    <w:rsid w:val="00FA0192"/>
    <w:rsid w:val="00FA01C4"/>
    <w:rsid w:val="00FA0319"/>
    <w:rsid w:val="00FA03EF"/>
    <w:rsid w:val="00FA042B"/>
    <w:rsid w:val="00FA04C7"/>
    <w:rsid w:val="00FA0525"/>
    <w:rsid w:val="00FA06F0"/>
    <w:rsid w:val="00FA0773"/>
    <w:rsid w:val="00FA0969"/>
    <w:rsid w:val="00FA09B9"/>
    <w:rsid w:val="00FA1128"/>
    <w:rsid w:val="00FA123A"/>
    <w:rsid w:val="00FA13E6"/>
    <w:rsid w:val="00FA1451"/>
    <w:rsid w:val="00FA1691"/>
    <w:rsid w:val="00FA18E8"/>
    <w:rsid w:val="00FA197C"/>
    <w:rsid w:val="00FA1BF8"/>
    <w:rsid w:val="00FA1D69"/>
    <w:rsid w:val="00FA1DA8"/>
    <w:rsid w:val="00FA1E78"/>
    <w:rsid w:val="00FA2188"/>
    <w:rsid w:val="00FA2314"/>
    <w:rsid w:val="00FA256A"/>
    <w:rsid w:val="00FA2A26"/>
    <w:rsid w:val="00FA2A8E"/>
    <w:rsid w:val="00FA2AAB"/>
    <w:rsid w:val="00FA2B21"/>
    <w:rsid w:val="00FA2B43"/>
    <w:rsid w:val="00FA2CE3"/>
    <w:rsid w:val="00FA325F"/>
    <w:rsid w:val="00FA32C8"/>
    <w:rsid w:val="00FA3378"/>
    <w:rsid w:val="00FA3415"/>
    <w:rsid w:val="00FA34AA"/>
    <w:rsid w:val="00FA3A6F"/>
    <w:rsid w:val="00FA4275"/>
    <w:rsid w:val="00FA43A7"/>
    <w:rsid w:val="00FA45E0"/>
    <w:rsid w:val="00FA4916"/>
    <w:rsid w:val="00FA4AC7"/>
    <w:rsid w:val="00FA50BC"/>
    <w:rsid w:val="00FA5295"/>
    <w:rsid w:val="00FA553A"/>
    <w:rsid w:val="00FA5551"/>
    <w:rsid w:val="00FA557A"/>
    <w:rsid w:val="00FA5587"/>
    <w:rsid w:val="00FA5722"/>
    <w:rsid w:val="00FA5857"/>
    <w:rsid w:val="00FA58FA"/>
    <w:rsid w:val="00FA5928"/>
    <w:rsid w:val="00FA5952"/>
    <w:rsid w:val="00FA5B92"/>
    <w:rsid w:val="00FA5CD9"/>
    <w:rsid w:val="00FA5FAF"/>
    <w:rsid w:val="00FA62BF"/>
    <w:rsid w:val="00FA6373"/>
    <w:rsid w:val="00FA6459"/>
    <w:rsid w:val="00FA6474"/>
    <w:rsid w:val="00FA64BF"/>
    <w:rsid w:val="00FA64E3"/>
    <w:rsid w:val="00FA653D"/>
    <w:rsid w:val="00FA6641"/>
    <w:rsid w:val="00FA6721"/>
    <w:rsid w:val="00FA692C"/>
    <w:rsid w:val="00FA6D19"/>
    <w:rsid w:val="00FA6FA6"/>
    <w:rsid w:val="00FA6FB3"/>
    <w:rsid w:val="00FA71A9"/>
    <w:rsid w:val="00FA72FC"/>
    <w:rsid w:val="00FA7332"/>
    <w:rsid w:val="00FA7431"/>
    <w:rsid w:val="00FA76CA"/>
    <w:rsid w:val="00FA7763"/>
    <w:rsid w:val="00FA7961"/>
    <w:rsid w:val="00FA7C00"/>
    <w:rsid w:val="00FA7C85"/>
    <w:rsid w:val="00FA7F1E"/>
    <w:rsid w:val="00FB0627"/>
    <w:rsid w:val="00FB0638"/>
    <w:rsid w:val="00FB0731"/>
    <w:rsid w:val="00FB084B"/>
    <w:rsid w:val="00FB096C"/>
    <w:rsid w:val="00FB0D23"/>
    <w:rsid w:val="00FB100F"/>
    <w:rsid w:val="00FB10DA"/>
    <w:rsid w:val="00FB11BA"/>
    <w:rsid w:val="00FB1219"/>
    <w:rsid w:val="00FB12C1"/>
    <w:rsid w:val="00FB1529"/>
    <w:rsid w:val="00FB1568"/>
    <w:rsid w:val="00FB18E8"/>
    <w:rsid w:val="00FB1991"/>
    <w:rsid w:val="00FB1AE0"/>
    <w:rsid w:val="00FB1AE8"/>
    <w:rsid w:val="00FB1C2C"/>
    <w:rsid w:val="00FB1F16"/>
    <w:rsid w:val="00FB23A8"/>
    <w:rsid w:val="00FB24E4"/>
    <w:rsid w:val="00FB25C6"/>
    <w:rsid w:val="00FB27A2"/>
    <w:rsid w:val="00FB29FB"/>
    <w:rsid w:val="00FB2B17"/>
    <w:rsid w:val="00FB2B4F"/>
    <w:rsid w:val="00FB2E52"/>
    <w:rsid w:val="00FB3272"/>
    <w:rsid w:val="00FB32BC"/>
    <w:rsid w:val="00FB346C"/>
    <w:rsid w:val="00FB3615"/>
    <w:rsid w:val="00FB361C"/>
    <w:rsid w:val="00FB3641"/>
    <w:rsid w:val="00FB37A6"/>
    <w:rsid w:val="00FB38AA"/>
    <w:rsid w:val="00FB39CC"/>
    <w:rsid w:val="00FB3A7B"/>
    <w:rsid w:val="00FB3AAE"/>
    <w:rsid w:val="00FB3B16"/>
    <w:rsid w:val="00FB3D90"/>
    <w:rsid w:val="00FB3DC5"/>
    <w:rsid w:val="00FB3EB4"/>
    <w:rsid w:val="00FB3EF9"/>
    <w:rsid w:val="00FB40A8"/>
    <w:rsid w:val="00FB4116"/>
    <w:rsid w:val="00FB4126"/>
    <w:rsid w:val="00FB435F"/>
    <w:rsid w:val="00FB445A"/>
    <w:rsid w:val="00FB44F1"/>
    <w:rsid w:val="00FB4562"/>
    <w:rsid w:val="00FB461E"/>
    <w:rsid w:val="00FB470E"/>
    <w:rsid w:val="00FB479D"/>
    <w:rsid w:val="00FB4871"/>
    <w:rsid w:val="00FB4874"/>
    <w:rsid w:val="00FB4A4C"/>
    <w:rsid w:val="00FB5162"/>
    <w:rsid w:val="00FB5332"/>
    <w:rsid w:val="00FB5447"/>
    <w:rsid w:val="00FB56F2"/>
    <w:rsid w:val="00FB5A7A"/>
    <w:rsid w:val="00FB5B09"/>
    <w:rsid w:val="00FB5C12"/>
    <w:rsid w:val="00FB5C49"/>
    <w:rsid w:val="00FB5D40"/>
    <w:rsid w:val="00FB5E4B"/>
    <w:rsid w:val="00FB609A"/>
    <w:rsid w:val="00FB64F7"/>
    <w:rsid w:val="00FB66F6"/>
    <w:rsid w:val="00FB6CF7"/>
    <w:rsid w:val="00FB6F03"/>
    <w:rsid w:val="00FB6F4F"/>
    <w:rsid w:val="00FB732C"/>
    <w:rsid w:val="00FB7556"/>
    <w:rsid w:val="00FB784A"/>
    <w:rsid w:val="00FB7A57"/>
    <w:rsid w:val="00FB7AE6"/>
    <w:rsid w:val="00FB7B3C"/>
    <w:rsid w:val="00FB7B48"/>
    <w:rsid w:val="00FB7E92"/>
    <w:rsid w:val="00FC008D"/>
    <w:rsid w:val="00FC013D"/>
    <w:rsid w:val="00FC0146"/>
    <w:rsid w:val="00FC02BD"/>
    <w:rsid w:val="00FC0582"/>
    <w:rsid w:val="00FC0686"/>
    <w:rsid w:val="00FC0784"/>
    <w:rsid w:val="00FC07D1"/>
    <w:rsid w:val="00FC0818"/>
    <w:rsid w:val="00FC0824"/>
    <w:rsid w:val="00FC09A1"/>
    <w:rsid w:val="00FC09AF"/>
    <w:rsid w:val="00FC0AD1"/>
    <w:rsid w:val="00FC0EF8"/>
    <w:rsid w:val="00FC11BB"/>
    <w:rsid w:val="00FC11BE"/>
    <w:rsid w:val="00FC11DB"/>
    <w:rsid w:val="00FC159C"/>
    <w:rsid w:val="00FC15AE"/>
    <w:rsid w:val="00FC1944"/>
    <w:rsid w:val="00FC1C7B"/>
    <w:rsid w:val="00FC1D0A"/>
    <w:rsid w:val="00FC1DDF"/>
    <w:rsid w:val="00FC1E21"/>
    <w:rsid w:val="00FC2171"/>
    <w:rsid w:val="00FC243F"/>
    <w:rsid w:val="00FC2564"/>
    <w:rsid w:val="00FC2994"/>
    <w:rsid w:val="00FC2A36"/>
    <w:rsid w:val="00FC2A6A"/>
    <w:rsid w:val="00FC2BCE"/>
    <w:rsid w:val="00FC2E3D"/>
    <w:rsid w:val="00FC320D"/>
    <w:rsid w:val="00FC33E4"/>
    <w:rsid w:val="00FC38A9"/>
    <w:rsid w:val="00FC3D43"/>
    <w:rsid w:val="00FC40DB"/>
    <w:rsid w:val="00FC40EC"/>
    <w:rsid w:val="00FC41F6"/>
    <w:rsid w:val="00FC44FA"/>
    <w:rsid w:val="00FC45CD"/>
    <w:rsid w:val="00FC4619"/>
    <w:rsid w:val="00FC49FF"/>
    <w:rsid w:val="00FC4A54"/>
    <w:rsid w:val="00FC4AF2"/>
    <w:rsid w:val="00FC4C1C"/>
    <w:rsid w:val="00FC4F03"/>
    <w:rsid w:val="00FC5025"/>
    <w:rsid w:val="00FC528E"/>
    <w:rsid w:val="00FC52B1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546"/>
    <w:rsid w:val="00FC65E0"/>
    <w:rsid w:val="00FC661B"/>
    <w:rsid w:val="00FC6A0F"/>
    <w:rsid w:val="00FC6A5E"/>
    <w:rsid w:val="00FC6AE8"/>
    <w:rsid w:val="00FC6BC5"/>
    <w:rsid w:val="00FC70D8"/>
    <w:rsid w:val="00FC7405"/>
    <w:rsid w:val="00FC7512"/>
    <w:rsid w:val="00FC75B5"/>
    <w:rsid w:val="00FC7831"/>
    <w:rsid w:val="00FC7B9F"/>
    <w:rsid w:val="00FD0226"/>
    <w:rsid w:val="00FD0491"/>
    <w:rsid w:val="00FD0B3A"/>
    <w:rsid w:val="00FD0B65"/>
    <w:rsid w:val="00FD0BC6"/>
    <w:rsid w:val="00FD0D64"/>
    <w:rsid w:val="00FD0DC1"/>
    <w:rsid w:val="00FD1246"/>
    <w:rsid w:val="00FD144F"/>
    <w:rsid w:val="00FD1678"/>
    <w:rsid w:val="00FD1753"/>
    <w:rsid w:val="00FD18B1"/>
    <w:rsid w:val="00FD1E3E"/>
    <w:rsid w:val="00FD1FB6"/>
    <w:rsid w:val="00FD1FB9"/>
    <w:rsid w:val="00FD2071"/>
    <w:rsid w:val="00FD20E9"/>
    <w:rsid w:val="00FD228D"/>
    <w:rsid w:val="00FD232A"/>
    <w:rsid w:val="00FD26FC"/>
    <w:rsid w:val="00FD283D"/>
    <w:rsid w:val="00FD2922"/>
    <w:rsid w:val="00FD2F92"/>
    <w:rsid w:val="00FD306E"/>
    <w:rsid w:val="00FD314A"/>
    <w:rsid w:val="00FD317F"/>
    <w:rsid w:val="00FD3236"/>
    <w:rsid w:val="00FD32E4"/>
    <w:rsid w:val="00FD34F0"/>
    <w:rsid w:val="00FD354F"/>
    <w:rsid w:val="00FD381E"/>
    <w:rsid w:val="00FD3B3E"/>
    <w:rsid w:val="00FD3CF5"/>
    <w:rsid w:val="00FD3DB4"/>
    <w:rsid w:val="00FD4000"/>
    <w:rsid w:val="00FD4610"/>
    <w:rsid w:val="00FD48A5"/>
    <w:rsid w:val="00FD4924"/>
    <w:rsid w:val="00FD4DE5"/>
    <w:rsid w:val="00FD4E5D"/>
    <w:rsid w:val="00FD4F73"/>
    <w:rsid w:val="00FD4FE2"/>
    <w:rsid w:val="00FD51AA"/>
    <w:rsid w:val="00FD5627"/>
    <w:rsid w:val="00FD5888"/>
    <w:rsid w:val="00FD5A02"/>
    <w:rsid w:val="00FD5B27"/>
    <w:rsid w:val="00FD5C87"/>
    <w:rsid w:val="00FD5E94"/>
    <w:rsid w:val="00FD683C"/>
    <w:rsid w:val="00FD6859"/>
    <w:rsid w:val="00FD6AC4"/>
    <w:rsid w:val="00FD6CB6"/>
    <w:rsid w:val="00FD6DD0"/>
    <w:rsid w:val="00FD6E6C"/>
    <w:rsid w:val="00FD6F1E"/>
    <w:rsid w:val="00FD6F3C"/>
    <w:rsid w:val="00FD6F62"/>
    <w:rsid w:val="00FD7115"/>
    <w:rsid w:val="00FD7118"/>
    <w:rsid w:val="00FD779B"/>
    <w:rsid w:val="00FD7861"/>
    <w:rsid w:val="00FD797F"/>
    <w:rsid w:val="00FD79BF"/>
    <w:rsid w:val="00FD7A0F"/>
    <w:rsid w:val="00FD7B0D"/>
    <w:rsid w:val="00FD7CE1"/>
    <w:rsid w:val="00FD7D20"/>
    <w:rsid w:val="00FE03D4"/>
    <w:rsid w:val="00FE048A"/>
    <w:rsid w:val="00FE0680"/>
    <w:rsid w:val="00FE09DF"/>
    <w:rsid w:val="00FE0A7B"/>
    <w:rsid w:val="00FE0B8C"/>
    <w:rsid w:val="00FE0F0B"/>
    <w:rsid w:val="00FE1355"/>
    <w:rsid w:val="00FE192A"/>
    <w:rsid w:val="00FE1A2E"/>
    <w:rsid w:val="00FE1AB8"/>
    <w:rsid w:val="00FE1AFC"/>
    <w:rsid w:val="00FE1E00"/>
    <w:rsid w:val="00FE1F21"/>
    <w:rsid w:val="00FE2471"/>
    <w:rsid w:val="00FE29FF"/>
    <w:rsid w:val="00FE2AE8"/>
    <w:rsid w:val="00FE2C23"/>
    <w:rsid w:val="00FE2CCB"/>
    <w:rsid w:val="00FE2CEB"/>
    <w:rsid w:val="00FE2EDE"/>
    <w:rsid w:val="00FE2FF0"/>
    <w:rsid w:val="00FE30CF"/>
    <w:rsid w:val="00FE3246"/>
    <w:rsid w:val="00FE3734"/>
    <w:rsid w:val="00FE3B5F"/>
    <w:rsid w:val="00FE3CEE"/>
    <w:rsid w:val="00FE3CFB"/>
    <w:rsid w:val="00FE3E13"/>
    <w:rsid w:val="00FE3EAD"/>
    <w:rsid w:val="00FE3F37"/>
    <w:rsid w:val="00FE404F"/>
    <w:rsid w:val="00FE486E"/>
    <w:rsid w:val="00FE4877"/>
    <w:rsid w:val="00FE4CC3"/>
    <w:rsid w:val="00FE4F5D"/>
    <w:rsid w:val="00FE5067"/>
    <w:rsid w:val="00FE510C"/>
    <w:rsid w:val="00FE51D9"/>
    <w:rsid w:val="00FE541F"/>
    <w:rsid w:val="00FE56CF"/>
    <w:rsid w:val="00FE58D0"/>
    <w:rsid w:val="00FE5931"/>
    <w:rsid w:val="00FE59C9"/>
    <w:rsid w:val="00FE5C5E"/>
    <w:rsid w:val="00FE5CCA"/>
    <w:rsid w:val="00FE5E27"/>
    <w:rsid w:val="00FE5ED3"/>
    <w:rsid w:val="00FE6135"/>
    <w:rsid w:val="00FE67AD"/>
    <w:rsid w:val="00FE6A28"/>
    <w:rsid w:val="00FE6C60"/>
    <w:rsid w:val="00FE6D4D"/>
    <w:rsid w:val="00FE6DE7"/>
    <w:rsid w:val="00FE6E97"/>
    <w:rsid w:val="00FE711F"/>
    <w:rsid w:val="00FE71FD"/>
    <w:rsid w:val="00FE7321"/>
    <w:rsid w:val="00FE790E"/>
    <w:rsid w:val="00FE79EA"/>
    <w:rsid w:val="00FE7DF9"/>
    <w:rsid w:val="00FF0313"/>
    <w:rsid w:val="00FF06A1"/>
    <w:rsid w:val="00FF06D0"/>
    <w:rsid w:val="00FF07A2"/>
    <w:rsid w:val="00FF09A1"/>
    <w:rsid w:val="00FF0AA2"/>
    <w:rsid w:val="00FF0BFE"/>
    <w:rsid w:val="00FF0EFF"/>
    <w:rsid w:val="00FF101E"/>
    <w:rsid w:val="00FF1026"/>
    <w:rsid w:val="00FF1041"/>
    <w:rsid w:val="00FF12A5"/>
    <w:rsid w:val="00FF162E"/>
    <w:rsid w:val="00FF174B"/>
    <w:rsid w:val="00FF17FE"/>
    <w:rsid w:val="00FF18FB"/>
    <w:rsid w:val="00FF1A67"/>
    <w:rsid w:val="00FF1AC4"/>
    <w:rsid w:val="00FF1B2C"/>
    <w:rsid w:val="00FF1CE3"/>
    <w:rsid w:val="00FF1CFB"/>
    <w:rsid w:val="00FF1D51"/>
    <w:rsid w:val="00FF1E68"/>
    <w:rsid w:val="00FF1E8B"/>
    <w:rsid w:val="00FF227F"/>
    <w:rsid w:val="00FF238D"/>
    <w:rsid w:val="00FF2400"/>
    <w:rsid w:val="00FF24F2"/>
    <w:rsid w:val="00FF2544"/>
    <w:rsid w:val="00FF258D"/>
    <w:rsid w:val="00FF260A"/>
    <w:rsid w:val="00FF2846"/>
    <w:rsid w:val="00FF28BF"/>
    <w:rsid w:val="00FF290F"/>
    <w:rsid w:val="00FF2AE2"/>
    <w:rsid w:val="00FF2B33"/>
    <w:rsid w:val="00FF2D3C"/>
    <w:rsid w:val="00FF300B"/>
    <w:rsid w:val="00FF3102"/>
    <w:rsid w:val="00FF3464"/>
    <w:rsid w:val="00FF3C52"/>
    <w:rsid w:val="00FF3C54"/>
    <w:rsid w:val="00FF3DDD"/>
    <w:rsid w:val="00FF41A2"/>
    <w:rsid w:val="00FF41C2"/>
    <w:rsid w:val="00FF4515"/>
    <w:rsid w:val="00FF4563"/>
    <w:rsid w:val="00FF46F4"/>
    <w:rsid w:val="00FF47E6"/>
    <w:rsid w:val="00FF47F9"/>
    <w:rsid w:val="00FF4B8D"/>
    <w:rsid w:val="00FF529B"/>
    <w:rsid w:val="00FF52F2"/>
    <w:rsid w:val="00FF5396"/>
    <w:rsid w:val="00FF54C7"/>
    <w:rsid w:val="00FF551C"/>
    <w:rsid w:val="00FF5A2F"/>
    <w:rsid w:val="00FF5CD4"/>
    <w:rsid w:val="00FF5DA2"/>
    <w:rsid w:val="00FF5E6F"/>
    <w:rsid w:val="00FF5F63"/>
    <w:rsid w:val="00FF6047"/>
    <w:rsid w:val="00FF6191"/>
    <w:rsid w:val="00FF635A"/>
    <w:rsid w:val="00FF6491"/>
    <w:rsid w:val="00FF6712"/>
    <w:rsid w:val="00FF6741"/>
    <w:rsid w:val="00FF68B2"/>
    <w:rsid w:val="00FF68DA"/>
    <w:rsid w:val="00FF699D"/>
    <w:rsid w:val="00FF69A5"/>
    <w:rsid w:val="00FF6A59"/>
    <w:rsid w:val="00FF6A98"/>
    <w:rsid w:val="00FF6AF3"/>
    <w:rsid w:val="00FF6B61"/>
    <w:rsid w:val="00FF6EFB"/>
    <w:rsid w:val="00FF713D"/>
    <w:rsid w:val="00FF7174"/>
    <w:rsid w:val="00FF7204"/>
    <w:rsid w:val="00FF74BB"/>
    <w:rsid w:val="00FF7639"/>
    <w:rsid w:val="00FF7C74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E8D96C15-8861-40AB-B2D8-4D4E9E47E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8B0E6-0DC3-477E-B71C-9994B7FC7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</TotalTime>
  <Pages>59</Pages>
  <Words>11264</Words>
  <Characters>64205</Characters>
  <Application>Microsoft Office Word</Application>
  <DocSecurity>0</DocSecurity>
  <Lines>535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75319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Ganittha, Thirasophitlert</dc:creator>
  <cp:keywords/>
  <dc:description/>
  <cp:lastModifiedBy>Nuttapat, Rattanachote</cp:lastModifiedBy>
  <cp:revision>8</cp:revision>
  <cp:lastPrinted>2020-08-11T17:16:00Z</cp:lastPrinted>
  <dcterms:created xsi:type="dcterms:W3CDTF">2020-08-12T12:59:00Z</dcterms:created>
  <dcterms:modified xsi:type="dcterms:W3CDTF">2020-08-13T07:47:00Z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