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9FA5" w14:textId="77777777" w:rsidR="00DB308D" w:rsidRDefault="00DB308D" w:rsidP="00F623CA">
      <w:pPr>
        <w:pStyle w:val="Reference"/>
        <w:tabs>
          <w:tab w:val="clear" w:pos="8562"/>
          <w:tab w:val="right" w:pos="8329"/>
        </w:tabs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14E0E6AA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653944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653944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8337E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="00816AA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2F87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</w:t>
      </w:r>
      <w:r w:rsidR="005E2F87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65394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</w:t>
      </w:r>
      <w:r w:rsidR="00C43946">
        <w:rPr>
          <w:rFonts w:ascii="Browallia New" w:hAnsi="Browallia New" w:cs="Browallia New" w:hint="cs"/>
          <w:sz w:val="28"/>
          <w:szCs w:val="28"/>
          <w:cs/>
          <w:lang w:bidi="th-TH"/>
        </w:rPr>
        <w:t>สามและหกเดือนสิ้นสุดวันเดียวกัน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1C524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C43946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เดือนสิ้นสุดวันเดียวกัน และหมายเหตุประกอบงบการเงินระหว่างกาลแบบย่อ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7777777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6EBFFE35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699CDE2E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046C31" w14:textId="3EB779B4" w:rsidR="00B301F1" w:rsidRDefault="00B301F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C4C96E" w14:textId="5B704F09" w:rsidR="00B301F1" w:rsidRDefault="00B301F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94F072" w14:textId="32D93FFF" w:rsidR="00B301F1" w:rsidRDefault="00B301F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78F9C5" w14:textId="77777777" w:rsidR="00B301F1" w:rsidRDefault="00B301F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1A1BA8" w14:textId="6DA3EEE5" w:rsidR="009440FF" w:rsidRPr="00635771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510B290" w14:textId="2C9F2364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E5AB0DF" w14:textId="3F00161D" w:rsidR="006932D7" w:rsidRPr="00BF6A22" w:rsidRDefault="00635771" w:rsidP="00AE019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35771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BF6A22" w:rsidRPr="006357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357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BB7659" w:rsidRPr="00635771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 w:rsidR="006158A9" w:rsidRPr="00635771">
        <w:rPr>
          <w:rFonts w:ascii="Browallia New" w:hAnsi="Browallia New" w:cs="Browallia New"/>
          <w:sz w:val="28"/>
          <w:szCs w:val="28"/>
          <w:lang w:val="en-US" w:bidi="th-TH"/>
        </w:rPr>
        <w:t>56</w:t>
      </w:r>
      <w:r w:rsidR="00BF6A22" w:rsidRPr="00635771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63F07" w14:textId="77777777" w:rsidR="003014E0" w:rsidRDefault="003014E0">
      <w:r>
        <w:separator/>
      </w:r>
    </w:p>
  </w:endnote>
  <w:endnote w:type="continuationSeparator" w:id="0">
    <w:p w14:paraId="54F92A14" w14:textId="77777777" w:rsidR="003014E0" w:rsidRDefault="0030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E2307" w14:textId="77777777" w:rsidR="003014E0" w:rsidRDefault="003014E0">
      <w:bookmarkStart w:id="0" w:name="_Hlk482348182"/>
      <w:bookmarkEnd w:id="0"/>
      <w:r>
        <w:separator/>
      </w:r>
    </w:p>
  </w:footnote>
  <w:footnote w:type="continuationSeparator" w:id="0">
    <w:p w14:paraId="5B8C45B5" w14:textId="77777777" w:rsidR="003014E0" w:rsidRDefault="00301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80FC7" w14:textId="04553A4A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61ADAC91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ข้อมูลทางการเงินระหว่างกาลของ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1" w:name="Footer3_tbl"/>
    <w:bookmarkEnd w:id="1"/>
  </w:p>
  <w:p w14:paraId="025EF6AD" w14:textId="170CFA3F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6440"/>
    <w:rsid w:val="000E52CE"/>
    <w:rsid w:val="000F3AAB"/>
    <w:rsid w:val="000F6E25"/>
    <w:rsid w:val="001011DF"/>
    <w:rsid w:val="00112B69"/>
    <w:rsid w:val="001218E7"/>
    <w:rsid w:val="00123ED7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4C9B"/>
    <w:rsid w:val="00224BC1"/>
    <w:rsid w:val="0022518C"/>
    <w:rsid w:val="00237A7E"/>
    <w:rsid w:val="00241F16"/>
    <w:rsid w:val="0024316F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A47A9"/>
    <w:rsid w:val="005B405A"/>
    <w:rsid w:val="005C2CCB"/>
    <w:rsid w:val="005C6479"/>
    <w:rsid w:val="005C69FD"/>
    <w:rsid w:val="005C773B"/>
    <w:rsid w:val="005D7025"/>
    <w:rsid w:val="005E2D67"/>
    <w:rsid w:val="005E2F87"/>
    <w:rsid w:val="005E5578"/>
    <w:rsid w:val="005F4D62"/>
    <w:rsid w:val="00610ED7"/>
    <w:rsid w:val="006158A9"/>
    <w:rsid w:val="00620CE3"/>
    <w:rsid w:val="00621086"/>
    <w:rsid w:val="00635771"/>
    <w:rsid w:val="006365A1"/>
    <w:rsid w:val="00636AA2"/>
    <w:rsid w:val="0065051C"/>
    <w:rsid w:val="00653944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6F1F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D41A1"/>
    <w:rsid w:val="007E156E"/>
    <w:rsid w:val="008033D0"/>
    <w:rsid w:val="00803FB6"/>
    <w:rsid w:val="008059EF"/>
    <w:rsid w:val="008128F7"/>
    <w:rsid w:val="00812938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7166E"/>
    <w:rsid w:val="008719C2"/>
    <w:rsid w:val="00883BD8"/>
    <w:rsid w:val="00884FF7"/>
    <w:rsid w:val="00894ACE"/>
    <w:rsid w:val="00897E5A"/>
    <w:rsid w:val="008A6579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1F1"/>
    <w:rsid w:val="00B30989"/>
    <w:rsid w:val="00B34D51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050D"/>
    <w:rsid w:val="00BA5B00"/>
    <w:rsid w:val="00BB09AD"/>
    <w:rsid w:val="00BB1A07"/>
    <w:rsid w:val="00BB6DAD"/>
    <w:rsid w:val="00BB7346"/>
    <w:rsid w:val="00BB7659"/>
    <w:rsid w:val="00BC1555"/>
    <w:rsid w:val="00BC60A9"/>
    <w:rsid w:val="00BE0C8A"/>
    <w:rsid w:val="00BE334D"/>
    <w:rsid w:val="00BE4988"/>
    <w:rsid w:val="00BF1C24"/>
    <w:rsid w:val="00BF4ED5"/>
    <w:rsid w:val="00BF5E73"/>
    <w:rsid w:val="00BF6A22"/>
    <w:rsid w:val="00C01D7B"/>
    <w:rsid w:val="00C06939"/>
    <w:rsid w:val="00C20B0B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57FB7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7917"/>
    <w:rsid w:val="00F5513E"/>
    <w:rsid w:val="00F623CA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63006-C453-4EB1-9D46-B3308CD2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</TotalTime>
  <Pages>2</Pages>
  <Words>329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28</cp:revision>
  <cp:lastPrinted>2019-11-13T10:04:00Z</cp:lastPrinted>
  <dcterms:created xsi:type="dcterms:W3CDTF">2019-07-31T11:52:00Z</dcterms:created>
  <dcterms:modified xsi:type="dcterms:W3CDTF">2020-08-13T03:09:00Z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