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835050" w:rsidRPr="001F50B0" w14:paraId="6142117D" w14:textId="77777777" w:rsidTr="0083505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07E888" w14:textId="04676B1C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05EE9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AF5B849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AB7F5E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1F50B0" w14:paraId="6A721B19" w14:textId="77777777" w:rsidTr="0083505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A5C82B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F8B4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DDFE7D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8C6DF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1F50B0" w14:paraId="09F8477D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66FDD" w14:textId="53E07040" w:rsidR="00835050" w:rsidRPr="001F50B0" w:rsidRDefault="005A64ED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7E4CB2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513995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7D1AD8B3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050" w:rsidRPr="001F50B0" w14:paraId="6F3AB4AC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DB2EA6" w14:textId="31AC5FE4" w:rsidR="00835050" w:rsidRPr="001F50B0" w:rsidRDefault="005A64ED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95E89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C8B82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6F10B69E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B24" w:rsidRPr="001F50B0" w14:paraId="00ACB8DB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20C44" w14:textId="6BF7E35C" w:rsidR="00746B24" w:rsidRPr="001F50B0" w:rsidRDefault="005A64ED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0D6831" w14:textId="77777777" w:rsidR="00746B24" w:rsidRPr="001F50B0" w:rsidRDefault="00746B24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62F152" w14:textId="145719C1" w:rsidR="00746B24" w:rsidRPr="001F50B0" w:rsidRDefault="00994A9F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การเปลี่ยนแปลงนโยบายการบัญชี  </w:t>
            </w:r>
          </w:p>
        </w:tc>
        <w:tc>
          <w:tcPr>
            <w:tcW w:w="1215" w:type="dxa"/>
          </w:tcPr>
          <w:p w14:paraId="4CD0C89B" w14:textId="77777777" w:rsidR="00746B24" w:rsidRPr="001F50B0" w:rsidRDefault="00746B24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340E91C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F92197" w14:textId="765E29B0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A5A06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AC6C8C" w14:textId="26FC6F76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7CD24EF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1E9838FF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1D096" w14:textId="0622BD72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DC0419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2962BCB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161AD634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288B1D64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F59A4" w14:textId="1DC54A30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AEBB99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35FC04F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3B618DD6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64B5074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FEC2C" w14:textId="37042701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E42762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CC79472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4F96BBF2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503AC170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84BD1" w14:textId="4B1DD6A1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C178DA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461AA3" w14:textId="58011A78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678B815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0E772280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BCE49" w14:textId="4B901DDF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AC5B63D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ED1568" w14:textId="2172EFDF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1B5B090E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1CA4082D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335C3" w14:textId="65E235A5" w:rsidR="00994A9F" w:rsidRPr="001F50B0" w:rsidRDefault="005A64ED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DE2223A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747E13D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2B98B6A8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1D5" w:rsidRPr="001F50B0" w14:paraId="45E2433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76AE05" w14:textId="3FE37B11" w:rsidR="004861D5" w:rsidRPr="001F50B0" w:rsidRDefault="005A64ED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3FEE131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1D384" w14:textId="14399B68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568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14:paraId="2AEC4A11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1D5" w:rsidRPr="001F50B0" w14:paraId="128BEDF4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9F56DF" w14:textId="1595079A" w:rsidR="004861D5" w:rsidRPr="001F50B0" w:rsidRDefault="005A64ED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4D44F27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FED501A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5E26D37B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1D5" w:rsidRPr="001F50B0" w14:paraId="2F827EF9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45C12" w14:textId="0E64C01F" w:rsidR="004861D5" w:rsidRPr="001F50B0" w:rsidRDefault="005A64ED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CBCDB61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43904F5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A801A6C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1D5" w:rsidRPr="001F50B0" w14:paraId="5FF291AF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68548" w14:textId="59EA9DCF" w:rsidR="004861D5" w:rsidRPr="00A26C8D" w:rsidRDefault="005A64ED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75402B5" w14:textId="77777777" w:rsidR="004861D5" w:rsidRPr="00A26C8D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4CF8B4A4" w14:textId="77777777" w:rsidR="004861D5" w:rsidRPr="00A26C8D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</w:pPr>
            <w:r w:rsidRPr="00A26C8D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มาตรฐานการรายงานทางการเงินที่ยังไม่ได้ใช้  </w:t>
            </w:r>
          </w:p>
        </w:tc>
        <w:tc>
          <w:tcPr>
            <w:tcW w:w="1215" w:type="dxa"/>
          </w:tcPr>
          <w:p w14:paraId="7C36DE14" w14:textId="77777777" w:rsidR="004861D5" w:rsidRPr="001F50B0" w:rsidRDefault="004861D5" w:rsidP="0048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8D85204" w14:textId="55006866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br w:type="page"/>
      </w: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1F50B0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1F50B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B233B" w14:textId="269944D7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1F50B0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1F50B0">
        <w:rPr>
          <w:rFonts w:asciiTheme="majorBidi" w:hAnsiTheme="majorBidi" w:cstheme="majorBidi"/>
          <w:sz w:val="30"/>
          <w:szCs w:val="30"/>
          <w:cs/>
        </w:rPr>
        <w:t>นี้</w:t>
      </w:r>
      <w:r w:rsidRPr="001F50B0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1F50B0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1F50B0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1F50B0">
        <w:rPr>
          <w:rFonts w:asciiTheme="majorBidi" w:hAnsiTheme="majorBidi" w:cstheme="majorBidi"/>
          <w:sz w:val="30"/>
          <w:szCs w:val="30"/>
          <w:cs/>
        </w:rPr>
        <w:t>คณะ</w:t>
      </w:r>
      <w:r w:rsidRPr="001F50B0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1F50B0">
        <w:rPr>
          <w:rFonts w:asciiTheme="majorBidi" w:hAnsiTheme="majorBidi" w:cstheme="majorBidi"/>
          <w:sz w:val="30"/>
          <w:szCs w:val="30"/>
          <w:cs/>
        </w:rPr>
        <w:t>เ</w:t>
      </w:r>
      <w:r w:rsidRPr="001F50B0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9D41EE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13</w:t>
      </w:r>
      <w:r w:rsidR="00647BB9">
        <w:rPr>
          <w:rFonts w:asciiTheme="majorBidi" w:hAnsiTheme="majorBidi" w:cstheme="majorBidi"/>
          <w:sz w:val="30"/>
          <w:szCs w:val="30"/>
        </w:rPr>
        <w:t xml:space="preserve"> </w:t>
      </w:r>
      <w:r w:rsidR="00647BB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A170B3" w:rsidRPr="00A26C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</w:p>
    <w:p w14:paraId="6BC33A44" w14:textId="77777777" w:rsidR="00014212" w:rsidRPr="001F50B0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B9F2682" w14:textId="77777777" w:rsidR="00014212" w:rsidRPr="001F50B0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ข้อมูล</w:t>
      </w:r>
      <w:r w:rsidR="00014212" w:rsidRPr="001F50B0">
        <w:rPr>
          <w:rFonts w:asciiTheme="majorBidi" w:hAnsiTheme="majorBidi" w:cstheme="majorBidi"/>
          <w:szCs w:val="30"/>
          <w:cs/>
        </w:rPr>
        <w:t>ทั่วไป</w:t>
      </w:r>
    </w:p>
    <w:p w14:paraId="639520F7" w14:textId="77777777" w:rsidR="00014212" w:rsidRPr="001F50B0" w:rsidRDefault="00014212" w:rsidP="00EB6969">
      <w:pPr>
        <w:pStyle w:val="NoSpacing"/>
        <w:rPr>
          <w:rFonts w:asciiTheme="majorBidi" w:hAnsiTheme="majorBidi" w:cstheme="majorBidi"/>
        </w:rPr>
      </w:pPr>
    </w:p>
    <w:p w14:paraId="7700272C" w14:textId="5A2B22E8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บริษัทดำเนินธุรกิจหลักเกี่ยวกับการผลิตและจำหน่ายอาหารทะเลบรรจุกระป๋องและบรรจุซอง รายละเอียดของ</w:t>
      </w:r>
      <w:r w:rsidRPr="001F50B0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บริษัทย่อยได้เปิดเผยไว้ในหมายเหตุประกอบงบการเงินข้อ </w:t>
      </w:r>
      <w:r w:rsidR="005A64ED" w:rsidRPr="005A64ED">
        <w:rPr>
          <w:rFonts w:asciiTheme="majorBidi" w:hAnsiTheme="majorBidi" w:cstheme="majorBidi"/>
          <w:sz w:val="30"/>
          <w:szCs w:val="30"/>
        </w:rPr>
        <w:t>4</w:t>
      </w:r>
      <w:r w:rsidR="002828B9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2828B9"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5A64ED">
        <w:rPr>
          <w:rFonts w:asciiTheme="majorBidi" w:hAnsiTheme="majorBidi" w:cstheme="majorBidi"/>
          <w:sz w:val="30"/>
          <w:szCs w:val="30"/>
        </w:rPr>
        <w:t>6</w:t>
      </w:r>
    </w:p>
    <w:p w14:paraId="62BD90C8" w14:textId="77777777" w:rsidR="00F17282" w:rsidRPr="001F50B0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683A53" w14:textId="72FF5801" w:rsidR="00014212" w:rsidRPr="001F50B0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เกณฑ์</w:t>
      </w:r>
      <w:r w:rsidR="00014212" w:rsidRPr="001F50B0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1F50B0">
        <w:rPr>
          <w:rFonts w:asciiTheme="majorBidi" w:hAnsiTheme="majorBidi" w:cstheme="majorBidi"/>
          <w:szCs w:val="30"/>
          <w:cs/>
        </w:rPr>
        <w:t>ระหว่างกาล</w:t>
      </w:r>
    </w:p>
    <w:p w14:paraId="42924AAF" w14:textId="77777777" w:rsidR="00014212" w:rsidRPr="001F50B0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0147EED3" w14:textId="77777777" w:rsidR="008D5EFE" w:rsidRPr="001F50B0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FA1C090" w14:textId="763AFF46" w:rsidR="008D5EFE" w:rsidRPr="001F50B0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381CD0C2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br/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34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1F50B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50B0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</w:p>
    <w:p w14:paraId="11BCF376" w14:textId="77777777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50601E4F" w14:textId="11BD8CED" w:rsidR="00CF47D1" w:rsidRPr="001F50B0" w:rsidRDefault="00CF47D1" w:rsidP="006D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A26C8D">
        <w:rPr>
          <w:rFonts w:asciiTheme="majorBidi" w:hAnsiTheme="majorBidi" w:cstheme="majorBidi"/>
          <w:spacing w:val="-6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</w:p>
    <w:p w14:paraId="28421380" w14:textId="09F2E6E1" w:rsidR="00CF47D1" w:rsidRPr="001F50B0" w:rsidRDefault="00CF47D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68FF3E5" w14:textId="3D872A40" w:rsidR="00CF47D1" w:rsidRPr="001F50B0" w:rsidRDefault="00CF47D1" w:rsidP="00C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C6707C" w:rsidRPr="001F50B0">
        <w:rPr>
          <w:rFonts w:asciiTheme="majorBidi" w:hAnsiTheme="majorBidi" w:cstheme="majorBidi"/>
          <w:sz w:val="30"/>
          <w:szCs w:val="30"/>
        </w:rPr>
        <w:t xml:space="preserve">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16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1F50B0">
        <w:rPr>
          <w:rFonts w:asciiTheme="majorBidi" w:hAnsiTheme="majorBidi" w:cstheme="majorBidi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z w:val="30"/>
          <w:szCs w:val="30"/>
        </w:rPr>
        <w:t>16</w:t>
      </w:r>
      <w:r w:rsidRPr="001F50B0">
        <w:rPr>
          <w:rFonts w:asciiTheme="majorBidi" w:hAnsiTheme="majorBidi" w:cstheme="majorBidi"/>
          <w:sz w:val="30"/>
          <w:szCs w:val="30"/>
          <w:cs/>
        </w:rPr>
        <w:t>) เป็นครั้งแรก</w:t>
      </w:r>
      <w:r w:rsidR="0060051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53A53" w:rsidRPr="001F50B0">
        <w:rPr>
          <w:rFonts w:asciiTheme="majorBidi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5A64ED" w:rsidRPr="005A64ED">
        <w:rPr>
          <w:rFonts w:asciiTheme="majorBidi" w:hAnsiTheme="majorBidi" w:cstheme="majorBidi"/>
          <w:sz w:val="30"/>
          <w:szCs w:val="30"/>
        </w:rPr>
        <w:t>3</w:t>
      </w:r>
    </w:p>
    <w:p w14:paraId="7C009A8F" w14:textId="65BE6DD8" w:rsidR="00CF47D1" w:rsidRPr="001F50B0" w:rsidRDefault="00CF47D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588F0A0" w14:textId="74EBBAE1" w:rsidR="00D96BB7" w:rsidRDefault="00D96BB7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91FA1" w14:textId="5B7F5035" w:rsidR="00600519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4F099" w14:textId="0FFEF447" w:rsidR="00600519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E0157" w14:textId="3FB62D43" w:rsidR="00600519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34831" w14:textId="77777777" w:rsidR="00600519" w:rsidRPr="001F50B0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51211B" w14:textId="4EB305FB" w:rsidR="00516E7C" w:rsidRPr="001F50B0" w:rsidRDefault="00516E7C" w:rsidP="00516E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E6FE63E" w14:textId="77777777" w:rsidR="00516E7C" w:rsidRPr="00A26C8D" w:rsidRDefault="00516E7C" w:rsidP="0051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24"/>
          <w:szCs w:val="24"/>
          <w:cs/>
        </w:rPr>
      </w:pPr>
    </w:p>
    <w:p w14:paraId="4B5F9A2C" w14:textId="068C6496" w:rsidR="00CF47D1" w:rsidRDefault="0051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0F51C7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</w:t>
      </w:r>
      <w:r w:rsidR="00833BFC" w:rsidRPr="000F51C7">
        <w:rPr>
          <w:rFonts w:asciiTheme="majorBidi" w:hAnsiTheme="majorBidi" w:cstheme="majorBidi"/>
          <w:spacing w:val="-3"/>
          <w:sz w:val="30"/>
          <w:szCs w:val="30"/>
          <w:cs/>
        </w:rPr>
        <w:t xml:space="preserve">               </w:t>
      </w:r>
      <w:r w:rsidRPr="000F51C7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31</w:t>
      </w:r>
      <w:r w:rsidR="007F54DA" w:rsidRPr="000F51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="003B41F8" w:rsidRPr="00A26C8D">
        <w:rPr>
          <w:rFonts w:asciiTheme="majorBidi" w:hAnsiTheme="majorBidi" w:cstheme="majorBidi"/>
          <w:sz w:val="30"/>
          <w:szCs w:val="30"/>
        </w:rPr>
        <w:t xml:space="preserve"> </w:t>
      </w:r>
      <w:r w:rsidR="003B41F8" w:rsidRPr="000F51C7">
        <w:rPr>
          <w:rFonts w:ascii="Angsana New" w:hAnsi="Angsana New"/>
          <w:sz w:val="28"/>
          <w:szCs w:val="28"/>
          <w:cs/>
        </w:rPr>
        <w:t xml:space="preserve">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233BC0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ตามที่ได้อธิบายไว้ในหมายเหตุข้อ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</w:t>
      </w:r>
      <w:r w:rsidR="003B41F8" w:rsidRPr="000F51C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33BC0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="003B41F8" w:rsidRPr="000F51C7">
        <w:rPr>
          <w:rFonts w:asciiTheme="majorBidi" w:hAnsiTheme="majorBidi" w:cstheme="majorBidi"/>
          <w:spacing w:val="-3"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2019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</w:rPr>
        <w:t>(Covid-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19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</w:rPr>
        <w:t>)</w:t>
      </w:r>
      <w:r w:rsidR="003B41F8" w:rsidRPr="000F51C7">
        <w:rPr>
          <w:rFonts w:ascii="Angsana New" w:hAnsi="Angsana New"/>
          <w:sz w:val="28"/>
          <w:szCs w:val="28"/>
          <w:cs/>
        </w:rPr>
        <w:t xml:space="preserve"> </w:t>
      </w:r>
    </w:p>
    <w:p w14:paraId="11FCD7DC" w14:textId="2BF1C14E" w:rsidR="001E4388" w:rsidRDefault="001E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4C4DA0A" w14:textId="6E9D9CD7" w:rsidR="0000680A" w:rsidRDefault="001E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ในช่วงต้นปี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โรคติดเชื้อไวรัสโคโรนา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(Covid-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)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bookmarkEnd w:id="1"/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ทำให้ประเทศไทยและ</w:t>
      </w:r>
      <w:r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="009C6098">
        <w:rPr>
          <w:rFonts w:asciiTheme="majorBidi" w:hAnsiTheme="majorBidi" w:cstheme="majorBidi"/>
          <w:spacing w:val="-3"/>
          <w:sz w:val="30"/>
          <w:szCs w:val="30"/>
        </w:rPr>
        <w:t xml:space="preserve">                        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ในสถานการณ์นี้อาจนำมาซึ่งความไม่แน่นอน และส่งผลกระทบต่อสภาพแวดล้อมของ</w:t>
      </w:r>
      <w:r w:rsidR="009C6098" w:rsidRPr="00A26C57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อย่างไรก็ตาม</w:t>
      </w:r>
      <w:r w:rsidR="009C6098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ฝ่ายบริหารของกลุ่มบริษัท จะยังคงติดตาม</w:t>
      </w:r>
      <w:r w:rsidR="009C6098" w:rsidRPr="00A26C57">
        <w:rPr>
          <w:rFonts w:asciiTheme="majorBidi" w:hAnsiTheme="majorBidi" w:cstheme="majorBidi"/>
          <w:spacing w:val="-3"/>
          <w:sz w:val="30"/>
          <w:szCs w:val="30"/>
          <w:cs/>
        </w:rPr>
        <w:t>สถานการณ์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อย่างต่อเนื่อง และประเมินผลกระทบทางการเงินอย่างสม่ำเสมอ</w:t>
      </w:r>
      <w:r w:rsidR="009C6098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6D1EA0">
        <w:rPr>
          <w:rFonts w:asciiTheme="majorBidi" w:hAnsiTheme="majorBidi" w:cstheme="majorBidi" w:hint="cs"/>
          <w:spacing w:val="-3"/>
          <w:sz w:val="30"/>
          <w:szCs w:val="30"/>
          <w:cs/>
        </w:rPr>
        <w:t>ทั้ง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ในส่วนที่เกี่ยวกับการประเมินมูลค่าสินทรัพย์</w:t>
      </w:r>
      <w:r w:rsidR="006D1EA0">
        <w:rPr>
          <w:rFonts w:asciiTheme="majorBidi" w:hAnsiTheme="majorBidi" w:cstheme="majorBidi"/>
          <w:spacing w:val="-3"/>
          <w:sz w:val="30"/>
          <w:szCs w:val="30"/>
        </w:rPr>
        <w:t xml:space="preserve">,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ประมาณการหนี้สิน</w:t>
      </w:r>
      <w:r w:rsidR="006D1EA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9C6098" w:rsidRPr="00A26C57">
        <w:rPr>
          <w:rFonts w:asciiTheme="majorBidi" w:hAnsiTheme="majorBidi" w:cstheme="majorBidi" w:hint="cs"/>
          <w:spacing w:val="-3"/>
          <w:sz w:val="30"/>
          <w:szCs w:val="30"/>
          <w:cs/>
        </w:rPr>
        <w:t>และหนี้สินที่อาจเกิดขึ้น</w:t>
      </w:r>
    </w:p>
    <w:p w14:paraId="1D6E33CD" w14:textId="77777777" w:rsidR="004D27E1" w:rsidRDefault="004D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E64E095" w14:textId="1DA04BEB" w:rsidR="0000680A" w:rsidRDefault="00006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30</w:t>
      </w:r>
      <w:r w:rsidR="002F02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F02C3">
        <w:rPr>
          <w:rFonts w:asciiTheme="majorBidi" w:hAnsiTheme="majorBidi" w:cstheme="majorBidi" w:hint="cs"/>
          <w:spacing w:val="-3"/>
          <w:sz w:val="30"/>
          <w:szCs w:val="30"/>
          <w:cs/>
        </w:rPr>
        <w:t>มิถุนายน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bookmarkStart w:id="2" w:name="_Hlk48033589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bookmarkEnd w:id="2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FB3112">
        <w:rPr>
          <w:rFonts w:asciiTheme="majorBidi" w:hAnsiTheme="majorBidi" w:cstheme="majorBidi"/>
          <w:spacing w:val="-3"/>
          <w:sz w:val="30"/>
          <w:szCs w:val="30"/>
        </w:rPr>
        <w:t xml:space="preserve">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โรคติดเชื้อไวรัส โคโรนา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07306" w:rsidRPr="00A26C8D">
        <w:rPr>
          <w:rFonts w:asciiTheme="majorBidi" w:hAnsiTheme="majorBidi" w:cstheme="majorBidi"/>
          <w:spacing w:val="-3"/>
          <w:sz w:val="30"/>
          <w:szCs w:val="30"/>
        </w:rPr>
        <w:t>(Covid-</w:t>
      </w:r>
      <w:r w:rsidR="00507306" w:rsidRPr="005A64ED">
        <w:rPr>
          <w:rFonts w:asciiTheme="majorBidi" w:hAnsiTheme="majorBidi" w:cstheme="majorBidi"/>
          <w:spacing w:val="-3"/>
          <w:sz w:val="30"/>
          <w:szCs w:val="30"/>
        </w:rPr>
        <w:t>19</w:t>
      </w:r>
      <w:r w:rsidR="00507306" w:rsidRPr="00A26C8D">
        <w:rPr>
          <w:rFonts w:asciiTheme="majorBidi" w:hAnsiTheme="majorBidi" w:cstheme="majorBidi"/>
          <w:spacing w:val="-3"/>
          <w:sz w:val="30"/>
          <w:szCs w:val="30"/>
        </w:rPr>
        <w:t>)</w:t>
      </w:r>
      <w:r w:rsidR="00507306" w:rsidRPr="000F51C7">
        <w:rPr>
          <w:rFonts w:ascii="Angsana New" w:hAnsi="Angsana New"/>
          <w:sz w:val="28"/>
          <w:szCs w:val="28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ในเรื่องดังต่อไปนี้</w:t>
      </w:r>
    </w:p>
    <w:p w14:paraId="00B702D2" w14:textId="07F3D835" w:rsidR="00C06E3A" w:rsidRDefault="00C0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E68D50E" w14:textId="77777777" w:rsidR="00C06E3A" w:rsidRPr="00A26C8D" w:rsidRDefault="00C06E3A" w:rsidP="00C06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26C8D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46C25FE0" w14:textId="77777777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E4F842" w14:textId="177120DD" w:rsidR="00C06E3A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26C8D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A26C8D">
        <w:rPr>
          <w:rFonts w:ascii="Angsana New" w:hAnsi="Angsana New"/>
          <w:color w:val="000000"/>
          <w:sz w:val="30"/>
          <w:szCs w:val="30"/>
        </w:rPr>
        <w:t>Simplified approach)</w:t>
      </w:r>
      <w:r w:rsidRPr="00A26C8D">
        <w:rPr>
          <w:rFonts w:ascii="Angsana New" w:hAnsi="Angsana New"/>
          <w:color w:val="000000"/>
          <w:sz w:val="30"/>
          <w:szCs w:val="30"/>
          <w:cs/>
        </w:rPr>
        <w:t xml:space="preserve"> โดยใช้ข้อมูล</w:t>
      </w:r>
      <w:r w:rsidRPr="00A26C8D">
        <w:rPr>
          <w:rFonts w:ascii="Angsana New" w:hAnsi="Angsana New"/>
          <w:color w:val="000000"/>
          <w:sz w:val="30"/>
          <w:szCs w:val="30"/>
        </w:rPr>
        <w:t xml:space="preserve">             </w:t>
      </w:r>
      <w:r w:rsidRPr="00A26C8D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 (</w:t>
      </w:r>
      <w:r w:rsidRPr="00A26C8D">
        <w:rPr>
          <w:rFonts w:ascii="Angsana New" w:hAnsi="Angsana New"/>
          <w:color w:val="000000"/>
          <w:sz w:val="30"/>
          <w:szCs w:val="30"/>
        </w:rPr>
        <w:t>loss rate)</w:t>
      </w:r>
      <w:r w:rsidRPr="00A26C8D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A26C8D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A26C8D">
        <w:rPr>
          <w:rFonts w:ascii="Angsana New" w:hAnsi="Angsana New"/>
          <w:sz w:val="30"/>
          <w:szCs w:val="30"/>
        </w:rPr>
        <w:t xml:space="preserve">(Forward-looking information) </w:t>
      </w:r>
      <w:r w:rsidRPr="00A26C8D">
        <w:rPr>
          <w:rFonts w:ascii="Angsana New" w:hAnsi="Angsana New"/>
          <w:sz w:val="30"/>
          <w:szCs w:val="30"/>
          <w:cs/>
        </w:rPr>
        <w:t>มาพิจารณา</w:t>
      </w:r>
    </w:p>
    <w:p w14:paraId="6A068C82" w14:textId="18494958" w:rsidR="00C06E3A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252A4CB" w14:textId="77777777" w:rsidR="00C06E3A" w:rsidRPr="00A26C8D" w:rsidRDefault="00C06E3A" w:rsidP="00C06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26C8D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6788FAA0" w14:textId="77777777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D03C822" w14:textId="29076E1B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26C8D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</w:t>
      </w:r>
      <w:r w:rsidRPr="00A26C8D">
        <w:rPr>
          <w:rFonts w:ascii="Angsana New" w:hAnsi="Angsana New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 ณ วันที่</w:t>
      </w:r>
      <w:r w:rsidRPr="00A26C8D">
        <w:rPr>
          <w:rFonts w:ascii="Angsana New" w:hAnsi="Angsana New"/>
          <w:sz w:val="30"/>
          <w:szCs w:val="30"/>
        </w:rPr>
        <w:t xml:space="preserve"> </w:t>
      </w:r>
      <w:r w:rsidR="003B4D08">
        <w:rPr>
          <w:rFonts w:ascii="Angsana New" w:hAnsi="Angsana New"/>
          <w:sz w:val="30"/>
          <w:szCs w:val="30"/>
        </w:rPr>
        <w:t xml:space="preserve">       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30</w:t>
      </w:r>
      <w:r w:rsidR="002F02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F02C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มิถุนายน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C06E3A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="Angsana New" w:hAnsi="Angsana New"/>
          <w:sz w:val="30"/>
          <w:szCs w:val="30"/>
        </w:rPr>
        <w:t xml:space="preserve"> </w:t>
      </w:r>
      <w:r w:rsidRPr="00A26C8D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="005A64ED" w:rsidRPr="005A64ED">
        <w:rPr>
          <w:rFonts w:ascii="Angsana New" w:hAnsi="Angsana New"/>
          <w:sz w:val="30"/>
          <w:szCs w:val="30"/>
        </w:rPr>
        <w:t>1</w:t>
      </w:r>
      <w:r w:rsidRPr="00A26C8D">
        <w:rPr>
          <w:rFonts w:ascii="Angsana New" w:hAnsi="Angsana New"/>
          <w:sz w:val="30"/>
          <w:szCs w:val="30"/>
          <w:cs/>
        </w:rPr>
        <w:t xml:space="preserve"> มกราคม </w:t>
      </w:r>
      <w:r w:rsidR="005A64ED" w:rsidRPr="005A64ED">
        <w:rPr>
          <w:rFonts w:ascii="Angsana New" w:hAnsi="Angsana New"/>
          <w:sz w:val="30"/>
          <w:szCs w:val="30"/>
        </w:rPr>
        <w:t>2563</w:t>
      </w:r>
    </w:p>
    <w:p w14:paraId="106B7EE5" w14:textId="4B7CC027" w:rsidR="008C1067" w:rsidRPr="00A26C8D" w:rsidRDefault="008C1067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20E167F" w14:textId="598DDC06" w:rsidR="008C1067" w:rsidRPr="001F50B0" w:rsidRDefault="008763DF" w:rsidP="009B621A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="008C1067" w:rsidRPr="001F50B0">
        <w:rPr>
          <w:rFonts w:asciiTheme="majorBidi" w:hAnsiTheme="majorBidi" w:cstheme="majorBidi"/>
          <w:szCs w:val="30"/>
          <w:cs/>
        </w:rPr>
        <w:t>การเปลี่ยนแปลง</w:t>
      </w:r>
      <w:r w:rsidR="008C1067" w:rsidRPr="00142DE9">
        <w:rPr>
          <w:rFonts w:asciiTheme="majorBidi" w:hAnsiTheme="majorBidi" w:cstheme="majorBidi"/>
          <w:szCs w:val="30"/>
          <w:cs/>
        </w:rPr>
        <w:t>นโยบาย</w:t>
      </w:r>
      <w:r w:rsidR="007368E1" w:rsidRPr="00A26C8D">
        <w:rPr>
          <w:rFonts w:asciiTheme="majorBidi" w:hAnsiTheme="majorBidi" w:cstheme="majorBidi"/>
          <w:szCs w:val="30"/>
          <w:cs/>
        </w:rPr>
        <w:t>การ</w:t>
      </w:r>
      <w:r w:rsidR="008C1067" w:rsidRPr="00142DE9">
        <w:rPr>
          <w:rFonts w:asciiTheme="majorBidi" w:hAnsiTheme="majorBidi" w:cstheme="majorBidi"/>
          <w:szCs w:val="30"/>
          <w:cs/>
        </w:rPr>
        <w:t>บัญชี</w:t>
      </w:r>
    </w:p>
    <w:p w14:paraId="4996156C" w14:textId="347F4119" w:rsidR="008C1067" w:rsidRPr="00A26C8D" w:rsidRDefault="008C1067" w:rsidP="008C1067">
      <w:pPr>
        <w:rPr>
          <w:rFonts w:asciiTheme="majorBidi" w:hAnsiTheme="majorBidi" w:cstheme="majorBidi"/>
          <w:sz w:val="22"/>
          <w:szCs w:val="22"/>
        </w:rPr>
      </w:pPr>
    </w:p>
    <w:p w14:paraId="0E7829E3" w14:textId="576E3EAC" w:rsidR="00177B0F" w:rsidRDefault="00177B0F" w:rsidP="00177B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ตั้งแต่วันที่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16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เป็นครั้งแรก ผลกระทบจากการเปลี่ยนแปลงนโยบายการบัญชี มีดังนี้</w:t>
      </w:r>
    </w:p>
    <w:p w14:paraId="061EB754" w14:textId="77777777" w:rsidR="00ED0B88" w:rsidRPr="00A26C8D" w:rsidRDefault="00ED0B88" w:rsidP="00A26C8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42D9DDA0" w14:textId="549D48C0" w:rsidR="001C4296" w:rsidRPr="001C4296" w:rsidRDefault="001C4296" w:rsidP="00DE627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C42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1C429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C42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0FCE290" w14:textId="749ABDCC" w:rsidR="001C4296" w:rsidRDefault="001C4296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559AA792" w14:textId="182F542B" w:rsidR="00EA0E4E" w:rsidRPr="00A26C8D" w:rsidRDefault="00EA0E4E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2562</w:t>
      </w:r>
    </w:p>
    <w:p w14:paraId="0C204C89" w14:textId="77777777" w:rsidR="00342899" w:rsidRDefault="00342899" w:rsidP="00A26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50EADAC" w14:textId="6D1CECE1" w:rsidR="00342899" w:rsidRPr="00A26C8D" w:rsidRDefault="001A2F67" w:rsidP="006E6F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</w:t>
      </w:r>
      <w:r w:rsidR="00887F6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ทางการเงิน มีดังนี้</w:t>
      </w:r>
    </w:p>
    <w:p w14:paraId="077D404A" w14:textId="0D14069F" w:rsidR="00B218BD" w:rsidRPr="00A26C8D" w:rsidRDefault="00B218BD" w:rsidP="00A26C8D">
      <w:pPr>
        <w:pStyle w:val="ListParagraph"/>
        <w:tabs>
          <w:tab w:val="clear" w:pos="680"/>
          <w:tab w:val="left" w:pos="990"/>
        </w:tabs>
        <w:ind w:left="540"/>
        <w:rPr>
          <w:sz w:val="28"/>
          <w:szCs w:val="36"/>
        </w:rPr>
      </w:pPr>
    </w:p>
    <w:p w14:paraId="44BC4F27" w14:textId="34B286F9" w:rsidR="00B81F01" w:rsidRPr="00A26C8D" w:rsidRDefault="006D6844" w:rsidP="00504C1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E27197" w14:textId="402C71AA" w:rsidR="006D6844" w:rsidRPr="00A26C8D" w:rsidRDefault="006D6844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BE9E5C7" w14:textId="18040155" w:rsidR="006D6844" w:rsidRDefault="006D6844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มาตรฐานการรายงานทางการเงิน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(“TFRS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จัดประเภทสินทรัพย์ทางการเงินเป็น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ประเภท ได้แก่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(FVOCI)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(FVTPL)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โดยการจัดประเภทตาม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105</w:t>
      </w:r>
    </w:p>
    <w:p w14:paraId="70EBB8BB" w14:textId="77777777" w:rsidR="00465A4B" w:rsidRDefault="00465A4B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11B443D" w14:textId="4A35BE15" w:rsidR="006F4D05" w:rsidRDefault="004A178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ตาม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</w:t>
      </w:r>
      <w:r w:rsidR="00277B05">
        <w:rPr>
          <w:rFonts w:asciiTheme="majorBidi" w:hAnsiTheme="majorBidi" w:cstheme="majorBidi"/>
          <w:spacing w:val="-3"/>
          <w:sz w:val="30"/>
          <w:szCs w:val="30"/>
        </w:rPr>
        <w:t xml:space="preserve">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ตามสัญญา</w:t>
      </w:r>
      <w:r w:rsidR="000856C2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6F4D05" w:rsidRPr="00A26C8D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4AC3692C" w14:textId="0BFA7A0A" w:rsidR="006F4D05" w:rsidRDefault="006F4D05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3289944" w14:textId="678C920E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6CC0073" w14:textId="2B39FBB1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A798CD1" w14:textId="541C0DC2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5348B187" w14:textId="77777777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5AA6FAB" w14:textId="03351EC9" w:rsidR="00B81F01" w:rsidRPr="00A26C8D" w:rsidRDefault="006F4D05" w:rsidP="00A26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การวัดมูลค่าภายใต้</w:t>
      </w:r>
      <w:r w:rsidR="0010252C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306D6B">
        <w:rPr>
          <w:rFonts w:asciiTheme="majorBidi" w:hAnsiTheme="majorBidi" w:cstheme="majorBidi"/>
          <w:spacing w:val="-3"/>
          <w:sz w:val="30"/>
          <w:szCs w:val="30"/>
          <w:cs/>
        </w:rPr>
        <w:t>ไม่มีผลกระทบที่มีสาระสำคัญ</w:t>
      </w:r>
      <w:r w:rsidR="00532F2E">
        <w:rPr>
          <w:rFonts w:asciiTheme="majorBidi" w:hAnsiTheme="majorBidi" w:cstheme="majorBidi" w:hint="cs"/>
          <w:spacing w:val="-3"/>
          <w:sz w:val="30"/>
          <w:szCs w:val="30"/>
          <w:cs/>
        </w:rPr>
        <w:t>ต่อ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</w:t>
      </w:r>
      <w:bookmarkStart w:id="3" w:name="_Hlk39858191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จัดประเภทรายการ</w:t>
      </w:r>
      <w:r w:rsidR="00532F2E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</w:t>
      </w:r>
      <w:bookmarkEnd w:id="3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="003C4FE6">
        <w:rPr>
          <w:rFonts w:asciiTheme="majorBidi" w:hAnsiTheme="majorBidi" w:cstheme="majorBidi" w:hint="cs"/>
          <w:spacing w:val="-3"/>
          <w:sz w:val="30"/>
          <w:szCs w:val="30"/>
          <w:cs/>
        </w:rPr>
        <w:t>การ</w:t>
      </w:r>
      <w:r w:rsidR="00E80AA6" w:rsidRPr="00306D6B">
        <w:rPr>
          <w:rFonts w:asciiTheme="majorBidi" w:hAnsiTheme="majorBidi" w:cstheme="majorBidi" w:hint="cs"/>
          <w:spacing w:val="-3"/>
          <w:sz w:val="30"/>
          <w:szCs w:val="30"/>
          <w:cs/>
        </w:rPr>
        <w:t>จัดประเภท</w:t>
      </w:r>
      <w:r w:rsidR="00E80AA6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และวัดมูลค่าด้วยราคาทุนตัดจำหน่ายซึ่งใกล้เคียงกับ</w:t>
      </w:r>
      <w:r w:rsidR="00307448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    </w:t>
      </w:r>
      <w:r w:rsidR="00E80AA6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มูลค่าทางบัญชี  </w:t>
      </w:r>
      <w:r w:rsidR="00C51A76">
        <w:rPr>
          <w:rFonts w:asciiTheme="majorBidi" w:hAnsiTheme="majorBidi" w:cstheme="majorBidi" w:hint="cs"/>
          <w:spacing w:val="-3"/>
          <w:sz w:val="30"/>
          <w:szCs w:val="30"/>
          <w:cs/>
        </w:rPr>
        <w:t>ทั้งนี้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กลุ่มบริษัทและบริษัทตั้งใจจะถือตราสารทุนที่ไม่อยู่ในความต้องการของตลาดจำนวน</w:t>
      </w:r>
      <w:r w:rsidR="004A7885">
        <w:rPr>
          <w:rFonts w:asciiTheme="majorBidi" w:hAnsiTheme="majorBidi" w:cstheme="majorBidi" w:hint="cs"/>
          <w:spacing w:val="-3"/>
          <w:sz w:val="30"/>
          <w:szCs w:val="30"/>
          <w:cs/>
        </w:rPr>
        <w:t>เงิน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7</w:t>
      </w:r>
      <w:r w:rsidR="00EB5A14" w:rsidRPr="00A26C8D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38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</w:t>
      </w:r>
      <w:r w:rsidR="00C51A76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  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0134566E" w14:textId="77777777" w:rsidR="00F925A0" w:rsidRDefault="00F925A0" w:rsidP="00B81F01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34CF985" w14:textId="2B0D3A03" w:rsidR="00B81F01" w:rsidRPr="00A26C8D" w:rsidRDefault="00B81F01" w:rsidP="00A26C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469E75AF" w14:textId="77777777" w:rsidR="00B218BD" w:rsidRPr="00B218BD" w:rsidRDefault="00B218BD" w:rsidP="00A26C8D"/>
    <w:p w14:paraId="48159A8F" w14:textId="47D091EB" w:rsidR="00B218BD" w:rsidRDefault="00B218BD" w:rsidP="00AD56BF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A91E23">
        <w:rPr>
          <w:rFonts w:asciiTheme="majorBidi" w:hAnsiTheme="majorBidi" w:cstheme="majorBidi"/>
          <w:spacing w:val="-3"/>
          <w:sz w:val="30"/>
          <w:szCs w:val="30"/>
        </w:rPr>
        <w:t xml:space="preserve">          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กำหนดให้ใช้วิจารณญาณในการประเมินว่า</w:t>
      </w:r>
      <w:r w:rsidR="00A91E23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และพิจารณา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ความน่าจะเป็นถ่วงน้ำหนัก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ทั้งนี้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การพิจารณาด้อยค่า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ดังกล่าว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จะถือปฏิบัติกับสินทรัพย์ทางการเงินที</w:t>
      </w:r>
      <w:r w:rsidR="000055F9">
        <w:rPr>
          <w:rFonts w:asciiTheme="majorBidi" w:hAnsiTheme="majorBidi" w:cstheme="majorBidi" w:hint="cs"/>
          <w:spacing w:val="-3"/>
          <w:sz w:val="30"/>
          <w:szCs w:val="30"/>
          <w:cs/>
        </w:rPr>
        <w:t>่</w:t>
      </w:r>
      <w:r w:rsidR="006F23EC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วัดมูลค่าด้วยวิธีราคาทุนตัดจำหน่าย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0A01C5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="006F23EC">
        <w:rPr>
          <w:rFonts w:asciiTheme="majorBidi" w:hAnsiTheme="majorBidi" w:cstheme="majorBidi"/>
          <w:spacing w:val="-3"/>
          <w:sz w:val="30"/>
          <w:szCs w:val="30"/>
        </w:rPr>
        <w:t xml:space="preserve">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ลูกหนี้ตามสัญญาเช่า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ซึ่งไม่รวมเงินลงทุนในตราสารทุน</w:t>
      </w:r>
    </w:p>
    <w:p w14:paraId="7E106452" w14:textId="55E5A389" w:rsidR="00BA10C3" w:rsidRDefault="00BA10C3" w:rsidP="00AD56BF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</w:p>
    <w:p w14:paraId="76D51A7D" w14:textId="2D04F697" w:rsidR="00BA10C3" w:rsidRDefault="00BA10C3" w:rsidP="00BA1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9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10252C" w:rsidRPr="00306D6B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</w:t>
      </w:r>
    </w:p>
    <w:p w14:paraId="345589AA" w14:textId="77777777" w:rsidR="00D008A2" w:rsidRDefault="00D008A2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77A58F20" w14:textId="1263F4B9" w:rsidR="001C4296" w:rsidRPr="001F50B0" w:rsidRDefault="001C4296" w:rsidP="00DE627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20B9351" w14:textId="77777777" w:rsidR="008C1067" w:rsidRPr="001F50B0" w:rsidRDefault="008C1067" w:rsidP="008C1067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11F7E44" w14:textId="3AA599DD" w:rsidR="008C1067" w:rsidRPr="001F50B0" w:rsidRDefault="008C1067" w:rsidP="008C10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ตั้งแต่วันที่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กลุ่มบริษัทถือปฏิบัติตาม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TFRS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16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17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สัญญาเช่า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(TAS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17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)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4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(TFRIC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4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) </w:t>
      </w:r>
      <w:r w:rsidR="00A23596"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A23596" w:rsidRPr="001F50B0">
        <w:rPr>
          <w:rFonts w:asciiTheme="majorBidi" w:hAnsiTheme="majorBidi" w:cstheme="majorBidi"/>
          <w:spacing w:val="-3"/>
          <w:sz w:val="30"/>
          <w:szCs w:val="30"/>
        </w:rPr>
        <w:t>(Modified retrospective approach)</w:t>
      </w:r>
    </w:p>
    <w:p w14:paraId="4D214FD7" w14:textId="77777777" w:rsidR="00E05D82" w:rsidRPr="001F50B0" w:rsidRDefault="00E05D82" w:rsidP="008C10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240F87A" w14:textId="67DDC28A" w:rsidR="008C1067" w:rsidRPr="001F50B0" w:rsidRDefault="008C1067" w:rsidP="008C1067">
      <w:pPr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TFRS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16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(Transaction price)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ณ วันที่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235CF7E" w14:textId="77777777" w:rsidR="004F5EE1" w:rsidRPr="001F50B0" w:rsidRDefault="004F5EE1" w:rsidP="008C1067">
      <w:pPr>
        <w:rPr>
          <w:rFonts w:asciiTheme="majorBidi" w:hAnsiTheme="majorBidi" w:cstheme="majorBidi"/>
          <w:sz w:val="32"/>
          <w:szCs w:val="32"/>
        </w:rPr>
      </w:pPr>
    </w:p>
    <w:p w14:paraId="5CC1BEC7" w14:textId="6C5DB41B" w:rsidR="00F255C7" w:rsidRPr="001F50B0" w:rsidRDefault="00F255C7" w:rsidP="00F25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6BB5F7F" w14:textId="77777777" w:rsidR="00F255C7" w:rsidRPr="00F20CC0" w:rsidRDefault="00F255C7" w:rsidP="00F25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b/>
          <w:sz w:val="16"/>
          <w:szCs w:val="16"/>
          <w:highlight w:val="cyan"/>
        </w:rPr>
      </w:pPr>
    </w:p>
    <w:p w14:paraId="0FC0B4B8" w14:textId="593145B8" w:rsidR="00F255C7" w:rsidRPr="001F50B0" w:rsidRDefault="00F255C7" w:rsidP="00F255C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5A64ED" w:rsidRPr="005A64ED">
        <w:rPr>
          <w:rFonts w:asciiTheme="majorBidi" w:hAnsiTheme="majorBidi" w:cstheme="majorBidi"/>
          <w:spacing w:val="-3"/>
          <w:sz w:val="30"/>
          <w:szCs w:val="30"/>
        </w:rPr>
        <w:t>12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เดือน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657D58DC" w14:textId="77777777" w:rsidR="00F255C7" w:rsidRPr="001F50B0" w:rsidRDefault="00F255C7" w:rsidP="00F255C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3376615E" w14:textId="77777777" w:rsidR="00AF49CF" w:rsidRPr="00F20CC0" w:rsidRDefault="00AF49CF" w:rsidP="009A3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  <w:highlight w:val="yellow"/>
          <w:shd w:val="clear" w:color="auto" w:fill="CCCCCC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21"/>
        <w:gridCol w:w="1433"/>
        <w:gridCol w:w="191"/>
        <w:gridCol w:w="1434"/>
      </w:tblGrid>
      <w:tr w:rsidR="009A361F" w:rsidRPr="001F50B0" w14:paraId="3EE7433E" w14:textId="77777777" w:rsidTr="00A26C8D">
        <w:trPr>
          <w:cantSplit/>
          <w:trHeight w:val="20"/>
          <w:tblHeader/>
        </w:trPr>
        <w:tc>
          <w:tcPr>
            <w:tcW w:w="6021" w:type="dxa"/>
            <w:shd w:val="clear" w:color="auto" w:fill="auto"/>
            <w:vAlign w:val="bottom"/>
          </w:tcPr>
          <w:p w14:paraId="44C931F4" w14:textId="77BDF137" w:rsidR="009A361F" w:rsidRPr="001F50B0" w:rsidRDefault="009A361F" w:rsidP="00F021F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5A64ED" w:rsidRPr="005A64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1F50B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14:paraId="758E2C8A" w14:textId="7DC9E3C7" w:rsidR="009A361F" w:rsidRPr="001F50B0" w:rsidRDefault="009A361F" w:rsidP="00F021F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1" w:type="dxa"/>
            <w:vAlign w:val="bottom"/>
          </w:tcPr>
          <w:p w14:paraId="6A4F8E3C" w14:textId="77777777" w:rsidR="009A361F" w:rsidRPr="001F50B0" w:rsidRDefault="009A361F" w:rsidP="00F021F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0910876A" w14:textId="77777777" w:rsidR="009A361F" w:rsidRPr="001F50B0" w:rsidRDefault="009A361F" w:rsidP="00F021F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A27AB66" w14:textId="453457F5" w:rsidR="009A361F" w:rsidRPr="001F50B0" w:rsidRDefault="009A361F" w:rsidP="00F021F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A361F" w:rsidRPr="001F50B0" w14:paraId="034910BA" w14:textId="77777777" w:rsidTr="002F53D9">
        <w:trPr>
          <w:cantSplit/>
          <w:trHeight w:val="20"/>
          <w:tblHeader/>
        </w:trPr>
        <w:tc>
          <w:tcPr>
            <w:tcW w:w="6021" w:type="dxa"/>
          </w:tcPr>
          <w:p w14:paraId="490B7D89" w14:textId="77777777" w:rsidR="009A361F" w:rsidRPr="001F50B0" w:rsidRDefault="009A361F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8" w:type="dxa"/>
            <w:gridSpan w:val="3"/>
          </w:tcPr>
          <w:p w14:paraId="58DBCCB5" w14:textId="77777777" w:rsidR="009A361F" w:rsidRPr="001F50B0" w:rsidRDefault="009A361F" w:rsidP="00F021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361F" w:rsidRPr="001F50B0" w14:paraId="15612165" w14:textId="77777777" w:rsidTr="002F53D9">
        <w:trPr>
          <w:cantSplit/>
          <w:trHeight w:val="20"/>
        </w:trPr>
        <w:tc>
          <w:tcPr>
            <w:tcW w:w="6021" w:type="dxa"/>
          </w:tcPr>
          <w:p w14:paraId="2513624C" w14:textId="26370573" w:rsidR="009A361F" w:rsidRPr="001F50B0" w:rsidRDefault="009A361F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58" w:type="dxa"/>
            <w:gridSpan w:val="3"/>
          </w:tcPr>
          <w:p w14:paraId="73AED653" w14:textId="77777777" w:rsidR="009A361F" w:rsidRPr="001F50B0" w:rsidRDefault="009A361F" w:rsidP="00F021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74F31" w:rsidRPr="001F50B0" w14:paraId="435F2B2D" w14:textId="77777777" w:rsidTr="00A26C8D">
        <w:trPr>
          <w:cantSplit/>
          <w:trHeight w:val="20"/>
        </w:trPr>
        <w:tc>
          <w:tcPr>
            <w:tcW w:w="6021" w:type="dxa"/>
            <w:vAlign w:val="bottom"/>
          </w:tcPr>
          <w:p w14:paraId="4A4AE141" w14:textId="1BD89315" w:rsidR="00074F31" w:rsidRPr="001F50B0" w:rsidRDefault="00B3200D" w:rsidP="00074F3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00D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3" w:type="dxa"/>
            <w:vAlign w:val="bottom"/>
          </w:tcPr>
          <w:p w14:paraId="35B051FB" w14:textId="10ADA021" w:rsidR="00074F31" w:rsidRPr="001F50B0" w:rsidRDefault="005A64ED" w:rsidP="00074F3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91" w:type="dxa"/>
            <w:vAlign w:val="bottom"/>
          </w:tcPr>
          <w:p w14:paraId="4845DC14" w14:textId="77777777" w:rsidR="00074F31" w:rsidRPr="001F50B0" w:rsidRDefault="00074F31" w:rsidP="00074F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B18D990" w14:textId="71CFB3B7" w:rsidR="00074F31" w:rsidRPr="001F50B0" w:rsidRDefault="005A64ED" w:rsidP="00D21D1E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074F31" w:rsidRPr="001F50B0" w14:paraId="40DB0CCA" w14:textId="77777777" w:rsidTr="00A26C8D">
        <w:trPr>
          <w:cantSplit/>
          <w:trHeight w:val="20"/>
        </w:trPr>
        <w:tc>
          <w:tcPr>
            <w:tcW w:w="6021" w:type="dxa"/>
          </w:tcPr>
          <w:p w14:paraId="00315777" w14:textId="77777777" w:rsidR="00074F31" w:rsidRPr="001F50B0" w:rsidRDefault="00074F31" w:rsidP="00074F3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33" w:type="dxa"/>
            <w:vAlign w:val="bottom"/>
          </w:tcPr>
          <w:p w14:paraId="7FF52966" w14:textId="28CC12E5" w:rsidR="00074F31" w:rsidRPr="001F50B0" w:rsidRDefault="00074F31" w:rsidP="00074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1" w:type="dxa"/>
          </w:tcPr>
          <w:p w14:paraId="7B421E98" w14:textId="77777777" w:rsidR="00074F31" w:rsidRPr="001F50B0" w:rsidRDefault="00074F31" w:rsidP="00074F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29CB511" w14:textId="5D6F76FC" w:rsidR="00074F31" w:rsidRPr="001F50B0" w:rsidRDefault="00074F31" w:rsidP="00074F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A34796D" w14:textId="5E8F5695" w:rsidR="00FB10CA" w:rsidRPr="00F20CC0" w:rsidRDefault="00FB10CA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16"/>
          <w:szCs w:val="16"/>
          <w:highlight w:val="yellow"/>
          <w:shd w:val="clear" w:color="auto" w:fill="CCCCCC"/>
        </w:rPr>
      </w:pPr>
    </w:p>
    <w:p w14:paraId="485239F8" w14:textId="10BD90F6" w:rsidR="00F200E4" w:rsidRPr="00A26C8D" w:rsidRDefault="007245B0" w:rsidP="00A26C8D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b w:val="0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7283DC5B" w14:textId="77777777" w:rsidR="00014212" w:rsidRPr="00F20CC0" w:rsidRDefault="00014212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68C41BB4" w14:textId="1BA7157A" w:rsidR="00F20CC0" w:rsidRDefault="00F20CC0" w:rsidP="00F20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  <w:r w:rsidRPr="00FF25E0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Pr="00FF25E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5A64ED" w:rsidRPr="005A64ED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มิถุนายน</w:t>
      </w:r>
      <w:r w:rsidRPr="00FF25E0">
        <w:rPr>
          <w:rFonts w:ascii="Angsana New" w:hAnsi="Angsana New"/>
          <w:spacing w:val="-2"/>
          <w:sz w:val="30"/>
          <w:szCs w:val="30"/>
          <w:cs/>
        </w:rPr>
        <w:t xml:space="preserve"> สรุปได้ดังนี้</w:t>
      </w:r>
    </w:p>
    <w:tbl>
      <w:tblPr>
        <w:tblW w:w="920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43"/>
        <w:gridCol w:w="1125"/>
        <w:gridCol w:w="243"/>
        <w:gridCol w:w="1098"/>
        <w:gridCol w:w="236"/>
        <w:gridCol w:w="1107"/>
      </w:tblGrid>
      <w:tr w:rsidR="00F20CC0" w:rsidRPr="002B4634" w14:paraId="0898D2FE" w14:textId="77777777" w:rsidTr="00F20CC0">
        <w:trPr>
          <w:tblHeader/>
        </w:trPr>
        <w:tc>
          <w:tcPr>
            <w:tcW w:w="4050" w:type="dxa"/>
          </w:tcPr>
          <w:p w14:paraId="3A179076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3"/>
          </w:tcPr>
          <w:p w14:paraId="350DDA21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F7606F7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DF62FEA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CC0" w:rsidRPr="002B4634" w14:paraId="34813FB3" w14:textId="77777777" w:rsidTr="00F20CC0">
        <w:trPr>
          <w:tblHeader/>
        </w:trPr>
        <w:tc>
          <w:tcPr>
            <w:tcW w:w="4050" w:type="dxa"/>
          </w:tcPr>
          <w:p w14:paraId="69E3097A" w14:textId="4BFCFD28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2B46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A64ED" w:rsidRPr="005A64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14:paraId="45EF77CB" w14:textId="41966C50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0ED384DC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9CA4CA" w14:textId="4109F989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0B6AD46B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C63CA17" w14:textId="1C93B008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B4C9731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4510D8B" w14:textId="49F48AF8" w:rsidR="00F20CC0" w:rsidRPr="002B4634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20CC0" w:rsidRPr="002B4634" w14:paraId="589FB504" w14:textId="77777777" w:rsidTr="00F20CC0">
        <w:trPr>
          <w:tblHeader/>
        </w:trPr>
        <w:tc>
          <w:tcPr>
            <w:tcW w:w="4050" w:type="dxa"/>
          </w:tcPr>
          <w:p w14:paraId="5D758453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</w:tcPr>
          <w:p w14:paraId="00625D3E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B463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0CC0" w:rsidRPr="002B4634" w14:paraId="6804FDFF" w14:textId="77777777" w:rsidTr="00F20CC0">
        <w:tc>
          <w:tcPr>
            <w:tcW w:w="4050" w:type="dxa"/>
          </w:tcPr>
          <w:p w14:paraId="01F03BB7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782F947F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60D51B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DC5F3A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3DF58F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023F59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50F59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B6AB741" w14:textId="77777777" w:rsidR="00F20CC0" w:rsidRPr="002B4634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12B" w:rsidRPr="002B4634" w14:paraId="44B22878" w14:textId="77777777" w:rsidTr="00F20CC0">
        <w:tc>
          <w:tcPr>
            <w:tcW w:w="4050" w:type="dxa"/>
          </w:tcPr>
          <w:p w14:paraId="2291011F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63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2B463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</w:tcPr>
          <w:p w14:paraId="2FE4C1CD" w14:textId="324DED18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5EBB082" w14:textId="77777777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DDF5FAA" w14:textId="0290A692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65E117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78EB39" w14:textId="439E7A0A" w:rsidR="0016712B" w:rsidRPr="00BF7916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14:paraId="11E4C892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EF3ADF" w14:textId="34034D62" w:rsidR="0016712B" w:rsidRPr="00BF7916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9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16712B" w:rsidRPr="002B4634" w14:paraId="23CCFF1F" w14:textId="77777777" w:rsidTr="00F20CC0">
        <w:tc>
          <w:tcPr>
            <w:tcW w:w="4050" w:type="dxa"/>
          </w:tcPr>
          <w:p w14:paraId="01C76AED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463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5A5DA5B7" w14:textId="728D754D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5AB5059" w14:textId="77777777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364245" w14:textId="3EC34AE8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992609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55005C" w14:textId="740F82B8" w:rsidR="0016712B" w:rsidRPr="00BF7916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51FBA223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87F4F4" w14:textId="0DE22CD6" w:rsidR="0016712B" w:rsidRPr="00BF7916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16712B" w:rsidRPr="002B4634" w14:paraId="115DB147" w14:textId="77777777" w:rsidTr="00F20CC0">
        <w:tc>
          <w:tcPr>
            <w:tcW w:w="4050" w:type="dxa"/>
          </w:tcPr>
          <w:p w14:paraId="0A6410DF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3BE7EEDD" w14:textId="37DA0508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BC3626F" w14:textId="77777777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A42779" w14:textId="3758ADF9" w:rsidR="0016712B" w:rsidRPr="001B503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18B1D0E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E68298" w14:textId="1E64F5D8" w:rsidR="0016712B" w:rsidRPr="00BF7916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662CD942" w14:textId="77777777" w:rsidR="0016712B" w:rsidRPr="002B4634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97A339" w14:textId="29320BD3" w:rsidR="0016712B" w:rsidRPr="00BF7916" w:rsidRDefault="0016712B" w:rsidP="002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712B" w:rsidRPr="00F20CC0" w14:paraId="4E7673CB" w14:textId="77777777" w:rsidTr="00F20CC0">
        <w:tc>
          <w:tcPr>
            <w:tcW w:w="4050" w:type="dxa"/>
          </w:tcPr>
          <w:p w14:paraId="5266B607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</w:tcPr>
          <w:p w14:paraId="4961FE16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4F5D8023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</w:tcPr>
          <w:p w14:paraId="51099901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783F907B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</w:tcPr>
          <w:p w14:paraId="3996A5B6" w14:textId="6868B0D0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9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36007AA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</w:tcPr>
          <w:p w14:paraId="7612E8B6" w14:textId="77777777" w:rsidR="0016712B" w:rsidRPr="00F20CC0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12B" w:rsidRPr="006049A0" w14:paraId="7678D677" w14:textId="77777777" w:rsidTr="00F20CC0">
        <w:tc>
          <w:tcPr>
            <w:tcW w:w="4050" w:type="dxa"/>
          </w:tcPr>
          <w:p w14:paraId="31451F5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14:paraId="43CF47D5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039551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83FD38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896416A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58317D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F41CE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3C5AEC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12B" w:rsidRPr="006049A0" w14:paraId="5787A925" w14:textId="77777777" w:rsidTr="00F20CC0">
        <w:tc>
          <w:tcPr>
            <w:tcW w:w="4050" w:type="dxa"/>
          </w:tcPr>
          <w:p w14:paraId="14C87F0E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14:paraId="6ABEFE3F" w14:textId="0F660303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754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43" w:type="dxa"/>
          </w:tcPr>
          <w:p w14:paraId="3C2C9FA3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F50782" w14:textId="1FAA56F5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711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43" w:type="dxa"/>
          </w:tcPr>
          <w:p w14:paraId="512DD127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5BDB795" w14:textId="3CFE1F2D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753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</w:tcPr>
          <w:p w14:paraId="3A38B6FB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D08B95" w14:textId="4249ED37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709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16712B" w:rsidRPr="006049A0" w14:paraId="35F22D65" w14:textId="77777777" w:rsidTr="00F20CC0">
        <w:tc>
          <w:tcPr>
            <w:tcW w:w="4050" w:type="dxa"/>
          </w:tcPr>
          <w:p w14:paraId="0A70DE5D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</w:tcPr>
          <w:p w14:paraId="270F5B2C" w14:textId="20A6A434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16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43" w:type="dxa"/>
          </w:tcPr>
          <w:p w14:paraId="1329621B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5A56559" w14:textId="201345E6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43" w:type="dxa"/>
          </w:tcPr>
          <w:p w14:paraId="252DE25F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522496" w14:textId="5C8092CB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16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36" w:type="dxa"/>
          </w:tcPr>
          <w:p w14:paraId="265272AC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40604C7" w14:textId="6433DC12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16712B" w:rsidRPr="006049A0" w14:paraId="23A6E5A1" w14:textId="77777777" w:rsidTr="00F20CC0">
        <w:tc>
          <w:tcPr>
            <w:tcW w:w="4050" w:type="dxa"/>
          </w:tcPr>
          <w:p w14:paraId="26C4532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</w:tcPr>
          <w:p w14:paraId="54B61837" w14:textId="1B1B5C12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43" w:type="dxa"/>
          </w:tcPr>
          <w:p w14:paraId="68CBE027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06320C4" w14:textId="3DC883A6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43" w:type="dxa"/>
          </w:tcPr>
          <w:p w14:paraId="25ECEEEC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D96A6FC" w14:textId="615FF8F4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6790BD74" w14:textId="77777777" w:rsidR="0016712B" w:rsidRPr="00121D53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C0F5EA" w14:textId="2D090344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16712B" w:rsidRPr="006049A0" w14:paraId="65477806" w14:textId="77777777" w:rsidTr="00F20CC0">
        <w:tc>
          <w:tcPr>
            <w:tcW w:w="4050" w:type="dxa"/>
          </w:tcPr>
          <w:p w14:paraId="54C4203D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14:paraId="03159A55" w14:textId="59CAE723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6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43" w:type="dxa"/>
          </w:tcPr>
          <w:p w14:paraId="6ECE5E0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F9563B" w14:textId="19D45662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6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43" w:type="dxa"/>
          </w:tcPr>
          <w:p w14:paraId="616E0EBE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386BDC" w14:textId="2157431C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6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36" w:type="dxa"/>
          </w:tcPr>
          <w:p w14:paraId="4D8EB2C9" w14:textId="77777777" w:rsidR="0016712B" w:rsidRPr="00121D53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66D9704" w14:textId="3CF26B05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6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16712B" w:rsidRPr="006049A0" w14:paraId="18C33861" w14:textId="77777777" w:rsidTr="00F20CC0">
        <w:tc>
          <w:tcPr>
            <w:tcW w:w="4050" w:type="dxa"/>
          </w:tcPr>
          <w:p w14:paraId="01D47CE3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</w:tcPr>
          <w:p w14:paraId="4FC7C9DC" w14:textId="1C0AAEBE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259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43" w:type="dxa"/>
          </w:tcPr>
          <w:p w14:paraId="3E97DC0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2E01676" w14:textId="51F951B1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165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43" w:type="dxa"/>
          </w:tcPr>
          <w:p w14:paraId="49CA8F9F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4B008" w14:textId="2F473791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259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14:paraId="18122AFB" w14:textId="77777777" w:rsidR="0016712B" w:rsidRPr="00121D53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C078D45" w14:textId="539AF338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165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16712B" w:rsidRPr="006049A0" w14:paraId="58DEB4A8" w14:textId="77777777" w:rsidTr="00F20CC0">
        <w:tc>
          <w:tcPr>
            <w:tcW w:w="4050" w:type="dxa"/>
          </w:tcPr>
          <w:p w14:paraId="1456B071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5CBB924D" w14:textId="28DB2031" w:rsidR="0016712B" w:rsidRPr="009B21EF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43" w:type="dxa"/>
          </w:tcPr>
          <w:p w14:paraId="22E8771B" w14:textId="77777777" w:rsidR="0016712B" w:rsidRPr="009B21EF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B2E0633" w14:textId="343C6B24" w:rsidR="0016712B" w:rsidRPr="009B21EF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43" w:type="dxa"/>
          </w:tcPr>
          <w:p w14:paraId="3FB09FA1" w14:textId="77777777" w:rsidR="0016712B" w:rsidRPr="009B21EF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5E8B9CD" w14:textId="17572A5C" w:rsidR="0016712B" w:rsidRPr="009B21EF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36" w:type="dxa"/>
          </w:tcPr>
          <w:p w14:paraId="7C2CF743" w14:textId="77777777" w:rsidR="0016712B" w:rsidRPr="009B21EF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16C70A" w14:textId="5EEC1927" w:rsidR="0016712B" w:rsidRPr="009B21EF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878</w:t>
            </w:r>
          </w:p>
        </w:tc>
      </w:tr>
      <w:tr w:rsidR="0016712B" w:rsidRPr="006049A0" w14:paraId="614AD28B" w14:textId="77777777" w:rsidTr="00F20CC0">
        <w:tc>
          <w:tcPr>
            <w:tcW w:w="4050" w:type="dxa"/>
          </w:tcPr>
          <w:p w14:paraId="72C56BB1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07" w:type="dxa"/>
          </w:tcPr>
          <w:p w14:paraId="1AC15D43" w14:textId="17A7EB8C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12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43" w:type="dxa"/>
          </w:tcPr>
          <w:p w14:paraId="0723A5D7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9DDC0E" w14:textId="05FA5445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10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43" w:type="dxa"/>
          </w:tcPr>
          <w:p w14:paraId="2C0FF2B5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DED9B3" w14:textId="59494DD7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12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36" w:type="dxa"/>
          </w:tcPr>
          <w:p w14:paraId="5252A0F6" w14:textId="77777777" w:rsidR="0016712B" w:rsidRPr="00121D53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F5DDCD" w14:textId="0A8987D0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10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16712B" w:rsidRPr="006049A0" w14:paraId="76E156FC" w14:textId="77777777" w:rsidTr="00F20CC0">
        <w:tc>
          <w:tcPr>
            <w:tcW w:w="4050" w:type="dxa"/>
          </w:tcPr>
          <w:p w14:paraId="0E7C0CDE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</w:tcPr>
          <w:p w14:paraId="4806697B" w14:textId="587C6091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43" w:type="dxa"/>
          </w:tcPr>
          <w:p w14:paraId="39095C71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2C1CD7" w14:textId="046C466C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43" w:type="dxa"/>
          </w:tcPr>
          <w:p w14:paraId="325B2A04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E67A0FC" w14:textId="62925463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1897D2F8" w14:textId="77777777" w:rsidR="0016712B" w:rsidRPr="00121D53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3852B78" w14:textId="2E23FD92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16712B" w:rsidRPr="006049A0" w14:paraId="60FDDCF6" w14:textId="77777777" w:rsidTr="00F20CC0">
        <w:tc>
          <w:tcPr>
            <w:tcW w:w="4050" w:type="dxa"/>
          </w:tcPr>
          <w:p w14:paraId="3DD2EAD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7" w:type="dxa"/>
          </w:tcPr>
          <w:p w14:paraId="5F875C1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E3F9F3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2F8D032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57DDBD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BE271C0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32C7A4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9FD7" w14:textId="77777777" w:rsidR="0016712B" w:rsidRPr="003371D1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12B" w:rsidRPr="006049A0" w14:paraId="6A6E3DBC" w14:textId="77777777" w:rsidTr="00F20CC0">
        <w:tc>
          <w:tcPr>
            <w:tcW w:w="4050" w:type="dxa"/>
          </w:tcPr>
          <w:p w14:paraId="0612ABE7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14:paraId="15596AED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67CDCE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34F2B29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3776C6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D44A38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03158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E1BF22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12B" w:rsidRPr="006049A0" w14:paraId="47B104CC" w14:textId="77777777" w:rsidTr="00F20CC0">
        <w:tc>
          <w:tcPr>
            <w:tcW w:w="4050" w:type="dxa"/>
          </w:tcPr>
          <w:p w14:paraId="224352F4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0BD22593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F81E18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4A74035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5701A7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E739B0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CDC7E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C3B985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12B" w:rsidRPr="006049A0" w14:paraId="34863A0F" w14:textId="77777777" w:rsidTr="00F20CC0">
        <w:tc>
          <w:tcPr>
            <w:tcW w:w="4050" w:type="dxa"/>
          </w:tcPr>
          <w:p w14:paraId="6D11EC02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07" w:type="dxa"/>
          </w:tcPr>
          <w:p w14:paraId="63980A20" w14:textId="6940E63B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5919">
              <w:rPr>
                <w:rFonts w:ascii="Angsana New" w:hAnsi="Angsana New"/>
                <w:sz w:val="30"/>
                <w:szCs w:val="30"/>
              </w:rPr>
              <w:t>8</w:t>
            </w:r>
            <w:r w:rsidR="00E752EE" w:rsidRPr="00585919">
              <w:rPr>
                <w:rFonts w:ascii="Angsana New" w:hAnsi="Angsana New"/>
                <w:sz w:val="30"/>
                <w:szCs w:val="30"/>
              </w:rPr>
              <w:t>,</w:t>
            </w:r>
            <w:r w:rsidR="005E0687" w:rsidRPr="00585919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43" w:type="dxa"/>
          </w:tcPr>
          <w:p w14:paraId="5AC96223" w14:textId="77777777" w:rsidR="0016712B" w:rsidRPr="00585919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AC6C3DC" w14:textId="72BE2ED6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5919">
              <w:rPr>
                <w:rFonts w:ascii="Angsana New" w:hAnsi="Angsana New"/>
                <w:sz w:val="30"/>
                <w:szCs w:val="30"/>
              </w:rPr>
              <w:t>8</w:t>
            </w:r>
            <w:r w:rsidR="0016712B" w:rsidRPr="00585919">
              <w:rPr>
                <w:rFonts w:ascii="Angsana New" w:hAnsi="Angsana New"/>
                <w:sz w:val="30"/>
                <w:szCs w:val="30"/>
              </w:rPr>
              <w:t>,</w:t>
            </w:r>
            <w:r w:rsidRPr="00585919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243" w:type="dxa"/>
          </w:tcPr>
          <w:p w14:paraId="3654C562" w14:textId="77777777" w:rsidR="0016712B" w:rsidRPr="00585919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25212F" w14:textId="34D728D2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5919">
              <w:rPr>
                <w:rFonts w:ascii="Angsana New" w:hAnsi="Angsana New"/>
                <w:sz w:val="30"/>
                <w:szCs w:val="30"/>
              </w:rPr>
              <w:t>7</w:t>
            </w:r>
            <w:r w:rsidR="00E752EE" w:rsidRPr="00585919">
              <w:rPr>
                <w:rFonts w:ascii="Angsana New" w:hAnsi="Angsana New"/>
                <w:sz w:val="30"/>
                <w:szCs w:val="30"/>
              </w:rPr>
              <w:t>,</w:t>
            </w:r>
            <w:r w:rsidR="005E0687" w:rsidRPr="00585919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36" w:type="dxa"/>
          </w:tcPr>
          <w:p w14:paraId="4476E715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8BF6C2" w14:textId="729C48CC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16712B" w:rsidRPr="006049A0" w14:paraId="2507B344" w14:textId="77777777" w:rsidTr="00F20CC0">
        <w:tc>
          <w:tcPr>
            <w:tcW w:w="4050" w:type="dxa"/>
          </w:tcPr>
          <w:p w14:paraId="1C6E132A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5E1F133" w14:textId="33A2C2C0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5919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43" w:type="dxa"/>
          </w:tcPr>
          <w:p w14:paraId="07EEFB30" w14:textId="77777777" w:rsidR="0016712B" w:rsidRPr="00585919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62702C0" w14:textId="103309B8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5919">
              <w:rPr>
                <w:rFonts w:ascii="Angsana New" w:hAnsi="Angsana New"/>
                <w:sz w:val="30"/>
                <w:szCs w:val="30"/>
              </w:rPr>
              <w:t>6</w:t>
            </w:r>
            <w:r w:rsidR="0016712B" w:rsidRPr="00585919">
              <w:rPr>
                <w:rFonts w:ascii="Angsana New" w:hAnsi="Angsana New"/>
                <w:sz w:val="30"/>
                <w:szCs w:val="30"/>
              </w:rPr>
              <w:t>,</w:t>
            </w:r>
            <w:r w:rsidRPr="00585919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43" w:type="dxa"/>
          </w:tcPr>
          <w:p w14:paraId="51A1874B" w14:textId="77777777" w:rsidR="0016712B" w:rsidRPr="00585919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D038B7" w14:textId="543AE2E7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5919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36" w:type="dxa"/>
          </w:tcPr>
          <w:p w14:paraId="1B1C909C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1E47921" w14:textId="143FF641" w:rsidR="0016712B" w:rsidRPr="004071A7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</w:t>
            </w:r>
            <w:r w:rsidR="0016712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16712B" w:rsidRPr="006049A0" w14:paraId="1F19CA25" w14:textId="77777777" w:rsidTr="00F20CC0">
        <w:tc>
          <w:tcPr>
            <w:tcW w:w="4050" w:type="dxa"/>
          </w:tcPr>
          <w:p w14:paraId="33750E19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6F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CAA991E" w14:textId="2BA74F54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1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752EE" w:rsidRPr="005859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0687" w:rsidRPr="00585919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43" w:type="dxa"/>
          </w:tcPr>
          <w:p w14:paraId="27C0EB0B" w14:textId="77777777" w:rsidR="0016712B" w:rsidRPr="00585919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F05C1FD" w14:textId="6E832628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1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16712B" w:rsidRPr="005859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5919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43" w:type="dxa"/>
          </w:tcPr>
          <w:p w14:paraId="0AEFDB35" w14:textId="77777777" w:rsidR="0016712B" w:rsidRPr="00585919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EB940FE" w14:textId="03151904" w:rsidR="0016712B" w:rsidRPr="00585919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1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752EE" w:rsidRPr="005859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59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E0687" w:rsidRPr="00585919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13FF27B8" w14:textId="77777777" w:rsidR="0016712B" w:rsidRPr="002B6FF8" w:rsidRDefault="0016712B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EA37059" w14:textId="17752513" w:rsidR="0016712B" w:rsidRPr="002B6FF8" w:rsidRDefault="005A64ED" w:rsidP="0016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671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</w:tr>
    </w:tbl>
    <w:p w14:paraId="3B6CAFAE" w14:textId="77777777" w:rsidR="00F20CC0" w:rsidRPr="003D4357" w:rsidRDefault="00F20CC0" w:rsidP="00F20CC0">
      <w:pPr>
        <w:rPr>
          <w:sz w:val="40"/>
          <w:szCs w:val="40"/>
          <w:highlight w:val="yellow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43"/>
        <w:gridCol w:w="1125"/>
        <w:gridCol w:w="243"/>
        <w:gridCol w:w="1098"/>
        <w:gridCol w:w="236"/>
        <w:gridCol w:w="1107"/>
      </w:tblGrid>
      <w:tr w:rsidR="00F20CC0" w:rsidRPr="006049A0" w14:paraId="6884FF21" w14:textId="77777777" w:rsidTr="00466F26">
        <w:trPr>
          <w:tblHeader/>
        </w:trPr>
        <w:tc>
          <w:tcPr>
            <w:tcW w:w="4050" w:type="dxa"/>
          </w:tcPr>
          <w:p w14:paraId="539C6F91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3370E0D9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C6EB023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0D67F74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F26" w:rsidRPr="006049A0" w14:paraId="536846A9" w14:textId="77777777" w:rsidTr="00466F26">
        <w:trPr>
          <w:tblHeader/>
        </w:trPr>
        <w:tc>
          <w:tcPr>
            <w:tcW w:w="4050" w:type="dxa"/>
          </w:tcPr>
          <w:p w14:paraId="513C8D9F" w14:textId="0AEB2814" w:rsidR="00466F26" w:rsidRPr="00C30545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64ED" w:rsidRPr="005A64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14:paraId="1B11F78A" w14:textId="117F0753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1B521664" w14:textId="77777777" w:rsidR="00466F26" w:rsidRPr="002B4634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31C914" w14:textId="6CE46235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0BFBDA70" w14:textId="77777777" w:rsidR="00466F26" w:rsidRPr="002B4634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F7A9D1" w14:textId="476FD626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33A9A6E" w14:textId="77777777" w:rsidR="00466F26" w:rsidRPr="002B4634" w:rsidRDefault="00466F26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435032" w14:textId="00F84BA6" w:rsidR="00466F26" w:rsidRPr="002B4634" w:rsidRDefault="005A64ED" w:rsidP="004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20CC0" w:rsidRPr="006049A0" w14:paraId="11A3A164" w14:textId="77777777" w:rsidTr="00466F26">
        <w:trPr>
          <w:tblHeader/>
        </w:trPr>
        <w:tc>
          <w:tcPr>
            <w:tcW w:w="4050" w:type="dxa"/>
          </w:tcPr>
          <w:p w14:paraId="626B9995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54EFE15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0CC0" w:rsidRPr="006049A0" w14:paraId="58877A0B" w14:textId="77777777" w:rsidTr="00466F26">
        <w:tc>
          <w:tcPr>
            <w:tcW w:w="4050" w:type="dxa"/>
          </w:tcPr>
          <w:p w14:paraId="4D733F5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5950AC9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F8FB9D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8D96DB6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529104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92459B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52E85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564450" w14:textId="77777777" w:rsidR="00F20CC0" w:rsidRPr="00C30545" w:rsidRDefault="00F20CC0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2B6" w:rsidRPr="006049A0" w14:paraId="0144C78B" w14:textId="77777777" w:rsidTr="00466F26">
        <w:tc>
          <w:tcPr>
            <w:tcW w:w="4050" w:type="dxa"/>
          </w:tcPr>
          <w:p w14:paraId="6061DA30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0545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C3054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</w:tcPr>
          <w:p w14:paraId="24FC5209" w14:textId="790B6556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E3DAA3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647A856" w14:textId="358AC73D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611AE4F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F58AF9D" w14:textId="3BC6B757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17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36" w:type="dxa"/>
          </w:tcPr>
          <w:p w14:paraId="38560C9A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82E3F71" w14:textId="74D7356F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27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7162B6" w:rsidRPr="006049A0" w14:paraId="52037FD3" w14:textId="77777777" w:rsidTr="00466F26">
        <w:tc>
          <w:tcPr>
            <w:tcW w:w="4050" w:type="dxa"/>
          </w:tcPr>
          <w:p w14:paraId="46A7CBC7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2E41788C" w14:textId="453B9D96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BA5D57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9B9B36" w14:textId="2D1DFC7E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9E40D4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629F987" w14:textId="7CEE6C8C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14:paraId="43569B44" w14:textId="77777777" w:rsidR="007162B6" w:rsidRPr="00C3054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8F56D8" w14:textId="47417B87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A06387" w:rsidRPr="006049A0" w14:paraId="20A0BD89" w14:textId="77777777" w:rsidTr="00466F26">
        <w:tc>
          <w:tcPr>
            <w:tcW w:w="4050" w:type="dxa"/>
          </w:tcPr>
          <w:p w14:paraId="6B4B9618" w14:textId="77777777" w:rsidR="00A06387" w:rsidRPr="00C30545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4DCA0BC2" w14:textId="1B195B63" w:rsidR="00A06387" w:rsidRPr="00C30545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31E0D3" w14:textId="77777777" w:rsidR="00A06387" w:rsidRPr="00C30545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38AE635" w14:textId="3DFE8F7A" w:rsidR="00A06387" w:rsidRPr="00C30545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2AE33C8" w14:textId="77777777" w:rsidR="00A06387" w:rsidRPr="00C30545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053FCC" w14:textId="26A74662" w:rsidR="00A06387" w:rsidRPr="006079E7" w:rsidRDefault="005A64ED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</w:tcPr>
          <w:p w14:paraId="346D3B2B" w14:textId="77777777" w:rsidR="00A06387" w:rsidRPr="00C30545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83B417" w14:textId="3E65BD7D" w:rsidR="00A06387" w:rsidRPr="006079E7" w:rsidRDefault="00A06387" w:rsidP="00A0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62B6" w:rsidRPr="00466F26" w14:paraId="4DAC39B6" w14:textId="77777777" w:rsidTr="00466F26">
        <w:tc>
          <w:tcPr>
            <w:tcW w:w="4050" w:type="dxa"/>
          </w:tcPr>
          <w:p w14:paraId="5193E8D1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07" w:type="dxa"/>
          </w:tcPr>
          <w:p w14:paraId="32576EAC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5F3D80AB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</w:tcPr>
          <w:p w14:paraId="557E0533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5E9A50A3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</w:tcPr>
          <w:p w14:paraId="6114789F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69644BD1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</w:tcPr>
          <w:p w14:paraId="47BD8BE2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162B6" w:rsidRPr="006049A0" w14:paraId="44B3CDF1" w14:textId="77777777" w:rsidTr="00466F26">
        <w:tc>
          <w:tcPr>
            <w:tcW w:w="4050" w:type="dxa"/>
          </w:tcPr>
          <w:p w14:paraId="632EE870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C30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1997EB0E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212DCF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E7411B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B979A8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7CFB80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90C54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EAE082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2B6" w:rsidRPr="006049A0" w14:paraId="4BE803D0" w14:textId="77777777" w:rsidTr="00466F26">
        <w:tc>
          <w:tcPr>
            <w:tcW w:w="4050" w:type="dxa"/>
          </w:tcPr>
          <w:p w14:paraId="40F073E9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</w:tcPr>
          <w:p w14:paraId="639B97EB" w14:textId="37EAC334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308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43" w:type="dxa"/>
          </w:tcPr>
          <w:p w14:paraId="63201040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01C4715" w14:textId="6BC2E509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406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43" w:type="dxa"/>
          </w:tcPr>
          <w:p w14:paraId="37DFD6AF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13BBA30" w14:textId="38504659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304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0B628946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3900FE" w14:textId="1EBB1AAF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401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7162B6" w:rsidRPr="006049A0" w14:paraId="16DAD3E8" w14:textId="77777777" w:rsidTr="00466F26">
        <w:tc>
          <w:tcPr>
            <w:tcW w:w="4050" w:type="dxa"/>
          </w:tcPr>
          <w:p w14:paraId="1EE71FDA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</w:tcPr>
          <w:p w14:paraId="23BDA725" w14:textId="5331E5BF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32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43" w:type="dxa"/>
          </w:tcPr>
          <w:p w14:paraId="3DC1EBB7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37CAAF0" w14:textId="274B62DC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43" w:type="dxa"/>
          </w:tcPr>
          <w:p w14:paraId="70B6A2C2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8EEA0F" w14:textId="52CB9E30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32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36" w:type="dxa"/>
          </w:tcPr>
          <w:p w14:paraId="6AB60568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FA5D51" w14:textId="22640405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7162B6" w:rsidRPr="006049A0" w14:paraId="27A56838" w14:textId="77777777" w:rsidTr="00466F26">
        <w:tc>
          <w:tcPr>
            <w:tcW w:w="4050" w:type="dxa"/>
          </w:tcPr>
          <w:p w14:paraId="640018D6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</w:tcPr>
          <w:p w14:paraId="72C5B45D" w14:textId="023064A5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43" w:type="dxa"/>
          </w:tcPr>
          <w:p w14:paraId="25A53FD5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F8EA585" w14:textId="1096DB80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43" w:type="dxa"/>
          </w:tcPr>
          <w:p w14:paraId="2E70C2AC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E914C8" w14:textId="4320278E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36" w:type="dxa"/>
          </w:tcPr>
          <w:p w14:paraId="26CEFD65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DBE321" w14:textId="0FEBD4DC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7162B6" w:rsidRPr="006049A0" w14:paraId="3A2975ED" w14:textId="77777777" w:rsidTr="00466F26">
        <w:tc>
          <w:tcPr>
            <w:tcW w:w="4050" w:type="dxa"/>
          </w:tcPr>
          <w:p w14:paraId="0F9BF04F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14:paraId="6C5EB082" w14:textId="659A4FA4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15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43" w:type="dxa"/>
          </w:tcPr>
          <w:p w14:paraId="07A652B5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BF9763" w14:textId="7EE5FA9D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12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43" w:type="dxa"/>
          </w:tcPr>
          <w:p w14:paraId="5B1F7C31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EC4BB9" w14:textId="295EA42E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15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36" w:type="dxa"/>
          </w:tcPr>
          <w:p w14:paraId="4121F5F0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EE4CA15" w14:textId="56881F52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12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7162B6" w:rsidRPr="006049A0" w14:paraId="69114A00" w14:textId="77777777" w:rsidTr="00466F26">
        <w:tc>
          <w:tcPr>
            <w:tcW w:w="4050" w:type="dxa"/>
          </w:tcPr>
          <w:p w14:paraId="639DC6F5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</w:tcPr>
          <w:p w14:paraId="36E6983F" w14:textId="0D324628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334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43" w:type="dxa"/>
          </w:tcPr>
          <w:p w14:paraId="476B6A4D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D9D566" w14:textId="0716A128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298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43" w:type="dxa"/>
          </w:tcPr>
          <w:p w14:paraId="05DCAA90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87F734" w14:textId="0EC72723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334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64237C20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05DC9BE" w14:textId="31AB35C6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298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7162B6" w:rsidRPr="006049A0" w14:paraId="3F29AFA3" w14:textId="77777777" w:rsidTr="00466F26">
        <w:tc>
          <w:tcPr>
            <w:tcW w:w="4050" w:type="dxa"/>
          </w:tcPr>
          <w:p w14:paraId="5750C2E2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50512C9F" w14:textId="46D6B161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43" w:type="dxa"/>
          </w:tcPr>
          <w:p w14:paraId="5529A567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BB51DC" w14:textId="34B90382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43" w:type="dxa"/>
          </w:tcPr>
          <w:p w14:paraId="62403EE9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BA5041" w14:textId="7AA1C875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14:paraId="67A59EC2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C86DD0" w14:textId="6FD83904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7162B6" w:rsidRPr="006049A0" w14:paraId="1514C772" w14:textId="77777777" w:rsidTr="00466F26">
        <w:tc>
          <w:tcPr>
            <w:tcW w:w="4050" w:type="dxa"/>
          </w:tcPr>
          <w:p w14:paraId="3D43C958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6C901998" w14:textId="3883D547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19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43" w:type="dxa"/>
          </w:tcPr>
          <w:p w14:paraId="6F32DA3F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CEB90CF" w14:textId="6DAEF476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18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43" w:type="dxa"/>
          </w:tcPr>
          <w:p w14:paraId="441F1AA8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4E877A" w14:textId="0A052C4F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19</w:t>
            </w:r>
            <w:r w:rsidR="00B93FD1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77B05B76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3B1BFB8" w14:textId="57DBC96B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18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7162B6" w:rsidRPr="006049A0" w14:paraId="198BA034" w14:textId="77777777" w:rsidTr="00466F26">
        <w:tc>
          <w:tcPr>
            <w:tcW w:w="4050" w:type="dxa"/>
          </w:tcPr>
          <w:p w14:paraId="59340C78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</w:tcPr>
          <w:p w14:paraId="3CCF504E" w14:textId="0C2541CF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14:paraId="78488BB6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24BAFC" w14:textId="00002640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14:paraId="2625FE62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9CCF38" w14:textId="34F6C570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0CC6541D" w14:textId="77777777" w:rsidR="007162B6" w:rsidRPr="00FC3009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F959BED" w14:textId="19C9A33D" w:rsidR="007162B6" w:rsidRPr="006079E7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7162B6" w:rsidRPr="00466F26" w14:paraId="576D6CBF" w14:textId="77777777" w:rsidTr="00466F26">
        <w:tc>
          <w:tcPr>
            <w:tcW w:w="4050" w:type="dxa"/>
          </w:tcPr>
          <w:p w14:paraId="1C8D9AD9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07" w:type="dxa"/>
          </w:tcPr>
          <w:p w14:paraId="7F7A33E5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0E25D9D2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</w:tcPr>
          <w:p w14:paraId="5D220A0E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7DE8A0D6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</w:tcPr>
          <w:p w14:paraId="606F2534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22F338A6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</w:tcPr>
          <w:p w14:paraId="67D0FC56" w14:textId="77777777" w:rsidR="007162B6" w:rsidRPr="00466F26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162B6" w:rsidRPr="006049A0" w14:paraId="15CF4EA2" w14:textId="77777777" w:rsidTr="00466F26">
        <w:tc>
          <w:tcPr>
            <w:tcW w:w="4050" w:type="dxa"/>
          </w:tcPr>
          <w:p w14:paraId="1BF1BEBF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14:paraId="242F5352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9C3187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124DF7B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9E70EA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5E84F9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FEE45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048E2E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2B6" w:rsidRPr="006049A0" w14:paraId="4E893BF7" w14:textId="77777777" w:rsidTr="00466F26">
        <w:tc>
          <w:tcPr>
            <w:tcW w:w="4050" w:type="dxa"/>
          </w:tcPr>
          <w:p w14:paraId="4D08611C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55825B38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F24A57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1A9AA9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AC21EE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9E8DD1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B3430C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1FFF13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2B6" w:rsidRPr="006049A0" w14:paraId="0453CB64" w14:textId="77777777" w:rsidTr="00466F26">
        <w:tc>
          <w:tcPr>
            <w:tcW w:w="4050" w:type="dxa"/>
          </w:tcPr>
          <w:p w14:paraId="01CE5830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E44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14:paraId="6419DAAA" w14:textId="7848E752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2635">
              <w:rPr>
                <w:rFonts w:ascii="Angsana New" w:hAnsi="Angsana New"/>
                <w:sz w:val="30"/>
                <w:szCs w:val="30"/>
              </w:rPr>
              <w:t>23</w:t>
            </w:r>
            <w:r w:rsidR="007162B6" w:rsidRPr="00592635">
              <w:rPr>
                <w:rFonts w:ascii="Angsana New" w:hAnsi="Angsana New"/>
                <w:sz w:val="30"/>
                <w:szCs w:val="30"/>
              </w:rPr>
              <w:t>,</w:t>
            </w:r>
            <w:r w:rsidR="005E0687" w:rsidRPr="00592635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43" w:type="dxa"/>
          </w:tcPr>
          <w:p w14:paraId="4EE69290" w14:textId="77777777" w:rsidR="007162B6" w:rsidRPr="0059263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9170E1" w14:textId="7EE38784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2635">
              <w:rPr>
                <w:rFonts w:ascii="Angsana New" w:hAnsi="Angsana New"/>
                <w:sz w:val="30"/>
                <w:szCs w:val="30"/>
              </w:rPr>
              <w:t>17</w:t>
            </w:r>
            <w:r w:rsidR="007162B6" w:rsidRPr="00592635">
              <w:rPr>
                <w:rFonts w:ascii="Angsana New" w:hAnsi="Angsana New"/>
                <w:sz w:val="30"/>
                <w:szCs w:val="30"/>
              </w:rPr>
              <w:t>,</w:t>
            </w:r>
            <w:r w:rsidRPr="00592635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43" w:type="dxa"/>
          </w:tcPr>
          <w:p w14:paraId="2CA46E63" w14:textId="77777777" w:rsidR="007162B6" w:rsidRPr="0059263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2B8F2D" w14:textId="5970499F" w:rsidR="007162B6" w:rsidRPr="00592635" w:rsidRDefault="005E0687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2635">
              <w:rPr>
                <w:rFonts w:ascii="Angsana New" w:hAnsi="Angsana New"/>
                <w:sz w:val="30"/>
                <w:szCs w:val="30"/>
              </w:rPr>
              <w:t>22,396</w:t>
            </w:r>
          </w:p>
        </w:tc>
        <w:tc>
          <w:tcPr>
            <w:tcW w:w="236" w:type="dxa"/>
          </w:tcPr>
          <w:p w14:paraId="11208891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23E6A3" w14:textId="3EF5749D" w:rsidR="007162B6" w:rsidRPr="006A7690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16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7162B6" w:rsidRPr="006049A0" w14:paraId="0FE5A330" w14:textId="77777777" w:rsidTr="00466F26">
        <w:tc>
          <w:tcPr>
            <w:tcW w:w="4050" w:type="dxa"/>
          </w:tcPr>
          <w:p w14:paraId="1DAE7C71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E44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9E8CEF8" w14:textId="0072FF49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2635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43" w:type="dxa"/>
          </w:tcPr>
          <w:p w14:paraId="0358EAB9" w14:textId="77777777" w:rsidR="007162B6" w:rsidRPr="0059263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5315A88" w14:textId="7626BAB4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2635">
              <w:rPr>
                <w:rFonts w:ascii="Angsana New" w:hAnsi="Angsana New"/>
                <w:sz w:val="30"/>
                <w:szCs w:val="30"/>
              </w:rPr>
              <w:t>6</w:t>
            </w:r>
            <w:r w:rsidR="007162B6" w:rsidRPr="00592635">
              <w:rPr>
                <w:rFonts w:ascii="Angsana New" w:hAnsi="Angsana New"/>
                <w:sz w:val="30"/>
                <w:szCs w:val="30"/>
              </w:rPr>
              <w:t>,</w:t>
            </w:r>
            <w:r w:rsidRPr="00592635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43" w:type="dxa"/>
          </w:tcPr>
          <w:p w14:paraId="516AC409" w14:textId="77777777" w:rsidR="007162B6" w:rsidRPr="0059263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7EF62B1" w14:textId="1B1C3CFD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2635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05A9D67A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F95C64F" w14:textId="4ACEB884" w:rsidR="007162B6" w:rsidRPr="006A7690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6</w:t>
            </w:r>
            <w:r w:rsidR="007162B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7162B6" w:rsidRPr="006049A0" w14:paraId="4CEE5627" w14:textId="77777777" w:rsidTr="00466F26">
        <w:tc>
          <w:tcPr>
            <w:tcW w:w="4050" w:type="dxa"/>
          </w:tcPr>
          <w:p w14:paraId="77B21DC9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72D8E73" w14:textId="4D5EDDA4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635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162B6" w:rsidRPr="005926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0687" w:rsidRPr="00592635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43" w:type="dxa"/>
          </w:tcPr>
          <w:p w14:paraId="79BE90F0" w14:textId="77777777" w:rsidR="007162B6" w:rsidRPr="0059263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ECB4C1D" w14:textId="66018419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635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7162B6" w:rsidRPr="005926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2635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43" w:type="dxa"/>
          </w:tcPr>
          <w:p w14:paraId="7833B100" w14:textId="77777777" w:rsidR="007162B6" w:rsidRPr="00592635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21A3D3D" w14:textId="487CD9B8" w:rsidR="007162B6" w:rsidRPr="00592635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635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5E0687" w:rsidRPr="00592635">
              <w:rPr>
                <w:rFonts w:ascii="Angsana New" w:hAnsi="Angsana New"/>
                <w:b/>
                <w:bCs/>
                <w:sz w:val="30"/>
                <w:szCs w:val="30"/>
              </w:rPr>
              <w:t>,065</w:t>
            </w:r>
          </w:p>
        </w:tc>
        <w:tc>
          <w:tcPr>
            <w:tcW w:w="236" w:type="dxa"/>
          </w:tcPr>
          <w:p w14:paraId="73AC5142" w14:textId="77777777" w:rsidR="007162B6" w:rsidRPr="00AE4450" w:rsidRDefault="007162B6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4B633CF" w14:textId="5571FF48" w:rsidR="007162B6" w:rsidRPr="00AE4450" w:rsidRDefault="005A64ED" w:rsidP="0071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716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</w:tr>
    </w:tbl>
    <w:p w14:paraId="7E2D4F83" w14:textId="469DF1A7" w:rsidR="00AD7B8E" w:rsidRPr="001F50B0" w:rsidRDefault="00014212" w:rsidP="00466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0E42AE" w:rsidRPr="001F50B0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1F50B0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2048B6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="00B57C9A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5A64ED">
        <w:rPr>
          <w:rFonts w:asciiTheme="majorBidi" w:hAnsiTheme="majorBidi" w:cstheme="majorBidi"/>
          <w:sz w:val="30"/>
          <w:szCs w:val="30"/>
        </w:rPr>
        <w:t>31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="00B57C9A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04C67" w14:textId="77777777" w:rsidR="000E42AE" w:rsidRPr="001F50B0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2316D0" w:rsidRPr="001F50B0" w14:paraId="7BDD1AC8" w14:textId="77777777" w:rsidTr="003A3CB1">
        <w:tc>
          <w:tcPr>
            <w:tcW w:w="3889" w:type="dxa"/>
          </w:tcPr>
          <w:p w14:paraId="428FCFFA" w14:textId="121F90E6" w:rsidR="002316D0" w:rsidRPr="001F50B0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22A8B61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1CEBF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D54C4D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CDE" w:rsidRPr="001F50B0" w14:paraId="6FA97676" w14:textId="77777777" w:rsidTr="003A3CB1">
        <w:tc>
          <w:tcPr>
            <w:tcW w:w="3889" w:type="dxa"/>
          </w:tcPr>
          <w:p w14:paraId="1ED28E48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A910F0" w14:textId="291F4483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B81C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6FB842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AAD01" w14:textId="5DF310ED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69BE678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53AAC" w14:textId="522C4B5B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B81C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608B159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88D81" w14:textId="11112492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1CDE" w:rsidRPr="001F50B0" w14:paraId="56739B43" w14:textId="77777777" w:rsidTr="003A3CB1">
        <w:tc>
          <w:tcPr>
            <w:tcW w:w="3889" w:type="dxa"/>
          </w:tcPr>
          <w:p w14:paraId="6C5971C0" w14:textId="76EE3131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E6DBFC5" w14:textId="747C159A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62CD7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24E50" w14:textId="0AEE68C4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C333059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D2A5A4" w14:textId="69802675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296037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CFD71" w14:textId="455B1A9F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1CDE" w:rsidRPr="001F50B0" w14:paraId="544F37D1" w14:textId="77777777" w:rsidTr="003A3CB1">
        <w:tc>
          <w:tcPr>
            <w:tcW w:w="3889" w:type="dxa"/>
          </w:tcPr>
          <w:p w14:paraId="2C18308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70BA1E9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530CE" w:rsidRPr="001F50B0" w14:paraId="5F44E4E5" w14:textId="77777777" w:rsidTr="003A3CB1">
        <w:tc>
          <w:tcPr>
            <w:tcW w:w="3889" w:type="dxa"/>
          </w:tcPr>
          <w:p w14:paraId="7E1D3466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702757" w14:textId="51727A82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1F8DE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52256" w14:textId="15CC0195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2EDDF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C596F" w14:textId="787FB69F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30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00BFAD80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FC77D" w14:textId="71449F80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30CE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B530CE" w:rsidRPr="001F50B0" w14:paraId="6966B078" w14:textId="77777777" w:rsidTr="003A3CB1">
        <w:tc>
          <w:tcPr>
            <w:tcW w:w="3889" w:type="dxa"/>
          </w:tcPr>
          <w:p w14:paraId="710E0C5D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2FD508F" w14:textId="331EF497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537</w:t>
            </w:r>
            <w:r w:rsidR="00B530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0B0852B2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3AD9" w14:textId="051AB16A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="00B530CE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4F337BE9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74C3" w14:textId="1CA29869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B530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08FD0B86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FCD5F" w14:textId="1D964FEB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B530CE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B530CE" w:rsidRPr="001F50B0" w14:paraId="118896DE" w14:textId="77777777" w:rsidTr="008F62B7">
        <w:tc>
          <w:tcPr>
            <w:tcW w:w="3889" w:type="dxa"/>
          </w:tcPr>
          <w:p w14:paraId="238CC848" w14:textId="2E1B397B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EC4014" w14:textId="12EB9B4B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  <w:r w:rsidR="00B53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04633BE0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FCB68C" w14:textId="18558904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="00B530C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2F3FF37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929941" w14:textId="3FF5797B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B53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540E15E6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6AF6BD" w14:textId="699CFCDE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B530C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</w:tr>
      <w:tr w:rsidR="00B530CE" w:rsidRPr="001F50B0" w14:paraId="233B3935" w14:textId="77777777" w:rsidTr="00ED6FB9">
        <w:tc>
          <w:tcPr>
            <w:tcW w:w="3889" w:type="dxa"/>
          </w:tcPr>
          <w:p w14:paraId="2530AAF2" w14:textId="4B757D5B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1ACC92" w14:textId="297E5719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029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7029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7029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26E1E5" w14:textId="77777777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4D467" w14:textId="2BCEE6AF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52E76" w14:textId="77777777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443CD" w14:textId="287CEA32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29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7029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7029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79FA21" w14:textId="77777777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7DC6A9" w14:textId="644FCD1A" w:rsidR="00B530CE" w:rsidRPr="007029A7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30CE" w:rsidRPr="001F50B0" w14:paraId="73B0E1DC" w14:textId="77777777" w:rsidTr="00ED6FB9">
        <w:tc>
          <w:tcPr>
            <w:tcW w:w="3889" w:type="dxa"/>
          </w:tcPr>
          <w:p w14:paraId="6872D440" w14:textId="43F24D23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458CD8" w14:textId="2BA1F810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  <w:r w:rsidR="00B53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3F38FC08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99647" w14:textId="60DCD1A8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="00B530C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3E76CD54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FD772" w14:textId="5594F473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B53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6AE918A3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631888" w14:textId="1089FC23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B530C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</w:tr>
      <w:tr w:rsidR="00B530CE" w:rsidRPr="001F50B0" w14:paraId="661C2E74" w14:textId="77777777" w:rsidTr="004238A0">
        <w:trPr>
          <w:trHeight w:val="386"/>
        </w:trPr>
        <w:tc>
          <w:tcPr>
            <w:tcW w:w="3889" w:type="dxa"/>
          </w:tcPr>
          <w:p w14:paraId="070880AB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3CCA4E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329F64A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DA5AB6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6CC42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66FF81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B64D7B2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B3ADB7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530CE" w:rsidRPr="001F50B0" w14:paraId="5A18C01B" w14:textId="77777777" w:rsidTr="003A3CB1">
        <w:tc>
          <w:tcPr>
            <w:tcW w:w="3889" w:type="dxa"/>
          </w:tcPr>
          <w:p w14:paraId="100715B8" w14:textId="0E118D28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47814530"/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AD8F733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06B0B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76739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FFB01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D3499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7A653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4A8B3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30CE" w:rsidRPr="001F50B0" w14:paraId="526A9A67" w14:textId="77777777" w:rsidTr="003A3CB1">
        <w:tc>
          <w:tcPr>
            <w:tcW w:w="3889" w:type="dxa"/>
          </w:tcPr>
          <w:p w14:paraId="63F1D242" w14:textId="5260F353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C159A" w14:textId="25FC4965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71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037596CE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2718DA" w14:textId="7B9CDBD0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30CE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63F14FFD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969339" w14:textId="349377D8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71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1A9AC448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8B814" w14:textId="3A5AE80A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30CE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B530CE" w:rsidRPr="001F50B0" w14:paraId="27B3D30B" w14:textId="77777777" w:rsidTr="00FF16E4">
        <w:tc>
          <w:tcPr>
            <w:tcW w:w="3889" w:type="dxa"/>
          </w:tcPr>
          <w:p w14:paraId="156BF73F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F8F2D7" w14:textId="2507AE9A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27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0E8922D6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0A2177" w14:textId="14FD2A1C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30C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25B2B523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BD090" w14:textId="1EE141BD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271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32DCFDC7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00907C" w14:textId="5D46D174" w:rsidR="00B530CE" w:rsidRPr="001F50B0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30C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</w:p>
        </w:tc>
      </w:tr>
      <w:tr w:rsidR="00B530CE" w:rsidRPr="001F50B0" w14:paraId="78AC4CB3" w14:textId="77777777" w:rsidTr="00FF16E4">
        <w:tc>
          <w:tcPr>
            <w:tcW w:w="3889" w:type="dxa"/>
          </w:tcPr>
          <w:p w14:paraId="703D48B1" w14:textId="6E0785DE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2C95B" w14:textId="65ADC87D" w:rsidR="00B530CE" w:rsidRPr="00152C2C" w:rsidRDefault="002714EB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29A7" w:rsidRPr="00152C2C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  <w:r w:rsidRPr="00152C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B38EF0" w14:textId="77777777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225170" w14:textId="70F928B0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AF861" w14:textId="77777777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C598A7" w14:textId="6DE524F5" w:rsidR="00B530CE" w:rsidRPr="00152C2C" w:rsidRDefault="002714EB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C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29A7" w:rsidRPr="00152C2C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  <w:r w:rsidRPr="00152C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7E3295" w14:textId="77777777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3B6E5" w14:textId="43FDBAC4" w:rsidR="00B530CE" w:rsidRPr="00152C2C" w:rsidRDefault="00B530CE" w:rsidP="00AF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30CE" w:rsidRPr="001F50B0" w14:paraId="45B5652B" w14:textId="77777777" w:rsidTr="00FF16E4">
        <w:tc>
          <w:tcPr>
            <w:tcW w:w="3889" w:type="dxa"/>
          </w:tcPr>
          <w:p w14:paraId="0507633F" w14:textId="77777777" w:rsidR="00B530CE" w:rsidRPr="001F50B0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7710E0" w14:textId="19669CC0" w:rsidR="00B530CE" w:rsidRPr="00152C2C" w:rsidRDefault="007029A7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19,716</w:t>
            </w:r>
          </w:p>
        </w:tc>
        <w:tc>
          <w:tcPr>
            <w:tcW w:w="270" w:type="dxa"/>
          </w:tcPr>
          <w:p w14:paraId="7DCF228F" w14:textId="77777777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6DC934" w14:textId="6915B17A" w:rsidR="00B530CE" w:rsidRPr="00152C2C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30CE"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24CC901B" w14:textId="77777777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C128D5" w14:textId="0EF056DD" w:rsidR="00B530CE" w:rsidRPr="00152C2C" w:rsidRDefault="007029A7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0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</w:t>
            </w:r>
            <w:r w:rsidR="00C011AC" w:rsidRPr="00AF0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4B486917" w14:textId="77777777" w:rsidR="00B530CE" w:rsidRPr="00152C2C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47EE8" w14:textId="2E8FB691" w:rsidR="00B530CE" w:rsidRPr="00152C2C" w:rsidRDefault="005A64ED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30CE"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2C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</w:p>
        </w:tc>
      </w:tr>
      <w:bookmarkEnd w:id="4"/>
    </w:tbl>
    <w:p w14:paraId="45270029" w14:textId="472E89F6" w:rsidR="009274CD" w:rsidRDefault="009274C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FB10CA" w:rsidRPr="001F50B0" w14:paraId="24B8819C" w14:textId="77777777" w:rsidTr="00B81CD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0A6E9D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2E652A3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1E67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1BC30C3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81CDE" w:rsidRPr="001F50B0" w14:paraId="71255B7C" w14:textId="77777777" w:rsidTr="00B81CD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550F92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E73A2A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333402" w14:textId="000BDC56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5F270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5697D3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F5142D" w14:textId="2DDB455F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B81C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3C57C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8BF64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7489B2" w14:textId="578616E9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1CDE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31B1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AC3791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808E84A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8C45652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5F304FC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7EF057E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D9F4E" w14:textId="32C94436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B81C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81CDE" w:rsidRPr="001F50B0" w14:paraId="3F45E05E" w14:textId="77777777" w:rsidTr="00B81CD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41339052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2345F65" w14:textId="5FA41451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C9C14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63C84CE" w14:textId="4F08C29C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FAEFF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A95682" w14:textId="191FCCDD" w:rsidR="00B81CDE" w:rsidRPr="001F50B0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68AC51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FA77943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6E3F760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295F76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E4179A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0E57EFF" w14:textId="2EFDC84C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81CDE" w:rsidRPr="001F50B0" w14:paraId="3E72057E" w14:textId="77777777" w:rsidTr="00B81CDE">
        <w:trPr>
          <w:tblHeader/>
        </w:trPr>
        <w:tc>
          <w:tcPr>
            <w:tcW w:w="2326" w:type="dxa"/>
            <w:shd w:val="clear" w:color="auto" w:fill="auto"/>
          </w:tcPr>
          <w:p w14:paraId="76BD46E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56569E3B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F50B0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40116D2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48D56AE1" w14:textId="77777777" w:rsidR="00B81CDE" w:rsidRPr="001F50B0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4EB" w:rsidRPr="001F50B0" w14:paraId="48E3A2FF" w14:textId="77777777" w:rsidTr="00117618">
        <w:tc>
          <w:tcPr>
            <w:tcW w:w="2326" w:type="dxa"/>
            <w:shd w:val="clear" w:color="auto" w:fill="auto"/>
          </w:tcPr>
          <w:p w14:paraId="37497EC0" w14:textId="77777777" w:rsidR="002714EB" w:rsidRPr="001F50B0" w:rsidRDefault="002714EB" w:rsidP="002714EB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19906CA3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4A4575F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FB8AD28" w14:textId="59B6033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7A29C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D8614AA" w14:textId="0FD611FE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42" w:type="dxa"/>
            <w:shd w:val="clear" w:color="auto" w:fill="auto"/>
          </w:tcPr>
          <w:p w14:paraId="0BD3770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893283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C639A91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42D716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3E63AC1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DF95A" w14:textId="31F85BB6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2714EB" w:rsidRPr="001F50B0" w14:paraId="372BB19D" w14:textId="77777777" w:rsidTr="00117618">
        <w:tc>
          <w:tcPr>
            <w:tcW w:w="2326" w:type="dxa"/>
            <w:shd w:val="clear" w:color="auto" w:fill="auto"/>
          </w:tcPr>
          <w:p w14:paraId="5FF0FE6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3B5CB99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48BF94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54EA75EB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BA9A9A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EC9E4CE" w14:textId="67B5D3E2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42" w:type="dxa"/>
            <w:shd w:val="clear" w:color="auto" w:fill="auto"/>
          </w:tcPr>
          <w:p w14:paraId="125B8B0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5CF15D5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297A01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DE63E84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4F940D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87D4C" w14:textId="05582D23" w:rsidR="002714EB" w:rsidRPr="001F50B0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714EB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  <w:tr w:rsidR="002714EB" w:rsidRPr="001F50B0" w14:paraId="68EBCB5A" w14:textId="77777777" w:rsidTr="00117618">
        <w:tc>
          <w:tcPr>
            <w:tcW w:w="2326" w:type="dxa"/>
            <w:shd w:val="clear" w:color="auto" w:fill="auto"/>
          </w:tcPr>
          <w:p w14:paraId="184BA720" w14:textId="77777777" w:rsidR="002714EB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1FF2BED6" w14:textId="29572FB9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61" w:type="dxa"/>
            <w:shd w:val="clear" w:color="auto" w:fill="auto"/>
          </w:tcPr>
          <w:p w14:paraId="3E8FE033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98D0CE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718F453A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FAC7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7AF6C96" w14:textId="77777777" w:rsidR="002714EB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4EBD" w14:textId="772D7D29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69A165A6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FC58BF6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897437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2E042A0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70CD742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EB3F7" w14:textId="77777777" w:rsidR="002714EB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D2687" w14:textId="3485DB31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14EB" w:rsidRPr="001F50B0" w14:paraId="721EA9A5" w14:textId="77777777" w:rsidTr="00B81CDE">
        <w:tc>
          <w:tcPr>
            <w:tcW w:w="2326" w:type="dxa"/>
            <w:shd w:val="clear" w:color="auto" w:fill="auto"/>
          </w:tcPr>
          <w:p w14:paraId="5EDBE6C5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3530F580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246F27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6D167B8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84F489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5D475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D4582E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247C815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6D3B2A2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278C500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E2A43CD" w14:textId="77777777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77EF27" w14:textId="691E2F3C" w:rsidR="002714EB" w:rsidRPr="001F50B0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48AD63" w14:textId="77777777" w:rsidR="00FB10CA" w:rsidRPr="001F50B0" w:rsidRDefault="00FB10CA" w:rsidP="002A7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B332F5D" w14:textId="77777777" w:rsidR="00466F26" w:rsidRDefault="00466F26">
      <w:r>
        <w:br w:type="page"/>
      </w: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1C619E" w:rsidRPr="001F50B0" w14:paraId="5A5AE269" w14:textId="77777777" w:rsidTr="001C619E">
        <w:tc>
          <w:tcPr>
            <w:tcW w:w="3889" w:type="dxa"/>
          </w:tcPr>
          <w:p w14:paraId="2511CDB3" w14:textId="3E59197A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0D17A2" w14:textId="77777777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505FE5" w14:textId="77777777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27B96F5" w14:textId="77777777" w:rsidR="001C619E" w:rsidRPr="00B81CDE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CDE" w:rsidRPr="001F50B0" w14:paraId="283DB69B" w14:textId="77777777" w:rsidTr="001C619E">
        <w:tc>
          <w:tcPr>
            <w:tcW w:w="3889" w:type="dxa"/>
          </w:tcPr>
          <w:p w14:paraId="6BACB2D5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557A4E" w14:textId="590678EE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30</w:t>
            </w:r>
            <w:r w:rsidR="00B81C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1CD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41F5F2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4F87" w14:textId="66CE072F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81CDE" w:rsidRPr="00B81C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F48EFBE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2360C" w14:textId="715593FF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30</w:t>
            </w:r>
            <w:r w:rsidR="00B81C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1CD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80451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7A8A6" w14:textId="6B2A4DF4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81CDE" w:rsidRPr="00B81C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1CDE" w:rsidRPr="001F50B0" w14:paraId="1DAA1788" w14:textId="77777777" w:rsidTr="001C619E">
        <w:tc>
          <w:tcPr>
            <w:tcW w:w="3889" w:type="dxa"/>
          </w:tcPr>
          <w:p w14:paraId="62932B07" w14:textId="6A8B762D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2E699C3" w14:textId="05B080C8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A5AF1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B2315" w14:textId="14BBEB33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5BD9DAB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7613" w14:textId="512F2027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DFC7F4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BD8D4" w14:textId="21A4543A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81CDE" w:rsidRPr="001F50B0" w14:paraId="048A97B5" w14:textId="77777777" w:rsidTr="001C619E">
        <w:tc>
          <w:tcPr>
            <w:tcW w:w="3889" w:type="dxa"/>
          </w:tcPr>
          <w:p w14:paraId="21558012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81EE6D6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81CD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1CDE" w:rsidRPr="001F50B0" w14:paraId="50B66A19" w14:textId="77777777" w:rsidTr="001C619E">
        <w:tc>
          <w:tcPr>
            <w:tcW w:w="3889" w:type="dxa"/>
          </w:tcPr>
          <w:p w14:paraId="321F7FC8" w14:textId="5CE2E02B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D75F318" w14:textId="1C1AB75A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40</w:t>
            </w:r>
            <w:r w:rsidR="002714E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30FBDEF3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4D43D" w14:textId="3A9B5459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20</w:t>
            </w:r>
            <w:r w:rsidR="00B81CDE"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536EF855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9BC5A" w14:textId="2DA29C6E" w:rsidR="00B81CDE" w:rsidRPr="00B81CDE" w:rsidRDefault="005A64ED" w:rsidP="00B1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40</w:t>
            </w:r>
            <w:r w:rsidR="002714E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38FBC2FB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3DB72" w14:textId="31E3E259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20</w:t>
            </w:r>
            <w:r w:rsidR="00B81CDE"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001</w:t>
            </w:r>
          </w:p>
        </w:tc>
      </w:tr>
      <w:tr w:rsidR="00B81CDE" w:rsidRPr="001F50B0" w14:paraId="090963FA" w14:textId="77777777" w:rsidTr="001C619E">
        <w:tc>
          <w:tcPr>
            <w:tcW w:w="3889" w:type="dxa"/>
          </w:tcPr>
          <w:p w14:paraId="01111814" w14:textId="06BEC025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D56653" w14:textId="10FA18CF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2714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0C33454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BB4601" w14:textId="5F85BFC2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B81CDE"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5A79817F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69C161" w14:textId="58CC1EBE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2714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E2C4A5B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2D4DAA" w14:textId="71FCE11C" w:rsidR="00B81CDE" w:rsidRPr="00B81CDE" w:rsidRDefault="005A64ED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B81CDE"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001</w:t>
            </w:r>
          </w:p>
        </w:tc>
      </w:tr>
      <w:tr w:rsidR="00B81CDE" w:rsidRPr="001F50B0" w14:paraId="032E5F58" w14:textId="77777777" w:rsidTr="00DF4AC9">
        <w:tc>
          <w:tcPr>
            <w:tcW w:w="3889" w:type="dxa"/>
          </w:tcPr>
          <w:p w14:paraId="21E37C8E" w14:textId="4FFD91AF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2E1AFE" w14:textId="6E316645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E6016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8EF5B" w14:textId="2725BF8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334D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F4AE9" w14:textId="33282BD1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9C3EE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E61E4" w14:textId="7DC2BF0C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CDE" w:rsidRPr="001F50B0" w14:paraId="45392A83" w14:textId="77777777" w:rsidTr="00DF4AC9">
        <w:tc>
          <w:tcPr>
            <w:tcW w:w="3889" w:type="dxa"/>
          </w:tcPr>
          <w:p w14:paraId="7023444C" w14:textId="35951404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4000D79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1AA28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99A24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B6092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4A6DE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266B7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B730B" w14:textId="77777777" w:rsidR="00B81CDE" w:rsidRPr="00B81CDE" w:rsidRDefault="00B81CDE" w:rsidP="00B8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4EB" w:rsidRPr="001F50B0" w14:paraId="6AB18718" w14:textId="77777777" w:rsidTr="00DF4AC9">
        <w:tc>
          <w:tcPr>
            <w:tcW w:w="3889" w:type="dxa"/>
          </w:tcPr>
          <w:p w14:paraId="2FEFA6ED" w14:textId="2C0A5A1B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E3A712" w14:textId="2933A258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D1045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5D96C" w14:textId="74CC644D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2BA1B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A8EA8" w14:textId="12F1583D" w:rsidR="002714EB" w:rsidRPr="00B81CDE" w:rsidRDefault="005A64ED" w:rsidP="00B1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188F6547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D08A5" w14:textId="319871F7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1</w:t>
            </w:r>
            <w:r w:rsidR="002714EB"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</w:tr>
      <w:tr w:rsidR="002714EB" w:rsidRPr="001F50B0" w14:paraId="4D8B5263" w14:textId="77777777" w:rsidTr="00DF4AC9">
        <w:tc>
          <w:tcPr>
            <w:tcW w:w="3889" w:type="dxa"/>
          </w:tcPr>
          <w:p w14:paraId="379885CD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CD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151DA64" w14:textId="62AC263A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</w:t>
            </w:r>
            <w:r w:rsidR="002714E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6C34351F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6DDC6" w14:textId="6719CFB7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4</w:t>
            </w:r>
            <w:r w:rsidR="002714EB"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18D6C3FB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93FDE" w14:textId="11E73B1A" w:rsidR="002714EB" w:rsidRPr="00B81CDE" w:rsidRDefault="005A64ED" w:rsidP="00B1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</w:t>
            </w:r>
            <w:r w:rsidR="002714E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0383C64C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B1040" w14:textId="67B333C0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sz w:val="30"/>
                <w:szCs w:val="30"/>
              </w:rPr>
              <w:t>4</w:t>
            </w:r>
            <w:r w:rsidR="002714EB" w:rsidRPr="00B81CD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sz w:val="30"/>
                <w:szCs w:val="30"/>
              </w:rPr>
              <w:t>678</w:t>
            </w:r>
          </w:p>
        </w:tc>
      </w:tr>
      <w:tr w:rsidR="002714EB" w:rsidRPr="001F50B0" w14:paraId="57DF9019" w14:textId="77777777" w:rsidTr="00DF4AC9">
        <w:tc>
          <w:tcPr>
            <w:tcW w:w="3889" w:type="dxa"/>
          </w:tcPr>
          <w:p w14:paraId="74E4874A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1C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270E3A" w14:textId="31202331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714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3B59BA16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44B0EF" w14:textId="6D053737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2714EB"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7244C3F2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1E1652" w14:textId="31BA4136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714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444B27EC" w14:textId="77777777" w:rsidR="002714EB" w:rsidRPr="00B81CDE" w:rsidRDefault="002714EB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644D" w14:textId="67B5ADD2" w:rsidR="002714EB" w:rsidRPr="00B81CDE" w:rsidRDefault="005A64ED" w:rsidP="0027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2714EB" w:rsidRPr="00B81CD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 w:hint="cs"/>
                <w:b/>
                <w:bCs/>
                <w:sz w:val="30"/>
                <w:szCs w:val="30"/>
              </w:rPr>
              <w:t>818</w:t>
            </w:r>
          </w:p>
        </w:tc>
      </w:tr>
    </w:tbl>
    <w:p w14:paraId="76D05E2C" w14:textId="32B9BE56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1F50B0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1F50B0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DAFE0CA" w14:textId="53F7BC03" w:rsidR="007B1A61" w:rsidRPr="001F50B0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1F50B0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1F50B0">
        <w:rPr>
          <w:rFonts w:asciiTheme="majorBidi" w:hAnsiTheme="majorBidi" w:cstheme="majorBidi"/>
          <w:sz w:val="30"/>
          <w:szCs w:val="30"/>
        </w:rPr>
        <w:t>(TCC)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1F50B0">
        <w:rPr>
          <w:rFonts w:asciiTheme="majorBidi" w:hAnsiTheme="majorBidi" w:cstheme="majorBidi"/>
          <w:sz w:val="30"/>
          <w:szCs w:val="30"/>
        </w:rPr>
        <w:t xml:space="preserve">TCC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="005A64ED" w:rsidRPr="005A64ED">
        <w:rPr>
          <w:rFonts w:asciiTheme="majorBidi" w:hAnsiTheme="majorBidi" w:cstheme="majorBidi"/>
          <w:sz w:val="30"/>
          <w:szCs w:val="30"/>
        </w:rPr>
        <w:t>3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="005A64ED" w:rsidRPr="005A64ED">
        <w:rPr>
          <w:rFonts w:asciiTheme="majorBidi" w:hAnsiTheme="majorBidi" w:cstheme="majorBidi"/>
          <w:sz w:val="30"/>
          <w:szCs w:val="30"/>
        </w:rPr>
        <w:t>2562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A64ED" w:rsidRPr="005A64ED">
        <w:rPr>
          <w:rFonts w:asciiTheme="majorBidi" w:hAnsiTheme="majorBidi" w:cstheme="majorBidi"/>
          <w:sz w:val="30"/>
          <w:szCs w:val="30"/>
        </w:rPr>
        <w:t>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1F50B0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1F50B0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1F50B0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1F50B0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D0B967" w14:textId="172559B3" w:rsidR="00AE4282" w:rsidRPr="001F50B0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5A64ED" w:rsidRPr="005A64ED">
        <w:rPr>
          <w:rFonts w:asciiTheme="majorBidi" w:eastAsia="Times New Roman" w:hAnsiTheme="majorBidi" w:cstheme="majorBidi"/>
          <w:snapToGrid/>
          <w:lang w:val="en-US" w:eastAsia="en-US"/>
        </w:rPr>
        <w:t>30</w:t>
      </w:r>
      <w:r w:rsidR="00B81CDE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B81CDE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มิถุนายน </w:t>
      </w:r>
      <w:r w:rsidR="005A64ED" w:rsidRPr="005A64ED">
        <w:rPr>
          <w:rFonts w:asciiTheme="majorBidi" w:eastAsia="Times New Roman" w:hAnsiTheme="majorBidi" w:cstheme="majorBidi"/>
          <w:snapToGrid/>
          <w:lang w:val="en-US" w:eastAsia="en-US"/>
        </w:rPr>
        <w:t>2563</w:t>
      </w:r>
      <w:r w:rsidR="000B6AEE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กิจการ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ที่เกี่ยวข้องกันเป็นจำนวนเงินรว</w:t>
      </w:r>
      <w:r w:rsidR="002A7168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ม</w:t>
      </w:r>
      <w:r w:rsidR="002A7168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5A64ED" w:rsidRPr="005A64ED">
        <w:rPr>
          <w:rFonts w:asciiTheme="majorBidi" w:eastAsia="Times New Roman" w:hAnsiTheme="majorBidi" w:cstheme="majorBidi"/>
          <w:snapToGrid/>
          <w:lang w:val="en-US" w:eastAsia="en-US"/>
        </w:rPr>
        <w:t>18</w:t>
      </w:r>
      <w:r w:rsidR="00FA3F00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ล้านบาท </w:t>
      </w:r>
      <w:r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(</w:t>
      </w:r>
      <w:r w:rsidR="005A64ED" w:rsidRPr="005A64ED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31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 xml:space="preserve"> ธันวาคม </w:t>
      </w:r>
      <w:r w:rsidR="005A64ED" w:rsidRPr="005A64ED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2562</w:t>
      </w:r>
      <w:r w:rsidR="00E847A7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: </w:t>
      </w:r>
      <w:r w:rsidR="005A64ED" w:rsidRPr="005A64ED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18</w:t>
      </w:r>
      <w:r w:rsidR="00EC474F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ล้านบาท)</w:t>
      </w:r>
    </w:p>
    <w:p w14:paraId="2EA43E70" w14:textId="77777777" w:rsidR="00AE4282" w:rsidRPr="001F50B0" w:rsidRDefault="00AE4282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</w:p>
    <w:p w14:paraId="1C0CF651" w14:textId="55656A1A" w:rsidR="00BB53E6" w:rsidRPr="001F50B0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ab/>
      </w:r>
    </w:p>
    <w:p w14:paraId="2932172B" w14:textId="4ED830CF" w:rsidR="00283B78" w:rsidRPr="001F50B0" w:rsidRDefault="00283B78" w:rsidP="002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283B78" w:rsidRPr="001F50B0" w:rsidSect="00550EB6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3B477E3B" w14:textId="01E6A8D3" w:rsidR="00885A1C" w:rsidRPr="001F50B0" w:rsidRDefault="00885A1C" w:rsidP="00422E51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b w:val="0"/>
          <w:bCs w:val="0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Pr="001F50B0">
        <w:rPr>
          <w:rFonts w:asciiTheme="majorBidi" w:hAnsiTheme="majorBidi" w:cstheme="majorBidi"/>
          <w:szCs w:val="30"/>
          <w:cs/>
        </w:rPr>
        <w:t>เงิ</w:t>
      </w:r>
      <w:r>
        <w:rPr>
          <w:rFonts w:asciiTheme="majorBidi" w:hAnsiTheme="majorBidi" w:cstheme="majorBidi" w:hint="cs"/>
          <w:szCs w:val="30"/>
          <w:cs/>
        </w:rPr>
        <w:t>น</w:t>
      </w:r>
      <w:r w:rsidRPr="001F50B0">
        <w:rPr>
          <w:rFonts w:asciiTheme="majorBidi" w:hAnsiTheme="majorBidi" w:cstheme="majorBidi"/>
          <w:szCs w:val="30"/>
          <w:cs/>
        </w:rPr>
        <w:t>ลงทุนในบริษัทร่วม</w:t>
      </w:r>
    </w:p>
    <w:p w14:paraId="75B66D1F" w14:textId="77777777" w:rsidR="001555D8" w:rsidRPr="001F50B0" w:rsidRDefault="001555D8" w:rsidP="00155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46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520"/>
        <w:gridCol w:w="1060"/>
        <w:gridCol w:w="972"/>
        <w:gridCol w:w="784"/>
        <w:gridCol w:w="725"/>
        <w:gridCol w:w="830"/>
        <w:gridCol w:w="262"/>
        <w:gridCol w:w="17"/>
        <w:gridCol w:w="882"/>
        <w:gridCol w:w="14"/>
        <w:gridCol w:w="255"/>
        <w:gridCol w:w="859"/>
        <w:gridCol w:w="16"/>
        <w:gridCol w:w="253"/>
        <w:gridCol w:w="16"/>
        <w:gridCol w:w="902"/>
        <w:gridCol w:w="236"/>
        <w:gridCol w:w="892"/>
        <w:gridCol w:w="269"/>
        <w:gridCol w:w="817"/>
        <w:gridCol w:w="269"/>
        <w:gridCol w:w="770"/>
        <w:gridCol w:w="270"/>
        <w:gridCol w:w="725"/>
      </w:tblGrid>
      <w:tr w:rsidR="005537D8" w:rsidRPr="001F50B0" w14:paraId="03A6A3D1" w14:textId="77777777" w:rsidTr="00A84013">
        <w:trPr>
          <w:trHeight w:hRule="exact" w:val="361"/>
        </w:trPr>
        <w:tc>
          <w:tcPr>
            <w:tcW w:w="2520" w:type="dxa"/>
          </w:tcPr>
          <w:p w14:paraId="3DB58E7B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58" w:hanging="34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927DE5F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98ACC9D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3" w:type="dxa"/>
            <w:gridSpan w:val="21"/>
          </w:tcPr>
          <w:p w14:paraId="2CD85E4E" w14:textId="77777777" w:rsidR="005537D8" w:rsidRPr="001F50B0" w:rsidRDefault="005537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5B59" w:rsidRPr="001F50B0" w14:paraId="45198420" w14:textId="77777777" w:rsidTr="00A84013">
        <w:trPr>
          <w:trHeight w:hRule="exact" w:val="361"/>
        </w:trPr>
        <w:tc>
          <w:tcPr>
            <w:tcW w:w="2520" w:type="dxa"/>
          </w:tcPr>
          <w:p w14:paraId="2AE7355C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2F6D940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F92306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509" w:type="dxa"/>
            <w:gridSpan w:val="2"/>
          </w:tcPr>
          <w:p w14:paraId="3AC16E8E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30" w:type="dxa"/>
          </w:tcPr>
          <w:p w14:paraId="29BB121B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08B26B75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3FD10C38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51CE9A55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E038E7C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697E228E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27009700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DA6AD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0CE02639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69" w:type="dxa"/>
          </w:tcPr>
          <w:p w14:paraId="0E27175A" w14:textId="77777777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89CDEBB" w14:textId="33B603B0" w:rsidR="00815B59" w:rsidRPr="001F50B0" w:rsidRDefault="00815B5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</w:p>
        </w:tc>
      </w:tr>
      <w:tr w:rsidR="0029489A" w:rsidRPr="001F50B0" w14:paraId="15C17615" w14:textId="77777777" w:rsidTr="00A84013">
        <w:trPr>
          <w:trHeight w:hRule="exact" w:val="361"/>
        </w:trPr>
        <w:tc>
          <w:tcPr>
            <w:tcW w:w="2520" w:type="dxa"/>
          </w:tcPr>
          <w:p w14:paraId="7EEE9171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214EA9BE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72" w:type="dxa"/>
          </w:tcPr>
          <w:p w14:paraId="61D2A414" w14:textId="77777777" w:rsidR="0029489A" w:rsidRPr="001F50B0" w:rsidRDefault="008460C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09" w:type="dxa"/>
            <w:gridSpan w:val="2"/>
          </w:tcPr>
          <w:p w14:paraId="68ED8D19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991" w:type="dxa"/>
            <w:gridSpan w:val="4"/>
          </w:tcPr>
          <w:p w14:paraId="7C4ADF41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69" w:type="dxa"/>
            <w:gridSpan w:val="2"/>
          </w:tcPr>
          <w:p w14:paraId="5F63C562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gridSpan w:val="5"/>
          </w:tcPr>
          <w:p w14:paraId="11983BB6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837794E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335640E" w14:textId="77777777" w:rsidR="0029489A" w:rsidRPr="001F50B0" w:rsidDel="00685444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69" w:type="dxa"/>
          </w:tcPr>
          <w:p w14:paraId="524C21D6" w14:textId="77777777" w:rsidR="0029489A" w:rsidRPr="001F50B0" w:rsidRDefault="0029489A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DBAE3C9" w14:textId="369A2D93" w:rsidR="0029489A" w:rsidRPr="001F50B0" w:rsidDel="00685444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="00815B59"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11B21" w:rsidRPr="001F50B0" w14:paraId="31C2BBBC" w14:textId="77777777" w:rsidTr="00A84013">
        <w:trPr>
          <w:trHeight w:hRule="exact" w:val="361"/>
        </w:trPr>
        <w:tc>
          <w:tcPr>
            <w:tcW w:w="2520" w:type="dxa"/>
          </w:tcPr>
          <w:p w14:paraId="57E3EC83" w14:textId="77777777" w:rsidR="00511B21" w:rsidRPr="001F50B0" w:rsidRDefault="00511B21" w:rsidP="00A84013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5DF541B1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E616EB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09F343" w14:textId="56AEC7EC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725" w:type="dxa"/>
          </w:tcPr>
          <w:p w14:paraId="5AC62C87" w14:textId="340D3D8D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30" w:type="dxa"/>
          </w:tcPr>
          <w:p w14:paraId="7FA7130D" w14:textId="274E400D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62" w:type="dxa"/>
          </w:tcPr>
          <w:p w14:paraId="4792DC06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680FA739" w14:textId="7E227F8A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3B8F15C4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7B42D4CB" w14:textId="38BA99B6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69" w:type="dxa"/>
            <w:gridSpan w:val="2"/>
          </w:tcPr>
          <w:p w14:paraId="4DEA72B8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363FEA2A" w14:textId="6387F925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36" w:type="dxa"/>
          </w:tcPr>
          <w:p w14:paraId="4D07279F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687DADA" w14:textId="7FC57B00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69" w:type="dxa"/>
          </w:tcPr>
          <w:p w14:paraId="44E399BD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6A8DB881" w14:textId="3E5CBEA4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511B21"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69" w:type="dxa"/>
          </w:tcPr>
          <w:p w14:paraId="59EC2CB1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547B577E" w14:textId="34DB59FD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1AD86AC5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7B84D3EA" w14:textId="5966DE5E" w:rsidR="00511B21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511B21" w:rsidRPr="001F50B0" w14:paraId="2CC4B786" w14:textId="77777777" w:rsidTr="00A84013">
        <w:trPr>
          <w:trHeight w:hRule="exact" w:val="361"/>
        </w:trPr>
        <w:tc>
          <w:tcPr>
            <w:tcW w:w="2520" w:type="dxa"/>
          </w:tcPr>
          <w:p w14:paraId="4354B562" w14:textId="77777777" w:rsidR="00511B21" w:rsidRPr="001F50B0" w:rsidRDefault="00511B21" w:rsidP="00A84013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23BF4DF7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D1EBCA4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37DD76" w14:textId="1747240C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725" w:type="dxa"/>
          </w:tcPr>
          <w:p w14:paraId="3D37B156" w14:textId="6AEA305A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30" w:type="dxa"/>
          </w:tcPr>
          <w:p w14:paraId="1C9B164C" w14:textId="65EBD638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62" w:type="dxa"/>
          </w:tcPr>
          <w:p w14:paraId="04B32439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6781648A" w14:textId="5727CD78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69FAE70F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597F1DFD" w14:textId="6E65CC6D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69" w:type="dxa"/>
            <w:gridSpan w:val="2"/>
          </w:tcPr>
          <w:p w14:paraId="7CAE5031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6476D79" w14:textId="63E62BD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36" w:type="dxa"/>
          </w:tcPr>
          <w:p w14:paraId="3D3F9698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B8124AD" w14:textId="475F5E64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69" w:type="dxa"/>
          </w:tcPr>
          <w:p w14:paraId="3468EA6C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37F60874" w14:textId="26ABBACF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69" w:type="dxa"/>
          </w:tcPr>
          <w:p w14:paraId="74AF0E19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7ABCCB9E" w14:textId="6A9899B8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DC5406" w14:textId="77777777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1A904C1D" w14:textId="1A95D563" w:rsidR="00511B21" w:rsidRPr="001F50B0" w:rsidRDefault="00511B21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</w:tr>
      <w:tr w:rsidR="001555D8" w:rsidRPr="001F50B0" w14:paraId="10C506F7" w14:textId="77777777" w:rsidTr="00A84013">
        <w:trPr>
          <w:trHeight w:hRule="exact" w:val="361"/>
        </w:trPr>
        <w:tc>
          <w:tcPr>
            <w:tcW w:w="2520" w:type="dxa"/>
          </w:tcPr>
          <w:p w14:paraId="39DBB1DC" w14:textId="77777777" w:rsidR="001555D8" w:rsidRPr="001F50B0" w:rsidRDefault="001555D8" w:rsidP="00A84013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3C432189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66A4BB9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E7F8EF" w14:textId="08923A5A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5" w:type="dxa"/>
          </w:tcPr>
          <w:p w14:paraId="6C45C50F" w14:textId="4BEB2892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30" w:type="dxa"/>
          </w:tcPr>
          <w:p w14:paraId="4BA5C14A" w14:textId="2EF9FEC1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2" w:type="dxa"/>
          </w:tcPr>
          <w:p w14:paraId="30F52301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74C9F26" w14:textId="221C994C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9" w:type="dxa"/>
            <w:gridSpan w:val="2"/>
          </w:tcPr>
          <w:p w14:paraId="61826113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61D301CC" w14:textId="148683F1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gridSpan w:val="2"/>
          </w:tcPr>
          <w:p w14:paraId="76F8DE86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47DBEB4" w14:textId="63CD6A18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2709DB54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02FFA7C" w14:textId="7BC855A7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</w:tcPr>
          <w:p w14:paraId="0BA94024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70E576D" w14:textId="1B67905F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7C3CF332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494AB615" w14:textId="5C83052D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2381347" w14:textId="77777777" w:rsidR="001555D8" w:rsidRPr="001F50B0" w:rsidRDefault="001555D8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4C4867DA" w14:textId="75040911" w:rsidR="001555D8" w:rsidRPr="001F50B0" w:rsidRDefault="005A64ED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66899" w:rsidRPr="001F50B0" w14:paraId="4323327B" w14:textId="77777777" w:rsidTr="00A84013">
        <w:trPr>
          <w:trHeight w:hRule="exact" w:val="361"/>
        </w:trPr>
        <w:tc>
          <w:tcPr>
            <w:tcW w:w="2520" w:type="dxa"/>
          </w:tcPr>
          <w:p w14:paraId="71A8F35D" w14:textId="77777777" w:rsidR="00666899" w:rsidRPr="001F50B0" w:rsidRDefault="00666899" w:rsidP="00A84013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798D3B7B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A2FD1E6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2"/>
          </w:tcPr>
          <w:p w14:paraId="579433E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54" w:type="dxa"/>
            <w:gridSpan w:val="19"/>
          </w:tcPr>
          <w:p w14:paraId="6B980C7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1F50B0" w14:paraId="78A492A3" w14:textId="77777777" w:rsidTr="00A84013">
        <w:trPr>
          <w:trHeight w:hRule="exact" w:val="361"/>
        </w:trPr>
        <w:tc>
          <w:tcPr>
            <w:tcW w:w="2520" w:type="dxa"/>
          </w:tcPr>
          <w:p w14:paraId="38547F43" w14:textId="77777777" w:rsidR="00666899" w:rsidRPr="001F50B0" w:rsidRDefault="00666899" w:rsidP="00A84013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60" w:type="dxa"/>
          </w:tcPr>
          <w:p w14:paraId="1CA2FA5E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2" w:type="dxa"/>
          </w:tcPr>
          <w:p w14:paraId="336BB780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4" w:type="dxa"/>
          </w:tcPr>
          <w:p w14:paraId="466B6AB0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</w:tcPr>
          <w:p w14:paraId="21E8BCD4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</w:tcPr>
          <w:p w14:paraId="78A0D12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2" w:type="dxa"/>
          </w:tcPr>
          <w:p w14:paraId="4C84B19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99DC16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4115433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gridSpan w:val="2"/>
          </w:tcPr>
          <w:p w14:paraId="37D802D1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74F0E10B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2" w:type="dxa"/>
          </w:tcPr>
          <w:p w14:paraId="57F64A05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E8298BB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1329FB8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</w:tcPr>
          <w:p w14:paraId="4CA3295B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7" w:type="dxa"/>
          </w:tcPr>
          <w:p w14:paraId="2A76748E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</w:tcPr>
          <w:p w14:paraId="1D624607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0" w:type="dxa"/>
          </w:tcPr>
          <w:p w14:paraId="5E25373C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C4D795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</w:tcPr>
          <w:p w14:paraId="1E8F405B" w14:textId="77777777" w:rsidR="00666899" w:rsidRPr="001F50B0" w:rsidRDefault="00666899" w:rsidP="00A8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84E4E" w:rsidRPr="001F50B0" w14:paraId="4E27D7AA" w14:textId="77777777" w:rsidTr="00A84013">
        <w:trPr>
          <w:trHeight w:hRule="exact" w:val="361"/>
        </w:trPr>
        <w:tc>
          <w:tcPr>
            <w:tcW w:w="2520" w:type="dxa"/>
          </w:tcPr>
          <w:p w14:paraId="5C9A5E2A" w14:textId="77777777" w:rsidR="00684E4E" w:rsidRPr="001F50B0" w:rsidRDefault="00684E4E" w:rsidP="00684E4E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1F50B0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แพคเกจจิ้ง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60" w:type="dxa"/>
          </w:tcPr>
          <w:p w14:paraId="291B6147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ผลิต</w:t>
            </w:r>
          </w:p>
        </w:tc>
        <w:tc>
          <w:tcPr>
            <w:tcW w:w="972" w:type="dxa"/>
          </w:tcPr>
          <w:p w14:paraId="1A6FA97A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784" w:type="dxa"/>
          </w:tcPr>
          <w:p w14:paraId="48C56824" w14:textId="5A80257D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="00684E4E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725" w:type="dxa"/>
          </w:tcPr>
          <w:p w14:paraId="5838F71B" w14:textId="6DBAB2F7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="00684E4E" w:rsidRPr="001F50B0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30" w:type="dxa"/>
          </w:tcPr>
          <w:p w14:paraId="1C6CB255" w14:textId="7E789DBC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684E4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62" w:type="dxa"/>
          </w:tcPr>
          <w:p w14:paraId="11023375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C7CDB69" w14:textId="1280F282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684E4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69" w:type="dxa"/>
            <w:gridSpan w:val="2"/>
          </w:tcPr>
          <w:p w14:paraId="7CF9FEB1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14:paraId="1DACCB4F" w14:textId="34857ED6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684E4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69" w:type="dxa"/>
            <w:gridSpan w:val="2"/>
          </w:tcPr>
          <w:p w14:paraId="090044AF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A579CC7" w14:textId="6DF6834C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684E4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36" w:type="dxa"/>
          </w:tcPr>
          <w:p w14:paraId="3E2668C4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628E0550" w14:textId="1A15855B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7D6EAD4B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9FB1148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4FD2B486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1644973" w14:textId="7527A870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F62B9A3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9787B87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84E4E" w:rsidRPr="001F50B0" w14:paraId="46D3F560" w14:textId="77777777" w:rsidTr="00A84013">
        <w:trPr>
          <w:trHeight w:hRule="exact" w:val="361"/>
        </w:trPr>
        <w:tc>
          <w:tcPr>
            <w:tcW w:w="2520" w:type="dxa"/>
          </w:tcPr>
          <w:p w14:paraId="698964A1" w14:textId="77777777" w:rsidR="00684E4E" w:rsidRPr="001F50B0" w:rsidRDefault="00684E4E" w:rsidP="00684E4E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60" w:type="dxa"/>
          </w:tcPr>
          <w:p w14:paraId="56E66674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2" w:type="dxa"/>
          </w:tcPr>
          <w:p w14:paraId="5FF5548B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84" w:type="dxa"/>
          </w:tcPr>
          <w:p w14:paraId="61B9419E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</w:tcPr>
          <w:p w14:paraId="1B174489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14:paraId="66ACF217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2" w:type="dxa"/>
          </w:tcPr>
          <w:p w14:paraId="13D050A6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39B2A02F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" w:type="dxa"/>
            <w:gridSpan w:val="2"/>
          </w:tcPr>
          <w:p w14:paraId="14B8078A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5F227" w14:textId="1FCDADDD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="00684E4E"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69" w:type="dxa"/>
            <w:gridSpan w:val="2"/>
          </w:tcPr>
          <w:p w14:paraId="4627A4C6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9E91B44" w14:textId="2BA6310A" w:rsidR="00684E4E" w:rsidRPr="001F50B0" w:rsidRDefault="005A64ED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="00684E4E"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36" w:type="dxa"/>
          </w:tcPr>
          <w:p w14:paraId="7EC7E9A6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B7F83" w14:textId="46A9C5A3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F37A853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541228F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ED7C0D0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060C9E85" w14:textId="0D75C8BA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29F536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DB0E87E" w14:textId="77777777" w:rsidR="00684E4E" w:rsidRPr="001F50B0" w:rsidRDefault="00684E4E" w:rsidP="006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</w:tr>
    </w:tbl>
    <w:p w14:paraId="4C794847" w14:textId="26F7049E" w:rsidR="00DA07F4" w:rsidRPr="001F50B0" w:rsidRDefault="00DA07F4">
      <w:pPr>
        <w:rPr>
          <w:rFonts w:asciiTheme="majorBidi" w:hAnsiTheme="majorBidi" w:cstheme="majorBidi"/>
          <w:sz w:val="28"/>
          <w:szCs w:val="28"/>
        </w:rPr>
      </w:pPr>
    </w:p>
    <w:p w14:paraId="6D78D95E" w14:textId="015DD72D" w:rsidR="00BE131F" w:rsidRPr="001F50B0" w:rsidRDefault="00BE131F" w:rsidP="007B7104">
      <w:pPr>
        <w:tabs>
          <w:tab w:val="clear" w:pos="454"/>
          <w:tab w:val="left" w:pos="540"/>
        </w:tabs>
        <w:rPr>
          <w:rFonts w:asciiTheme="majorBidi" w:hAnsiTheme="majorBidi" w:cstheme="majorBidi"/>
        </w:rPr>
      </w:pPr>
      <w:r w:rsidRPr="001F50B0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367B3D4" w14:textId="77777777" w:rsidR="001555D8" w:rsidRPr="001F50B0" w:rsidRDefault="001555D8">
      <w:pPr>
        <w:rPr>
          <w:rFonts w:asciiTheme="majorBidi" w:hAnsiTheme="majorBidi" w:cstheme="majorBidi"/>
        </w:rPr>
      </w:pPr>
      <w:r w:rsidRPr="001F50B0">
        <w:rPr>
          <w:rFonts w:asciiTheme="majorBidi" w:hAnsiTheme="majorBidi" w:cstheme="majorBidi"/>
        </w:rPr>
        <w:br w:type="page"/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900"/>
        <w:gridCol w:w="630"/>
        <w:gridCol w:w="630"/>
        <w:gridCol w:w="720"/>
        <w:gridCol w:w="243"/>
        <w:gridCol w:w="649"/>
        <w:gridCol w:w="8"/>
        <w:gridCol w:w="263"/>
        <w:gridCol w:w="8"/>
        <w:gridCol w:w="724"/>
        <w:gridCol w:w="271"/>
        <w:gridCol w:w="719"/>
        <w:gridCol w:w="8"/>
        <w:gridCol w:w="263"/>
        <w:gridCol w:w="8"/>
        <w:gridCol w:w="724"/>
        <w:gridCol w:w="271"/>
        <w:gridCol w:w="611"/>
        <w:gridCol w:w="271"/>
        <w:gridCol w:w="634"/>
        <w:gridCol w:w="271"/>
        <w:gridCol w:w="624"/>
        <w:gridCol w:w="270"/>
        <w:gridCol w:w="674"/>
        <w:gridCol w:w="270"/>
        <w:gridCol w:w="676"/>
      </w:tblGrid>
      <w:tr w:rsidR="004A7692" w:rsidRPr="001F50B0" w14:paraId="7CA1553A" w14:textId="77777777" w:rsidTr="00511B21">
        <w:trPr>
          <w:trHeight w:hRule="exact" w:val="349"/>
        </w:trPr>
        <w:tc>
          <w:tcPr>
            <w:tcW w:w="2520" w:type="dxa"/>
          </w:tcPr>
          <w:p w14:paraId="63D6B4EA" w14:textId="04A0AF0A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EE76F2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F9F94C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0" w:type="dxa"/>
            <w:gridSpan w:val="25"/>
          </w:tcPr>
          <w:p w14:paraId="381AF121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5B59" w:rsidRPr="001F50B0" w14:paraId="5AA737CA" w14:textId="77777777" w:rsidTr="00511B21">
        <w:trPr>
          <w:trHeight w:hRule="exact" w:val="362"/>
        </w:trPr>
        <w:tc>
          <w:tcPr>
            <w:tcW w:w="2520" w:type="dxa"/>
          </w:tcPr>
          <w:p w14:paraId="544F94E5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C0FF4B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14:paraId="5B2C4DBF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4DAF91D8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720" w:type="dxa"/>
          </w:tcPr>
          <w:p w14:paraId="637AF62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429C45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971FC4D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64E8EBE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AF56F5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FA7E4E0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gridSpan w:val="2"/>
          </w:tcPr>
          <w:p w14:paraId="0704201F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44510853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B9216E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446B87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</w:tcPr>
          <w:p w14:paraId="7BDDE98A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B5548A0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1CFCE68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C2E5307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</w:tcPr>
          <w:p w14:paraId="18343F49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CA438" w14:textId="77777777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33245A9" w14:textId="1ABD9C49" w:rsidR="00815B59" w:rsidRPr="001F50B0" w:rsidRDefault="00815B59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</w:p>
        </w:tc>
      </w:tr>
      <w:tr w:rsidR="004A7692" w:rsidRPr="001F50B0" w:rsidDel="00685444" w14:paraId="63DD7CBE" w14:textId="77777777" w:rsidTr="00511B21">
        <w:trPr>
          <w:trHeight w:hRule="exact" w:val="349"/>
        </w:trPr>
        <w:tc>
          <w:tcPr>
            <w:tcW w:w="2520" w:type="dxa"/>
          </w:tcPr>
          <w:p w14:paraId="5C142097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B33236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14:paraId="43E16156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385FE7F3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612" w:type="dxa"/>
            <w:gridSpan w:val="3"/>
          </w:tcPr>
          <w:p w14:paraId="52522899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1" w:type="dxa"/>
            <w:gridSpan w:val="2"/>
          </w:tcPr>
          <w:p w14:paraId="34EC4ED3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2" w:type="dxa"/>
            <w:gridSpan w:val="4"/>
          </w:tcPr>
          <w:p w14:paraId="6898B4F0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1" w:type="dxa"/>
            <w:gridSpan w:val="2"/>
          </w:tcPr>
          <w:p w14:paraId="4562558C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4" w:type="dxa"/>
            <w:gridSpan w:val="4"/>
          </w:tcPr>
          <w:p w14:paraId="6878A716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1" w:type="dxa"/>
          </w:tcPr>
          <w:p w14:paraId="77AEDEE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14:paraId="0AAAB4BE" w14:textId="77777777" w:rsidR="004A7692" w:rsidRPr="001F50B0" w:rsidDel="00685444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1E488B5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75D5D9F" w14:textId="6A6A55DC" w:rsidR="004A7692" w:rsidRPr="001F50B0" w:rsidDel="00685444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="00815B59"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11B21" w:rsidRPr="001F50B0" w14:paraId="475B8014" w14:textId="77777777" w:rsidTr="00511B21">
        <w:trPr>
          <w:trHeight w:hRule="exact" w:val="349"/>
        </w:trPr>
        <w:tc>
          <w:tcPr>
            <w:tcW w:w="2520" w:type="dxa"/>
          </w:tcPr>
          <w:p w14:paraId="43077903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0BA48D3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888D3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29F14AE" w14:textId="0AC02FD9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630" w:type="dxa"/>
          </w:tcPr>
          <w:p w14:paraId="5BE947E7" w14:textId="14515FAE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720" w:type="dxa"/>
          </w:tcPr>
          <w:p w14:paraId="1F7849F4" w14:textId="21AEE64A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43" w:type="dxa"/>
          </w:tcPr>
          <w:p w14:paraId="64B9D1B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47AFE6B3" w14:textId="281EF48C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1" w:type="dxa"/>
            <w:gridSpan w:val="2"/>
          </w:tcPr>
          <w:p w14:paraId="42322CD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9EFA082" w14:textId="5EEE8424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1" w:type="dxa"/>
          </w:tcPr>
          <w:p w14:paraId="18ED51A1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3613C04" w14:textId="4710E141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1" w:type="dxa"/>
            <w:gridSpan w:val="2"/>
          </w:tcPr>
          <w:p w14:paraId="24485DF1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489D07" w14:textId="6BFE5020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1" w:type="dxa"/>
          </w:tcPr>
          <w:p w14:paraId="07BCCB0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0C632FE" w14:textId="4BD65B90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1" w:type="dxa"/>
          </w:tcPr>
          <w:p w14:paraId="7E9F3DD8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E14862C" w14:textId="43933C48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1" w:type="dxa"/>
          </w:tcPr>
          <w:p w14:paraId="346C25D2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33F3A8FB" w14:textId="79EA266D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0" w:type="dxa"/>
          </w:tcPr>
          <w:p w14:paraId="25A667C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7BE8C2F0" w14:textId="41A4C925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2B8B7C7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13347F0" w14:textId="57376A8F" w:rsidR="00511B21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511B21" w:rsidRPr="001F50B0" w14:paraId="3AD9572A" w14:textId="77777777" w:rsidTr="00511B21">
        <w:trPr>
          <w:trHeight w:hRule="exact" w:val="349"/>
        </w:trPr>
        <w:tc>
          <w:tcPr>
            <w:tcW w:w="2520" w:type="dxa"/>
          </w:tcPr>
          <w:p w14:paraId="3273DD00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F224F0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7FE028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1C737A0" w14:textId="0131273C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630" w:type="dxa"/>
          </w:tcPr>
          <w:p w14:paraId="52ADA77A" w14:textId="12F8D86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720" w:type="dxa"/>
          </w:tcPr>
          <w:p w14:paraId="6AFECF8F" w14:textId="6A622A3C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43" w:type="dxa"/>
          </w:tcPr>
          <w:p w14:paraId="4C6D826E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20319BF1" w14:textId="1EBB423C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  <w:gridSpan w:val="2"/>
          </w:tcPr>
          <w:p w14:paraId="2A382832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76AD01E" w14:textId="169A1D66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1" w:type="dxa"/>
          </w:tcPr>
          <w:p w14:paraId="67BEF373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238E79D7" w14:textId="1976575B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  <w:gridSpan w:val="2"/>
          </w:tcPr>
          <w:p w14:paraId="2BE4F8A2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A233C4A" w14:textId="7B897FB9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1" w:type="dxa"/>
          </w:tcPr>
          <w:p w14:paraId="04CCA9C5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3A999799" w14:textId="4C2D4704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</w:tcPr>
          <w:p w14:paraId="3159A8CB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7AD2FEA" w14:textId="17FCE7F0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1" w:type="dxa"/>
          </w:tcPr>
          <w:p w14:paraId="2A13F861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5B2C68F1" w14:textId="0E211388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0" w:type="dxa"/>
          </w:tcPr>
          <w:p w14:paraId="51C2DF3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3BFADA09" w14:textId="5876792B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8B71EC" w14:textId="77777777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7D9E3EBA" w14:textId="4E49AC34" w:rsidR="00511B21" w:rsidRPr="001F50B0" w:rsidRDefault="00511B21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</w:tr>
      <w:tr w:rsidR="001555D8" w:rsidRPr="001F50B0" w14:paraId="49F022DD" w14:textId="77777777" w:rsidTr="00511B21">
        <w:trPr>
          <w:trHeight w:hRule="exact" w:val="349"/>
        </w:trPr>
        <w:tc>
          <w:tcPr>
            <w:tcW w:w="2520" w:type="dxa"/>
          </w:tcPr>
          <w:p w14:paraId="7A14ADC6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5B8895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937527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4021569" w14:textId="5189FA47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630" w:type="dxa"/>
          </w:tcPr>
          <w:p w14:paraId="4EFC387C" w14:textId="56E3B9E1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720" w:type="dxa"/>
          </w:tcPr>
          <w:p w14:paraId="3D0FBC22" w14:textId="43739342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43" w:type="dxa"/>
          </w:tcPr>
          <w:p w14:paraId="1FB146A9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6EF080DB" w14:textId="47BF833D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1" w:type="dxa"/>
            <w:gridSpan w:val="2"/>
          </w:tcPr>
          <w:p w14:paraId="1B8C4BFE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4C219E" w14:textId="29D9096F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1" w:type="dxa"/>
          </w:tcPr>
          <w:p w14:paraId="33B29C24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61CE0BA" w14:textId="22A300EA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1" w:type="dxa"/>
            <w:gridSpan w:val="2"/>
          </w:tcPr>
          <w:p w14:paraId="7CE61CA1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2E53D42" w14:textId="2015E679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1" w:type="dxa"/>
          </w:tcPr>
          <w:p w14:paraId="4F6BCEB0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5E51B3D" w14:textId="025283F2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1" w:type="dxa"/>
          </w:tcPr>
          <w:p w14:paraId="7152E32D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3E22478" w14:textId="38749901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1" w:type="dxa"/>
          </w:tcPr>
          <w:p w14:paraId="659DD174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72794261" w14:textId="69498059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270" w:type="dxa"/>
          </w:tcPr>
          <w:p w14:paraId="30F46B04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2BBA41F6" w14:textId="4A055EF1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270" w:type="dxa"/>
          </w:tcPr>
          <w:p w14:paraId="2381351D" w14:textId="77777777" w:rsidR="001555D8" w:rsidRPr="001F50B0" w:rsidRDefault="001555D8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EDF5C99" w14:textId="786E4883" w:rsidR="001555D8" w:rsidRPr="001F50B0" w:rsidRDefault="005A64ED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145502" w:rsidRPr="001F50B0" w14:paraId="60F7BB0E" w14:textId="77777777" w:rsidTr="00511B21">
        <w:trPr>
          <w:trHeight w:hRule="exact" w:val="349"/>
        </w:trPr>
        <w:tc>
          <w:tcPr>
            <w:tcW w:w="2520" w:type="dxa"/>
          </w:tcPr>
          <w:p w14:paraId="1C4D5A75" w14:textId="77777777" w:rsidR="00145502" w:rsidRPr="001F50B0" w:rsidRDefault="0014550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E93F027" w14:textId="77777777" w:rsidR="00145502" w:rsidRPr="001F50B0" w:rsidRDefault="0014550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70E41A" w14:textId="77777777" w:rsidR="00145502" w:rsidRPr="001F50B0" w:rsidRDefault="0014550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41EBB4C7" w14:textId="77777777" w:rsidR="00145502" w:rsidRPr="001F50B0" w:rsidRDefault="0014550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0" w:type="dxa"/>
            <w:gridSpan w:val="23"/>
          </w:tcPr>
          <w:p w14:paraId="0A830F89" w14:textId="77777777" w:rsidR="00145502" w:rsidRPr="001F50B0" w:rsidRDefault="0014550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1F50B0" w14:paraId="3FEB095E" w14:textId="77777777" w:rsidTr="00511B21">
        <w:trPr>
          <w:trHeight w:hRule="exact" w:val="349"/>
        </w:trPr>
        <w:tc>
          <w:tcPr>
            <w:tcW w:w="2520" w:type="dxa"/>
          </w:tcPr>
          <w:p w14:paraId="1AD00272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38FA9AA5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10B6D82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2E74C53B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BF3A55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2DA250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</w:tcPr>
          <w:p w14:paraId="18B8A78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7F000FC1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406948E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</w:tcPr>
          <w:p w14:paraId="221EFEC5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1A20832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7" w:type="dxa"/>
            <w:gridSpan w:val="2"/>
          </w:tcPr>
          <w:p w14:paraId="6C54B38D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08792B80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</w:tcPr>
          <w:p w14:paraId="2B8689F8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6367B8F9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1" w:type="dxa"/>
          </w:tcPr>
          <w:p w14:paraId="1D30060B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5664A8D0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4" w:type="dxa"/>
          </w:tcPr>
          <w:p w14:paraId="6EAD251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0374513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4" w:type="dxa"/>
          </w:tcPr>
          <w:p w14:paraId="205CD359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24B66E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4" w:type="dxa"/>
          </w:tcPr>
          <w:p w14:paraId="2F775D2C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3E3834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6" w:type="dxa"/>
          </w:tcPr>
          <w:p w14:paraId="1AFEE6DA" w14:textId="77777777" w:rsidR="004A7692" w:rsidRPr="001F50B0" w:rsidRDefault="004A7692" w:rsidP="0051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A0C5E" w:rsidRPr="001F50B0" w14:paraId="7E60B91C" w14:textId="77777777" w:rsidTr="00511B21">
        <w:trPr>
          <w:trHeight w:hRule="exact" w:val="349"/>
        </w:trPr>
        <w:tc>
          <w:tcPr>
            <w:tcW w:w="2520" w:type="dxa"/>
          </w:tcPr>
          <w:p w14:paraId="36D342A0" w14:textId="77777777" w:rsidR="004A0C5E" w:rsidRPr="001F50B0" w:rsidRDefault="004A0C5E" w:rsidP="004A0C5E">
            <w:pPr>
              <w:pStyle w:val="10"/>
              <w:tabs>
                <w:tab w:val="clear" w:pos="1080"/>
              </w:tabs>
              <w:spacing w:line="240" w:lineRule="atLeast"/>
              <w:ind w:right="-46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แพคเกจจิ้ง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720" w:type="dxa"/>
          </w:tcPr>
          <w:p w14:paraId="61AFC80B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14:paraId="2F9A389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4A7AF172" w14:textId="15C1F251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="004A0C5E" w:rsidRPr="001F50B0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630" w:type="dxa"/>
          </w:tcPr>
          <w:p w14:paraId="698D7967" w14:textId="750719CE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="004A0C5E" w:rsidRPr="001F50B0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720" w:type="dxa"/>
          </w:tcPr>
          <w:p w14:paraId="73776032" w14:textId="10117051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4A0C5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43" w:type="dxa"/>
          </w:tcPr>
          <w:p w14:paraId="45B26110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6742893D" w14:textId="32204928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4A0C5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271" w:type="dxa"/>
            <w:gridSpan w:val="2"/>
          </w:tcPr>
          <w:p w14:paraId="7E97CE9C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0DE34A1" w14:textId="411AB83E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4A0C5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71" w:type="dxa"/>
          </w:tcPr>
          <w:p w14:paraId="0795C501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</w:tcPr>
          <w:p w14:paraId="17B379E7" w14:textId="5CBD5D08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4A0C5E"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sz w:val="25"/>
                <w:szCs w:val="25"/>
              </w:rPr>
              <w:t>900</w:t>
            </w:r>
          </w:p>
        </w:tc>
        <w:tc>
          <w:tcPr>
            <w:tcW w:w="271" w:type="dxa"/>
            <w:gridSpan w:val="2"/>
          </w:tcPr>
          <w:p w14:paraId="5B5851C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6464EB4" w14:textId="44EF4135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3246428E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C742265" w14:textId="47248E95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1E584A3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C25064A" w14:textId="74618155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36F0F95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6B5CB02" w14:textId="5D633611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0739B33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B9D1441" w14:textId="4CE600BF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41EE232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FD8772D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A0C5E" w:rsidRPr="001F50B0" w14:paraId="3A78421A" w14:textId="77777777" w:rsidTr="00511B21">
        <w:trPr>
          <w:trHeight w:hRule="exact" w:val="349"/>
        </w:trPr>
        <w:tc>
          <w:tcPr>
            <w:tcW w:w="2520" w:type="dxa"/>
          </w:tcPr>
          <w:p w14:paraId="5FAA571D" w14:textId="77777777" w:rsidR="004A0C5E" w:rsidRPr="001F50B0" w:rsidRDefault="004A0C5E" w:rsidP="004A0C5E">
            <w:pPr>
              <w:pStyle w:val="10"/>
              <w:tabs>
                <w:tab w:val="clear" w:pos="1080"/>
              </w:tabs>
              <w:spacing w:line="240" w:lineRule="atLeast"/>
              <w:ind w:right="-5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4DCDBC3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7E794B7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1A411842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4E4C656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14:paraId="63DB20EB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72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3" w:type="dxa"/>
          </w:tcPr>
          <w:p w14:paraId="688AC4EA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2EB13447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72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1" w:type="dxa"/>
            <w:gridSpan w:val="2"/>
          </w:tcPr>
          <w:p w14:paraId="5F2F5784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63D46FC" w14:textId="085F9B2C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="004A0C5E"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71" w:type="dxa"/>
          </w:tcPr>
          <w:p w14:paraId="67D8F7D4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86865" w14:textId="1B9D1439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="004A0C5E"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900</w:t>
            </w:r>
          </w:p>
        </w:tc>
        <w:tc>
          <w:tcPr>
            <w:tcW w:w="271" w:type="dxa"/>
            <w:gridSpan w:val="2"/>
          </w:tcPr>
          <w:p w14:paraId="1CB99F25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81B079D" w14:textId="368E4808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5FFFDC36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5AFFD13" w14:textId="1A2D2020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400</w:t>
            </w: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7B8CAC99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EC65C98" w14:textId="16EB63D7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ADB2C86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454813CE" w14:textId="4B188A76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792C9AE0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3F3E89CC" w14:textId="2EB790C1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392BDA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</w:tcPr>
          <w:p w14:paraId="755434BE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</w:tr>
    </w:tbl>
    <w:p w14:paraId="328CBAA2" w14:textId="77777777" w:rsidR="00AC354F" w:rsidRPr="001F50B0" w:rsidRDefault="00AC354F" w:rsidP="000E69F1">
      <w:pPr>
        <w:spacing w:line="240" w:lineRule="auto"/>
        <w:ind w:left="-270"/>
        <w:rPr>
          <w:rFonts w:asciiTheme="majorBidi" w:hAnsiTheme="majorBidi" w:cstheme="majorBidi"/>
          <w:sz w:val="30"/>
          <w:szCs w:val="30"/>
        </w:rPr>
      </w:pPr>
    </w:p>
    <w:p w14:paraId="346B70A7" w14:textId="40A08680" w:rsidR="00AE4282" w:rsidRPr="001F50B0" w:rsidRDefault="004A7692" w:rsidP="00422E5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</w:pP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="00DE54EB" w:rsidRPr="001F50B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453719" w:rsidRPr="001F50B0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DE54EB" w:rsidRPr="001F50B0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D1A2BD9" w14:textId="77777777" w:rsidR="00AE4282" w:rsidRPr="001F50B0" w:rsidRDefault="00AE4282" w:rsidP="00AE4282">
      <w:pPr>
        <w:rPr>
          <w:rFonts w:asciiTheme="majorBidi" w:hAnsiTheme="majorBidi" w:cstheme="majorBidi"/>
        </w:rPr>
      </w:pPr>
    </w:p>
    <w:p w14:paraId="26F2F4A5" w14:textId="18CD7550" w:rsidR="00AE4282" w:rsidRPr="001F50B0" w:rsidRDefault="00AE4282" w:rsidP="00AE4282">
      <w:pPr>
        <w:rPr>
          <w:rFonts w:asciiTheme="majorBidi" w:hAnsiTheme="majorBidi" w:cstheme="majorBidi"/>
          <w:cs/>
        </w:rPr>
        <w:sectPr w:rsidR="00AE4282" w:rsidRPr="001F50B0" w:rsidSect="00AE4282"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23685AE" w14:textId="51A02CFD" w:rsidR="00640404" w:rsidRPr="001F50B0" w:rsidRDefault="00640404" w:rsidP="00277C42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b w:val="0"/>
          <w:bCs w:val="0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Pr="001F50B0">
        <w:rPr>
          <w:rFonts w:asciiTheme="majorBidi" w:hAnsiTheme="majorBidi" w:cstheme="majorBidi"/>
          <w:szCs w:val="30"/>
          <w:cs/>
        </w:rPr>
        <w:t>เงินลงทุนในบริษัทย่อย</w:t>
      </w:r>
    </w:p>
    <w:p w14:paraId="1183CDE8" w14:textId="77777777" w:rsidR="00640404" w:rsidRPr="00277C42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tbl>
      <w:tblPr>
        <w:tblW w:w="146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93"/>
      </w:tblGrid>
      <w:tr w:rsidR="003F51E8" w:rsidRPr="001F50B0" w14:paraId="1E2F85E1" w14:textId="77777777" w:rsidTr="00392F3C">
        <w:trPr>
          <w:trHeight w:val="377"/>
        </w:trPr>
        <w:tc>
          <w:tcPr>
            <w:tcW w:w="1710" w:type="dxa"/>
          </w:tcPr>
          <w:p w14:paraId="087EF329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71" w:type="dxa"/>
            <w:gridSpan w:val="22"/>
          </w:tcPr>
          <w:p w14:paraId="6CCA0BB1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1F50B0" w14:paraId="71DC79E8" w14:textId="77777777" w:rsidTr="00392F3C">
        <w:trPr>
          <w:trHeight w:val="362"/>
        </w:trPr>
        <w:tc>
          <w:tcPr>
            <w:tcW w:w="1710" w:type="dxa"/>
          </w:tcPr>
          <w:p w14:paraId="202FD6E4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53AD9C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</w:tcPr>
          <w:p w14:paraId="76CEAD54" w14:textId="5993A08A" w:rsidR="003F51E8" w:rsidRPr="001F50B0" w:rsidRDefault="00815B5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เงินปันผลรับ</w:t>
            </w:r>
          </w:p>
        </w:tc>
      </w:tr>
      <w:tr w:rsidR="000E7D58" w:rsidRPr="001F50B0" w14:paraId="0100CFCB" w14:textId="77777777" w:rsidTr="00392F3C">
        <w:trPr>
          <w:trHeight w:val="710"/>
        </w:trPr>
        <w:tc>
          <w:tcPr>
            <w:tcW w:w="1710" w:type="dxa"/>
          </w:tcPr>
          <w:p w14:paraId="323DA601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163D6C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  <w:vAlign w:val="bottom"/>
          </w:tcPr>
          <w:p w14:paraId="5043B032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  <w:vAlign w:val="bottom"/>
          </w:tcPr>
          <w:p w14:paraId="4FCB4C3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  <w:vAlign w:val="bottom"/>
          </w:tcPr>
          <w:p w14:paraId="453718CB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6DBEFC8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vAlign w:val="bottom"/>
          </w:tcPr>
          <w:p w14:paraId="52EAF6F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  <w:vAlign w:val="bottom"/>
          </w:tcPr>
          <w:p w14:paraId="1B119B2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  <w:vAlign w:val="bottom"/>
          </w:tcPr>
          <w:p w14:paraId="0D7AFCB2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23CE8F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  <w:vAlign w:val="bottom"/>
          </w:tcPr>
          <w:p w14:paraId="35C3382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1D4F29BC" w14:textId="3D63159C" w:rsidR="003F51E8" w:rsidRPr="001F50B0" w:rsidRDefault="00815B59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</w:t>
            </w:r>
            <w:r w:rsidR="00392F3C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หก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สิ้นสุดวันที่</w:t>
            </w:r>
          </w:p>
        </w:tc>
      </w:tr>
      <w:tr w:rsidR="00392F3C" w:rsidRPr="001F50B0" w14:paraId="6919BFDE" w14:textId="77777777" w:rsidTr="00392F3C">
        <w:trPr>
          <w:trHeight w:val="362"/>
        </w:trPr>
        <w:tc>
          <w:tcPr>
            <w:tcW w:w="1710" w:type="dxa"/>
          </w:tcPr>
          <w:p w14:paraId="7EC106CA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2E6D11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661AFE6A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349F0F29" w14:textId="4E1DEE1F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732" w:type="dxa"/>
          </w:tcPr>
          <w:p w14:paraId="55156BE3" w14:textId="07736F87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677" w:type="dxa"/>
          </w:tcPr>
          <w:p w14:paraId="31D8D50F" w14:textId="3F7E8047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66726202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4D26E475" w14:textId="2EDCF837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47" w:type="dxa"/>
          </w:tcPr>
          <w:p w14:paraId="68172E66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C5BED59" w14:textId="05920E1C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4DAD578F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0E04D5D4" w14:textId="1735ED65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8" w:type="dxa"/>
          </w:tcPr>
          <w:p w14:paraId="6A8BE76D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43A3065" w14:textId="73FEC260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175F467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D1F30C7" w14:textId="67C4BEBD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8" w:type="dxa"/>
          </w:tcPr>
          <w:p w14:paraId="709F0B32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207D7341" w14:textId="15419D4C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07BB424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5EA8A71" w14:textId="4EC10576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81" w:type="dxa"/>
          </w:tcPr>
          <w:p w14:paraId="01CDD311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026E7A0" w14:textId="11CC627A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8" w:type="dxa"/>
          </w:tcPr>
          <w:p w14:paraId="7F90C4A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6FD56893" w14:textId="0B397C82" w:rsidR="00392F3C" w:rsidRPr="001F50B0" w:rsidRDefault="005A64ED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392F3C" w:rsidRPr="001F50B0" w14:paraId="48AEE702" w14:textId="77777777" w:rsidTr="00392F3C">
        <w:trPr>
          <w:trHeight w:val="362"/>
        </w:trPr>
        <w:tc>
          <w:tcPr>
            <w:tcW w:w="1710" w:type="dxa"/>
          </w:tcPr>
          <w:p w14:paraId="221A8709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BB21C8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1C0BFABB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29EA231" w14:textId="67952696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2" w:type="dxa"/>
          </w:tcPr>
          <w:p w14:paraId="6AC0E580" w14:textId="59CA7F7B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05314615" w14:textId="2FB7C4F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</w:tcPr>
          <w:p w14:paraId="4E5A3A4B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767B1E98" w14:textId="150F444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6C5194C4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0C5249C" w14:textId="50E61136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</w:tcPr>
          <w:p w14:paraId="761A1C75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62C29FA6" w14:textId="2A355E6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5F7399EA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70E49473" w14:textId="76FCABB0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</w:tcPr>
          <w:p w14:paraId="0C1FF5F1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12AE343" w14:textId="7396670C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255D4A79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06FEC23A" w14:textId="571A82AF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</w:tcPr>
          <w:p w14:paraId="766DDC5F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6FAC1647" w14:textId="5C828A06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37DFA60B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9F1BE67" w14:textId="7FA7F72B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8" w:type="dxa"/>
          </w:tcPr>
          <w:p w14:paraId="6A22370E" w14:textId="77777777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3DA6F26C" w14:textId="4554BCFD" w:rsidR="00392F3C" w:rsidRPr="001F50B0" w:rsidRDefault="00392F3C" w:rsidP="0039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815B59" w:rsidRPr="001F50B0" w14:paraId="1E9F0A46" w14:textId="77777777" w:rsidTr="00392F3C">
        <w:trPr>
          <w:trHeight w:val="362"/>
        </w:trPr>
        <w:tc>
          <w:tcPr>
            <w:tcW w:w="1710" w:type="dxa"/>
          </w:tcPr>
          <w:p w14:paraId="17303E98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7F6B0556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32" w:type="dxa"/>
          </w:tcPr>
          <w:p w14:paraId="121871BD" w14:textId="114049FF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677" w:type="dxa"/>
          </w:tcPr>
          <w:p w14:paraId="4ED01D7A" w14:textId="0778F15F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107A58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67E243E7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7" w:type="dxa"/>
          </w:tcPr>
          <w:p w14:paraId="202D2F45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2323B823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0DF57180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5CA71A96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8" w:type="dxa"/>
          </w:tcPr>
          <w:p w14:paraId="29DCCF2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3AFFE334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08A2C97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1C1EEB01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8" w:type="dxa"/>
          </w:tcPr>
          <w:p w14:paraId="1CFE7956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1782375C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B7D90A3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0764124F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14:paraId="450A73CC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3758315C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264796B1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236CC3C4" w14:textId="0886BED3" w:rsidR="00815B59" w:rsidRPr="001F50B0" w:rsidRDefault="005A64ED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F51E8" w:rsidRPr="001F50B0" w14:paraId="7AE37D2A" w14:textId="77777777" w:rsidTr="00392F3C">
        <w:trPr>
          <w:trHeight w:val="377"/>
        </w:trPr>
        <w:tc>
          <w:tcPr>
            <w:tcW w:w="1710" w:type="dxa"/>
          </w:tcPr>
          <w:p w14:paraId="5659F1A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02" w:type="dxa"/>
            <w:gridSpan w:val="19"/>
          </w:tcPr>
          <w:p w14:paraId="721DC38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1F50B0" w14:paraId="153D8263" w14:textId="77777777" w:rsidTr="00392F3C">
        <w:trPr>
          <w:trHeight w:val="362"/>
        </w:trPr>
        <w:tc>
          <w:tcPr>
            <w:tcW w:w="1710" w:type="dxa"/>
          </w:tcPr>
          <w:p w14:paraId="0445B42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69D7C215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C5E" w:rsidRPr="001F50B0" w14:paraId="0A5CD36A" w14:textId="77777777" w:rsidTr="00392F3C">
        <w:trPr>
          <w:trHeight w:val="351"/>
        </w:trPr>
        <w:tc>
          <w:tcPr>
            <w:tcW w:w="1710" w:type="dxa"/>
          </w:tcPr>
          <w:p w14:paraId="73BFD2D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257EB105" w:rsidR="004A0C5E" w:rsidRPr="001F50B0" w:rsidRDefault="005A64ED" w:rsidP="004A0C5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732" w:type="dxa"/>
          </w:tcPr>
          <w:p w14:paraId="5B92A2F7" w14:textId="651E6ECC" w:rsidR="004A0C5E" w:rsidRPr="001F50B0" w:rsidRDefault="005A64ED" w:rsidP="004A0C5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677" w:type="dxa"/>
          </w:tcPr>
          <w:p w14:paraId="2382B76C" w14:textId="619FD408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68C36DF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56BCC4AE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7" w:type="dxa"/>
          </w:tcPr>
          <w:p w14:paraId="45E2410C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724501A7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029E995C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01386887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2F2FF08A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2BCF0593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0B79FE1F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465E67F3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1B1EEFF4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1" w:type="dxa"/>
          </w:tcPr>
          <w:p w14:paraId="15B4D50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120C2D0B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</w:tcPr>
          <w:p w14:paraId="04ECC561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A0C5E" w:rsidRPr="001F50B0" w14:paraId="3BE2CFFC" w14:textId="77777777" w:rsidTr="00392F3C">
        <w:trPr>
          <w:trHeight w:val="362"/>
        </w:trPr>
        <w:tc>
          <w:tcPr>
            <w:tcW w:w="1710" w:type="dxa"/>
          </w:tcPr>
          <w:p w14:paraId="26272D53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3F38E6A8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1A52D7EA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5BD306E4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527C4582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4015A594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54C55239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8" w:type="dxa"/>
          </w:tcPr>
          <w:p w14:paraId="48F06EEF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096FFFF3" w:rsidR="004A0C5E" w:rsidRPr="001F50B0" w:rsidRDefault="005A64ED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4A0C5E"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81" w:type="dxa"/>
          </w:tcPr>
          <w:p w14:paraId="0E4E5CF3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7828AC79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4A0C5E" w:rsidRPr="001F50B0" w:rsidRDefault="004A0C5E" w:rsidP="004A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0751CA05" w14:textId="77777777" w:rsidR="00150740" w:rsidRPr="001F50B0" w:rsidRDefault="00150740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7BFE2A1" w14:textId="090221E8" w:rsidR="00640404" w:rsidRPr="001F50B0" w:rsidRDefault="000E7D58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640404" w:rsidRPr="001F50B0" w:rsidSect="00AE4282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="007113E9" w:rsidRPr="001F50B0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</w:t>
      </w:r>
      <w:r w:rsidR="000D5DBB" w:rsidRPr="001F50B0">
        <w:rPr>
          <w:rFonts w:asciiTheme="majorBidi" w:hAnsiTheme="majorBidi" w:cstheme="majorBidi"/>
          <w:sz w:val="30"/>
          <w:szCs w:val="30"/>
          <w:cs/>
        </w:rPr>
        <w:t>ย</w:t>
      </w:r>
    </w:p>
    <w:p w14:paraId="6296B6D5" w14:textId="7801A3DC" w:rsidR="0076038E" w:rsidRPr="001F50B0" w:rsidRDefault="0076038E" w:rsidP="00DF4AC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="00DF4AC9" w:rsidRPr="001F50B0">
        <w:rPr>
          <w:rFonts w:asciiTheme="majorBidi" w:hAnsiTheme="majorBidi" w:cstheme="majorBidi"/>
          <w:szCs w:val="30"/>
          <w:cs/>
        </w:rPr>
        <w:t>ที่ดิน อาคารและอุปกรณ์</w:t>
      </w:r>
    </w:p>
    <w:p w14:paraId="1CBDD86C" w14:textId="77777777" w:rsidR="00DF4AC9" w:rsidRPr="00277C42" w:rsidRDefault="00DF4AC9" w:rsidP="00DF4AC9">
      <w:pPr>
        <w:rPr>
          <w:rFonts w:asciiTheme="majorBidi" w:hAnsiTheme="majorBidi" w:cstheme="majorBidi"/>
          <w:sz w:val="16"/>
          <w:szCs w:val="16"/>
        </w:rPr>
      </w:pPr>
    </w:p>
    <w:p w14:paraId="3A247037" w14:textId="5C9FBF90" w:rsidR="00DF4AC9" w:rsidRPr="00277C42" w:rsidRDefault="00DF4AC9" w:rsidP="0027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การซื้อ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จำหน่ายและโอนที่ดิน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อาคารและอุปกรณ์ระหว่างงวด</w:t>
      </w:r>
      <w:r w:rsidR="00392F3C" w:rsidRPr="00277C42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เดือนสิ้นสุดวันที่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392F3C"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92F3C" w:rsidRPr="00277C42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64ED" w:rsidRPr="005A64ED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77C4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7C42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4DDE43B5" w14:textId="77777777" w:rsidR="00277C42" w:rsidRPr="00277C42" w:rsidRDefault="00277C42" w:rsidP="0027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260"/>
        <w:gridCol w:w="270"/>
        <w:gridCol w:w="1260"/>
      </w:tblGrid>
      <w:tr w:rsidR="00277C42" w:rsidRPr="006049A0" w14:paraId="61C8FE39" w14:textId="77777777" w:rsidTr="00277C42">
        <w:tc>
          <w:tcPr>
            <w:tcW w:w="3708" w:type="dxa"/>
          </w:tcPr>
          <w:p w14:paraId="62D85A2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1089857" w14:textId="77777777" w:rsidR="00277C42" w:rsidRPr="00E0224F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7C42" w:rsidRPr="006049A0" w14:paraId="50AA91EC" w14:textId="77777777" w:rsidTr="00277C42">
        <w:tc>
          <w:tcPr>
            <w:tcW w:w="3708" w:type="dxa"/>
          </w:tcPr>
          <w:p w14:paraId="76CDA88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AC6F206" w14:textId="3F555FF3" w:rsidR="00277C42" w:rsidRPr="00EF744C" w:rsidRDefault="005A64ED" w:rsidP="00A50CE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D3FA5D2" w14:textId="77777777" w:rsidR="00277C42" w:rsidRPr="00EF744C" w:rsidRDefault="00277C42" w:rsidP="00A50CE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DC95ABC" w14:textId="6E171D1F" w:rsidR="00277C42" w:rsidRPr="00EF744C" w:rsidRDefault="005A64ED" w:rsidP="00A50CE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277C42" w:rsidRPr="006049A0" w14:paraId="4DAEAB4E" w14:textId="77777777" w:rsidTr="00277C42">
        <w:tc>
          <w:tcPr>
            <w:tcW w:w="3708" w:type="dxa"/>
          </w:tcPr>
          <w:p w14:paraId="3AACEA58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7031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2F64E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DAA1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39B2D71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3A4E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09967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F4D8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277C42" w:rsidRPr="006049A0" w14:paraId="13746EDE" w14:textId="77777777" w:rsidTr="00277C42">
        <w:tc>
          <w:tcPr>
            <w:tcW w:w="3708" w:type="dxa"/>
          </w:tcPr>
          <w:p w14:paraId="40EEB90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3E599B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0004B0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4B1C7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A8FE1A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107D5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A263E6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424CC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277C42" w:rsidRPr="006049A0" w14:paraId="75FCBA16" w14:textId="77777777" w:rsidTr="00277C42">
        <w:tc>
          <w:tcPr>
            <w:tcW w:w="3708" w:type="dxa"/>
          </w:tcPr>
          <w:p w14:paraId="74CDFC6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5A1A9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24BB253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E98D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14:paraId="0B89B03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3923F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77257E3D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8DD3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277C42" w:rsidRPr="006049A0" w14:paraId="508FAF4D" w14:textId="77777777" w:rsidTr="00277C42">
        <w:tc>
          <w:tcPr>
            <w:tcW w:w="3708" w:type="dxa"/>
          </w:tcPr>
          <w:p w14:paraId="7B7BD61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183E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BD1FE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D167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7BD2B1E8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00EB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64138A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74504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277C42" w:rsidRPr="006049A0" w14:paraId="6988A757" w14:textId="77777777" w:rsidTr="00277C42">
        <w:tc>
          <w:tcPr>
            <w:tcW w:w="3708" w:type="dxa"/>
          </w:tcPr>
          <w:p w14:paraId="3344F8C3" w14:textId="77777777" w:rsidR="00277C42" w:rsidRPr="006049A0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</w:tcPr>
          <w:p w14:paraId="780817D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0CEB" w:rsidRPr="006049A0" w14:paraId="3AD49776" w14:textId="77777777" w:rsidTr="00277C42">
        <w:tc>
          <w:tcPr>
            <w:tcW w:w="3708" w:type="dxa"/>
          </w:tcPr>
          <w:p w14:paraId="3A88B303" w14:textId="77777777" w:rsidR="00A50CEB" w:rsidRPr="00B34D63" w:rsidRDefault="00A50CEB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29483DFA" w14:textId="5AB9D006" w:rsidR="00A50CEB" w:rsidRPr="00E0224F" w:rsidRDefault="005A64ED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9</w:t>
            </w:r>
            <w:r w:rsidR="00A50CE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537E6906" w14:textId="77777777" w:rsidR="00A50CEB" w:rsidRPr="006049A0" w:rsidRDefault="00A50CEB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38FF6C7" w14:textId="6B1C37D5" w:rsidR="00A50CEB" w:rsidRPr="00E0224F" w:rsidRDefault="00A50CEB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B03D7" w14:textId="77777777" w:rsidR="00A50CEB" w:rsidRPr="006049A0" w:rsidRDefault="00A50CEB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CCF16E4" w14:textId="79903DFE" w:rsidR="00A50CEB" w:rsidRPr="00E0224F" w:rsidRDefault="005A64ED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10</w:t>
            </w:r>
            <w:r w:rsidR="00A50CEB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4FADDCC1" w14:textId="77777777" w:rsidR="00A50CEB" w:rsidRPr="006049A0" w:rsidRDefault="00A50CEB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BFAAD3B" w14:textId="7453F982" w:rsidR="00A50CEB" w:rsidRPr="00E0224F" w:rsidRDefault="00A50CEB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276" w:rsidRPr="006049A0" w14:paraId="6AE4666B" w14:textId="77777777" w:rsidTr="00277C42">
        <w:tc>
          <w:tcPr>
            <w:tcW w:w="3708" w:type="dxa"/>
          </w:tcPr>
          <w:p w14:paraId="08C35A58" w14:textId="77777777" w:rsidR="00AA0276" w:rsidRPr="00B34D63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496D9897" w14:textId="17509B57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96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0C83C2A8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5CF6CCA" w14:textId="39197C8E" w:rsidR="00AA0276" w:rsidRPr="00E0224F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718D5F57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78F8444" w14:textId="4BB227CF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20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37D201B1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E97A6BD" w14:textId="040EFB58" w:rsidR="00AA0276" w:rsidRPr="004B50A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AA0276" w:rsidRPr="006049A0" w14:paraId="3E9046FB" w14:textId="77777777" w:rsidTr="00277C42">
        <w:tc>
          <w:tcPr>
            <w:tcW w:w="3708" w:type="dxa"/>
          </w:tcPr>
          <w:p w14:paraId="5739F4D5" w14:textId="77777777" w:rsidR="00AA0276" w:rsidRPr="00B34D63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657260D3" w14:textId="1F6368A6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6FF9697F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E512E16" w14:textId="103B951E" w:rsidR="00AA0276" w:rsidRPr="00E0224F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61F310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7B663F6" w14:textId="3CE81F84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4B25A238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DCD0D9D" w14:textId="71C70BCE" w:rsidR="00AA0276" w:rsidRPr="00E0224F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276" w:rsidRPr="006049A0" w14:paraId="1D000340" w14:textId="77777777" w:rsidTr="00277C42">
        <w:tc>
          <w:tcPr>
            <w:tcW w:w="3708" w:type="dxa"/>
          </w:tcPr>
          <w:p w14:paraId="3FFFEA45" w14:textId="77777777" w:rsidR="00AA0276" w:rsidRPr="00B34D63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7CB1FCC" w14:textId="6AC669F2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268FC0EF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3E952E8" w14:textId="6FD04A18" w:rsidR="00AA0276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591E966D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57DAF17" w14:textId="1D7CCF09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41B2B084" w14:textId="77777777" w:rsidR="00AA0276" w:rsidRPr="005A03F4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A8367" w14:textId="22424767" w:rsidR="00AA0276" w:rsidRPr="00E0224F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276" w:rsidRPr="006049A0" w14:paraId="41C8A64C" w14:textId="77777777" w:rsidTr="00277C42">
        <w:tc>
          <w:tcPr>
            <w:tcW w:w="3708" w:type="dxa"/>
          </w:tcPr>
          <w:p w14:paraId="24897968" w14:textId="77777777" w:rsidR="00AA0276" w:rsidRPr="00B34D63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14:paraId="49034560" w14:textId="6E8DFA10" w:rsidR="00AA0276" w:rsidRPr="00E0224F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94F5D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7B6744F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D98C626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8F69CA3" w14:textId="77777777" w:rsidR="00AA0276" w:rsidRPr="00E0224F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3E45E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CBCCB1C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A0276" w:rsidRPr="006049A0" w14:paraId="095EDC31" w14:textId="77777777" w:rsidTr="00277C42">
        <w:tc>
          <w:tcPr>
            <w:tcW w:w="3708" w:type="dxa"/>
          </w:tcPr>
          <w:p w14:paraId="49A08322" w14:textId="77777777" w:rsidR="00AA0276" w:rsidRPr="00B34D63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</w:rPr>
              <w:tab/>
            </w: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B34D6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260" w:type="dxa"/>
          </w:tcPr>
          <w:p w14:paraId="2DD37ACE" w14:textId="67CB83A0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58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251B074E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8F40658" w14:textId="2D21AB00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74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64A40AA0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4387FDC" w14:textId="59E8EDD9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23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068DC556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7D82061" w14:textId="275AE661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20</w:t>
            </w:r>
            <w:r w:rsidR="00AA0276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AA0276" w:rsidRPr="006049A0" w14:paraId="25FD6D9D" w14:textId="77777777" w:rsidTr="00277C42">
        <w:trPr>
          <w:trHeight w:val="352"/>
        </w:trPr>
        <w:tc>
          <w:tcPr>
            <w:tcW w:w="3708" w:type="dxa"/>
          </w:tcPr>
          <w:p w14:paraId="17320B0F" w14:textId="77777777" w:rsidR="00AA0276" w:rsidRPr="00B34D63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DF0E52" w14:textId="5DC00D7F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  <w:r w:rsidR="00AA02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093551C2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8E3D97" w14:textId="453E8D22" w:rsidR="00AA0276" w:rsidRPr="004B50A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E82D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34DDB9F3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336EED" w14:textId="526C70AD" w:rsidR="00AA0276" w:rsidRPr="00E0224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AA02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0533572A" w14:textId="77777777" w:rsidR="00AA0276" w:rsidRPr="006049A0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A38A4D" w14:textId="57BDFF5D" w:rsidR="00AA0276" w:rsidRPr="004B50AF" w:rsidRDefault="005A64E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AA02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</w:tr>
    </w:tbl>
    <w:p w14:paraId="0662D803" w14:textId="77777777" w:rsidR="00277C42" w:rsidRPr="004C7274" w:rsidRDefault="00277C42" w:rsidP="0027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46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260"/>
        <w:gridCol w:w="270"/>
        <w:gridCol w:w="1260"/>
      </w:tblGrid>
      <w:tr w:rsidR="00277C42" w:rsidRPr="006049A0" w14:paraId="6A358153" w14:textId="77777777" w:rsidTr="00277C42">
        <w:tc>
          <w:tcPr>
            <w:tcW w:w="3708" w:type="dxa"/>
          </w:tcPr>
          <w:p w14:paraId="1905928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05D2272C" w14:textId="77777777" w:rsidR="00277C42" w:rsidRPr="00E0224F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2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C42" w:rsidRPr="006049A0" w14:paraId="6FF92DAE" w14:textId="77777777" w:rsidTr="00277C42">
        <w:tc>
          <w:tcPr>
            <w:tcW w:w="3708" w:type="dxa"/>
          </w:tcPr>
          <w:p w14:paraId="21AF2BCA" w14:textId="77777777" w:rsidR="00277C42" w:rsidRPr="00B34D63" w:rsidRDefault="00277C42" w:rsidP="002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82FA7AB" w14:textId="7BFC3634" w:rsidR="00277C42" w:rsidRPr="00EF744C" w:rsidRDefault="005A64ED" w:rsidP="00277C42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740294F" w14:textId="77777777" w:rsidR="00277C42" w:rsidRPr="00EF744C" w:rsidRDefault="00277C42" w:rsidP="00277C42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337D7B8A" w14:textId="5E7C5146" w:rsidR="00277C42" w:rsidRPr="00EF744C" w:rsidRDefault="005A64ED" w:rsidP="00277C42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277C42" w:rsidRPr="006049A0" w14:paraId="138D6A26" w14:textId="77777777" w:rsidTr="00277C42">
        <w:tc>
          <w:tcPr>
            <w:tcW w:w="3708" w:type="dxa"/>
          </w:tcPr>
          <w:p w14:paraId="455A502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2411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47BD1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CE10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6C0ED8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65522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D4A2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3A068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277C42" w:rsidRPr="006049A0" w14:paraId="10804BF2" w14:textId="77777777" w:rsidTr="00277C42">
        <w:tc>
          <w:tcPr>
            <w:tcW w:w="3708" w:type="dxa"/>
          </w:tcPr>
          <w:p w14:paraId="332DFD1D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4152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62BC6E4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DF965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2996C3A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C7486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F6EFB8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3D1B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277C42" w:rsidRPr="006049A0" w14:paraId="63016F04" w14:textId="77777777" w:rsidTr="00277C42">
        <w:tc>
          <w:tcPr>
            <w:tcW w:w="3708" w:type="dxa"/>
          </w:tcPr>
          <w:p w14:paraId="24EE31D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A13E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74D9DA0E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F4F2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14:paraId="68DDA0E7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2AE2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14:paraId="5F90387A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D39B81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277C42" w:rsidRPr="006049A0" w14:paraId="3FDC2FF5" w14:textId="77777777" w:rsidTr="00277C42">
        <w:tc>
          <w:tcPr>
            <w:tcW w:w="3708" w:type="dxa"/>
          </w:tcPr>
          <w:p w14:paraId="490CCD6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110A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457E85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A7653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541A4B0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E5080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322EE02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117C59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277C42" w:rsidRPr="006049A0" w14:paraId="3329B78F" w14:textId="77777777" w:rsidTr="00277C42">
        <w:tc>
          <w:tcPr>
            <w:tcW w:w="3708" w:type="dxa"/>
          </w:tcPr>
          <w:p w14:paraId="7D28AABC" w14:textId="77777777" w:rsidR="00277C42" w:rsidRPr="006049A0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</w:tcPr>
          <w:p w14:paraId="1C2ADB3F" w14:textId="77777777" w:rsidR="00277C42" w:rsidRPr="00B34D63" w:rsidRDefault="00277C42" w:rsidP="00A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D57" w:rsidRPr="006049A0" w14:paraId="3A667C1D" w14:textId="77777777" w:rsidTr="00277C42">
        <w:tc>
          <w:tcPr>
            <w:tcW w:w="3708" w:type="dxa"/>
          </w:tcPr>
          <w:p w14:paraId="6273C137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0DC833C6" w14:textId="5828E7AB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9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5476EFC5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1D94549" w14:textId="40760F0D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3F0DD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47C2521" w14:textId="0E29DCCE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10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69A92A78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9CF2260" w14:textId="51036EC3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2D57" w:rsidRPr="006049A0" w14:paraId="24030743" w14:textId="77777777" w:rsidTr="00277C42">
        <w:tc>
          <w:tcPr>
            <w:tcW w:w="3708" w:type="dxa"/>
          </w:tcPr>
          <w:p w14:paraId="08B44A11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078A2660" w14:textId="711AAAED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96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59EEED31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E0E531B" w14:textId="0C2C38D3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469718A3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D98F949" w14:textId="0F66B042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20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60A037B7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D864B48" w14:textId="18EE17E0" w:rsidR="00E82D57" w:rsidRPr="004B50A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E82D57" w:rsidRPr="006049A0" w14:paraId="1D11448B" w14:textId="77777777" w:rsidTr="00277C42">
        <w:tc>
          <w:tcPr>
            <w:tcW w:w="3708" w:type="dxa"/>
          </w:tcPr>
          <w:p w14:paraId="233A63CB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2131D0B" w14:textId="387E493F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1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024DEE9D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2C7B8AF" w14:textId="178CABA1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4B52B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6A707D0" w14:textId="001E480A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70E3768C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147DDB5" w14:textId="1B00B9FF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2D57" w:rsidRPr="006049A0" w14:paraId="69F0DD41" w14:textId="77777777" w:rsidTr="00277C42">
        <w:tc>
          <w:tcPr>
            <w:tcW w:w="3708" w:type="dxa"/>
          </w:tcPr>
          <w:p w14:paraId="3A7F4F87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11ACF60" w14:textId="607251D1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26DD7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88CB462" w14:textId="37102375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28F1074B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1B18D1B" w14:textId="05B29085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537F1BE0" w14:textId="77777777" w:rsidR="00E82D57" w:rsidRPr="005A03F4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D3CC3" w14:textId="6C340E98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2D57" w:rsidRPr="006049A0" w14:paraId="722BE641" w14:textId="77777777" w:rsidTr="00277C42">
        <w:tc>
          <w:tcPr>
            <w:tcW w:w="3708" w:type="dxa"/>
          </w:tcPr>
          <w:p w14:paraId="5864ED57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14:paraId="32F1FD92" w14:textId="77777777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99126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66220BF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D8EECDD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F21E44D" w14:textId="77777777" w:rsidR="00E82D57" w:rsidRPr="00E0224F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04E4B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8085182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82D57" w:rsidRPr="006049A0" w14:paraId="59715B84" w14:textId="77777777" w:rsidTr="00277C42">
        <w:tc>
          <w:tcPr>
            <w:tcW w:w="3708" w:type="dxa"/>
          </w:tcPr>
          <w:p w14:paraId="192D5077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</w:rPr>
              <w:tab/>
            </w: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B34D6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260" w:type="dxa"/>
          </w:tcPr>
          <w:p w14:paraId="7A749AA7" w14:textId="43EC0994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58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665DE610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B4FD525" w14:textId="0CBF1B4A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74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00B0C469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86BAD10" w14:textId="2494D6C9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23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75DB0C23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F6D9170" w14:textId="74838DA8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20</w:t>
            </w:r>
            <w:r w:rsidR="00E82D57">
              <w:rPr>
                <w:rFonts w:ascii="Angsana New" w:hAnsi="Angsana New"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E82D57" w:rsidRPr="006049A0" w14:paraId="45DF3281" w14:textId="77777777" w:rsidTr="00277C42">
        <w:trPr>
          <w:trHeight w:val="352"/>
        </w:trPr>
        <w:tc>
          <w:tcPr>
            <w:tcW w:w="3708" w:type="dxa"/>
          </w:tcPr>
          <w:p w14:paraId="6CD0AB18" w14:textId="77777777" w:rsidR="00E82D57" w:rsidRPr="00B34D63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40B740" w14:textId="564C2A30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  <w:r w:rsidR="00E82D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79C2CBB8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0E37E5" w14:textId="3B20344A" w:rsidR="00E82D57" w:rsidRPr="004B50A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E82D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59833551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A13833" w14:textId="75252767" w:rsidR="00E82D57" w:rsidRPr="00E0224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E82D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58F5B2D9" w14:textId="77777777" w:rsidR="00E82D57" w:rsidRPr="006049A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DB231E" w14:textId="3EBC23DC" w:rsidR="00E82D57" w:rsidRPr="004B50AF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E82D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</w:tr>
    </w:tbl>
    <w:p w14:paraId="22F1C4AD" w14:textId="77777777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Theme="majorBidi" w:hAnsiTheme="majorBidi" w:cstheme="majorBidi"/>
          <w:sz w:val="24"/>
          <w:szCs w:val="24"/>
        </w:rPr>
      </w:pPr>
    </w:p>
    <w:p w14:paraId="3012DA65" w14:textId="77777777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144"/>
        <w:jc w:val="both"/>
        <w:rPr>
          <w:rFonts w:asciiTheme="majorBidi" w:hAnsiTheme="majorBidi" w:cstheme="majorBidi"/>
          <w:sz w:val="2"/>
          <w:szCs w:val="2"/>
        </w:rPr>
      </w:pPr>
    </w:p>
    <w:p w14:paraId="1482E198" w14:textId="71BB4030" w:rsidR="00D21D1E" w:rsidRPr="001F50B0" w:rsidRDefault="00D21D1E" w:rsidP="00591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7102D6AE" w14:textId="1C312FFC" w:rsidR="000445C2" w:rsidRPr="001F50B0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2296"/>
        <w:gridCol w:w="1150"/>
        <w:gridCol w:w="312"/>
        <w:gridCol w:w="1212"/>
        <w:gridCol w:w="267"/>
        <w:gridCol w:w="1172"/>
        <w:gridCol w:w="236"/>
        <w:gridCol w:w="1198"/>
        <w:gridCol w:w="270"/>
        <w:gridCol w:w="1164"/>
      </w:tblGrid>
      <w:tr w:rsidR="00D21D1E" w:rsidRPr="001F50B0" w14:paraId="65490A26" w14:textId="77777777" w:rsidTr="00D21D1E">
        <w:tc>
          <w:tcPr>
            <w:tcW w:w="2304" w:type="dxa"/>
          </w:tcPr>
          <w:p w14:paraId="2CF0EAB9" w14:textId="3B1E5655" w:rsidR="00D21D1E" w:rsidRPr="001F50B0" w:rsidRDefault="00D21D1E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61DEF7D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5AD05CCB" w14:textId="23A5AE56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774320AA" w14:textId="469D6CB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1D1E" w:rsidRPr="001F50B0" w14:paraId="1573EBC8" w14:textId="77777777" w:rsidTr="00D21D1E">
        <w:tc>
          <w:tcPr>
            <w:tcW w:w="2304" w:type="dxa"/>
          </w:tcPr>
          <w:p w14:paraId="2BCF7BA8" w14:textId="195EAFBF" w:rsidR="00D21D1E" w:rsidRPr="001F50B0" w:rsidRDefault="009D3E87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51C7B891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6007906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B2FE008" w14:textId="62759D70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46B24854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8DABE9" w14:textId="305A4BD9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1608EAFB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F2B50C9" w14:textId="6C636B95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C7124C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F15E15F" w14:textId="0892B819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21D1E" w:rsidRPr="001F50B0" w14:paraId="0002A935" w14:textId="77777777" w:rsidTr="00D21D1E">
        <w:tc>
          <w:tcPr>
            <w:tcW w:w="2304" w:type="dxa"/>
          </w:tcPr>
          <w:p w14:paraId="77700A1F" w14:textId="77777777" w:rsidR="00D21D1E" w:rsidRPr="001F50B0" w:rsidRDefault="00D21D1E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0413C27" w14:textId="78A95103" w:rsidR="00D21D1E" w:rsidRPr="001F50B0" w:rsidRDefault="00C05B3C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3" w:type="dxa"/>
          </w:tcPr>
          <w:p w14:paraId="01AD656F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5AA4414" w14:textId="5ECBB4CA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D1E" w:rsidRPr="001F50B0" w14:paraId="12FE4E17" w14:textId="77777777" w:rsidTr="00C949E0">
        <w:tc>
          <w:tcPr>
            <w:tcW w:w="2304" w:type="dxa"/>
          </w:tcPr>
          <w:p w14:paraId="49178BAE" w14:textId="1C7FC8BE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4CFB8B84" w14:textId="6F3DD554" w:rsidR="00D21D1E" w:rsidRPr="001F50B0" w:rsidRDefault="005A64ED" w:rsidP="009B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3" w:type="dxa"/>
          </w:tcPr>
          <w:p w14:paraId="51E9143D" w14:textId="5F90B1A2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7566888" w14:textId="61081412" w:rsidR="00D21D1E" w:rsidRPr="001F50B0" w:rsidRDefault="005A64ED" w:rsidP="0023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3178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67" w:type="dxa"/>
          </w:tcPr>
          <w:p w14:paraId="38F4E679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3A8B39" w14:textId="53064F7E" w:rsidR="00D21D1E" w:rsidRPr="001F50B0" w:rsidRDefault="005A64ED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2EFBC653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F435F9" w14:textId="25CF6A31" w:rsidR="00D21D1E" w:rsidRPr="001F50B0" w:rsidRDefault="005A64ED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32C74070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0FFDE42" w14:textId="2AC61211" w:rsidR="00D21D1E" w:rsidRPr="001F50B0" w:rsidRDefault="005A64ED" w:rsidP="0023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33178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E82D57" w:rsidRPr="001F50B0" w14:paraId="12DAE203" w14:textId="77777777" w:rsidTr="00C949E0">
        <w:tc>
          <w:tcPr>
            <w:tcW w:w="2304" w:type="dxa"/>
          </w:tcPr>
          <w:p w14:paraId="6458E63F" w14:textId="16A79EEE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</w:tcPr>
          <w:p w14:paraId="4185F1A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3" w:type="dxa"/>
          </w:tcPr>
          <w:p w14:paraId="4A955E2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F4AC681" w14:textId="75F0807A" w:rsidR="00E82D57" w:rsidRPr="001F50B0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67" w:type="dxa"/>
          </w:tcPr>
          <w:p w14:paraId="52AE1AC1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453A6C" w14:textId="0A6054E2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DF390C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C9C45EB" w14:textId="72EBD0EC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3329E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FDC55F9" w14:textId="437F830C" w:rsidR="00E82D57" w:rsidRPr="001F50B0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E82D57" w:rsidRPr="001F50B0" w14:paraId="48F69374" w14:textId="77777777" w:rsidTr="00D21D1E">
        <w:tc>
          <w:tcPr>
            <w:tcW w:w="2304" w:type="dxa"/>
          </w:tcPr>
          <w:p w14:paraId="62A6CAC7" w14:textId="2CEC6E4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3D91438D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477235D" w14:textId="403B49F6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3BE158D" w14:textId="7A3ED1F3" w:rsidR="00E82D57" w:rsidRPr="001F50B0" w:rsidRDefault="00CE423F" w:rsidP="00CE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E4D9339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15B2BF" w14:textId="76920604" w:rsidR="00E82D57" w:rsidRPr="001F50B0" w:rsidRDefault="00CE423F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771656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BA0CFFC" w14:textId="756F7107" w:rsidR="00E82D57" w:rsidRPr="001F50B0" w:rsidRDefault="00CE423F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57E239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D8E58EF" w14:textId="6CC5FDBD" w:rsidR="00E82D57" w:rsidRPr="001F50B0" w:rsidRDefault="00CE423F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2D57" w:rsidRPr="001F50B0" w14:paraId="6F0F8FE5" w14:textId="77777777" w:rsidTr="00C949E0">
        <w:tc>
          <w:tcPr>
            <w:tcW w:w="2304" w:type="dxa"/>
            <w:vAlign w:val="bottom"/>
          </w:tcPr>
          <w:p w14:paraId="36839FAF" w14:textId="42B7CEBF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2" w:type="dxa"/>
          </w:tcPr>
          <w:p w14:paraId="5167888F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" w:type="dxa"/>
          </w:tcPr>
          <w:p w14:paraId="708835C9" w14:textId="1D333AE8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291CE8B" w14:textId="5112D58B" w:rsidR="00E82D57" w:rsidRPr="001F50B0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E4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67" w:type="dxa"/>
          </w:tcPr>
          <w:p w14:paraId="5EAD9FC2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5D6B9A8" w14:textId="2B69B767" w:rsidR="00E82D57" w:rsidRPr="001F50B0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E4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599D3640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F371561" w14:textId="68217A23" w:rsidR="00E82D57" w:rsidRPr="001F50B0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4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7F3C2C29" w14:textId="77777777" w:rsidR="00E82D57" w:rsidRPr="001F50B0" w:rsidRDefault="00E82D57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2771FE6" w14:textId="5251C985" w:rsidR="00E82D57" w:rsidRPr="001F50B0" w:rsidRDefault="005A64ED" w:rsidP="00E8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E4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</w:tr>
    </w:tbl>
    <w:p w14:paraId="260A9BA2" w14:textId="05BD475D" w:rsidR="00D21D1E" w:rsidRPr="001F50B0" w:rsidRDefault="00D21D1E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2296"/>
        <w:gridCol w:w="1150"/>
        <w:gridCol w:w="312"/>
        <w:gridCol w:w="1212"/>
        <w:gridCol w:w="267"/>
        <w:gridCol w:w="1172"/>
        <w:gridCol w:w="236"/>
        <w:gridCol w:w="1198"/>
        <w:gridCol w:w="270"/>
        <w:gridCol w:w="1164"/>
      </w:tblGrid>
      <w:tr w:rsidR="00873690" w:rsidRPr="001F50B0" w14:paraId="6D1D8DF2" w14:textId="77777777" w:rsidTr="00D563CF">
        <w:tc>
          <w:tcPr>
            <w:tcW w:w="2296" w:type="dxa"/>
          </w:tcPr>
          <w:p w14:paraId="224837A2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78AF82D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395FA446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9" w:type="dxa"/>
            <w:gridSpan w:val="7"/>
          </w:tcPr>
          <w:p w14:paraId="252DE7AD" w14:textId="69709DD4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90" w:rsidRPr="001F50B0" w14:paraId="538503D1" w14:textId="77777777" w:rsidTr="00D563CF">
        <w:tc>
          <w:tcPr>
            <w:tcW w:w="2296" w:type="dxa"/>
          </w:tcPr>
          <w:p w14:paraId="21DB5C4D" w14:textId="47ECF0FF" w:rsidR="00873690" w:rsidRPr="001F50B0" w:rsidRDefault="00DF2EA3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0" w:type="dxa"/>
          </w:tcPr>
          <w:p w14:paraId="7770B249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3974A331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AA54E44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42B85AC6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F3021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B661F6D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7D096B4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83245D8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BAE29C4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73690" w:rsidRPr="001F50B0" w14:paraId="2C535FEF" w14:textId="77777777" w:rsidTr="00D563CF">
        <w:tc>
          <w:tcPr>
            <w:tcW w:w="2296" w:type="dxa"/>
          </w:tcPr>
          <w:p w14:paraId="30F04AEF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0D777CC8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2" w:type="dxa"/>
          </w:tcPr>
          <w:p w14:paraId="3BFAC2D9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9" w:type="dxa"/>
            <w:gridSpan w:val="7"/>
          </w:tcPr>
          <w:p w14:paraId="1E11CF88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63CF" w:rsidRPr="001F50B0" w14:paraId="13A941AD" w14:textId="77777777" w:rsidTr="00D563CF">
        <w:tc>
          <w:tcPr>
            <w:tcW w:w="2296" w:type="dxa"/>
          </w:tcPr>
          <w:p w14:paraId="15943143" w14:textId="234E70D7" w:rsidR="00D563CF" w:rsidRPr="001F50B0" w:rsidRDefault="00D563CF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0" w:type="dxa"/>
          </w:tcPr>
          <w:p w14:paraId="71329E38" w14:textId="2B7170B2" w:rsidR="00D563CF" w:rsidRPr="001F50B0" w:rsidRDefault="005A64ED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2" w:type="dxa"/>
          </w:tcPr>
          <w:p w14:paraId="3DECC41A" w14:textId="77777777" w:rsidR="00D563CF" w:rsidRPr="001F50B0" w:rsidRDefault="00D563CF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F2BF9BB" w14:textId="1B3DE094" w:rsidR="00D563CF" w:rsidRPr="001F50B0" w:rsidRDefault="005A64ED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67" w:type="dxa"/>
          </w:tcPr>
          <w:p w14:paraId="15183E13" w14:textId="77777777" w:rsidR="00D563CF" w:rsidRPr="001F50B0" w:rsidRDefault="00D563CF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1208C9" w14:textId="5A586870" w:rsidR="00D563CF" w:rsidRPr="001F50B0" w:rsidRDefault="005A64ED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74E7F576" w14:textId="77777777" w:rsidR="00D563CF" w:rsidRPr="001F50B0" w:rsidRDefault="00D563CF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1C0A609" w14:textId="27FED3D9" w:rsidR="00D563CF" w:rsidRPr="001F50B0" w:rsidRDefault="005A64ED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56AE459D" w14:textId="77777777" w:rsidR="00D563CF" w:rsidRPr="001F50B0" w:rsidRDefault="00D563CF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6B18787" w14:textId="469D6103" w:rsidR="00D563CF" w:rsidRPr="001F50B0" w:rsidRDefault="005A64ED" w:rsidP="00D5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563CF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D505D0" w:rsidRPr="001F50B0" w14:paraId="1F3B7834" w14:textId="77777777" w:rsidTr="00D563CF">
        <w:tc>
          <w:tcPr>
            <w:tcW w:w="2296" w:type="dxa"/>
          </w:tcPr>
          <w:p w14:paraId="730AFBA3" w14:textId="74474643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0" w:type="dxa"/>
          </w:tcPr>
          <w:p w14:paraId="07648F62" w14:textId="77777777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" w:type="dxa"/>
          </w:tcPr>
          <w:p w14:paraId="37DD5D1F" w14:textId="77777777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24A42C8" w14:textId="29F40E41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67" w:type="dxa"/>
          </w:tcPr>
          <w:p w14:paraId="35F0C84D" w14:textId="77777777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40FD0C" w14:textId="4510C792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8B5B6" w14:textId="77777777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B9FE6CD" w14:textId="6AD151BE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661E96" w14:textId="77777777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8B051B5" w14:textId="5DD76B21" w:rsidR="00D505D0" w:rsidRPr="001F50B0" w:rsidRDefault="00D505D0" w:rsidP="00D5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CA4DED" w:rsidRPr="001F50B0" w14:paraId="6AE9C866" w14:textId="77777777" w:rsidTr="00D563CF">
        <w:tc>
          <w:tcPr>
            <w:tcW w:w="2296" w:type="dxa"/>
          </w:tcPr>
          <w:p w14:paraId="6734D8F1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0" w:type="dxa"/>
          </w:tcPr>
          <w:p w14:paraId="717370A9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74B5FECC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FCDE9C" w14:textId="254E5181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73F4BBF1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DB1260" w14:textId="6549A079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5CB03D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FE1D2F3" w14:textId="1AE7B63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66965C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A31858" w14:textId="3F9C487F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4DED" w:rsidRPr="001F50B0" w14:paraId="23B05CAC" w14:textId="77777777" w:rsidTr="00D563CF">
        <w:tc>
          <w:tcPr>
            <w:tcW w:w="2296" w:type="dxa"/>
            <w:vAlign w:val="bottom"/>
          </w:tcPr>
          <w:p w14:paraId="25B9E891" w14:textId="79139BC6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0" w:type="dxa"/>
          </w:tcPr>
          <w:p w14:paraId="681BD1B9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" w:type="dxa"/>
          </w:tcPr>
          <w:p w14:paraId="0E499840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629442" w14:textId="52B6BA99" w:rsidR="00CA4DED" w:rsidRPr="001F50B0" w:rsidRDefault="005A64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A4D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67" w:type="dxa"/>
          </w:tcPr>
          <w:p w14:paraId="38DE8CFB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CD34D54" w14:textId="72B02560" w:rsidR="00CA4DED" w:rsidRPr="001F50B0" w:rsidRDefault="005A64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A4D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614A68AE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E9EBAE4" w14:textId="7F134BE7" w:rsidR="00CA4DED" w:rsidRPr="001F50B0" w:rsidRDefault="005A64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4D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2A74BB4F" w14:textId="77777777" w:rsidR="00CA4DED" w:rsidRPr="001F50B0" w:rsidRDefault="00CA4D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B42908D" w14:textId="35A96827" w:rsidR="00CA4DED" w:rsidRPr="001F50B0" w:rsidRDefault="005A64ED" w:rsidP="00CA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A4D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</w:tr>
    </w:tbl>
    <w:p w14:paraId="49677D8C" w14:textId="77777777" w:rsidR="00873690" w:rsidRPr="001F50B0" w:rsidRDefault="00873690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72115" w14:textId="77777777" w:rsidR="000445C2" w:rsidRPr="001F50B0" w:rsidRDefault="000445C2" w:rsidP="00591C77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Pr="001F50B0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048C4C8F" w:rsidR="000445C2" w:rsidRPr="001F50B0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77777777" w:rsidR="000E1E06" w:rsidRPr="001F50B0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D2E8CCE" w14:textId="71DF0C2D" w:rsidR="000E1E06" w:rsidRPr="001F50B0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FC95" w14:textId="630098B3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EA30" w14:textId="709B0123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7836B" w14:textId="3AC96255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E3523" w14:textId="33D96CE3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0CE4" w14:textId="3C826B28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5BFAF" w14:textId="5EA79AD4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B9367" w14:textId="0E82AED6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A081B" w14:textId="5295CEC5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A4909" w14:textId="6940C691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C9ECA" w14:textId="77777777" w:rsidR="000E1E06" w:rsidRPr="001F50B0" w:rsidRDefault="000E1E06" w:rsidP="00EF6B06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 </w:t>
      </w:r>
    </w:p>
    <w:p w14:paraId="29EA05F9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3B4E0B" w:rsidRPr="001F50B0" w14:paraId="1D718817" w14:textId="77777777" w:rsidTr="003B4E0B">
        <w:trPr>
          <w:trHeight w:val="87"/>
          <w:tblHeader/>
        </w:trPr>
        <w:tc>
          <w:tcPr>
            <w:tcW w:w="3690" w:type="dxa"/>
            <w:vAlign w:val="bottom"/>
          </w:tcPr>
          <w:p w14:paraId="4C06F663" w14:textId="44CF407D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FC61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14:paraId="422704BD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6DED9927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4F196CD8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E0B" w:rsidRPr="001F50B0" w14:paraId="37E2E4D6" w14:textId="77777777" w:rsidTr="003B4E0B">
        <w:trPr>
          <w:trHeight w:val="87"/>
          <w:tblHeader/>
        </w:trPr>
        <w:tc>
          <w:tcPr>
            <w:tcW w:w="3690" w:type="dxa"/>
            <w:vAlign w:val="bottom"/>
            <w:hideMark/>
          </w:tcPr>
          <w:p w14:paraId="277EAA3B" w14:textId="5F8F590E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="00EF6B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EF6B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14:paraId="41556509" w14:textId="0790203A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8" w:type="dxa"/>
          </w:tcPr>
          <w:p w14:paraId="0411EEAD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EFE259C" w14:textId="576B5650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36F5A571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8D8BCBE" w14:textId="31A0725B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7DCD6C95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4CCB8CBC" w14:textId="57CAA039" w:rsidR="003B4E0B" w:rsidRPr="001F50B0" w:rsidRDefault="005A64ED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3B4E0B" w:rsidRPr="001F50B0" w14:paraId="2BDB4596" w14:textId="77777777" w:rsidTr="003B4E0B">
        <w:trPr>
          <w:trHeight w:val="87"/>
          <w:tblHeader/>
        </w:trPr>
        <w:tc>
          <w:tcPr>
            <w:tcW w:w="3690" w:type="dxa"/>
            <w:vAlign w:val="bottom"/>
          </w:tcPr>
          <w:p w14:paraId="1671A5BC" w14:textId="77777777" w:rsidR="003B4E0B" w:rsidRPr="001F50B0" w:rsidRDefault="003B4E0B" w:rsidP="003B4E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20EFD56C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B4E0B" w:rsidRPr="001F50B0" w14:paraId="4891AF69" w14:textId="77777777" w:rsidTr="003B4E0B">
        <w:tc>
          <w:tcPr>
            <w:tcW w:w="3690" w:type="dxa"/>
            <w:hideMark/>
          </w:tcPr>
          <w:p w14:paraId="16094B8F" w14:textId="77777777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7DA46C09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27D1933A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E09D896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4AC6B507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41BB2C5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75A6189D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000B3234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C615A" w:rsidRPr="001F50B0" w14:paraId="183A36A4" w14:textId="77777777" w:rsidTr="00D6433A">
        <w:tc>
          <w:tcPr>
            <w:tcW w:w="3690" w:type="dxa"/>
            <w:hideMark/>
          </w:tcPr>
          <w:p w14:paraId="180323AB" w14:textId="77777777" w:rsidR="00FC615A" w:rsidRPr="001F50B0" w:rsidRDefault="00FC615A" w:rsidP="00FC615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B7C140A" w14:textId="4D6DF68A" w:rsidR="00FC615A" w:rsidRPr="002447CC" w:rsidRDefault="008C694D" w:rsidP="00FC615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959,893</w:t>
            </w:r>
          </w:p>
        </w:tc>
        <w:tc>
          <w:tcPr>
            <w:tcW w:w="248" w:type="dxa"/>
            <w:vAlign w:val="bottom"/>
          </w:tcPr>
          <w:p w14:paraId="721990F5" w14:textId="77777777" w:rsidR="00FC615A" w:rsidRPr="001F50B0" w:rsidRDefault="00FC615A" w:rsidP="00FC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9DAF23A" w14:textId="7BEFB9C2" w:rsidR="00FC615A" w:rsidRPr="001F50B0" w:rsidRDefault="005A64ED" w:rsidP="00FC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833</w:t>
            </w:r>
            <w:r w:rsidR="00FC615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560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F8B7236" w14:textId="77777777" w:rsidR="00FC615A" w:rsidRPr="001F50B0" w:rsidRDefault="00FC615A" w:rsidP="00FC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3A964F8" w14:textId="33D724BD" w:rsidR="00FC615A" w:rsidRPr="001F50B0" w:rsidRDefault="005A64ED" w:rsidP="00FC615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956</w:t>
            </w:r>
            <w:r w:rsidR="00444A8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49378C0" w14:textId="77777777" w:rsidR="00FC615A" w:rsidRPr="001F50B0" w:rsidRDefault="00FC615A" w:rsidP="00FC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88C44DA" w14:textId="62E635F2" w:rsidR="00FC615A" w:rsidRPr="001F50B0" w:rsidRDefault="005A64ED" w:rsidP="00FC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830</w:t>
            </w:r>
            <w:r w:rsidR="00FC615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863</w:t>
            </w:r>
          </w:p>
        </w:tc>
      </w:tr>
      <w:tr w:rsidR="00476D10" w:rsidRPr="001F50B0" w14:paraId="39728B5F" w14:textId="77777777" w:rsidTr="002447CC">
        <w:tc>
          <w:tcPr>
            <w:tcW w:w="3690" w:type="dxa"/>
          </w:tcPr>
          <w:p w14:paraId="0C76CB3A" w14:textId="77777777" w:rsidR="00476D10" w:rsidRPr="001F50B0" w:rsidRDefault="00476D10" w:rsidP="002447C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445F3275" w14:textId="4822C228" w:rsidR="00476D10" w:rsidRPr="002447CC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249</w:t>
            </w:r>
            <w:r w:rsidR="00476D10"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519</w:t>
            </w:r>
          </w:p>
        </w:tc>
        <w:tc>
          <w:tcPr>
            <w:tcW w:w="248" w:type="dxa"/>
            <w:vAlign w:val="bottom"/>
          </w:tcPr>
          <w:p w14:paraId="131F89CC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BF6220A" w14:textId="04F021CC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105</w:t>
            </w:r>
            <w:r w:rsidR="00476D10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401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C84A5AF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7D5126D" w14:textId="6A3DBDE8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249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519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430B026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AE25F65" w14:textId="1D10D5A8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105</w:t>
            </w:r>
            <w:r w:rsidR="00476D10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401</w:t>
            </w:r>
          </w:p>
        </w:tc>
      </w:tr>
      <w:tr w:rsidR="00623E29" w:rsidRPr="001F50B0" w14:paraId="224C4DAB" w14:textId="77777777" w:rsidTr="00D6433A">
        <w:tc>
          <w:tcPr>
            <w:tcW w:w="3690" w:type="dxa"/>
          </w:tcPr>
          <w:p w14:paraId="03D6C913" w14:textId="77777777" w:rsidR="00623E29" w:rsidRPr="001F50B0" w:rsidRDefault="00623E29" w:rsidP="00623E29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61EC884F" w14:textId="5B5FBAAD" w:rsidR="00623E29" w:rsidRPr="002447CC" w:rsidRDefault="008C694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101,353</w:t>
            </w:r>
          </w:p>
        </w:tc>
        <w:tc>
          <w:tcPr>
            <w:tcW w:w="248" w:type="dxa"/>
            <w:vAlign w:val="bottom"/>
          </w:tcPr>
          <w:p w14:paraId="4A36378F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CFE4244" w14:textId="5DF119A1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65</w:t>
            </w:r>
            <w:r w:rsidR="00623E29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015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140F1F5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38F3A3E" w14:textId="24B69639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</w:t>
            </w:r>
            <w:r w:rsidR="00444A8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8BA281F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8A23808" w14:textId="398F3436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58</w:t>
            </w:r>
            <w:r w:rsidR="00623E2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220</w:t>
            </w:r>
          </w:p>
        </w:tc>
      </w:tr>
      <w:tr w:rsidR="00476D10" w:rsidRPr="001F50B0" w14:paraId="2AD120BE" w14:textId="77777777" w:rsidTr="00476D10">
        <w:tc>
          <w:tcPr>
            <w:tcW w:w="3690" w:type="dxa"/>
          </w:tcPr>
          <w:p w14:paraId="2D45985C" w14:textId="77777777" w:rsidR="00476D10" w:rsidRPr="001F50B0" w:rsidRDefault="00476D10" w:rsidP="002447C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61F2C9E0" w14:textId="2845C8A5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378</w:t>
            </w:r>
          </w:p>
        </w:tc>
        <w:tc>
          <w:tcPr>
            <w:tcW w:w="248" w:type="dxa"/>
            <w:vAlign w:val="bottom"/>
          </w:tcPr>
          <w:p w14:paraId="3A378904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F9034D8" w14:textId="65940AA8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98</w:t>
            </w:r>
            <w:r w:rsidR="00476D10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725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5A482CDE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DEE17CB" w14:textId="756BE770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521383BD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1B1BDF4" w14:textId="11A6E99A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98</w:t>
            </w:r>
            <w:r w:rsidR="00476D10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725</w:t>
            </w:r>
          </w:p>
        </w:tc>
      </w:tr>
      <w:tr w:rsidR="00476D10" w:rsidRPr="001F50B0" w14:paraId="6CD040F2" w14:textId="77777777" w:rsidTr="00476D10">
        <w:tc>
          <w:tcPr>
            <w:tcW w:w="3690" w:type="dxa"/>
            <w:hideMark/>
          </w:tcPr>
          <w:p w14:paraId="757F5386" w14:textId="77777777" w:rsidR="00476D10" w:rsidRPr="001F50B0" w:rsidRDefault="00476D10" w:rsidP="002447C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0B43B35" w14:textId="63FC72B9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778</w:t>
            </w:r>
          </w:p>
        </w:tc>
        <w:tc>
          <w:tcPr>
            <w:tcW w:w="248" w:type="dxa"/>
            <w:vAlign w:val="bottom"/>
          </w:tcPr>
          <w:p w14:paraId="0D504017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B7720B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A9EF8F8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C22E4A" w14:textId="6E1A45BC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776B1CF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9045BD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23E29" w:rsidRPr="001F50B0" w14:paraId="7BA8BA92" w14:textId="77777777" w:rsidTr="00476D10">
        <w:tc>
          <w:tcPr>
            <w:tcW w:w="3690" w:type="dxa"/>
          </w:tcPr>
          <w:p w14:paraId="223AD449" w14:textId="77777777" w:rsidR="00623E29" w:rsidRPr="001F50B0" w:rsidRDefault="00623E29" w:rsidP="00623E2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45EECA3D" w14:textId="35DE7D61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444A8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334</w:t>
            </w:r>
          </w:p>
        </w:tc>
        <w:tc>
          <w:tcPr>
            <w:tcW w:w="248" w:type="dxa"/>
            <w:vAlign w:val="bottom"/>
          </w:tcPr>
          <w:p w14:paraId="74D15834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E31BF20" w14:textId="67AFAEEF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 w:rsidR="00623E29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870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57DE864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A494640" w14:textId="54C7F748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444A8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8190440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22C506F5" w14:textId="289D1B89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 w:rsidR="00623E2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870</w:t>
            </w:r>
          </w:p>
        </w:tc>
      </w:tr>
      <w:tr w:rsidR="00623E29" w:rsidRPr="001F50B0" w14:paraId="219E700F" w14:textId="77777777" w:rsidTr="00D6433A">
        <w:tc>
          <w:tcPr>
            <w:tcW w:w="3690" w:type="dxa"/>
            <w:hideMark/>
          </w:tcPr>
          <w:p w14:paraId="65705C9E" w14:textId="77777777" w:rsidR="00623E29" w:rsidRPr="001F50B0" w:rsidRDefault="00623E29" w:rsidP="00623E2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DF626" w14:textId="27575C7C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444A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470</w:t>
            </w:r>
            <w:r w:rsidR="00444A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255</w:t>
            </w:r>
          </w:p>
        </w:tc>
        <w:tc>
          <w:tcPr>
            <w:tcW w:w="248" w:type="dxa"/>
          </w:tcPr>
          <w:p w14:paraId="20F8CDD9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3FDC099" w14:textId="324B2D55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23E29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109</w:t>
            </w:r>
            <w:r w:rsidR="00623E29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571</w:t>
            </w:r>
          </w:p>
        </w:tc>
        <w:tc>
          <w:tcPr>
            <w:tcW w:w="267" w:type="dxa"/>
            <w:shd w:val="clear" w:color="auto" w:fill="FFFFFF" w:themeFill="background1"/>
          </w:tcPr>
          <w:p w14:paraId="38D25AFD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8F97898" w14:textId="663B54B0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444A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466</w:t>
            </w:r>
            <w:r w:rsidR="00444A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303</w:t>
            </w:r>
          </w:p>
        </w:tc>
        <w:tc>
          <w:tcPr>
            <w:tcW w:w="273" w:type="dxa"/>
            <w:shd w:val="clear" w:color="auto" w:fill="FFFFFF" w:themeFill="background1"/>
          </w:tcPr>
          <w:p w14:paraId="15945383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6547877" w14:textId="4DD7EFF5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23E29"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100</w:t>
            </w:r>
            <w:r w:rsidR="00623E29"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079</w:t>
            </w:r>
          </w:p>
        </w:tc>
      </w:tr>
      <w:tr w:rsidR="00623E29" w:rsidRPr="001F50B0" w14:paraId="024ECDA3" w14:textId="77777777" w:rsidTr="003B4E0B">
        <w:trPr>
          <w:trHeight w:val="92"/>
        </w:trPr>
        <w:tc>
          <w:tcPr>
            <w:tcW w:w="3690" w:type="dxa"/>
          </w:tcPr>
          <w:p w14:paraId="7921CE0F" w14:textId="77777777" w:rsidR="00623E29" w:rsidRPr="001F50B0" w:rsidRDefault="00623E29" w:rsidP="00623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0EB14D4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758ADAC2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AF74B32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C0CADC8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D73ABCB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5992784A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631D9E4D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3E29" w:rsidRPr="001F50B0" w14:paraId="77DD4ACA" w14:textId="77777777" w:rsidTr="003B4E0B">
        <w:trPr>
          <w:trHeight w:val="92"/>
        </w:trPr>
        <w:tc>
          <w:tcPr>
            <w:tcW w:w="3690" w:type="dxa"/>
            <w:hideMark/>
          </w:tcPr>
          <w:p w14:paraId="0CA961A5" w14:textId="77777777" w:rsidR="00623E29" w:rsidRPr="001F50B0" w:rsidRDefault="00623E29" w:rsidP="00623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9139D3B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6083B34D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7828D21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66D0401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F3F6C1C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7F234E87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8888184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3E29" w:rsidRPr="001F50B0" w14:paraId="3BBF342B" w14:textId="77777777" w:rsidTr="003B4E0B">
        <w:tc>
          <w:tcPr>
            <w:tcW w:w="3690" w:type="dxa"/>
            <w:hideMark/>
          </w:tcPr>
          <w:p w14:paraId="7F8B1D2B" w14:textId="77777777" w:rsidR="00623E29" w:rsidRPr="001F50B0" w:rsidRDefault="00623E29" w:rsidP="00623E2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16EAE925" w14:textId="663E3319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011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330</w:t>
            </w:r>
          </w:p>
        </w:tc>
        <w:tc>
          <w:tcPr>
            <w:tcW w:w="248" w:type="dxa"/>
          </w:tcPr>
          <w:p w14:paraId="4CFEE0EB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9078537" w14:textId="343873DF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692</w:t>
            </w:r>
            <w:r w:rsidR="00623E29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130</w:t>
            </w:r>
          </w:p>
        </w:tc>
        <w:tc>
          <w:tcPr>
            <w:tcW w:w="267" w:type="dxa"/>
          </w:tcPr>
          <w:p w14:paraId="608E73C2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3FBBF14" w14:textId="198B04FB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009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095</w:t>
            </w:r>
          </w:p>
        </w:tc>
        <w:tc>
          <w:tcPr>
            <w:tcW w:w="273" w:type="dxa"/>
          </w:tcPr>
          <w:p w14:paraId="7BDE47CA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975154F" w14:textId="214D4EB9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679</w:t>
            </w:r>
            <w:r w:rsidR="00623E2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067</w:t>
            </w:r>
          </w:p>
        </w:tc>
      </w:tr>
      <w:tr w:rsidR="00476D10" w:rsidRPr="001F50B0" w14:paraId="7EF4673F" w14:textId="77777777" w:rsidTr="002447CC">
        <w:tc>
          <w:tcPr>
            <w:tcW w:w="3690" w:type="dxa"/>
            <w:hideMark/>
          </w:tcPr>
          <w:p w14:paraId="153B9CA9" w14:textId="77777777" w:rsidR="00476D10" w:rsidRPr="001F50B0" w:rsidRDefault="00476D10" w:rsidP="002447C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2AF5B652" w14:textId="77777777" w:rsidR="00476D10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2F6020BC" w14:textId="656B2B1F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329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834</w:t>
            </w:r>
          </w:p>
        </w:tc>
        <w:tc>
          <w:tcPr>
            <w:tcW w:w="248" w:type="dxa"/>
          </w:tcPr>
          <w:p w14:paraId="15D4A7F0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A3B5B49" w14:textId="77777777" w:rsidR="00476D10" w:rsidRPr="004C7274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7229C2BA" w14:textId="5FD309FA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208</w:t>
            </w:r>
            <w:r w:rsidR="00476D10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901</w:t>
            </w:r>
          </w:p>
        </w:tc>
        <w:tc>
          <w:tcPr>
            <w:tcW w:w="267" w:type="dxa"/>
          </w:tcPr>
          <w:p w14:paraId="47205726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EBC3721" w14:textId="77777777" w:rsidR="00476D10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59BBD29" w14:textId="3628801E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329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664</w:t>
            </w:r>
          </w:p>
        </w:tc>
        <w:tc>
          <w:tcPr>
            <w:tcW w:w="273" w:type="dxa"/>
          </w:tcPr>
          <w:p w14:paraId="52B4B55F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799ED16E" w14:textId="77777777" w:rsidR="00476D10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5CD55395" w14:textId="36242BEA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210</w:t>
            </w:r>
            <w:r w:rsidR="00476D10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014</w:t>
            </w:r>
          </w:p>
        </w:tc>
      </w:tr>
      <w:tr w:rsidR="00623E29" w:rsidRPr="001F50B0" w14:paraId="6CCFFAB2" w14:textId="77777777" w:rsidTr="003B4E0B">
        <w:tc>
          <w:tcPr>
            <w:tcW w:w="3690" w:type="dxa"/>
          </w:tcPr>
          <w:p w14:paraId="31411F80" w14:textId="77777777" w:rsidR="00623E29" w:rsidRPr="001F50B0" w:rsidRDefault="00623E29" w:rsidP="00623E2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2A624F16" w14:textId="7017993A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863</w:t>
            </w:r>
          </w:p>
        </w:tc>
        <w:tc>
          <w:tcPr>
            <w:tcW w:w="248" w:type="dxa"/>
          </w:tcPr>
          <w:p w14:paraId="1880D3D0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14A9DB8" w14:textId="3C56A43C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183</w:t>
            </w:r>
            <w:r w:rsidR="00623E29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970</w:t>
            </w:r>
          </w:p>
        </w:tc>
        <w:tc>
          <w:tcPr>
            <w:tcW w:w="267" w:type="dxa"/>
          </w:tcPr>
          <w:p w14:paraId="46915670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0ADE22D" w14:textId="60DD179F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863</w:t>
            </w:r>
          </w:p>
        </w:tc>
        <w:tc>
          <w:tcPr>
            <w:tcW w:w="273" w:type="dxa"/>
          </w:tcPr>
          <w:p w14:paraId="39CAA9DF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EE39B77" w14:textId="5BD0556F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183</w:t>
            </w:r>
            <w:r w:rsidR="00623E2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970</w:t>
            </w:r>
          </w:p>
        </w:tc>
      </w:tr>
      <w:tr w:rsidR="00623E29" w:rsidRPr="001F50B0" w14:paraId="61C989CC" w14:textId="77777777" w:rsidTr="00D6433A">
        <w:tc>
          <w:tcPr>
            <w:tcW w:w="3690" w:type="dxa"/>
            <w:hideMark/>
          </w:tcPr>
          <w:p w14:paraId="6C9253E8" w14:textId="77777777" w:rsidR="00623E29" w:rsidRPr="001F50B0" w:rsidRDefault="00623E29" w:rsidP="00623E29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9D455" w14:textId="24F24C87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228</w:t>
            </w:r>
          </w:p>
        </w:tc>
        <w:tc>
          <w:tcPr>
            <w:tcW w:w="248" w:type="dxa"/>
          </w:tcPr>
          <w:p w14:paraId="42438DD5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A4ECC3" w14:textId="7854ABDC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24</w:t>
            </w:r>
            <w:r w:rsidR="00623E29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570</w:t>
            </w:r>
          </w:p>
        </w:tc>
        <w:tc>
          <w:tcPr>
            <w:tcW w:w="267" w:type="dxa"/>
            <w:shd w:val="clear" w:color="auto" w:fill="FFFFFF" w:themeFill="background1"/>
          </w:tcPr>
          <w:p w14:paraId="361BBA26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C11E51" w14:textId="0E4BB202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</w:t>
            </w:r>
            <w:r w:rsidR="000A5AC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681</w:t>
            </w:r>
          </w:p>
        </w:tc>
        <w:tc>
          <w:tcPr>
            <w:tcW w:w="273" w:type="dxa"/>
            <w:shd w:val="clear" w:color="auto" w:fill="FFFFFF" w:themeFill="background1"/>
          </w:tcPr>
          <w:p w14:paraId="6BB4F372" w14:textId="77777777" w:rsidR="00623E29" w:rsidRPr="001F50B0" w:rsidRDefault="00623E29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7EC5D72" w14:textId="47B49268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27</w:t>
            </w:r>
            <w:r w:rsidR="00623E2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028</w:t>
            </w:r>
          </w:p>
        </w:tc>
      </w:tr>
      <w:tr w:rsidR="00623E29" w:rsidRPr="001F50B0" w14:paraId="5D82178C" w14:textId="77777777" w:rsidTr="003B4E0B">
        <w:tc>
          <w:tcPr>
            <w:tcW w:w="3690" w:type="dxa"/>
            <w:hideMark/>
          </w:tcPr>
          <w:p w14:paraId="0BB83778" w14:textId="77777777" w:rsidR="00623E29" w:rsidRPr="001F50B0" w:rsidRDefault="00623E29" w:rsidP="00623E2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4C0B3" w14:textId="1BB0C653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A5AC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470</w:t>
            </w:r>
            <w:r w:rsidR="000A5AC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255</w:t>
            </w:r>
          </w:p>
        </w:tc>
        <w:tc>
          <w:tcPr>
            <w:tcW w:w="248" w:type="dxa"/>
          </w:tcPr>
          <w:p w14:paraId="43D15F28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49FC" w14:textId="7473E314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23E29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109</w:t>
            </w:r>
            <w:r w:rsidR="00623E29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571</w:t>
            </w:r>
          </w:p>
        </w:tc>
        <w:tc>
          <w:tcPr>
            <w:tcW w:w="267" w:type="dxa"/>
          </w:tcPr>
          <w:p w14:paraId="6DEF3B2F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E76D5" w14:textId="0C839C19" w:rsidR="00623E29" w:rsidRPr="001F50B0" w:rsidRDefault="005A64ED" w:rsidP="00623E2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A5AC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466</w:t>
            </w:r>
            <w:r w:rsidR="000A5AC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303</w:t>
            </w:r>
          </w:p>
        </w:tc>
        <w:tc>
          <w:tcPr>
            <w:tcW w:w="273" w:type="dxa"/>
          </w:tcPr>
          <w:p w14:paraId="5EE18D7D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DD286" w14:textId="266E989B" w:rsidR="00623E29" w:rsidRPr="001F50B0" w:rsidRDefault="005A64ED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23E29"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100</w:t>
            </w:r>
            <w:r w:rsidR="00623E29"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079</w:t>
            </w:r>
          </w:p>
        </w:tc>
      </w:tr>
      <w:tr w:rsidR="00623E29" w:rsidRPr="001F50B0" w14:paraId="74F2746F" w14:textId="77777777" w:rsidTr="003B4E0B">
        <w:trPr>
          <w:trHeight w:val="78"/>
        </w:trPr>
        <w:tc>
          <w:tcPr>
            <w:tcW w:w="3690" w:type="dxa"/>
          </w:tcPr>
          <w:p w14:paraId="62CE50E4" w14:textId="77777777" w:rsidR="00623E29" w:rsidRPr="001F50B0" w:rsidRDefault="00623E29" w:rsidP="00623E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21E69" w14:textId="77777777" w:rsidR="00623E29" w:rsidRPr="001F50B0" w:rsidRDefault="00623E29" w:rsidP="00623E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C5564FC" w14:textId="77777777" w:rsidR="00623E29" w:rsidRPr="001F50B0" w:rsidRDefault="00623E29" w:rsidP="00623E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CBEC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500EF54D" w14:textId="77777777" w:rsidR="00623E29" w:rsidRPr="001F50B0" w:rsidRDefault="00623E29" w:rsidP="00623E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55945" w14:textId="77777777" w:rsidR="00623E29" w:rsidRPr="001F50B0" w:rsidRDefault="00623E29" w:rsidP="00623E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19EA527" w14:textId="77777777" w:rsidR="00623E29" w:rsidRPr="001F50B0" w:rsidRDefault="00623E29" w:rsidP="00623E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9105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3E29" w:rsidRPr="001F50B0" w14:paraId="22F913B4" w14:textId="77777777" w:rsidTr="003B4E0B">
        <w:tc>
          <w:tcPr>
            <w:tcW w:w="3690" w:type="dxa"/>
            <w:hideMark/>
          </w:tcPr>
          <w:p w14:paraId="1469BDD6" w14:textId="77777777" w:rsidR="00623E29" w:rsidRPr="001F50B0" w:rsidRDefault="00623E29" w:rsidP="00623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37A489CB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3E46FC6D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444EA69B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85A6D51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0206A35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56974C6B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055B848F" w14:textId="77777777" w:rsidR="00623E29" w:rsidRPr="001F50B0" w:rsidRDefault="00623E29" w:rsidP="0062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5543DA" w:rsidRPr="001F50B0" w14:paraId="302623F8" w14:textId="77777777" w:rsidTr="001C6370">
        <w:tc>
          <w:tcPr>
            <w:tcW w:w="3690" w:type="dxa"/>
            <w:vAlign w:val="bottom"/>
            <w:hideMark/>
          </w:tcPr>
          <w:p w14:paraId="4875AB3E" w14:textId="77777777" w:rsidR="005543DA" w:rsidRPr="001F50B0" w:rsidRDefault="005543DA" w:rsidP="00554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653754F8" w14:textId="67F8CCB1" w:rsidR="005543DA" w:rsidRPr="000019FD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019FD" w:rsidRPr="000019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470</w:t>
            </w:r>
            <w:r w:rsidR="000019FD" w:rsidRPr="000019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255</w:t>
            </w:r>
          </w:p>
        </w:tc>
        <w:tc>
          <w:tcPr>
            <w:tcW w:w="248" w:type="dxa"/>
          </w:tcPr>
          <w:p w14:paraId="16C39A11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68FA4E32" w14:textId="0BDD0EDF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109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571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596D411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6526C56" w14:textId="0352FC37" w:rsidR="005543DA" w:rsidRPr="000019FD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019FD" w:rsidRPr="000019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466</w:t>
            </w:r>
            <w:r w:rsidR="000019FD" w:rsidRPr="000019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303</w:t>
            </w:r>
          </w:p>
        </w:tc>
        <w:tc>
          <w:tcPr>
            <w:tcW w:w="273" w:type="dxa"/>
            <w:shd w:val="clear" w:color="auto" w:fill="FFFFFF" w:themeFill="background1"/>
          </w:tcPr>
          <w:p w14:paraId="0313091F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C5190A1" w14:textId="47ED001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100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079</w:t>
            </w:r>
          </w:p>
        </w:tc>
      </w:tr>
      <w:tr w:rsidR="005543DA" w:rsidRPr="001F50B0" w14:paraId="3CAB365D" w14:textId="77777777" w:rsidTr="003B4E0B">
        <w:tc>
          <w:tcPr>
            <w:tcW w:w="3690" w:type="dxa"/>
            <w:hideMark/>
          </w:tcPr>
          <w:p w14:paraId="423EA365" w14:textId="77777777" w:rsidR="005543DA" w:rsidRPr="001F50B0" w:rsidRDefault="005543DA" w:rsidP="005543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F4120" w14:textId="3D428F14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019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470</w:t>
            </w:r>
            <w:r w:rsidR="000019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255</w:t>
            </w:r>
          </w:p>
        </w:tc>
        <w:tc>
          <w:tcPr>
            <w:tcW w:w="248" w:type="dxa"/>
          </w:tcPr>
          <w:p w14:paraId="7C4272A4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4EDE6" w14:textId="4472928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109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571</w:t>
            </w:r>
          </w:p>
        </w:tc>
        <w:tc>
          <w:tcPr>
            <w:tcW w:w="267" w:type="dxa"/>
          </w:tcPr>
          <w:p w14:paraId="35974ED2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7A5F5" w14:textId="5CC1F895" w:rsidR="005543DA" w:rsidRPr="009745AB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019FD" w:rsidRPr="009745A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466</w:t>
            </w:r>
            <w:r w:rsidR="000019FD" w:rsidRPr="009745A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303</w:t>
            </w:r>
          </w:p>
        </w:tc>
        <w:tc>
          <w:tcPr>
            <w:tcW w:w="273" w:type="dxa"/>
          </w:tcPr>
          <w:p w14:paraId="08666F6A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CECF4" w14:textId="1708079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5543DA"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100</w:t>
            </w:r>
            <w:r w:rsidR="005543DA"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079</w:t>
            </w:r>
          </w:p>
        </w:tc>
      </w:tr>
    </w:tbl>
    <w:p w14:paraId="42B34345" w14:textId="77777777" w:rsidR="003B4E0B" w:rsidRPr="001F50B0" w:rsidRDefault="003B4E0B" w:rsidP="003B4E0B">
      <w:pPr>
        <w:rPr>
          <w:rFonts w:asciiTheme="majorBidi" w:hAnsiTheme="majorBidi" w:cstheme="majorBidi"/>
        </w:rPr>
      </w:pPr>
    </w:p>
    <w:p w14:paraId="69803BB2" w14:textId="77777777" w:rsidR="00FC615A" w:rsidRDefault="00FC615A" w:rsidP="002447CC">
      <w:pPr>
        <w:ind w:left="72" w:right="-115" w:hanging="72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GB"/>
        </w:rPr>
        <w:sectPr w:rsidR="00FC615A" w:rsidSect="007E2E39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FC615A" w:rsidRPr="001F50B0" w14:paraId="370C2E68" w14:textId="77777777" w:rsidTr="002447CC">
        <w:trPr>
          <w:trHeight w:val="87"/>
          <w:tblHeader/>
        </w:trPr>
        <w:tc>
          <w:tcPr>
            <w:tcW w:w="3690" w:type="dxa"/>
            <w:vAlign w:val="bottom"/>
          </w:tcPr>
          <w:p w14:paraId="5BCE44CB" w14:textId="0A6BED6E" w:rsidR="00FC615A" w:rsidRPr="001F50B0" w:rsidRDefault="00FC615A" w:rsidP="002447C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14:paraId="1332067A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012F2AED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098E66D8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15A" w:rsidRPr="001F50B0" w14:paraId="02D86607" w14:textId="77777777" w:rsidTr="002447CC">
        <w:trPr>
          <w:trHeight w:val="87"/>
          <w:tblHeader/>
        </w:trPr>
        <w:tc>
          <w:tcPr>
            <w:tcW w:w="3690" w:type="dxa"/>
            <w:vAlign w:val="bottom"/>
            <w:hideMark/>
          </w:tcPr>
          <w:p w14:paraId="695D2B20" w14:textId="0670903C" w:rsidR="00FC615A" w:rsidRPr="001F50B0" w:rsidRDefault="00FC615A" w:rsidP="002447C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14:paraId="364C5CF7" w14:textId="44A8779D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8" w:type="dxa"/>
          </w:tcPr>
          <w:p w14:paraId="2A97509D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9FC6B8F" w14:textId="6DD71CC7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33B6FC3B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DF72E84" w14:textId="45DE464C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5EC03194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E3ADA61" w14:textId="38F9C5CC" w:rsidR="00FC615A" w:rsidRPr="001F50B0" w:rsidRDefault="005A64ED" w:rsidP="002447CC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FC615A" w:rsidRPr="001F50B0" w14:paraId="51271CA8" w14:textId="77777777" w:rsidTr="002447CC">
        <w:trPr>
          <w:trHeight w:val="87"/>
          <w:tblHeader/>
        </w:trPr>
        <w:tc>
          <w:tcPr>
            <w:tcW w:w="3690" w:type="dxa"/>
            <w:vAlign w:val="bottom"/>
          </w:tcPr>
          <w:p w14:paraId="42CEC327" w14:textId="77777777" w:rsidR="00FC615A" w:rsidRPr="001F50B0" w:rsidRDefault="00FC615A" w:rsidP="002447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11219A3F" w14:textId="77777777" w:rsidR="00FC615A" w:rsidRPr="001F50B0" w:rsidRDefault="00FC615A" w:rsidP="002447CC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C615A" w:rsidRPr="001F50B0" w14:paraId="3EF7F02B" w14:textId="77777777" w:rsidTr="002447CC">
        <w:tc>
          <w:tcPr>
            <w:tcW w:w="3690" w:type="dxa"/>
            <w:hideMark/>
          </w:tcPr>
          <w:p w14:paraId="64833497" w14:textId="77777777" w:rsidR="00FC615A" w:rsidRPr="001F50B0" w:rsidRDefault="00FC615A" w:rsidP="002447C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188583B6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551AA473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A23A69E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44BBE93E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7EFD473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46B63351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56DB87DC" w14:textId="77777777" w:rsidR="00FC615A" w:rsidRPr="001F50B0" w:rsidRDefault="00FC615A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543DA" w:rsidRPr="001F50B0" w14:paraId="5939C705" w14:textId="77777777" w:rsidTr="002447CC">
        <w:tc>
          <w:tcPr>
            <w:tcW w:w="3690" w:type="dxa"/>
            <w:hideMark/>
          </w:tcPr>
          <w:p w14:paraId="48C57504" w14:textId="77777777" w:rsidR="005543DA" w:rsidRPr="001F50B0" w:rsidRDefault="005543DA" w:rsidP="005543D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5A26FAA9" w14:textId="4CD57034" w:rsidR="005543DA" w:rsidRPr="002447CC" w:rsidRDefault="008C694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1,590,143</w:t>
            </w:r>
          </w:p>
        </w:tc>
        <w:tc>
          <w:tcPr>
            <w:tcW w:w="248" w:type="dxa"/>
            <w:vAlign w:val="bottom"/>
          </w:tcPr>
          <w:p w14:paraId="246B07ED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91BE378" w14:textId="68627352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752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097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DF23A4C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0B36F4B" w14:textId="57364ED9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582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EC1697D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2CF8A0B3" w14:textId="70408D6D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745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969</w:t>
            </w:r>
          </w:p>
        </w:tc>
      </w:tr>
      <w:tr w:rsidR="00476D10" w:rsidRPr="001F50B0" w14:paraId="336343EC" w14:textId="77777777" w:rsidTr="002447CC">
        <w:tc>
          <w:tcPr>
            <w:tcW w:w="3690" w:type="dxa"/>
          </w:tcPr>
          <w:p w14:paraId="65634146" w14:textId="77777777" w:rsidR="00476D10" w:rsidRPr="001F50B0" w:rsidRDefault="00476D10" w:rsidP="002447C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2BCC08E0" w14:textId="7B55F607" w:rsidR="00476D10" w:rsidRPr="002447CC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286</w:t>
            </w:r>
            <w:r w:rsidR="00476D10"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171</w:t>
            </w:r>
          </w:p>
        </w:tc>
        <w:tc>
          <w:tcPr>
            <w:tcW w:w="248" w:type="dxa"/>
            <w:vAlign w:val="bottom"/>
          </w:tcPr>
          <w:p w14:paraId="4D7D492C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A6D07FB" w14:textId="49061096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213</w:t>
            </w:r>
            <w:r w:rsidR="00476D10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917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3D810B6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305D881" w14:textId="5D2207F5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286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24FA429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44595D76" w14:textId="76F94B87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213</w:t>
            </w:r>
            <w:r w:rsidR="00476D10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917</w:t>
            </w:r>
          </w:p>
        </w:tc>
      </w:tr>
      <w:tr w:rsidR="005543DA" w:rsidRPr="001F50B0" w14:paraId="0CADB75D" w14:textId="77777777" w:rsidTr="002447CC">
        <w:tc>
          <w:tcPr>
            <w:tcW w:w="3690" w:type="dxa"/>
          </w:tcPr>
          <w:p w14:paraId="1894FC69" w14:textId="77777777" w:rsidR="005543DA" w:rsidRPr="001F50B0" w:rsidRDefault="005543DA" w:rsidP="005543D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26A409B5" w14:textId="35FA6C2D" w:rsidR="005543DA" w:rsidRPr="002447CC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224</w:t>
            </w:r>
            <w:r w:rsidR="00DB4712"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225</w:t>
            </w:r>
          </w:p>
        </w:tc>
        <w:tc>
          <w:tcPr>
            <w:tcW w:w="248" w:type="dxa"/>
            <w:vAlign w:val="bottom"/>
          </w:tcPr>
          <w:p w14:paraId="7E153C1E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FB04329" w14:textId="79BDF2EE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248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969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80D43E6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FF2BDC0" w14:textId="2D6591EB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224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E663782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26C3805" w14:textId="536D76F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248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969</w:t>
            </w:r>
          </w:p>
        </w:tc>
      </w:tr>
      <w:tr w:rsidR="005543DA" w:rsidRPr="001F50B0" w14:paraId="4731CBDE" w14:textId="77777777" w:rsidTr="002447CC">
        <w:tc>
          <w:tcPr>
            <w:tcW w:w="3690" w:type="dxa"/>
          </w:tcPr>
          <w:p w14:paraId="7F603051" w14:textId="77777777" w:rsidR="005543DA" w:rsidRPr="001F50B0" w:rsidRDefault="005543DA" w:rsidP="005543DA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282A99D7" w14:textId="02DA42A4" w:rsidR="005543DA" w:rsidRPr="002447CC" w:rsidRDefault="008C694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194,985</w:t>
            </w:r>
          </w:p>
        </w:tc>
        <w:tc>
          <w:tcPr>
            <w:tcW w:w="248" w:type="dxa"/>
            <w:vAlign w:val="bottom"/>
          </w:tcPr>
          <w:p w14:paraId="055C9291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4B6F86C3" w14:textId="2E3B18A1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151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446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1091C8A0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3CA572D" w14:textId="30FABBA3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195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612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447F23E7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C91247E" w14:textId="12A2D03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145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937</w:t>
            </w:r>
          </w:p>
        </w:tc>
      </w:tr>
      <w:tr w:rsidR="005543DA" w:rsidRPr="001F50B0" w14:paraId="583DB94C" w14:textId="77777777" w:rsidTr="002447CC">
        <w:tc>
          <w:tcPr>
            <w:tcW w:w="3690" w:type="dxa"/>
          </w:tcPr>
          <w:p w14:paraId="7584B181" w14:textId="77777777" w:rsidR="005543DA" w:rsidRPr="001F50B0" w:rsidRDefault="005543DA" w:rsidP="005543D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7E9AA715" w14:textId="2A4BB2B0" w:rsidR="005543DA" w:rsidRPr="002447CC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  <w:r w:rsidR="00DB4712"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447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136</w:t>
            </w:r>
          </w:p>
        </w:tc>
        <w:tc>
          <w:tcPr>
            <w:tcW w:w="248" w:type="dxa"/>
            <w:vAlign w:val="bottom"/>
          </w:tcPr>
          <w:p w14:paraId="0E08CF56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306CFB7" w14:textId="78EF74E4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17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804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75B5F2C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75EDD99" w14:textId="3037C0C9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136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D68136C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3CBDCBBC" w14:textId="459767E0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17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804</w:t>
            </w:r>
          </w:p>
        </w:tc>
      </w:tr>
      <w:tr w:rsidR="005543DA" w:rsidRPr="001F50B0" w14:paraId="04D251E0" w14:textId="77777777" w:rsidTr="002447CC">
        <w:tc>
          <w:tcPr>
            <w:tcW w:w="3690" w:type="dxa"/>
            <w:hideMark/>
          </w:tcPr>
          <w:p w14:paraId="52FA75D2" w14:textId="77777777" w:rsidR="005543DA" w:rsidRPr="001F50B0" w:rsidRDefault="005543DA" w:rsidP="005543D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6D1A1" w14:textId="1E1A0D5D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564</w:t>
            </w:r>
          </w:p>
        </w:tc>
        <w:tc>
          <w:tcPr>
            <w:tcW w:w="248" w:type="dxa"/>
            <w:vAlign w:val="bottom"/>
          </w:tcPr>
          <w:p w14:paraId="6824ED3F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BAE691E" w14:textId="328FB847" w:rsidR="005543DA" w:rsidRPr="001F50B0" w:rsidRDefault="00DB4712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1D039EEF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F4F431" w14:textId="7D673571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648CC94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DCF5E6" w14:textId="4E9D479F" w:rsidR="005543DA" w:rsidRPr="001F50B0" w:rsidRDefault="00DB4712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543DA" w:rsidRPr="001F50B0" w14:paraId="33668AB4" w14:textId="77777777" w:rsidTr="002447CC">
        <w:tc>
          <w:tcPr>
            <w:tcW w:w="3690" w:type="dxa"/>
            <w:hideMark/>
          </w:tcPr>
          <w:p w14:paraId="139B9F46" w14:textId="77777777" w:rsidR="005543DA" w:rsidRPr="001F50B0" w:rsidRDefault="005543DA" w:rsidP="005543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9E9F0" w14:textId="1985E031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364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48" w:type="dxa"/>
          </w:tcPr>
          <w:p w14:paraId="4CD08E27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7EA5292" w14:textId="231DA963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384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67" w:type="dxa"/>
            <w:shd w:val="clear" w:color="auto" w:fill="FFFFFF" w:themeFill="background1"/>
          </w:tcPr>
          <w:p w14:paraId="736E9429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436E31A" w14:textId="003EC18B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357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036</w:t>
            </w:r>
          </w:p>
        </w:tc>
        <w:tc>
          <w:tcPr>
            <w:tcW w:w="273" w:type="dxa"/>
            <w:shd w:val="clear" w:color="auto" w:fill="FFFFFF" w:themeFill="background1"/>
          </w:tcPr>
          <w:p w14:paraId="78B3402C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FB1CF33" w14:textId="05F8AC09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554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372</w:t>
            </w:r>
            <w:r w:rsidR="00554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596</w:t>
            </w:r>
          </w:p>
        </w:tc>
      </w:tr>
      <w:tr w:rsidR="005543DA" w:rsidRPr="001F50B0" w14:paraId="08295A6C" w14:textId="77777777" w:rsidTr="002447CC">
        <w:trPr>
          <w:trHeight w:val="92"/>
        </w:trPr>
        <w:tc>
          <w:tcPr>
            <w:tcW w:w="3690" w:type="dxa"/>
          </w:tcPr>
          <w:p w14:paraId="7FE3F78D" w14:textId="77777777" w:rsidR="005543DA" w:rsidRPr="001F50B0" w:rsidRDefault="005543DA" w:rsidP="005543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679CC618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46879E3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718B3E9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9BABF32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C45BAEE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3A21072A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01CB3C5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543DA" w:rsidRPr="001F50B0" w14:paraId="323B4964" w14:textId="77777777" w:rsidTr="002447CC">
        <w:trPr>
          <w:trHeight w:val="92"/>
        </w:trPr>
        <w:tc>
          <w:tcPr>
            <w:tcW w:w="3690" w:type="dxa"/>
            <w:hideMark/>
          </w:tcPr>
          <w:p w14:paraId="357E8A25" w14:textId="77777777" w:rsidR="005543DA" w:rsidRPr="001F50B0" w:rsidRDefault="005543DA" w:rsidP="005543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2868E06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F035B31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ECE2691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5AA5242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2226FB0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3E23983E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76944C2D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543DA" w:rsidRPr="001F50B0" w14:paraId="46147687" w14:textId="77777777" w:rsidTr="002447CC">
        <w:tc>
          <w:tcPr>
            <w:tcW w:w="3690" w:type="dxa"/>
            <w:hideMark/>
          </w:tcPr>
          <w:p w14:paraId="277B62A9" w14:textId="77777777" w:rsidR="005543DA" w:rsidRPr="001F50B0" w:rsidRDefault="005543DA" w:rsidP="005543D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4384C55C" w14:textId="1C0FB95E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584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521</w:t>
            </w:r>
          </w:p>
        </w:tc>
        <w:tc>
          <w:tcPr>
            <w:tcW w:w="248" w:type="dxa"/>
          </w:tcPr>
          <w:p w14:paraId="57943DB3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D0FEFB7" w14:textId="4AB6E902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539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950</w:t>
            </w:r>
          </w:p>
        </w:tc>
        <w:tc>
          <w:tcPr>
            <w:tcW w:w="267" w:type="dxa"/>
          </w:tcPr>
          <w:p w14:paraId="176C2AB5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BAF1289" w14:textId="517A0361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582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805</w:t>
            </w:r>
          </w:p>
        </w:tc>
        <w:tc>
          <w:tcPr>
            <w:tcW w:w="273" w:type="dxa"/>
          </w:tcPr>
          <w:p w14:paraId="7666CEC2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6116E322" w14:textId="6D184C61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526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932</w:t>
            </w:r>
          </w:p>
        </w:tc>
      </w:tr>
      <w:tr w:rsidR="00476D10" w:rsidRPr="001F50B0" w14:paraId="6DF67938" w14:textId="77777777" w:rsidTr="002447CC">
        <w:tc>
          <w:tcPr>
            <w:tcW w:w="3690" w:type="dxa"/>
            <w:hideMark/>
          </w:tcPr>
          <w:p w14:paraId="74E56FF9" w14:textId="77777777" w:rsidR="00476D10" w:rsidRPr="001F50B0" w:rsidRDefault="00476D10" w:rsidP="002447C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2105A90E" w14:textId="77777777" w:rsidR="00476D10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13352D4" w14:textId="18A76962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512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653</w:t>
            </w:r>
          </w:p>
        </w:tc>
        <w:tc>
          <w:tcPr>
            <w:tcW w:w="248" w:type="dxa"/>
          </w:tcPr>
          <w:p w14:paraId="58FD7990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F2D6E8B" w14:textId="77777777" w:rsidR="00476D10" w:rsidRPr="004C7274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5CF68D2E" w14:textId="55C3FBE2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392</w:t>
            </w:r>
            <w:r w:rsidR="00476D10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077</w:t>
            </w:r>
          </w:p>
        </w:tc>
        <w:tc>
          <w:tcPr>
            <w:tcW w:w="267" w:type="dxa"/>
          </w:tcPr>
          <w:p w14:paraId="799310DF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9FB422F" w14:textId="77777777" w:rsidR="00476D10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726D2A0" w14:textId="39AA38E2" w:rsidR="00476D10" w:rsidRPr="001F50B0" w:rsidRDefault="005A64ED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511</w:t>
            </w:r>
            <w:r w:rsidR="00476D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279</w:t>
            </w:r>
          </w:p>
        </w:tc>
        <w:tc>
          <w:tcPr>
            <w:tcW w:w="273" w:type="dxa"/>
          </w:tcPr>
          <w:p w14:paraId="076B1DE5" w14:textId="77777777" w:rsidR="00476D10" w:rsidRPr="001F50B0" w:rsidRDefault="00476D10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33667E88" w14:textId="77777777" w:rsidR="00476D10" w:rsidRDefault="00476D10" w:rsidP="002447CC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7E1104EA" w14:textId="232F0F49" w:rsidR="00476D10" w:rsidRPr="001F50B0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392</w:t>
            </w:r>
            <w:r w:rsidR="00476D10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572</w:t>
            </w:r>
          </w:p>
        </w:tc>
      </w:tr>
      <w:tr w:rsidR="005543DA" w:rsidRPr="001F50B0" w14:paraId="5399963E" w14:textId="77777777" w:rsidTr="002447CC">
        <w:tc>
          <w:tcPr>
            <w:tcW w:w="3690" w:type="dxa"/>
          </w:tcPr>
          <w:p w14:paraId="1A13F775" w14:textId="77777777" w:rsidR="005543DA" w:rsidRPr="001F50B0" w:rsidRDefault="005543DA" w:rsidP="005543D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B08F1E3" w14:textId="5041F138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186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433</w:t>
            </w:r>
          </w:p>
        </w:tc>
        <w:tc>
          <w:tcPr>
            <w:tcW w:w="248" w:type="dxa"/>
          </w:tcPr>
          <w:p w14:paraId="713455A6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FC6A661" w14:textId="1C4229C6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372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681</w:t>
            </w:r>
          </w:p>
        </w:tc>
        <w:tc>
          <w:tcPr>
            <w:tcW w:w="267" w:type="dxa"/>
          </w:tcPr>
          <w:p w14:paraId="02E9D8CB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02E9978" w14:textId="632577B3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186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433</w:t>
            </w:r>
          </w:p>
        </w:tc>
        <w:tc>
          <w:tcPr>
            <w:tcW w:w="273" w:type="dxa"/>
          </w:tcPr>
          <w:p w14:paraId="76C27380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CD5DD5A" w14:textId="2B69E783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372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681</w:t>
            </w:r>
          </w:p>
        </w:tc>
      </w:tr>
      <w:tr w:rsidR="005543DA" w:rsidRPr="001F50B0" w14:paraId="2BBC1814" w14:textId="77777777" w:rsidTr="002447CC">
        <w:tc>
          <w:tcPr>
            <w:tcW w:w="3690" w:type="dxa"/>
            <w:hideMark/>
          </w:tcPr>
          <w:p w14:paraId="24908824" w14:textId="77777777" w:rsidR="005543DA" w:rsidRPr="001F50B0" w:rsidRDefault="005543DA" w:rsidP="005543DA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383B3" w14:textId="66B23D92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617</w:t>
            </w:r>
          </w:p>
        </w:tc>
        <w:tc>
          <w:tcPr>
            <w:tcW w:w="248" w:type="dxa"/>
          </w:tcPr>
          <w:p w14:paraId="02A053D5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BBCB1C6" w14:textId="08D22ED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79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525</w:t>
            </w:r>
          </w:p>
        </w:tc>
        <w:tc>
          <w:tcPr>
            <w:tcW w:w="267" w:type="dxa"/>
            <w:shd w:val="clear" w:color="auto" w:fill="FFFFFF" w:themeFill="background1"/>
          </w:tcPr>
          <w:p w14:paraId="70FCD6E4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CCD121" w14:textId="04464D92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  <w:r w:rsid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519</w:t>
            </w:r>
          </w:p>
        </w:tc>
        <w:tc>
          <w:tcPr>
            <w:tcW w:w="273" w:type="dxa"/>
            <w:shd w:val="clear" w:color="auto" w:fill="FFFFFF" w:themeFill="background1"/>
          </w:tcPr>
          <w:p w14:paraId="027FB2D6" w14:textId="77777777" w:rsidR="005543DA" w:rsidRPr="001F50B0" w:rsidRDefault="005543DA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FC7908" w14:textId="5DD578B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80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411</w:t>
            </w:r>
          </w:p>
        </w:tc>
      </w:tr>
      <w:tr w:rsidR="005543DA" w:rsidRPr="001F50B0" w14:paraId="08AD308C" w14:textId="77777777" w:rsidTr="002447CC">
        <w:tc>
          <w:tcPr>
            <w:tcW w:w="3690" w:type="dxa"/>
            <w:hideMark/>
          </w:tcPr>
          <w:p w14:paraId="69F47E85" w14:textId="77777777" w:rsidR="005543DA" w:rsidRPr="001F50B0" w:rsidRDefault="005543DA" w:rsidP="005543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6AA8D" w14:textId="27AFA929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364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48" w:type="dxa"/>
          </w:tcPr>
          <w:p w14:paraId="0BE9D531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476D8" w14:textId="35E0A53F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384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67" w:type="dxa"/>
          </w:tcPr>
          <w:p w14:paraId="546FFF3B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F4E34" w14:textId="676F200F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357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036</w:t>
            </w:r>
          </w:p>
        </w:tc>
        <w:tc>
          <w:tcPr>
            <w:tcW w:w="273" w:type="dxa"/>
          </w:tcPr>
          <w:p w14:paraId="6587FD93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7E4B1" w14:textId="4F26B8EF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554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372</w:t>
            </w:r>
            <w:r w:rsidR="00554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596</w:t>
            </w:r>
          </w:p>
        </w:tc>
      </w:tr>
      <w:tr w:rsidR="005543DA" w:rsidRPr="001F50B0" w14:paraId="2876D67F" w14:textId="77777777" w:rsidTr="002447CC">
        <w:trPr>
          <w:trHeight w:val="78"/>
        </w:trPr>
        <w:tc>
          <w:tcPr>
            <w:tcW w:w="3690" w:type="dxa"/>
          </w:tcPr>
          <w:p w14:paraId="772C20F4" w14:textId="77777777" w:rsidR="005543DA" w:rsidRPr="001F50B0" w:rsidRDefault="005543DA" w:rsidP="005543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93663" w14:textId="77777777" w:rsidR="005543DA" w:rsidRPr="001F50B0" w:rsidRDefault="005543DA" w:rsidP="005543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DA856A5" w14:textId="77777777" w:rsidR="005543DA" w:rsidRPr="001F50B0" w:rsidRDefault="005543DA" w:rsidP="005543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0DA53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7946897" w14:textId="77777777" w:rsidR="005543DA" w:rsidRPr="001F50B0" w:rsidRDefault="005543DA" w:rsidP="005543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D1270" w14:textId="77777777" w:rsidR="005543DA" w:rsidRPr="001F50B0" w:rsidRDefault="005543DA" w:rsidP="005543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50394B9F" w14:textId="77777777" w:rsidR="005543DA" w:rsidRPr="001F50B0" w:rsidRDefault="005543DA" w:rsidP="005543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6F30B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543DA" w:rsidRPr="001F50B0" w14:paraId="063776CC" w14:textId="77777777" w:rsidTr="002447CC">
        <w:tc>
          <w:tcPr>
            <w:tcW w:w="3690" w:type="dxa"/>
            <w:hideMark/>
          </w:tcPr>
          <w:p w14:paraId="720F9662" w14:textId="77777777" w:rsidR="005543DA" w:rsidRPr="001F50B0" w:rsidRDefault="005543DA" w:rsidP="005543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B091C0B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785C850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2625145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00D4A45A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8B1D3D4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591862A1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178C8E30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5543DA" w:rsidRPr="001F50B0" w14:paraId="05855ACA" w14:textId="77777777" w:rsidTr="002447CC">
        <w:tc>
          <w:tcPr>
            <w:tcW w:w="3690" w:type="dxa"/>
            <w:vAlign w:val="bottom"/>
            <w:hideMark/>
          </w:tcPr>
          <w:p w14:paraId="18D51BCC" w14:textId="77777777" w:rsidR="005543DA" w:rsidRPr="001F50B0" w:rsidRDefault="005543DA" w:rsidP="00554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4298109D" w14:textId="6DBDB786" w:rsidR="005543DA" w:rsidRPr="00DB4712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DB4712" w:rsidRP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364</w:t>
            </w:r>
            <w:r w:rsidR="00DB4712" w:rsidRP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48" w:type="dxa"/>
          </w:tcPr>
          <w:p w14:paraId="5EC23704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BC58871" w14:textId="00486496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384</w:t>
            </w:r>
            <w:r w:rsidR="005543DA" w:rsidRPr="004C727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41037C9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D38E09A" w14:textId="148A67BA" w:rsidR="005543DA" w:rsidRPr="00DB4712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DB4712" w:rsidRP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357</w:t>
            </w:r>
            <w:r w:rsidR="00DB4712" w:rsidRPr="00DB47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036</w:t>
            </w:r>
          </w:p>
        </w:tc>
        <w:tc>
          <w:tcPr>
            <w:tcW w:w="273" w:type="dxa"/>
            <w:shd w:val="clear" w:color="auto" w:fill="FFFFFF" w:themeFill="background1"/>
          </w:tcPr>
          <w:p w14:paraId="4A0D51D5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7C0922B4" w14:textId="3B2A147B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372</w:t>
            </w:r>
            <w:r w:rsidR="005543D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sz w:val="30"/>
                <w:szCs w:val="30"/>
                <w:lang w:eastAsia="en-GB"/>
              </w:rPr>
              <w:t>596</w:t>
            </w:r>
          </w:p>
        </w:tc>
      </w:tr>
      <w:tr w:rsidR="005543DA" w:rsidRPr="001F50B0" w14:paraId="12B8CD1E" w14:textId="77777777" w:rsidTr="002447CC">
        <w:tc>
          <w:tcPr>
            <w:tcW w:w="3690" w:type="dxa"/>
            <w:hideMark/>
          </w:tcPr>
          <w:p w14:paraId="67F8B38C" w14:textId="77777777" w:rsidR="005543DA" w:rsidRPr="001F50B0" w:rsidRDefault="005543DA" w:rsidP="005543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CFC97" w14:textId="12688B35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364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48" w:type="dxa"/>
          </w:tcPr>
          <w:p w14:paraId="4C431AED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CC96B" w14:textId="7751AD41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384</w:t>
            </w:r>
            <w:r w:rsidR="005543DA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67" w:type="dxa"/>
          </w:tcPr>
          <w:p w14:paraId="7977E71C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A03D4" w14:textId="202848F4" w:rsidR="005543DA" w:rsidRPr="001F50B0" w:rsidRDefault="005A64ED" w:rsidP="005543D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357</w:t>
            </w:r>
            <w:r w:rsidR="00DB47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036</w:t>
            </w:r>
          </w:p>
        </w:tc>
        <w:tc>
          <w:tcPr>
            <w:tcW w:w="273" w:type="dxa"/>
          </w:tcPr>
          <w:p w14:paraId="37A189CC" w14:textId="77777777" w:rsidR="005543DA" w:rsidRPr="001F50B0" w:rsidRDefault="005543DA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03046" w14:textId="08721F95" w:rsidR="005543DA" w:rsidRPr="001F50B0" w:rsidRDefault="005A64ED" w:rsidP="00554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554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372</w:t>
            </w:r>
            <w:r w:rsidR="00554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5A64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596</w:t>
            </w:r>
          </w:p>
        </w:tc>
      </w:tr>
    </w:tbl>
    <w:p w14:paraId="27ED75D5" w14:textId="56A1A9A6" w:rsidR="00FC615A" w:rsidRDefault="00FC615A" w:rsidP="003B4E0B">
      <w:pPr>
        <w:rPr>
          <w:rFonts w:asciiTheme="majorBidi" w:hAnsiTheme="majorBidi" w:cstheme="majorBidi"/>
        </w:rPr>
      </w:pPr>
    </w:p>
    <w:p w14:paraId="7E93E2AC" w14:textId="77777777" w:rsidR="00FC615A" w:rsidRDefault="00FC615A" w:rsidP="003B4E0B">
      <w:pPr>
        <w:rPr>
          <w:rFonts w:asciiTheme="majorBidi" w:hAnsiTheme="majorBidi" w:cstheme="majorBidi"/>
        </w:rPr>
        <w:sectPr w:rsidR="00FC615A" w:rsidSect="00FC615A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B41B977" w14:textId="2EEBDC65" w:rsidR="00B95509" w:rsidRPr="001F50B0" w:rsidRDefault="005A64ED" w:rsidP="00B9550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  <w:cs/>
        </w:rPr>
      </w:pPr>
      <w:r w:rsidRPr="005A64ED">
        <w:rPr>
          <w:rFonts w:asciiTheme="majorBidi" w:hAnsiTheme="majorBidi" w:cstheme="majorBidi"/>
          <w:szCs w:val="30"/>
        </w:rPr>
        <w:t>9</w:t>
      </w:r>
      <w:r w:rsidR="00B95509" w:rsidRPr="001F50B0">
        <w:rPr>
          <w:rFonts w:asciiTheme="majorBidi" w:hAnsiTheme="majorBidi" w:cstheme="majorBidi"/>
          <w:szCs w:val="30"/>
        </w:rPr>
        <w:tab/>
      </w:r>
      <w:r w:rsidR="00B95509" w:rsidRPr="001F50B0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77777777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E07179" w:rsidRPr="001F50B0" w14:paraId="5C0ABADF" w14:textId="77777777" w:rsidTr="00E07179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00E4A3" w14:textId="77777777" w:rsidR="00E07179" w:rsidRPr="001F50B0" w:rsidRDefault="00E07179" w:rsidP="00FF16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10" w:type="dxa"/>
            <w:gridSpan w:val="2"/>
          </w:tcPr>
          <w:p w14:paraId="2D8EF826" w14:textId="04D0CC6B" w:rsidR="00E07179" w:rsidRPr="001F50B0" w:rsidRDefault="00E0717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310B70C" w14:textId="7853451A" w:rsidR="00E07179" w:rsidRPr="001F50B0" w:rsidRDefault="00E0717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4C59C51" w14:textId="777777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7179" w:rsidRPr="001F50B0" w14:paraId="1499493A" w14:textId="77777777" w:rsidTr="00E07179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22AFE923" w14:textId="63C44253" w:rsidR="00E07179" w:rsidRPr="001F50B0" w:rsidRDefault="00E07179" w:rsidP="00FF16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18F9B50" w14:textId="777777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0D461D5D" w14:textId="26683F9A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สาม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260" w:type="dxa"/>
          </w:tcPr>
          <w:p w14:paraId="093CC30B" w14:textId="77777777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0889E8E6" w14:textId="7B131F89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80" w:type="dxa"/>
          </w:tcPr>
          <w:p w14:paraId="7F0CCF55" w14:textId="60D28D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EB64A" w14:textId="77777777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5E12F55" w14:textId="6E541F6E" w:rsidR="00E07179" w:rsidRPr="001F50B0" w:rsidRDefault="00E07179" w:rsidP="00E07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สาม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350" w:type="dxa"/>
          </w:tcPr>
          <w:p w14:paraId="3AE1B2B6" w14:textId="77777777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7F91B9FE" w14:textId="6AEF94E5" w:rsidR="00E07179" w:rsidRPr="001F50B0" w:rsidRDefault="00E0717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</w:tr>
      <w:tr w:rsidR="00E07179" w:rsidRPr="001F50B0" w14:paraId="5BCFA783" w14:textId="77777777" w:rsidTr="00E07179">
        <w:trPr>
          <w:cantSplit/>
          <w:trHeight w:val="144"/>
        </w:trPr>
        <w:tc>
          <w:tcPr>
            <w:tcW w:w="3780" w:type="dxa"/>
          </w:tcPr>
          <w:p w14:paraId="579AE49A" w14:textId="77777777" w:rsidR="00E07179" w:rsidRPr="001F50B0" w:rsidRDefault="00E07179" w:rsidP="00B9550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7607E07" w14:textId="2DB86ACA" w:rsidR="00E07179" w:rsidRPr="001F50B0" w:rsidRDefault="00E0717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7179" w:rsidRPr="001F50B0" w14:paraId="09DB86D1" w14:textId="77777777" w:rsidTr="00E07179">
        <w:trPr>
          <w:cantSplit/>
          <w:trHeight w:val="191"/>
        </w:trPr>
        <w:tc>
          <w:tcPr>
            <w:tcW w:w="3780" w:type="dxa"/>
          </w:tcPr>
          <w:p w14:paraId="485A25AE" w14:textId="77777777" w:rsidR="00E07179" w:rsidRPr="001F50B0" w:rsidRDefault="00E07179" w:rsidP="00B95509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F50B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645CED" w14:textId="7992B9A0" w:rsidR="00E07179" w:rsidRPr="00A53483" w:rsidRDefault="005A64ED" w:rsidP="00B9550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260" w:type="dxa"/>
          </w:tcPr>
          <w:p w14:paraId="19734474" w14:textId="316B1B00" w:rsidR="00E07179" w:rsidRPr="001F50B0" w:rsidRDefault="005A64ED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0" w:type="dxa"/>
          </w:tcPr>
          <w:p w14:paraId="28359DE0" w14:textId="014A4630" w:rsidR="00E07179" w:rsidRPr="001F50B0" w:rsidRDefault="00E0717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DCC56" w14:textId="3EA0E6FA" w:rsidR="00E07179" w:rsidRPr="001F50B0" w:rsidRDefault="005A64ED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350" w:type="dxa"/>
          </w:tcPr>
          <w:p w14:paraId="61A4C9B8" w14:textId="5968F08E" w:rsidR="00E07179" w:rsidRPr="001F50B0" w:rsidRDefault="005A64ED" w:rsidP="00B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E07179" w:rsidRPr="001F50B0" w14:paraId="50C5D8EE" w14:textId="77777777" w:rsidTr="00CF37EF">
        <w:trPr>
          <w:cantSplit/>
          <w:trHeight w:val="191"/>
        </w:trPr>
        <w:tc>
          <w:tcPr>
            <w:tcW w:w="3780" w:type="dxa"/>
          </w:tcPr>
          <w:p w14:paraId="7D834784" w14:textId="530AC88D" w:rsidR="00E07179" w:rsidRPr="001F50B0" w:rsidRDefault="00E07179" w:rsidP="00B955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305B8C57" w14:textId="17AB79E4" w:rsidR="00E07179" w:rsidRPr="00495F63" w:rsidRDefault="005A64ED" w:rsidP="00B9550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45FFF" w:rsidRPr="00495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1179F34" w14:textId="6720D0F3" w:rsidR="00E07179" w:rsidRPr="00495F63" w:rsidRDefault="005A64ED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95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445FFF" w:rsidRPr="00495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7EC5E21" w14:textId="7615E5A3" w:rsidR="00E07179" w:rsidRPr="00CF37EF" w:rsidRDefault="00E0717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323A2F9" w14:textId="015A35E9" w:rsidR="00E07179" w:rsidRPr="00CF37EF" w:rsidRDefault="005A64ED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5F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350" w:type="dxa"/>
          </w:tcPr>
          <w:p w14:paraId="492FFB3B" w14:textId="41C5F6C3" w:rsidR="00E07179" w:rsidRPr="001F50B0" w:rsidRDefault="005A64ED" w:rsidP="00B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0766095C" w14:textId="77777777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1CA49" w14:textId="34BD6434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F6B0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EF6B06">
        <w:rPr>
          <w:rFonts w:asciiTheme="majorBidi" w:hAnsiTheme="majorBidi" w:cstheme="majorBidi"/>
          <w:sz w:val="30"/>
          <w:szCs w:val="30"/>
        </w:rPr>
        <w:t xml:space="preserve"> </w:t>
      </w:r>
      <w:r w:rsidR="00EF6B0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94D3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3</w:t>
      </w:r>
      <w:r w:rsidR="00A53483">
        <w:rPr>
          <w:rFonts w:asciiTheme="majorBidi" w:hAnsiTheme="majorBidi" w:cstheme="majorBidi"/>
          <w:sz w:val="30"/>
          <w:szCs w:val="30"/>
        </w:rPr>
        <w:t>.</w:t>
      </w:r>
      <w:r w:rsidR="005A64ED" w:rsidRPr="005A64ED">
        <w:rPr>
          <w:rFonts w:asciiTheme="majorBidi" w:hAnsiTheme="majorBidi" w:cstheme="majorBidi"/>
          <w:sz w:val="30"/>
          <w:szCs w:val="30"/>
        </w:rPr>
        <w:t>97</w:t>
      </w:r>
      <w:r w:rsidR="00E32EB9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77D0885E" w14:textId="77777777" w:rsidR="00B624A5" w:rsidRPr="001F50B0" w:rsidRDefault="00B624A5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C9059" w14:textId="40C0BA32" w:rsidR="003B4E0B" w:rsidRPr="001F50B0" w:rsidRDefault="005A64ED" w:rsidP="00CE64A2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10</w:t>
      </w:r>
      <w:r w:rsidR="00CE64A2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ภาษีเงินได้</w:t>
      </w:r>
    </w:p>
    <w:p w14:paraId="0F5A511F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6BAE0" w14:textId="5A6265C6" w:rsidR="003B4E0B" w:rsidRDefault="003B4E0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</w:t>
      </w:r>
      <w:r w:rsidR="00E205D6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>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BA5F32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1F50B0">
        <w:rPr>
          <w:rFonts w:asciiTheme="majorBidi" w:hAnsiTheme="majorBidi" w:cstheme="majorBidi"/>
          <w:sz w:val="30"/>
          <w:szCs w:val="30"/>
          <w:cs/>
        </w:rPr>
        <w:t>ที่แท้จริงรวมของกลุ่มบริษัทและบริษัท</w:t>
      </w:r>
      <w:r w:rsidR="00A53483" w:rsidRPr="001957AF">
        <w:rPr>
          <w:rFonts w:ascii="Angsana New" w:hAnsi="Angsana New"/>
          <w:sz w:val="30"/>
          <w:szCs w:val="30"/>
          <w:cs/>
        </w:rPr>
        <w:t>สำหรับ</w:t>
      </w:r>
      <w:r w:rsidR="00A53483" w:rsidRPr="001957AF">
        <w:rPr>
          <w:rFonts w:ascii="Angsana New" w:hAnsi="Angsana New" w:hint="cs"/>
          <w:sz w:val="30"/>
          <w:szCs w:val="30"/>
          <w:cs/>
        </w:rPr>
        <w:t>งวด</w:t>
      </w:r>
      <w:r w:rsidR="00A53483" w:rsidRPr="001957AF">
        <w:rPr>
          <w:rFonts w:ascii="Angsana New" w:hAnsi="Angsana New"/>
          <w:spacing w:val="-6"/>
          <w:sz w:val="30"/>
          <w:szCs w:val="30"/>
          <w:cs/>
          <w:lang w:val="th-TH"/>
        </w:rPr>
        <w:t>สามเดือนสิ้นสุดวันที่</w:t>
      </w:r>
      <w:r w:rsidR="00A53483" w:rsidRPr="001957AF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A53483">
        <w:rPr>
          <w:rFonts w:asciiTheme="majorBidi" w:hAnsiTheme="majorBidi" w:cstheme="majorBidi"/>
          <w:sz w:val="30"/>
          <w:szCs w:val="30"/>
        </w:rPr>
        <w:t xml:space="preserve"> </w:t>
      </w:r>
      <w:r w:rsidR="00A5348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53483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="00A53483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3483" w:rsidRPr="001957AF">
        <w:rPr>
          <w:rFonts w:ascii="Angsana New" w:hAnsi="Angsana New"/>
          <w:sz w:val="30"/>
          <w:szCs w:val="30"/>
          <w:cs/>
        </w:rPr>
        <w:t>คือร้อยละ</w:t>
      </w:r>
      <w:r w:rsidR="00A53483" w:rsidRPr="001957AF">
        <w:rPr>
          <w:rFonts w:ascii="Angsana New" w:hAnsi="Angsana New" w:hint="cs"/>
          <w:sz w:val="30"/>
          <w:szCs w:val="30"/>
          <w:cs/>
        </w:rPr>
        <w:t xml:space="preserve"> </w:t>
      </w:r>
      <w:r w:rsidR="005A64ED" w:rsidRPr="005A64ED">
        <w:rPr>
          <w:rFonts w:ascii="Angsana New" w:hAnsi="Angsana New"/>
          <w:sz w:val="30"/>
          <w:szCs w:val="30"/>
        </w:rPr>
        <w:t>20</w:t>
      </w:r>
      <w:r w:rsidR="004F569E">
        <w:rPr>
          <w:rFonts w:ascii="Angsana New" w:hAnsi="Angsana New"/>
          <w:sz w:val="30"/>
          <w:szCs w:val="30"/>
        </w:rPr>
        <w:t>.</w:t>
      </w:r>
      <w:r w:rsidR="005A64ED" w:rsidRPr="005A64ED">
        <w:rPr>
          <w:rFonts w:ascii="Angsana New" w:hAnsi="Angsana New"/>
          <w:sz w:val="30"/>
          <w:szCs w:val="30"/>
        </w:rPr>
        <w:t>49</w:t>
      </w:r>
      <w:r w:rsidR="00A53483" w:rsidRPr="001957AF">
        <w:rPr>
          <w:rFonts w:ascii="Angsana New" w:hAnsi="Angsana New"/>
          <w:sz w:val="30"/>
          <w:szCs w:val="30"/>
        </w:rPr>
        <w:t xml:space="preserve"> </w:t>
      </w:r>
      <w:r w:rsidR="00A53483" w:rsidRPr="001957A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53483" w:rsidRPr="001957AF">
        <w:rPr>
          <w:rFonts w:ascii="Angsana New" w:hAnsi="Angsana New"/>
          <w:sz w:val="30"/>
          <w:szCs w:val="30"/>
          <w:cs/>
        </w:rPr>
        <w:t>ร้อยละ</w:t>
      </w:r>
      <w:r w:rsidR="00A53483" w:rsidRPr="001957AF">
        <w:rPr>
          <w:rFonts w:ascii="Angsana New" w:hAnsi="Angsana New"/>
          <w:sz w:val="30"/>
          <w:szCs w:val="30"/>
        </w:rPr>
        <w:t xml:space="preserve"> </w:t>
      </w:r>
      <w:r w:rsidR="005A64ED" w:rsidRPr="005A64ED">
        <w:rPr>
          <w:rFonts w:ascii="Angsana New" w:hAnsi="Angsana New"/>
          <w:sz w:val="30"/>
          <w:szCs w:val="30"/>
        </w:rPr>
        <w:t>20</w:t>
      </w:r>
      <w:r w:rsidR="004F569E">
        <w:rPr>
          <w:rFonts w:ascii="Angsana New" w:hAnsi="Angsana New"/>
          <w:sz w:val="30"/>
          <w:szCs w:val="30"/>
        </w:rPr>
        <w:t>.</w:t>
      </w:r>
      <w:r w:rsidR="005A64ED" w:rsidRPr="005A64ED">
        <w:rPr>
          <w:rFonts w:ascii="Angsana New" w:hAnsi="Angsana New"/>
          <w:sz w:val="30"/>
          <w:szCs w:val="30"/>
        </w:rPr>
        <w:t>46</w:t>
      </w:r>
      <w:r w:rsidR="004F569E">
        <w:rPr>
          <w:rFonts w:ascii="Angsana New" w:hAnsi="Angsana New"/>
          <w:sz w:val="30"/>
          <w:szCs w:val="30"/>
        </w:rPr>
        <w:t xml:space="preserve"> </w:t>
      </w:r>
      <w:r w:rsidR="00A53483" w:rsidRPr="001957AF">
        <w:rPr>
          <w:rFonts w:ascii="Angsana New" w:hAnsi="Angsana New"/>
          <w:sz w:val="30"/>
          <w:szCs w:val="30"/>
          <w:cs/>
        </w:rPr>
        <w:t>ตามลำดับ</w:t>
      </w:r>
      <w:r w:rsidR="00A53483" w:rsidRPr="001957AF">
        <w:rPr>
          <w:rFonts w:ascii="Angsana New" w:hAnsi="Angsana New"/>
          <w:sz w:val="30"/>
          <w:szCs w:val="30"/>
        </w:rPr>
        <w:t xml:space="preserve"> </w:t>
      </w:r>
      <w:r w:rsidR="00A53483" w:rsidRPr="001957AF">
        <w:rPr>
          <w:rFonts w:ascii="Angsana New" w:hAnsi="Angsana New"/>
          <w:i/>
          <w:iCs/>
          <w:sz w:val="30"/>
          <w:szCs w:val="30"/>
        </w:rPr>
        <w:t>(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2562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: </w:t>
      </w:r>
      <w:r w:rsidR="00A53483" w:rsidRPr="001957A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A53483" w:rsidRPr="001957AF">
        <w:rPr>
          <w:rFonts w:ascii="Angsana New" w:hAnsi="Angsana New"/>
          <w:i/>
          <w:iCs/>
          <w:sz w:val="30"/>
          <w:szCs w:val="30"/>
        </w:rPr>
        <w:t>(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73</w:t>
      </w:r>
      <w:r w:rsidR="00A53483">
        <w:rPr>
          <w:rFonts w:ascii="Angsana New" w:hAnsi="Angsana New"/>
          <w:i/>
          <w:iCs/>
          <w:sz w:val="30"/>
          <w:szCs w:val="30"/>
        </w:rPr>
        <w:t>.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56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) </w:t>
      </w:r>
      <w:r w:rsidR="00A53483" w:rsidRPr="001957AF">
        <w:rPr>
          <w:rFonts w:ascii="Angsana New" w:hAnsi="Angsana New"/>
          <w:i/>
          <w:iCs/>
          <w:sz w:val="30"/>
          <w:szCs w:val="30"/>
          <w:cs/>
        </w:rPr>
        <w:t xml:space="preserve">และ ร้อยละ </w:t>
      </w:r>
      <w:r w:rsidR="00A53483" w:rsidRPr="001957AF">
        <w:rPr>
          <w:rFonts w:ascii="Angsana New" w:hAnsi="Angsana New"/>
          <w:i/>
          <w:iCs/>
          <w:sz w:val="30"/>
          <w:szCs w:val="30"/>
        </w:rPr>
        <w:t>(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106</w:t>
      </w:r>
      <w:r w:rsidR="00A53483">
        <w:rPr>
          <w:rFonts w:ascii="Angsana New" w:hAnsi="Angsana New"/>
          <w:i/>
          <w:iCs/>
          <w:sz w:val="30"/>
          <w:szCs w:val="30"/>
        </w:rPr>
        <w:t>.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44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) </w:t>
      </w:r>
      <w:r w:rsidR="00A53483" w:rsidRPr="001957AF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A53483" w:rsidRPr="001957AF">
        <w:rPr>
          <w:rFonts w:ascii="Angsana New" w:hAnsi="Angsana New"/>
          <w:i/>
          <w:iCs/>
          <w:sz w:val="30"/>
          <w:szCs w:val="30"/>
        </w:rPr>
        <w:t>)</w:t>
      </w:r>
      <w:r w:rsidR="00A53483" w:rsidRPr="001957AF">
        <w:rPr>
          <w:rFonts w:ascii="Angsana New" w:hAnsi="Angsana New"/>
          <w:sz w:val="30"/>
          <w:szCs w:val="30"/>
          <w:cs/>
        </w:rPr>
        <w:t xml:space="preserve"> </w:t>
      </w:r>
      <w:r w:rsidR="00A53483" w:rsidRPr="001957AF">
        <w:rPr>
          <w:rFonts w:ascii="Angsana New" w:hAnsi="Angsana New" w:hint="cs"/>
          <w:sz w:val="30"/>
          <w:szCs w:val="30"/>
          <w:cs/>
        </w:rPr>
        <w:t>และ</w:t>
      </w:r>
      <w:r w:rsidR="00A53483" w:rsidRPr="001957AF">
        <w:rPr>
          <w:rFonts w:ascii="Angsana New" w:hAnsi="Angsana New"/>
          <w:sz w:val="30"/>
          <w:szCs w:val="30"/>
          <w:cs/>
        </w:rPr>
        <w:t>งวด</w:t>
      </w:r>
      <w:r w:rsidR="00A53483" w:rsidRPr="001957AF">
        <w:rPr>
          <w:rFonts w:ascii="Angsana New" w:hAnsi="Angsana New" w:hint="cs"/>
          <w:sz w:val="30"/>
          <w:szCs w:val="30"/>
          <w:cs/>
        </w:rPr>
        <w:t>หก</w:t>
      </w:r>
      <w:r w:rsidR="00A53483" w:rsidRPr="001957A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A53483">
        <w:rPr>
          <w:rFonts w:asciiTheme="majorBidi" w:hAnsiTheme="majorBidi" w:cstheme="majorBidi"/>
          <w:sz w:val="30"/>
          <w:szCs w:val="30"/>
        </w:rPr>
        <w:t xml:space="preserve"> </w:t>
      </w:r>
      <w:r w:rsidR="00A5348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53483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="00A53483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3483" w:rsidRPr="001957AF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5A64ED" w:rsidRPr="005A64ED">
        <w:rPr>
          <w:rFonts w:ascii="Angsana New" w:hAnsi="Angsana New"/>
          <w:sz w:val="30"/>
          <w:szCs w:val="30"/>
        </w:rPr>
        <w:t>20</w:t>
      </w:r>
      <w:r w:rsidR="004F569E">
        <w:rPr>
          <w:rFonts w:ascii="Angsana New" w:hAnsi="Angsana New"/>
          <w:sz w:val="30"/>
          <w:szCs w:val="30"/>
        </w:rPr>
        <w:t>.</w:t>
      </w:r>
      <w:r w:rsidR="005A64ED" w:rsidRPr="005A64ED">
        <w:rPr>
          <w:rFonts w:ascii="Angsana New" w:hAnsi="Angsana New"/>
          <w:sz w:val="30"/>
          <w:szCs w:val="30"/>
        </w:rPr>
        <w:t>22</w:t>
      </w:r>
      <w:r w:rsidR="00A53483" w:rsidRPr="001957AF">
        <w:rPr>
          <w:rFonts w:ascii="Angsana New" w:hAnsi="Angsana New"/>
          <w:sz w:val="30"/>
          <w:szCs w:val="30"/>
        </w:rPr>
        <w:t xml:space="preserve"> </w:t>
      </w:r>
      <w:r w:rsidR="00A53483" w:rsidRPr="001957A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A64ED" w:rsidRPr="005A64ED">
        <w:rPr>
          <w:rFonts w:ascii="Angsana New" w:hAnsi="Angsana New"/>
          <w:sz w:val="30"/>
          <w:szCs w:val="30"/>
        </w:rPr>
        <w:t>20</w:t>
      </w:r>
      <w:r w:rsidR="004F569E">
        <w:rPr>
          <w:rFonts w:ascii="Angsana New" w:hAnsi="Angsana New"/>
          <w:sz w:val="30"/>
          <w:szCs w:val="30"/>
        </w:rPr>
        <w:t>.</w:t>
      </w:r>
      <w:r w:rsidR="005A64ED" w:rsidRPr="005A64ED">
        <w:rPr>
          <w:rFonts w:ascii="Angsana New" w:hAnsi="Angsana New"/>
          <w:sz w:val="30"/>
          <w:szCs w:val="30"/>
        </w:rPr>
        <w:t>20</w:t>
      </w:r>
      <w:r w:rsidR="00A53483" w:rsidRPr="001957AF">
        <w:rPr>
          <w:rFonts w:ascii="Angsana New" w:hAnsi="Angsana New"/>
          <w:sz w:val="30"/>
          <w:szCs w:val="30"/>
        </w:rPr>
        <w:t xml:space="preserve"> </w:t>
      </w:r>
      <w:r w:rsidR="00A53483" w:rsidRPr="001957AF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53483" w:rsidRPr="001957AF">
        <w:rPr>
          <w:rFonts w:ascii="Angsana New" w:hAnsi="Angsana New"/>
          <w:i/>
          <w:iCs/>
          <w:sz w:val="30"/>
          <w:szCs w:val="30"/>
        </w:rPr>
        <w:t>(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2562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: </w:t>
      </w:r>
      <w:r w:rsidR="00A53483" w:rsidRPr="001957AF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 </w:t>
      </w:r>
      <w:r w:rsidR="00A53483">
        <w:rPr>
          <w:rFonts w:ascii="Angsana New" w:hAnsi="Angsana New"/>
          <w:i/>
          <w:iCs/>
          <w:sz w:val="30"/>
          <w:szCs w:val="30"/>
        </w:rPr>
        <w:t>(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7</w:t>
      </w:r>
      <w:r w:rsidR="00A53483">
        <w:rPr>
          <w:rFonts w:ascii="Angsana New" w:hAnsi="Angsana New"/>
          <w:i/>
          <w:iCs/>
          <w:sz w:val="30"/>
          <w:szCs w:val="30"/>
        </w:rPr>
        <w:t>.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52</w:t>
      </w:r>
      <w:r w:rsidR="00A53483">
        <w:rPr>
          <w:rFonts w:ascii="Angsana New" w:hAnsi="Angsana New"/>
          <w:i/>
          <w:iCs/>
          <w:sz w:val="30"/>
          <w:szCs w:val="30"/>
        </w:rPr>
        <w:t>)</w:t>
      </w:r>
      <w:r w:rsidR="00A53483" w:rsidRPr="001957AF">
        <w:rPr>
          <w:rFonts w:ascii="Angsana New" w:hAnsi="Angsana New" w:hint="cs"/>
          <w:i/>
          <w:iCs/>
          <w:sz w:val="30"/>
          <w:szCs w:val="30"/>
          <w:cs/>
        </w:rPr>
        <w:t xml:space="preserve"> และ ร้อยละ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 </w:t>
      </w:r>
      <w:r w:rsidR="00A53483">
        <w:rPr>
          <w:rFonts w:ascii="Angsana New" w:hAnsi="Angsana New"/>
          <w:i/>
          <w:iCs/>
          <w:sz w:val="30"/>
          <w:szCs w:val="30"/>
        </w:rPr>
        <w:t>(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8</w:t>
      </w:r>
      <w:r w:rsidR="00A53483">
        <w:rPr>
          <w:rFonts w:ascii="Angsana New" w:hAnsi="Angsana New"/>
          <w:i/>
          <w:iCs/>
          <w:sz w:val="30"/>
          <w:szCs w:val="30"/>
        </w:rPr>
        <w:t>.</w:t>
      </w:r>
      <w:r w:rsidR="005A64ED" w:rsidRPr="005A64ED">
        <w:rPr>
          <w:rFonts w:ascii="Angsana New" w:hAnsi="Angsana New"/>
          <w:i/>
          <w:iCs/>
          <w:sz w:val="30"/>
          <w:szCs w:val="30"/>
        </w:rPr>
        <w:t>77</w:t>
      </w:r>
      <w:r w:rsidR="00A53483">
        <w:rPr>
          <w:rFonts w:ascii="Angsana New" w:hAnsi="Angsana New"/>
          <w:i/>
          <w:iCs/>
          <w:sz w:val="30"/>
          <w:szCs w:val="30"/>
        </w:rPr>
        <w:t>)</w:t>
      </w:r>
      <w:r w:rsidR="00A53483" w:rsidRPr="001957AF">
        <w:rPr>
          <w:rFonts w:ascii="Angsana New" w:hAnsi="Angsana New"/>
          <w:i/>
          <w:iCs/>
          <w:sz w:val="30"/>
          <w:szCs w:val="30"/>
        </w:rPr>
        <w:t xml:space="preserve"> </w:t>
      </w:r>
      <w:r w:rsidR="00A53483" w:rsidRPr="001957A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A53483" w:rsidRPr="001957AF">
        <w:rPr>
          <w:rFonts w:ascii="Angsana New" w:hAnsi="Angsana New"/>
          <w:i/>
          <w:iCs/>
          <w:sz w:val="30"/>
          <w:szCs w:val="30"/>
        </w:rPr>
        <w:t>)</w:t>
      </w:r>
      <w:r w:rsidR="00A53483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การเปลี่ยนแปลงในอัตราภาษีเงินได้ที่แท้จริงมีสาเหตุหลักจากกลุ่มบริษัทและบริษ</w:t>
      </w:r>
      <w:r w:rsidR="00805F28" w:rsidRPr="001F50B0">
        <w:rPr>
          <w:rFonts w:asciiTheme="majorBidi" w:hAnsiTheme="majorBidi" w:cstheme="majorBidi"/>
          <w:sz w:val="30"/>
          <w:szCs w:val="30"/>
          <w:cs/>
        </w:rPr>
        <w:t>ั</w:t>
      </w:r>
      <w:r w:rsidRPr="001F50B0">
        <w:rPr>
          <w:rFonts w:asciiTheme="majorBidi" w:hAnsiTheme="majorBidi" w:cstheme="majorBidi"/>
          <w:sz w:val="30"/>
          <w:szCs w:val="30"/>
          <w:cs/>
        </w:rPr>
        <w:t>ทมี</w:t>
      </w:r>
      <w:r w:rsidR="0005010A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1F50B0">
        <w:rPr>
          <w:rFonts w:asciiTheme="majorBidi" w:hAnsiTheme="majorBidi" w:cstheme="majorBidi"/>
          <w:sz w:val="30"/>
          <w:szCs w:val="30"/>
          <w:cs/>
        </w:rPr>
        <w:t>ขาดทุนทางภาษีที่ได้ถูกนำมาใช้เพื่อลดจำนวนกำไรที่ต้องเสียภาษีใน</w:t>
      </w:r>
      <w:r w:rsidR="00805F28" w:rsidRPr="001F50B0">
        <w:rPr>
          <w:rFonts w:asciiTheme="majorBidi" w:hAnsiTheme="majorBidi" w:cstheme="majorBidi"/>
          <w:sz w:val="30"/>
          <w:szCs w:val="30"/>
          <w:cs/>
        </w:rPr>
        <w:t>ปีก่อน</w:t>
      </w:r>
    </w:p>
    <w:p w14:paraId="156164B3" w14:textId="0D30D1B4" w:rsidR="002E22F2" w:rsidRDefault="002E22F2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99E4A" w14:textId="316A43B1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3A9BA" w14:textId="0B8328E7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4E1B6" w14:textId="3913DB02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B80A" w14:textId="41322915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ECF1D" w14:textId="1C3C6620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6A441" w14:textId="69782827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95881" w14:textId="18B51BC4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6EBF1" w14:textId="79C67029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DF96" w14:textId="77935FB8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02ECA" w14:textId="77777777" w:rsidR="009745AB" w:rsidRDefault="009745AB" w:rsidP="00A5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06DCD" w14:textId="27FBF1B2" w:rsidR="002E22F2" w:rsidRPr="002E22F2" w:rsidRDefault="005A64ED" w:rsidP="002E22F2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11</w:t>
      </w:r>
      <w:r w:rsidR="002E22F2" w:rsidRPr="001F50B0">
        <w:rPr>
          <w:rFonts w:asciiTheme="majorBidi" w:hAnsiTheme="majorBidi" w:cstheme="majorBidi"/>
          <w:szCs w:val="30"/>
        </w:rPr>
        <w:tab/>
      </w:r>
      <w:r w:rsidR="002E22F2">
        <w:rPr>
          <w:rFonts w:asciiTheme="majorBidi" w:hAnsiTheme="majorBidi" w:cstheme="majorBidi" w:hint="cs"/>
          <w:szCs w:val="30"/>
          <w:cs/>
        </w:rPr>
        <w:t>เงินปันผล</w:t>
      </w:r>
    </w:p>
    <w:p w14:paraId="4B3499F3" w14:textId="77777777" w:rsidR="002E22F2" w:rsidRPr="009D438B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</w:rPr>
      </w:pPr>
    </w:p>
    <w:p w14:paraId="3C02D84B" w14:textId="77777777" w:rsidR="002E22F2" w:rsidRPr="009D14C9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9D14C9">
        <w:rPr>
          <w:rFonts w:ascii="Angsana New" w:hAnsi="Angsana New"/>
          <w:sz w:val="30"/>
          <w:szCs w:val="30"/>
          <w:cs/>
        </w:rPr>
        <w:t>เงินปันผล</w:t>
      </w:r>
      <w:r w:rsidRPr="009D14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9D14C9">
        <w:rPr>
          <w:rFonts w:ascii="Angsana New" w:hAnsi="Angsana New"/>
          <w:sz w:val="30"/>
          <w:szCs w:val="30"/>
          <w:cs/>
        </w:rPr>
        <w:t>ดังนี้</w:t>
      </w:r>
      <w:r w:rsidRPr="009D14C9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2E22F2" w:rsidRPr="009D14C9" w14:paraId="12BD2A69" w14:textId="77777777" w:rsidTr="002447CC">
        <w:tc>
          <w:tcPr>
            <w:tcW w:w="2808" w:type="dxa"/>
            <w:shd w:val="clear" w:color="auto" w:fill="auto"/>
            <w:vAlign w:val="bottom"/>
          </w:tcPr>
          <w:p w14:paraId="543086FE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B79EA1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4D76F4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DD96121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01DCF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43345A8D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82B095" w14:textId="77777777" w:rsidR="002E22F2" w:rsidRPr="009D14C9" w:rsidDel="00D43E7A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E22F2" w:rsidRPr="009D14C9" w14:paraId="267E235B" w14:textId="77777777" w:rsidTr="002447CC">
        <w:tc>
          <w:tcPr>
            <w:tcW w:w="2808" w:type="dxa"/>
            <w:shd w:val="clear" w:color="auto" w:fill="auto"/>
          </w:tcPr>
          <w:p w14:paraId="7E10AF4B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121D671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A2C932D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17154A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4F989FF5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3D5F4F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22F2" w:rsidRPr="009D14C9" w14:paraId="7DF81655" w14:textId="77777777" w:rsidTr="002447CC">
        <w:tc>
          <w:tcPr>
            <w:tcW w:w="2808" w:type="dxa"/>
            <w:shd w:val="clear" w:color="auto" w:fill="auto"/>
          </w:tcPr>
          <w:p w14:paraId="501F22BD" w14:textId="02CA2C5E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5A64ED" w:rsidRPr="005A64ED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5848DD7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942617F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A330A8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E8FF9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360F5C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2F2" w:rsidRPr="009D14C9" w14:paraId="2E1E9DBC" w14:textId="77777777" w:rsidTr="002447CC">
        <w:tc>
          <w:tcPr>
            <w:tcW w:w="2808" w:type="dxa"/>
            <w:shd w:val="clear" w:color="auto" w:fill="auto"/>
          </w:tcPr>
          <w:p w14:paraId="317DB9E2" w14:textId="3610AFBD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64ED" w:rsidRPr="005A64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3F50E872" w14:textId="44E9FEAA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29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1DF232FC" w14:textId="5D15C537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28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9AB1A7" w14:textId="2310BCF9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0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C9E5825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A83C51" w14:textId="04A66B05" w:rsidR="002E22F2" w:rsidRPr="009D14C9" w:rsidRDefault="005A64ED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39</w:t>
            </w:r>
            <w:r w:rsidR="001A3ADE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E22F2" w:rsidRPr="009D14C9" w14:paraId="3A988A99" w14:textId="77777777" w:rsidTr="002447CC">
        <w:tc>
          <w:tcPr>
            <w:tcW w:w="2808" w:type="dxa"/>
            <w:shd w:val="clear" w:color="auto" w:fill="auto"/>
          </w:tcPr>
          <w:p w14:paraId="6795F283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E85804A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297803B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1F4042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F1023C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EEFA4F8" w14:textId="77777777" w:rsidR="002E22F2" w:rsidRPr="009D14C9" w:rsidRDefault="002E22F2" w:rsidP="0024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E22F2" w:rsidRPr="009D14C9" w14:paraId="4CF128B3" w14:textId="77777777" w:rsidTr="002447CC">
        <w:tc>
          <w:tcPr>
            <w:tcW w:w="2808" w:type="dxa"/>
            <w:shd w:val="clear" w:color="auto" w:fill="auto"/>
          </w:tcPr>
          <w:p w14:paraId="0909D485" w14:textId="29FDDF36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5A64ED" w:rsidRPr="005A64E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592AA9FD" w14:textId="77777777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C8272D" w14:textId="77777777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93C224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B9BEB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E97318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2F2" w:rsidRPr="000C3925" w14:paraId="50360B70" w14:textId="77777777" w:rsidTr="002447CC">
        <w:tc>
          <w:tcPr>
            <w:tcW w:w="2808" w:type="dxa"/>
            <w:shd w:val="clear" w:color="auto" w:fill="auto"/>
          </w:tcPr>
          <w:p w14:paraId="5AB331B8" w14:textId="530CCE78" w:rsidR="002E22F2" w:rsidRPr="009D14C9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64ED" w:rsidRPr="005A64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27873FC1" w14:textId="6714F056" w:rsidR="002E22F2" w:rsidRPr="009D14C9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25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0AA595C6" w14:textId="3B3D431C" w:rsidR="002E22F2" w:rsidRPr="009D14C9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24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22F2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2E22F2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64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F8B6C" w14:textId="104BFF04" w:rsidR="002E22F2" w:rsidRPr="00F37B07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0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B447472" w14:textId="77777777" w:rsidR="002E22F2" w:rsidRPr="00F37B07" w:rsidRDefault="002E22F2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33F475" w14:textId="461A9FE7" w:rsidR="002E22F2" w:rsidRPr="00F37B07" w:rsidRDefault="005A64ED" w:rsidP="002E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ED">
              <w:rPr>
                <w:rFonts w:ascii="Angsana New" w:hAnsi="Angsana New"/>
                <w:sz w:val="30"/>
                <w:szCs w:val="30"/>
              </w:rPr>
              <w:t>49</w:t>
            </w:r>
            <w:r w:rsidR="002E22F2" w:rsidRPr="009D14C9">
              <w:rPr>
                <w:rFonts w:ascii="Angsana New" w:hAnsi="Angsana New"/>
                <w:sz w:val="30"/>
                <w:szCs w:val="30"/>
              </w:rPr>
              <w:t>.</w:t>
            </w:r>
            <w:r w:rsidRPr="005A64E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00C056EF" w14:textId="77777777" w:rsidR="009C5C48" w:rsidRPr="009C5C48" w:rsidRDefault="009C5C48" w:rsidP="009C5C48"/>
    <w:p w14:paraId="110335AA" w14:textId="0B6AB7DD" w:rsidR="003B4E0B" w:rsidRPr="001F50B0" w:rsidRDefault="005A64ED" w:rsidP="00FF16E4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12</w:t>
      </w:r>
      <w:r w:rsidR="00FF16E4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432E738E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7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6813DC49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5CF6C438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01D2812C" w14:textId="668691DB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1F50B0">
        <w:rPr>
          <w:rFonts w:asciiTheme="majorBidi" w:hAnsiTheme="majorBidi" w:cstheme="majorBidi"/>
          <w:sz w:val="30"/>
          <w:szCs w:val="30"/>
          <w:lang w:val="en-GB"/>
        </w:rPr>
        <w:br/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Pr="001F50B0">
        <w:rPr>
          <w:rFonts w:asciiTheme="majorBidi" w:hAnsiTheme="majorBidi" w:cstheme="majorBidi"/>
          <w:sz w:val="30"/>
          <w:szCs w:val="30"/>
          <w:lang w:val="en-GB"/>
        </w:rPr>
        <w:br/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p w14:paraId="53967578" w14:textId="4E25608C" w:rsidR="00AE3B91" w:rsidRPr="001F50B0" w:rsidRDefault="00AE3B91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1C8D8E" w14:textId="77777777" w:rsidR="00A61283" w:rsidRPr="001F50B0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1F50B0" w:rsidSect="00FC615A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85A3C" w:rsidRPr="001F50B0" w14:paraId="5B962B20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432C545D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6AD50A0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1FABFA0" w14:textId="3158694D" w:rsidR="00785A3C" w:rsidRPr="00582B49" w:rsidRDefault="00582B49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785A3C" w:rsidRPr="001F50B0" w14:paraId="723851BE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B0147D6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6B2DB51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388C66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12FA33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B94B03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5A3C" w:rsidRPr="001F50B0" w14:paraId="60A54251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5A4CF38" w14:textId="32C539B2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825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5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4EAE987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1B260F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8FBC5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39BDA8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DC4B3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DFEBBB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634391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423FB53" w14:textId="3D81FD6B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36D7D7C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A73F230" w14:textId="58C443FF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1EE3BE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13D4BA" w14:textId="0D9CFD91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4D4C234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12B2E8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5A3C" w:rsidRPr="001F50B0" w14:paraId="173BE163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EEE03A1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C0E080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157253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5A3C" w:rsidRPr="001F50B0" w14:paraId="2994038C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6F425918" w14:textId="77777777" w:rsidR="00785A3C" w:rsidRPr="001F50B0" w:rsidRDefault="00785A3C" w:rsidP="00E40E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F60EE8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AB4773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0C62A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1F2CBA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038B87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0C771C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2487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E1AD4E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2612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15EA83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2792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7EDE0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7AA7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F3C331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B3" w:rsidRPr="001F50B0" w14:paraId="48584B05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2E58D60C" w14:textId="77777777" w:rsidR="006602B3" w:rsidRPr="001F50B0" w:rsidRDefault="006602B3" w:rsidP="006602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21184914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B83904" w14:textId="5E5A730E" w:rsidR="006602B3" w:rsidRPr="001F50B0" w:rsidRDefault="006602B3" w:rsidP="006602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702380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A0E9F32" w14:textId="5925841D" w:rsidR="006602B3" w:rsidRPr="001F50B0" w:rsidRDefault="005A64ED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0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7DFE15C1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959017" w14:textId="2E131B7E" w:rsidR="006602B3" w:rsidRPr="001F50B0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E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36" w:type="dxa"/>
          </w:tcPr>
          <w:p w14:paraId="5FC58950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319C6D" w14:textId="0CDC80E8" w:rsidR="006602B3" w:rsidRPr="001F50B0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4ADDAF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27657A" w14:textId="15C198B7" w:rsidR="006602B3" w:rsidRPr="00142DE9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26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02B3" w:rsidRPr="00D26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6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36" w:type="dxa"/>
          </w:tcPr>
          <w:p w14:paraId="1B6CF089" w14:textId="77777777" w:rsidR="006602B3" w:rsidRPr="00D83F3C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546AF2" w14:textId="69CF895D" w:rsidR="006602B3" w:rsidRPr="00D83F3C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83F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97A213" w14:textId="77777777" w:rsidR="006602B3" w:rsidRPr="00D83F3C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319CC6" w14:textId="5712E9A0" w:rsidR="006602B3" w:rsidRPr="00142DE9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0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</w:tr>
      <w:tr w:rsidR="006602B3" w:rsidRPr="001F50B0" w14:paraId="57CC0110" w14:textId="77777777" w:rsidTr="00F161B9">
        <w:trPr>
          <w:trHeight w:val="261"/>
        </w:trPr>
        <w:tc>
          <w:tcPr>
            <w:tcW w:w="4770" w:type="dxa"/>
            <w:gridSpan w:val="2"/>
            <w:shd w:val="clear" w:color="auto" w:fill="auto"/>
          </w:tcPr>
          <w:p w14:paraId="23764DDF" w14:textId="49D0BE33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7103F6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เงินลงทุนในตราสารทุนที่ไม่อยู่ในความต้องการของตลาด  </w:t>
            </w:r>
          </w:p>
        </w:tc>
        <w:tc>
          <w:tcPr>
            <w:tcW w:w="1350" w:type="dxa"/>
          </w:tcPr>
          <w:p w14:paraId="0C962A13" w14:textId="5B3B991E" w:rsidR="006602B3" w:rsidRPr="001F50B0" w:rsidRDefault="006602B3" w:rsidP="006602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8C802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27DDBE7" w14:textId="3B2C3F65" w:rsidR="006602B3" w:rsidRPr="001F50B0" w:rsidRDefault="005A64ED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416A0B67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1C444A22" w14:textId="3CE016FC" w:rsidR="006602B3" w:rsidRPr="001F50B0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</w:tcPr>
          <w:p w14:paraId="02DCBA6B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8E859F5" w14:textId="01D167E6" w:rsidR="006602B3" w:rsidRPr="001F50B0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D009F6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C1AF9CF" w14:textId="247DA7D7" w:rsidR="006602B3" w:rsidRPr="001F50B0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 w:rsidRPr="00994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21EE5311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EF576FC" w14:textId="59979322" w:rsidR="006602B3" w:rsidRPr="001F50B0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E28A26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2DA9D29" w14:textId="2AE1D170" w:rsidR="006602B3" w:rsidRPr="001F50B0" w:rsidRDefault="005A64ED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602B3" w:rsidRPr="00994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6602B3" w:rsidRPr="001F50B0" w14:paraId="25ABA183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7E42D8A7" w14:textId="77777777" w:rsidR="006602B3" w:rsidRPr="001F50B0" w:rsidRDefault="006602B3" w:rsidP="006602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720" w:type="dxa"/>
          </w:tcPr>
          <w:p w14:paraId="657E76B3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3F9CB0EE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93C769F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1F9F9BA3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9228904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CEF3F43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15ABAE5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0C09697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75E0FEC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4E95AE3F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F4A74BC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66D45EF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920C268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8CEEECB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602B3" w:rsidRPr="001F50B0" w14:paraId="5411E76D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45FE82B" w14:textId="77777777" w:rsidR="006602B3" w:rsidRPr="001F50B0" w:rsidRDefault="006602B3" w:rsidP="006602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5AA1B3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FA0EF7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D09C0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0BD36F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BB0425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9AC979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FEC1E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820779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59F3A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9A27B2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1B745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0C994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201BE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D99ABC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B3" w:rsidRPr="001F50B0" w14:paraId="3D50AEEC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DE8253A" w14:textId="793D6F60" w:rsidR="006602B3" w:rsidRPr="001F50B0" w:rsidRDefault="006602B3" w:rsidP="006602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20" w:type="dxa"/>
          </w:tcPr>
          <w:p w14:paraId="5DE8F9BC" w14:textId="77777777" w:rsidR="006602B3" w:rsidRPr="001F50B0" w:rsidRDefault="006602B3" w:rsidP="006602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C18F11" w14:textId="2B04114E" w:rsidR="006602B3" w:rsidRPr="001F50B0" w:rsidRDefault="006602B3" w:rsidP="006602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9A5CFD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EE1945" w14:textId="32C16609" w:rsidR="006602B3" w:rsidRPr="001F50B0" w:rsidRDefault="006602B3" w:rsidP="006602B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4C5139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D4B36E" w14:textId="0AE7E5AA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F42D85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8327C0" w14:textId="46D8C202" w:rsidR="006602B3" w:rsidRPr="001F50B0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98C1D3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5083A8" w14:textId="42726DB6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D7B33A" w14:textId="77777777" w:rsidR="006602B3" w:rsidRPr="001F50B0" w:rsidRDefault="006602B3" w:rsidP="006602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0380D3" w14:textId="47B58F52" w:rsidR="006602B3" w:rsidRPr="001F50B0" w:rsidRDefault="006602B3" w:rsidP="00660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206CE" w14:textId="77777777" w:rsidR="006602B3" w:rsidRPr="001F50B0" w:rsidRDefault="006602B3" w:rsidP="006602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7BD2BF" w14:textId="64147EAD" w:rsidR="006602B3" w:rsidRPr="001F50B0" w:rsidRDefault="006602B3" w:rsidP="006602B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AF5C08A" w14:textId="444B74C9" w:rsidR="00785A3C" w:rsidRPr="001F50B0" w:rsidRDefault="00785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BA203F9" w14:textId="417F58AD" w:rsidR="00A61283" w:rsidRPr="001F50B0" w:rsidRDefault="00A61283" w:rsidP="00A17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1F50B0" w:rsidSect="007D5A1C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96" w:tblpY="19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6D5809" w:rsidRPr="001F50B0" w14:paraId="01C23C8C" w14:textId="77777777" w:rsidTr="006D5809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14:paraId="33C0335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F7D82B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0B991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00FCEAA4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6D5809" w:rsidRPr="001F50B0" w14:paraId="2280C438" w14:textId="77777777" w:rsidTr="006D5809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14:paraId="1399655C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7ED2369F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1866C2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1C76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5809" w:rsidRPr="001F50B0" w14:paraId="72ABF01F" w14:textId="77777777" w:rsidTr="006D5809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14:paraId="40F45ACE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794C6F18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4ED8E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FE36F54" w14:textId="39133D1A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32D4D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1B0D99" w14:textId="291C6B08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E57ED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40239F" w14:textId="6038D1C0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2A36DF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52BE8973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809" w:rsidRPr="001F50B0" w14:paraId="0DECA9B6" w14:textId="77777777" w:rsidTr="006D5809">
        <w:trPr>
          <w:tblHeader/>
        </w:trPr>
        <w:tc>
          <w:tcPr>
            <w:tcW w:w="2959" w:type="dxa"/>
            <w:shd w:val="clear" w:color="auto" w:fill="auto"/>
          </w:tcPr>
          <w:p w14:paraId="4927C2F5" w14:textId="77777777" w:rsidR="006D5809" w:rsidRPr="001F50B0" w:rsidRDefault="006D5809" w:rsidP="006D5809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56F07D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8CD75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92CFCD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6D5809" w:rsidRPr="001F50B0" w14:paraId="7AB07C01" w14:textId="77777777" w:rsidTr="006D5809">
        <w:trPr>
          <w:cantSplit/>
        </w:trPr>
        <w:tc>
          <w:tcPr>
            <w:tcW w:w="2959" w:type="dxa"/>
            <w:shd w:val="clear" w:color="auto" w:fill="auto"/>
          </w:tcPr>
          <w:p w14:paraId="4B376A48" w14:textId="3F95086C" w:rsidR="006D5809" w:rsidRPr="001F50B0" w:rsidRDefault="005A64ED" w:rsidP="006D580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D580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580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7F52AB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374912A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29F1B434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89AEE5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AB6ED21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6B3DD2F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7D3937E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7218A7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7CCA5F21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D5809" w:rsidRPr="001F50B0" w14:paraId="651BD358" w14:textId="77777777" w:rsidTr="006D5809">
        <w:trPr>
          <w:cantSplit/>
        </w:trPr>
        <w:tc>
          <w:tcPr>
            <w:tcW w:w="2959" w:type="dxa"/>
            <w:shd w:val="clear" w:color="auto" w:fill="auto"/>
          </w:tcPr>
          <w:p w14:paraId="5F923EDA" w14:textId="1FFF9EB3" w:rsidR="006D5809" w:rsidRPr="001F50B0" w:rsidRDefault="006D5809" w:rsidP="006D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0882213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34103AA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70364B93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DFE36C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4C890C5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0AB7CE3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DE2E00B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3B9B5B9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167D6F1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D5809" w:rsidRPr="001F50B0" w14:paraId="6DE18078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787B8D2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2CCA590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674C6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D7ACD3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1F5F11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8EEFE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96844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5E62D4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022539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95ADD1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1C7F30C2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F0A5AC0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14:paraId="4B486BF7" w14:textId="2E6A3CC0" w:rsidR="006D5809" w:rsidRPr="001F50B0" w:rsidRDefault="006D5809" w:rsidP="00A53AE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462B21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95690D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FE7CD1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071E10" w14:textId="467540DC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19383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F295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31DCC1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AEE8C0A" w14:textId="6BE4A356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5809" w:rsidRPr="001F50B0" w14:paraId="22C492C4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567E33C7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95471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D40E9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41D37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5B2146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8637C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AD327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769FD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DF621C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EC3A603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0D8AAEEA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6A3F1C3A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Pr="00D26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122AD1A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A0C26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F70D9C8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5FAE8A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B7B8BB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36942E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DF9607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8B8B57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36D921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6EFFF638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1C64F4B7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680CE2AD" w14:textId="792A0762" w:rsidR="006D5809" w:rsidRPr="001F50B0" w:rsidRDefault="005A64ED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D5809"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5160EAA7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E16E06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ABEA86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0CA01" w14:textId="6FFA7E34" w:rsidR="006D5809" w:rsidRPr="001F50B0" w:rsidRDefault="005A64ED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580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80" w:type="dxa"/>
            <w:shd w:val="clear" w:color="auto" w:fill="auto"/>
          </w:tcPr>
          <w:p w14:paraId="6A627276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CDFA7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FCDFA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35DC29D" w14:textId="60096A5D" w:rsidR="006D5809" w:rsidRPr="001F50B0" w:rsidRDefault="005A64ED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580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</w:tr>
    </w:tbl>
    <w:p w14:paraId="009933B2" w14:textId="77777777" w:rsidR="00576358" w:rsidRPr="001F50B0" w:rsidRDefault="00576358" w:rsidP="006D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AE3B91" w:rsidRPr="001F50B0" w14:paraId="54C2E48C" w14:textId="77777777" w:rsidTr="00A26C8D">
        <w:trPr>
          <w:tblHeader/>
        </w:trPr>
        <w:tc>
          <w:tcPr>
            <w:tcW w:w="2520" w:type="dxa"/>
          </w:tcPr>
          <w:p w14:paraId="3B627066" w14:textId="77777777" w:rsidR="00AE3B91" w:rsidRPr="001F50B0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A7ED24B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E566DE5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E3B91" w:rsidRPr="001F50B0" w14:paraId="352EFF94" w14:textId="77777777" w:rsidTr="00A26C8D">
        <w:tc>
          <w:tcPr>
            <w:tcW w:w="2520" w:type="dxa"/>
          </w:tcPr>
          <w:p w14:paraId="53C6C086" w14:textId="77777777" w:rsidR="00AE3B91" w:rsidRPr="001F50B0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AD4C394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5FB1A6" w14:textId="3CCED8D6" w:rsidR="00AE3B91" w:rsidRPr="001F50B0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="00BC2F77"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BC2F77"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8773F" w:rsidRPr="001F50B0" w14:paraId="06B2D9D3" w14:textId="77777777" w:rsidTr="00A26C8D">
        <w:tc>
          <w:tcPr>
            <w:tcW w:w="2520" w:type="dxa"/>
          </w:tcPr>
          <w:p w14:paraId="02A2F0F2" w14:textId="4865A723" w:rsidR="0068773F" w:rsidRPr="00F24BAF" w:rsidRDefault="00A115FF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5F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A26C8D">
              <w:rPr>
                <w:rFonts w:asciiTheme="majorBidi" w:hAnsiTheme="majorBidi" w:cs="Angsana New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A115F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400213E9" w14:textId="77777777" w:rsidR="0068773F" w:rsidRPr="00F24BAF" w:rsidRDefault="0068773F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AC29AA1" w14:textId="4BBFA378" w:rsidR="0068773F" w:rsidRPr="00F24BAF" w:rsidRDefault="007D208C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BC2F77" w:rsidRPr="001F50B0" w14:paraId="3647BB00" w14:textId="77777777" w:rsidTr="00A26C8D">
        <w:tc>
          <w:tcPr>
            <w:tcW w:w="2520" w:type="dxa"/>
          </w:tcPr>
          <w:p w14:paraId="670F952C" w14:textId="30E5E8F7" w:rsidR="00BC2F77" w:rsidRPr="001F50B0" w:rsidRDefault="00BC2F77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5BDAB2F7" w14:textId="77777777" w:rsidR="00BC2F77" w:rsidRPr="001F50B0" w:rsidRDefault="00BC2F77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2F258DB" w14:textId="23EF02E8" w:rsidR="00BC2F77" w:rsidRPr="001F50B0" w:rsidRDefault="00BC2F77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CE7100D" w14:textId="2782D349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9DF8ED2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Hlk39499377"/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bookmarkEnd w:id="5"/>
    <w:p w14:paraId="6076C882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F7023C" w14:textId="71E68A4B" w:rsidR="00BC2F77" w:rsidRPr="001F50B0" w:rsidRDefault="00BC2F77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26C8D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5A64ED" w:rsidRPr="005A64ED">
        <w:rPr>
          <w:rFonts w:asciiTheme="majorBidi" w:hAnsiTheme="majorBidi" w:cstheme="majorBidi"/>
          <w:sz w:val="30"/>
          <w:szCs w:val="30"/>
        </w:rPr>
        <w:t>12</w:t>
      </w:r>
      <w:r w:rsidRPr="00A26C8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42DE9">
        <w:rPr>
          <w:rFonts w:asciiTheme="majorBidi" w:hAnsiTheme="majorBidi" w:cstheme="majorBidi"/>
          <w:sz w:val="30"/>
          <w:szCs w:val="30"/>
        </w:rPr>
        <w:t xml:space="preserve"> </w:t>
      </w:r>
    </w:p>
    <w:p w14:paraId="6A1D9DEC" w14:textId="0DE9CAAD" w:rsidR="00BC2F77" w:rsidRPr="001F50B0" w:rsidRDefault="00BC2F77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10A7D" w14:textId="71CC4DBA" w:rsidR="00395545" w:rsidRPr="001F50B0" w:rsidRDefault="00395545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80C6D" w14:textId="77777777" w:rsidR="00395545" w:rsidRPr="00A26C8D" w:rsidRDefault="00395545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056AE" w14:textId="77777777" w:rsidR="00BC2F77" w:rsidRPr="001F50B0" w:rsidRDefault="00BC2F77" w:rsidP="008E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F50B0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DC5F37E" w14:textId="77777777" w:rsidR="006D41EA" w:rsidRPr="001F50B0" w:rsidRDefault="006D41EA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BC2F77" w:rsidRPr="001F50B0" w14:paraId="6500ACD3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C1E2D35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CB922E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57C807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0458FD79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F77" w:rsidRPr="001F50B0" w14:paraId="3CA38B9F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5F2F863" w14:textId="66A5CC1D" w:rsidR="00BC2F77" w:rsidRPr="001F50B0" w:rsidRDefault="00BC2F77" w:rsidP="008E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E41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352FD0B9" w14:textId="623F3928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6670C1F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48BC9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13785AC1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0B3E6CC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E05094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C803DBE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3ECD8527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D7A0EEB" w14:textId="15CD5AE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9B40D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2513282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AF78AD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35959EC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7F87E1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2309739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BC2F77" w:rsidRPr="001F50B0" w14:paraId="4FB297B8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9301598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4B96951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080A475C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D603C8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FFE27E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44CEF1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667CB44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91CAB6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BE7B328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42D0D63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0B760F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760F9ACD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052E" w:rsidRPr="001F50B0" w14:paraId="6D64D906" w14:textId="77777777" w:rsidTr="008E4153">
        <w:trPr>
          <w:trHeight w:val="20"/>
        </w:trPr>
        <w:tc>
          <w:tcPr>
            <w:tcW w:w="2250" w:type="dxa"/>
          </w:tcPr>
          <w:p w14:paraId="11734164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DA0611D" w14:textId="071C993B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5CBA4976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A108FC" w14:textId="317C39E9" w:rsidR="00A9052E" w:rsidRPr="001F50B0" w:rsidRDefault="005A64ED" w:rsidP="00E6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49E2929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1DE1F4" w14:textId="7BE85655" w:rsidR="00A9052E" w:rsidRPr="001F50B0" w:rsidRDefault="005A64ED" w:rsidP="0083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0" w:type="dxa"/>
          </w:tcPr>
          <w:p w14:paraId="59720B3B" w14:textId="4879151A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5BC1D" w14:textId="195AF210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36" w:type="dxa"/>
          </w:tcPr>
          <w:p w14:paraId="4DAE6AAB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73EFC8F" w14:textId="283E1218" w:rsidR="00A9052E" w:rsidRPr="001F50B0" w:rsidRDefault="005A64ED" w:rsidP="00E6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066BDD02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0A4E25" w14:textId="57F58041" w:rsidR="00A9052E" w:rsidRPr="001F50B0" w:rsidRDefault="005A64ED" w:rsidP="0083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A9052E" w:rsidRPr="001F50B0" w14:paraId="2C35F228" w14:textId="77777777" w:rsidTr="008E4153">
        <w:trPr>
          <w:trHeight w:val="20"/>
        </w:trPr>
        <w:tc>
          <w:tcPr>
            <w:tcW w:w="2250" w:type="dxa"/>
          </w:tcPr>
          <w:p w14:paraId="50E6B77C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E19F71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86461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9F93DC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F848B8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0AA6F7" w14:textId="7CBB795E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B42FC4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994A78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AB662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9C3B0CE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2BB8F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C225EE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52E" w:rsidRPr="001F50B0" w14:paraId="29C43BD9" w14:textId="77777777" w:rsidTr="008E4153">
        <w:trPr>
          <w:trHeight w:val="20"/>
        </w:trPr>
        <w:tc>
          <w:tcPr>
            <w:tcW w:w="2250" w:type="dxa"/>
          </w:tcPr>
          <w:p w14:paraId="2C97A214" w14:textId="6F39F792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319FEC" w14:textId="0E5BEB88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1AD10597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D03810" w14:textId="169DBEE5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52039F38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000646" w14:textId="6C26DAB6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40" w:type="dxa"/>
          </w:tcPr>
          <w:p w14:paraId="4BFDB0F4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7A4E7D" w14:textId="47874920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1522070D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557537F1" w14:textId="72D8926A" w:rsidR="00A9052E" w:rsidRPr="001F50B0" w:rsidRDefault="005A64ED" w:rsidP="00E6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0CEFF790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F90F13" w14:textId="69B159A2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A9052E" w:rsidRPr="001F50B0" w14:paraId="73C3489E" w14:textId="77777777" w:rsidTr="008E4153">
        <w:trPr>
          <w:trHeight w:val="20"/>
        </w:trPr>
        <w:tc>
          <w:tcPr>
            <w:tcW w:w="2250" w:type="dxa"/>
          </w:tcPr>
          <w:p w14:paraId="6838B5B1" w14:textId="0EC1115D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29F3A8A" w14:textId="635C5462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195A7E9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75F13" w14:textId="26270170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73E7360A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8110B2F" w14:textId="05A551AC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E6ACC5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7EB8DC" w14:textId="37E968B6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6D21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335EA02" w14:textId="6FA9C4A0" w:rsidR="00A9052E" w:rsidRPr="001F50B0" w:rsidRDefault="005A64ED" w:rsidP="00E6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265F3707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CEDB64" w14:textId="353D4C00" w:rsidR="00A9052E" w:rsidRPr="001F50B0" w:rsidRDefault="00A9052E" w:rsidP="0083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52E" w:rsidRPr="001F50B0" w14:paraId="6AB0B441" w14:textId="77777777" w:rsidTr="008E4153">
        <w:trPr>
          <w:trHeight w:val="20"/>
        </w:trPr>
        <w:tc>
          <w:tcPr>
            <w:tcW w:w="2250" w:type="dxa"/>
          </w:tcPr>
          <w:p w14:paraId="25C5C591" w14:textId="38DF6C12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F39225F" w14:textId="0475B7A9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E8500F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54161C" w14:textId="0ADC5E0B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78E0EEA9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30B5F7" w14:textId="323AF400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C1A637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124B85" w14:textId="07DCDF74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E8085A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3955922" w14:textId="6AE423C3" w:rsidR="00A9052E" w:rsidRPr="001F50B0" w:rsidRDefault="005A64ED" w:rsidP="00E6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73895187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09A29F" w14:textId="0B995B3E" w:rsidR="00A9052E" w:rsidRPr="001F50B0" w:rsidRDefault="00A9052E" w:rsidP="0083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52E" w:rsidRPr="001F50B0" w14:paraId="5A4B4D73" w14:textId="77777777" w:rsidTr="008E4153">
        <w:trPr>
          <w:trHeight w:val="20"/>
        </w:trPr>
        <w:tc>
          <w:tcPr>
            <w:tcW w:w="2250" w:type="dxa"/>
          </w:tcPr>
          <w:p w14:paraId="1800239E" w14:textId="50D9E256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631D7E" w14:textId="1EE14D94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14:paraId="6D6F5458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03B18C" w14:textId="5FC9715B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1FBF322F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4F50540" w14:textId="75F99157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40" w:type="dxa"/>
          </w:tcPr>
          <w:p w14:paraId="46D7295D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75AA8B4" w14:textId="2A790C28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14:paraId="7C06EC0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0991B23" w14:textId="36BA95D3" w:rsidR="00A9052E" w:rsidRPr="001F50B0" w:rsidRDefault="005A64ED" w:rsidP="00E6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7CB2E4DA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0288E9" w14:textId="608F8524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9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A9052E" w:rsidRPr="001F50B0" w14:paraId="44DC7671" w14:textId="77777777" w:rsidTr="008E4153">
        <w:trPr>
          <w:trHeight w:val="20"/>
        </w:trPr>
        <w:tc>
          <w:tcPr>
            <w:tcW w:w="2250" w:type="dxa"/>
          </w:tcPr>
          <w:p w14:paraId="15E729E5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3EE5FE" w14:textId="31A629A5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  <w:r w:rsidR="00A9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680A3D21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D7FE7E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B0A01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1CBA74C" w14:textId="48339B4A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9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240" w:type="dxa"/>
          </w:tcPr>
          <w:p w14:paraId="0CDDEDC6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8F76C45" w14:textId="6DD3605F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="00A9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36" w:type="dxa"/>
          </w:tcPr>
          <w:p w14:paraId="07015468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90FDC3E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114C8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30729D5" w14:textId="64111529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9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</w:p>
        </w:tc>
      </w:tr>
      <w:tr w:rsidR="00A9052E" w:rsidRPr="001F50B0" w14:paraId="7B331511" w14:textId="77777777" w:rsidTr="008E4153">
        <w:trPr>
          <w:trHeight w:val="20"/>
        </w:trPr>
        <w:tc>
          <w:tcPr>
            <w:tcW w:w="2250" w:type="dxa"/>
          </w:tcPr>
          <w:p w14:paraId="58B8B162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2EF49D" w14:textId="77777777" w:rsidR="00A9052E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164AE2" w14:textId="207929C0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4376E0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3440C0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A4C34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3E3E669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0B3AC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3BE25" w14:textId="77777777" w:rsidR="00A9052E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C6987F" w14:textId="2B34E0BA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AD50D3E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2A69B37B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732C0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902CB02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052E" w:rsidRPr="001F50B0" w14:paraId="7C35086F" w14:textId="77777777" w:rsidTr="008E4153">
        <w:trPr>
          <w:trHeight w:val="20"/>
        </w:trPr>
        <w:tc>
          <w:tcPr>
            <w:tcW w:w="2250" w:type="dxa"/>
          </w:tcPr>
          <w:p w14:paraId="71BC2B6D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DAF759" w14:textId="1664CF4F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  <w:r w:rsidR="00A9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36" w:type="dxa"/>
          </w:tcPr>
          <w:p w14:paraId="1D4FE9D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CA0AFD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3C63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25D8FD0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A62DD20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CA082B" w14:textId="330F5AB9" w:rsidR="00A9052E" w:rsidRPr="001F50B0" w:rsidRDefault="005A64ED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  <w:r w:rsidR="00A9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36" w:type="dxa"/>
          </w:tcPr>
          <w:p w14:paraId="6AA8278B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001FC1A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14DE7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869CAA" w14:textId="77777777" w:rsidR="00A9052E" w:rsidRPr="001F50B0" w:rsidRDefault="00A9052E" w:rsidP="00A9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A1393E8" w14:textId="47AFA8B7" w:rsidR="00BC2F77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8E85D02" w14:textId="4544D81D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D23A7D3" w14:textId="5BEA3AF1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3E421F7" w14:textId="21F7E895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EA26C87" w14:textId="782A4D0F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9DB265F" w14:textId="375BCFF9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46458B" w14:textId="1AE6C748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277CA35" w14:textId="68951DCE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55DC6" w14:textId="520B4B06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649F3B5" w14:textId="77777777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C85FC6" w:rsidRPr="001F50B0" w14:paraId="0142A676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41088D6A" w14:textId="77777777" w:rsidR="00C85FC6" w:rsidRPr="001F50B0" w:rsidRDefault="00C85FC6" w:rsidP="00E03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39856625"/>
          </w:p>
        </w:tc>
        <w:tc>
          <w:tcPr>
            <w:tcW w:w="3510" w:type="dxa"/>
            <w:gridSpan w:val="5"/>
            <w:vAlign w:val="bottom"/>
          </w:tcPr>
          <w:p w14:paraId="0025F8F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BCC22CC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715FBF81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C71" w:rsidRPr="001F50B0" w14:paraId="4269124E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74F8B43C" w14:textId="173F197C" w:rsidR="00C43C71" w:rsidRPr="001F50B0" w:rsidRDefault="00C43C71" w:rsidP="00C43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E41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E41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04276AEC" w14:textId="3A1F254C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773D87D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E9063F3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5457210A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2D9B6C94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A12B7A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80DCCA0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546FDFC7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2E8C456" w14:textId="77794045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16C0F86D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040737A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23EDE0A6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7D00CE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8B0602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7722E5B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C85FC6" w:rsidRPr="001F50B0" w14:paraId="28B2F156" w14:textId="77777777" w:rsidTr="008E415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3F00B7B" w14:textId="77777777" w:rsidR="00C85FC6" w:rsidRPr="001F50B0" w:rsidRDefault="00C85FC6" w:rsidP="00E03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AF56306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72E4A1E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2370F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2B14BA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AF5D8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00A37EBA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B415D0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59A4C2E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7B694B00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16F2FB2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71857A5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0C8" w:rsidRPr="001F50B0" w14:paraId="1E71ABE0" w14:textId="77777777" w:rsidTr="008E4153">
        <w:trPr>
          <w:trHeight w:val="20"/>
        </w:trPr>
        <w:tc>
          <w:tcPr>
            <w:tcW w:w="2250" w:type="dxa"/>
          </w:tcPr>
          <w:p w14:paraId="73E13DCA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230C6E83" w14:textId="0A1CFCE7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36" w:type="dxa"/>
          </w:tcPr>
          <w:p w14:paraId="2EF8627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E57480" w14:textId="63E80073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42B3181C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B0BA31" w14:textId="0F28F59F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0" w:type="dxa"/>
          </w:tcPr>
          <w:p w14:paraId="75E3E9B3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897AA1" w14:textId="530C76B8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36" w:type="dxa"/>
          </w:tcPr>
          <w:p w14:paraId="0C323D0C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E5C9E91" w14:textId="1B05941A" w:rsidR="000440C8" w:rsidRPr="001F50B0" w:rsidRDefault="005A64ED" w:rsidP="00DA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423C1D2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366FF4" w14:textId="6B3AC7F1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0440C8" w:rsidRPr="001F50B0" w14:paraId="5C8A5AB1" w14:textId="77777777" w:rsidTr="008E4153">
        <w:trPr>
          <w:trHeight w:val="20"/>
        </w:trPr>
        <w:tc>
          <w:tcPr>
            <w:tcW w:w="2250" w:type="dxa"/>
          </w:tcPr>
          <w:p w14:paraId="09DB67C0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4127ED24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1675A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A6C967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948DD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BD14F7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D9F090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EEC44A" w14:textId="36ADC3E5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D2E03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420B0EEB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82171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37BE40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0C8" w:rsidRPr="001F50B0" w14:paraId="2A0005BD" w14:textId="77777777" w:rsidTr="008E4153">
        <w:trPr>
          <w:trHeight w:val="20"/>
        </w:trPr>
        <w:tc>
          <w:tcPr>
            <w:tcW w:w="2250" w:type="dxa"/>
          </w:tcPr>
          <w:p w14:paraId="42C6100B" w14:textId="0F109B80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362445F" w14:textId="772F4C78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6" w:type="dxa"/>
          </w:tcPr>
          <w:p w14:paraId="2BE5CA34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8AF0A1" w14:textId="6C350458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523E0BC1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55DEF4" w14:textId="52FC417B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40" w:type="dxa"/>
          </w:tcPr>
          <w:p w14:paraId="46570970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11DC84" w14:textId="1430BF27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6" w:type="dxa"/>
          </w:tcPr>
          <w:p w14:paraId="0C456ABB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5E1C32F1" w14:textId="0394D784" w:rsidR="000440C8" w:rsidRPr="001F50B0" w:rsidRDefault="005A64ED" w:rsidP="00DA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7ADB2B6D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DF9AC" w14:textId="7E9027F5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</w:tr>
      <w:tr w:rsidR="000440C8" w:rsidRPr="001F50B0" w14:paraId="1949C46B" w14:textId="77777777" w:rsidTr="008E4153">
        <w:trPr>
          <w:trHeight w:val="20"/>
        </w:trPr>
        <w:tc>
          <w:tcPr>
            <w:tcW w:w="2250" w:type="dxa"/>
          </w:tcPr>
          <w:p w14:paraId="5DE8FDB9" w14:textId="4A6E2D73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E5A88C9" w14:textId="4375AF59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023E540D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2B1FB6" w14:textId="3FA6D3CC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0D6C4A50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6B843B" w14:textId="6AFE91CA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40" w:type="dxa"/>
          </w:tcPr>
          <w:p w14:paraId="4DBC8281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E77C1C" w14:textId="7BF50D72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72911190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425BC7E2" w14:textId="5E7246A9" w:rsidR="000440C8" w:rsidRPr="001F50B0" w:rsidRDefault="005A64ED" w:rsidP="00DA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56100BA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9B1A39" w14:textId="1F03D975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0440C8" w:rsidRPr="001F50B0" w14:paraId="2E53175C" w14:textId="77777777" w:rsidTr="008E4153">
        <w:trPr>
          <w:trHeight w:val="20"/>
        </w:trPr>
        <w:tc>
          <w:tcPr>
            <w:tcW w:w="2250" w:type="dxa"/>
          </w:tcPr>
          <w:p w14:paraId="3E00E9D4" w14:textId="453588BA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44174341" w14:textId="5D6261AE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</w:tcPr>
          <w:p w14:paraId="4B7BFB44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6333B2" w14:textId="4ACBB9FF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6EC32541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79168A" w14:textId="12952263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</w:tcPr>
          <w:p w14:paraId="73628392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5E7745" w14:textId="39216903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</w:tcPr>
          <w:p w14:paraId="34125607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E7B1AB7" w14:textId="38F4323C" w:rsidR="000440C8" w:rsidRPr="00136B9A" w:rsidRDefault="005A64ED" w:rsidP="00DA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13BCC5F6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031BEC" w14:textId="42B1E44B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440C8" w:rsidRPr="001F50B0" w14:paraId="65A3AE49" w14:textId="77777777" w:rsidTr="008E4153">
        <w:trPr>
          <w:trHeight w:val="20"/>
        </w:trPr>
        <w:tc>
          <w:tcPr>
            <w:tcW w:w="2250" w:type="dxa"/>
          </w:tcPr>
          <w:p w14:paraId="44B3EA1B" w14:textId="529F9AAB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28E4CD" w14:textId="6359706A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4CDE61E4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5E445E" w14:textId="0862D1E9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5D718A23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7CD3F33" w14:textId="2830D25D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40" w:type="dxa"/>
          </w:tcPr>
          <w:p w14:paraId="47FE633D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320197" w14:textId="56E492A2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6A73BCF1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5246781" w14:textId="08B75347" w:rsidR="000440C8" w:rsidRPr="00136B9A" w:rsidRDefault="005A64ED" w:rsidP="00DA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10A3A6AB" w14:textId="77777777" w:rsidR="000440C8" w:rsidRPr="00136B9A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13DA9B0" w14:textId="51A6B8AC" w:rsidR="000440C8" w:rsidRPr="00136B9A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44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0440C8" w:rsidRPr="001F50B0" w14:paraId="68FC9489" w14:textId="77777777" w:rsidTr="008E4153">
        <w:trPr>
          <w:trHeight w:val="20"/>
        </w:trPr>
        <w:tc>
          <w:tcPr>
            <w:tcW w:w="2250" w:type="dxa"/>
          </w:tcPr>
          <w:p w14:paraId="53620F58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3813A" w14:textId="7EA95BA0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4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36" w:type="dxa"/>
          </w:tcPr>
          <w:p w14:paraId="5FB17B3D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D1C607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6BF7B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00C895C" w14:textId="478B6525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04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40" w:type="dxa"/>
          </w:tcPr>
          <w:p w14:paraId="1BFE4054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3F688F2" w14:textId="02AA1F83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4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36" w:type="dxa"/>
          </w:tcPr>
          <w:p w14:paraId="23F068C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8EFA0D5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F9FAB8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01461E6" w14:textId="478E1144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04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</w:tr>
      <w:tr w:rsidR="000440C8" w:rsidRPr="001F50B0" w14:paraId="7C0B73B0" w14:textId="77777777" w:rsidTr="008E4153">
        <w:trPr>
          <w:trHeight w:val="20"/>
        </w:trPr>
        <w:tc>
          <w:tcPr>
            <w:tcW w:w="2250" w:type="dxa"/>
          </w:tcPr>
          <w:p w14:paraId="3CDB3FC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4DC756" w14:textId="77777777" w:rsidR="000440C8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B9C33" w14:textId="7442137D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A742E6B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2562D7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4D8CC7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11E6A6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6E4255F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37298AD" w14:textId="77777777" w:rsidR="000440C8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08C0F" w14:textId="6A488AB4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4A1F65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39A360F3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CB1C66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A0D51E4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40C8" w:rsidRPr="001F50B0" w14:paraId="79157829" w14:textId="77777777" w:rsidTr="008E4153">
        <w:trPr>
          <w:trHeight w:val="20"/>
        </w:trPr>
        <w:tc>
          <w:tcPr>
            <w:tcW w:w="2250" w:type="dxa"/>
          </w:tcPr>
          <w:p w14:paraId="5E621B4D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BE3641" w14:textId="3998E098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4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40346149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850928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D22FD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8F42D7B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A81C556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6588" w14:textId="07D8218D" w:rsidR="000440C8" w:rsidRPr="001F50B0" w:rsidRDefault="005A64ED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4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36" w:type="dxa"/>
          </w:tcPr>
          <w:p w14:paraId="425004D2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2D5D425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8397A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1D356" w14:textId="77777777" w:rsidR="000440C8" w:rsidRPr="001F50B0" w:rsidRDefault="000440C8" w:rsidP="0004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6"/>
    </w:tbl>
    <w:p w14:paraId="27AB902E" w14:textId="77777777" w:rsidR="008D1401" w:rsidRPr="001F50B0" w:rsidRDefault="008D1401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BC2F77" w:rsidRPr="001F50B0" w14:paraId="10C1F8A3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795B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56ED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5CF84C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525DFD3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9085C1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2F77" w:rsidRPr="001F50B0" w14:paraId="3F705308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C6C389D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4D01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F77" w:rsidRPr="001F50B0" w14:paraId="232608E9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2EB9" w14:textId="06CA31C4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C360BA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627A2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F578BF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2F77" w:rsidRPr="001F50B0" w14:paraId="67557D1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9E1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DFB8D" w14:textId="3E0F296C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181B3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7D95316" w14:textId="45BF44D8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BC2F77" w:rsidRPr="001F50B0" w14:paraId="2167A951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85D7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7629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AD503C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BEBD56D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2F77" w:rsidRPr="001F50B0" w14:paraId="5FB168D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3F80" w14:textId="4D14112C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BD861" w14:textId="62876347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98FAFF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2E1E8EB" w14:textId="7C26F558" w:rsidR="00BC2F77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9A5619" w:rsidRPr="001F50B0" w14:paraId="263FD372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0343" w14:textId="03AD04FC" w:rsidR="009A5619" w:rsidRPr="001F50B0" w:rsidRDefault="005A64ED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E96D" w14:textId="181450B9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25A409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12B1E7" w14:textId="4177742B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619" w:rsidRPr="001F50B0" w14:paraId="79EFF47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F95CD" w14:textId="162687DA" w:rsidR="009A5619" w:rsidRPr="001F50B0" w:rsidRDefault="005A64ED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2CE0F" w14:textId="20CD84F7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E80790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7711BB" w14:textId="51184CBE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9A5619" w:rsidRPr="001F50B0" w14:paraId="63B92307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38382" w14:textId="06701EE8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8BDE9" w14:textId="6B0DEBA5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7A698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EA693" w14:textId="392BC512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A5619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9A5619" w:rsidRPr="001F50B0" w14:paraId="6F859FA7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A446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7FE61" w14:textId="6C804D9B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3686C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CB12C" w14:textId="206DB0AF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</w:tr>
      <w:tr w:rsidR="009A5619" w:rsidRPr="001F50B0" w14:paraId="696FC36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AC1F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A152C" w14:textId="07718ADF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CB3930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DB830" w14:textId="75B1DDB0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619" w:rsidRPr="001F50B0" w14:paraId="74566EA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9436D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C9F17" w14:textId="03BD2760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BFFDCF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8E0D6" w14:textId="29D9D078" w:rsidR="009A5619" w:rsidRPr="001F50B0" w:rsidRDefault="005A64ED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  <w:r w:rsidR="009A561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</w:tr>
    </w:tbl>
    <w:p w14:paraId="60F16304" w14:textId="1CB916B4" w:rsidR="00BC2F77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2"/>
        <w:gridCol w:w="1448"/>
        <w:gridCol w:w="247"/>
        <w:gridCol w:w="1367"/>
      </w:tblGrid>
      <w:tr w:rsidR="00C85FC6" w:rsidRPr="001F50B0" w14:paraId="147D0E18" w14:textId="77777777" w:rsidTr="00CA5F2A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B947" w14:textId="63759E04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E0EF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7B32AE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53E872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092FD6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85FC6" w:rsidRPr="001F50B0" w14:paraId="3B934A44" w14:textId="77777777" w:rsidTr="00CA5F2A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14:paraId="1C92712F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CCFF9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FC6" w:rsidRPr="001F50B0" w14:paraId="1D7EC221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DF22" w14:textId="580C42B5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640D952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DDDA95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A175E04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BB9" w:rsidRPr="001F50B0" w14:paraId="01D16374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3D70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F43B62D" w14:textId="5EFB82F5" w:rsidR="00215BB9" w:rsidRPr="006E6FC7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84DB4" w:rsidRPr="00306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09093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7A72209" w14:textId="0912F795" w:rsidR="00215BB9" w:rsidRPr="00A26C8D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84DB4" w:rsidRPr="00306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</w:tr>
      <w:tr w:rsidR="00215BB9" w:rsidRPr="001F50B0" w14:paraId="755BD460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04BF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B8008A7" w14:textId="77777777" w:rsidR="00215BB9" w:rsidRPr="006E6FC7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D8C36A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BCD7DB1" w14:textId="77777777" w:rsidR="00215BB9" w:rsidRPr="00A26C8D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5BB9" w:rsidRPr="001F50B0" w14:paraId="316ECF4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F6859" w14:textId="237B1BC1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18319BE" w14:textId="74D856DE" w:rsidR="00215BB9" w:rsidRPr="006E6FC7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7F47B8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EF3270" w14:textId="75B6163C" w:rsidR="00215BB9" w:rsidRPr="00A26C8D" w:rsidRDefault="005A64ED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A5F2A" w:rsidRPr="001F50B0" w14:paraId="441E95D2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83EF" w14:textId="5318A9FA" w:rsidR="00CA5F2A" w:rsidRPr="001F50B0" w:rsidRDefault="005A64ED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EB91BD4" w14:textId="7AE7B2AD" w:rsidR="00CA5F2A" w:rsidRPr="006E6FC7" w:rsidRDefault="005A64ED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6D49BE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1B2D193" w14:textId="1AE3C8FD" w:rsidR="00CA5F2A" w:rsidRPr="00A26C8D" w:rsidRDefault="005A64ED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CA5F2A" w:rsidRPr="001F50B0" w14:paraId="7933CE2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67394" w14:textId="008B4DC2" w:rsidR="00CA5F2A" w:rsidRPr="001F50B0" w:rsidRDefault="005A64ED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5F2A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96CE0E3" w14:textId="451BDAED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 xml:space="preserve">     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C426C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8D20E6" w14:textId="247D238C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 xml:space="preserve">     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CA5F2A" w:rsidRPr="001F50B0" w14:paraId="03A5854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7E25" w14:textId="39B1017F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3D8F" w14:textId="5E7EDEB2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 xml:space="preserve">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EB9B45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09DE1" w14:textId="535828BE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 xml:space="preserve">     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CA5F2A" w:rsidRPr="001F50B0" w14:paraId="1C9CF07C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62A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8B621" w14:textId="1004B7DF" w:rsidR="00CA5F2A" w:rsidRPr="00A26C8D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7FE6FA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D009A" w14:textId="6B1A8278" w:rsidR="00CA5F2A" w:rsidRPr="00A26C8D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  <w:tr w:rsidR="00CA5F2A" w:rsidRPr="001F50B0" w14:paraId="6F43282E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8509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688C2" w14:textId="6177FC88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2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Pr="00A26C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692FD3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C9816" w14:textId="0844E9DE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06D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Pr="00306D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5F2A" w:rsidRPr="001F50B0" w14:paraId="2A44287B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62A5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A508C" w14:textId="79F0D862" w:rsidR="00CA5F2A" w:rsidRPr="006E6FC7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0E765" w14:textId="77777777" w:rsidR="00CA5F2A" w:rsidRPr="000F7925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9F40C" w14:textId="329FA092" w:rsidR="00CA5F2A" w:rsidRPr="000F7925" w:rsidRDefault="005A64ED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A5F2A"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03A8BCDA" w14:textId="77777777" w:rsidR="00C85FC6" w:rsidRPr="001F50B0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2855DE" w14:textId="5DC8961F" w:rsidR="003E1875" w:rsidRPr="00A26C8D" w:rsidRDefault="003E1875" w:rsidP="003E1875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Theme="majorBidi" w:hAnsiTheme="majorBidi" w:cstheme="majorBidi"/>
          <w:lang w:val="en-US"/>
        </w:rPr>
      </w:pPr>
      <w:r w:rsidRPr="001F50B0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A64ED" w:rsidRPr="005A64ED">
        <w:rPr>
          <w:rFonts w:asciiTheme="majorBidi" w:hAnsiTheme="majorBidi" w:cstheme="majorBidi"/>
          <w:lang w:val="en-US"/>
        </w:rPr>
        <w:t>90</w:t>
      </w:r>
      <w:r w:rsidRPr="001F50B0">
        <w:rPr>
          <w:rFonts w:asciiTheme="majorBidi" w:hAnsiTheme="majorBidi" w:cstheme="majorBidi"/>
          <w:cs/>
        </w:rPr>
        <w:t xml:space="preserve"> ถึง </w:t>
      </w:r>
      <w:r w:rsidR="005A64ED" w:rsidRPr="005A64ED">
        <w:rPr>
          <w:rFonts w:asciiTheme="majorBidi" w:hAnsiTheme="majorBidi" w:cstheme="majorBidi"/>
          <w:lang w:val="en-US"/>
        </w:rPr>
        <w:t>120</w:t>
      </w:r>
      <w:r w:rsidR="00B32634" w:rsidRPr="001F50B0">
        <w:rPr>
          <w:rFonts w:asciiTheme="majorBidi" w:hAnsiTheme="majorBidi" w:cstheme="majorBidi"/>
          <w:lang w:val="en-US"/>
        </w:rPr>
        <w:t xml:space="preserve"> </w:t>
      </w:r>
      <w:r w:rsidRPr="001F50B0">
        <w:rPr>
          <w:rFonts w:asciiTheme="majorBidi" w:hAnsiTheme="majorBidi" w:cstheme="majorBidi"/>
          <w:cs/>
        </w:rPr>
        <w:t>วัน สำหรับการขายต่างประเทศและ</w:t>
      </w:r>
      <w:r w:rsidR="00B32634" w:rsidRPr="001F50B0">
        <w:rPr>
          <w:rFonts w:asciiTheme="majorBidi" w:hAnsiTheme="majorBidi" w:cstheme="majorBidi"/>
          <w:cs/>
        </w:rPr>
        <w:t xml:space="preserve"> </w:t>
      </w:r>
      <w:r w:rsidR="005A64ED" w:rsidRPr="005A64ED">
        <w:rPr>
          <w:rFonts w:asciiTheme="majorBidi" w:hAnsiTheme="majorBidi" w:cstheme="majorBidi"/>
          <w:lang w:val="en-US"/>
        </w:rPr>
        <w:t>30</w:t>
      </w:r>
      <w:r w:rsidR="007F5742" w:rsidRPr="001F50B0">
        <w:rPr>
          <w:rFonts w:asciiTheme="majorBidi" w:hAnsiTheme="majorBidi" w:cstheme="majorBidi"/>
          <w:cs/>
        </w:rPr>
        <w:t xml:space="preserve"> </w:t>
      </w:r>
      <w:r w:rsidRPr="001F50B0">
        <w:rPr>
          <w:rFonts w:asciiTheme="majorBidi" w:hAnsiTheme="majorBidi" w:cstheme="majorBidi"/>
          <w:cs/>
        </w:rPr>
        <w:t xml:space="preserve">ถึง </w:t>
      </w:r>
      <w:r w:rsidR="005A64ED" w:rsidRPr="005A64ED">
        <w:rPr>
          <w:rFonts w:asciiTheme="majorBidi" w:hAnsiTheme="majorBidi" w:cstheme="majorBidi"/>
          <w:lang w:val="en-US"/>
        </w:rPr>
        <w:t>90</w:t>
      </w:r>
      <w:r w:rsidRPr="001F50B0">
        <w:rPr>
          <w:rFonts w:asciiTheme="majorBidi" w:hAnsiTheme="majorBidi" w:cstheme="majorBidi"/>
          <w:cs/>
        </w:rPr>
        <w:t xml:space="preserve"> วันสำหรับการขายในประเทศ</w:t>
      </w:r>
    </w:p>
    <w:p w14:paraId="79A3E08A" w14:textId="387506A6" w:rsidR="00BC2F77" w:rsidRPr="001F50B0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26"/>
        <w:gridCol w:w="1077"/>
        <w:gridCol w:w="1440"/>
        <w:gridCol w:w="270"/>
        <w:gridCol w:w="1367"/>
      </w:tblGrid>
      <w:tr w:rsidR="00946FC7" w:rsidRPr="001F50B0" w14:paraId="5FE1C940" w14:textId="77777777" w:rsidTr="00B77A62">
        <w:trPr>
          <w:tblHeader/>
        </w:trPr>
        <w:tc>
          <w:tcPr>
            <w:tcW w:w="5026" w:type="dxa"/>
            <w:vAlign w:val="bottom"/>
          </w:tcPr>
          <w:p w14:paraId="42F2394A" w14:textId="77777777" w:rsidR="00946FC7" w:rsidRPr="001F50B0" w:rsidRDefault="00946FC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18C9C21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4E8C6E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26E4E1F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3CB7E643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095A80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46FC7" w:rsidRPr="001F50B0" w14:paraId="059C3B4E" w14:textId="77777777" w:rsidTr="00B77A62">
        <w:trPr>
          <w:tblHeader/>
        </w:trPr>
        <w:tc>
          <w:tcPr>
            <w:tcW w:w="5026" w:type="dxa"/>
          </w:tcPr>
          <w:p w14:paraId="73F273B0" w14:textId="77777777" w:rsidR="00946FC7" w:rsidRPr="001F50B0" w:rsidRDefault="00946FC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74D262B" w14:textId="270F57FA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25BE0395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A62" w:rsidRPr="001F50B0" w14:paraId="1F82708B" w14:textId="77777777" w:rsidTr="00B77A62">
        <w:trPr>
          <w:tblHeader/>
        </w:trPr>
        <w:tc>
          <w:tcPr>
            <w:tcW w:w="5026" w:type="dxa"/>
          </w:tcPr>
          <w:p w14:paraId="559BE073" w14:textId="6CC44810" w:rsidR="00B77A62" w:rsidRPr="001F50B0" w:rsidRDefault="00B77A62" w:rsidP="00B7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57FE6FB2" w14:textId="12AECCDE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0FEA49" w14:textId="50DB9B31" w:rsidR="00B77A62" w:rsidRPr="001F50B0" w:rsidRDefault="005A64ED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77A62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  <w:vAlign w:val="center"/>
          </w:tcPr>
          <w:p w14:paraId="189BDE92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2EB637AB" w14:textId="32D96E0C" w:rsidR="00B77A62" w:rsidRPr="001F50B0" w:rsidRDefault="005A64ED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77A62"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B77A62" w:rsidRPr="001F50B0" w14:paraId="2C9E0B3C" w14:textId="77777777" w:rsidTr="00B77A62">
        <w:trPr>
          <w:tblHeader/>
        </w:trPr>
        <w:tc>
          <w:tcPr>
            <w:tcW w:w="5026" w:type="dxa"/>
          </w:tcPr>
          <w:p w14:paraId="6A243AAB" w14:textId="5F8FB493" w:rsidR="00B77A62" w:rsidRPr="001F50B0" w:rsidRDefault="00B77A62" w:rsidP="00B7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7" w:type="dxa"/>
          </w:tcPr>
          <w:p w14:paraId="0AEB987A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453872" w14:textId="04A8CFCC" w:rsidR="00B77A62" w:rsidRPr="001F50B0" w:rsidRDefault="00634747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99322C3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1CA97945" w14:textId="222BD082" w:rsidR="00B77A62" w:rsidRPr="001F50B0" w:rsidRDefault="00634747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7A62" w:rsidRPr="001F50B0" w14:paraId="6EBE04EA" w14:textId="77777777" w:rsidTr="00B77A62">
        <w:trPr>
          <w:tblHeader/>
        </w:trPr>
        <w:tc>
          <w:tcPr>
            <w:tcW w:w="5026" w:type="dxa"/>
          </w:tcPr>
          <w:p w14:paraId="4621B4FE" w14:textId="3D2E224F" w:rsidR="00B77A62" w:rsidRPr="001F50B0" w:rsidRDefault="00B77A62" w:rsidP="00B7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E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E41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162956F5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9B0F2" w14:textId="34F6BE8C" w:rsidR="00B77A62" w:rsidRPr="001F50B0" w:rsidRDefault="005A64ED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34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70" w:type="dxa"/>
            <w:vAlign w:val="center"/>
          </w:tcPr>
          <w:p w14:paraId="680619BD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66218" w14:textId="1FF25784" w:rsidR="00B77A62" w:rsidRPr="001F50B0" w:rsidRDefault="005A64ED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34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</w:tr>
    </w:tbl>
    <w:p w14:paraId="7C8CDC74" w14:textId="5151CA5F" w:rsidR="00946FC7" w:rsidRPr="001F50B0" w:rsidRDefault="00946FC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8B48D0" w:rsidRPr="001F50B0" w14:paraId="21ADBB39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3A65" w14:textId="77777777" w:rsidR="008B48D0" w:rsidRPr="001F50B0" w:rsidRDefault="008B48D0" w:rsidP="00F021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7CAD205C" w14:textId="11A657AA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สำหรับงวด</w:t>
            </w:r>
            <w:r w:rsidR="006666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651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651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6A6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60AF95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3C9E46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90D7A4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48D0" w:rsidRPr="001F50B0" w14:paraId="2FB8510F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0F42AF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FF9A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8D0" w:rsidRPr="001F50B0" w14:paraId="3A931F92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6F6F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1DE00" w14:textId="77777777" w:rsidR="008B48D0" w:rsidRPr="001F50B0" w:rsidRDefault="008B48D0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8E7652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5E1D34" w14:textId="77777777" w:rsidR="008B48D0" w:rsidRPr="001F50B0" w:rsidRDefault="008B48D0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6B03" w:rsidRPr="001F50B0" w14:paraId="49CD39F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E90C" w14:textId="4643ED23" w:rsidR="00166B03" w:rsidRPr="001F50B0" w:rsidRDefault="00166B03" w:rsidP="00166B0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กลับรายการขาดทุนจากการด้อยค่าของลูกหนี้การค้า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F565D" w14:textId="1D6E655A" w:rsidR="00166B03" w:rsidRPr="001F50B0" w:rsidRDefault="00166B03" w:rsidP="0016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9101ED" w14:textId="77777777" w:rsidR="00166B03" w:rsidRPr="001F50B0" w:rsidRDefault="00166B03" w:rsidP="00166B0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03E0A0" w14:textId="51DD79A6" w:rsidR="00166B03" w:rsidRPr="001F50B0" w:rsidRDefault="00166B03" w:rsidP="0016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6B03" w:rsidRPr="001F50B0" w14:paraId="0B555D31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520E" w14:textId="74824FFF" w:rsidR="00166B03" w:rsidRPr="001F50B0" w:rsidRDefault="00166B03" w:rsidP="00166B0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CC0F" w14:textId="30FAE824" w:rsidR="00166B03" w:rsidRPr="001F50B0" w:rsidRDefault="005A64ED" w:rsidP="0016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6B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47A6" w14:textId="77777777" w:rsidR="00166B03" w:rsidRPr="001F50B0" w:rsidRDefault="00166B03" w:rsidP="00166B0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69DF" w14:textId="70CE1138" w:rsidR="00166B03" w:rsidRPr="001F50B0" w:rsidRDefault="005A64ED" w:rsidP="0016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6B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BB4D48" w:rsidRPr="001F50B0" w14:paraId="6B539873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A482" w14:textId="77777777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5DA27" w14:textId="25170806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CEFC96" w14:textId="77777777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CC80E" w14:textId="0FBDAE2F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C35CE23" w14:textId="77777777" w:rsidR="008E4153" w:rsidRDefault="008E4153" w:rsidP="00A74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6283EAD" w14:textId="1731F141" w:rsidR="00A7407B" w:rsidRPr="001F50B0" w:rsidRDefault="00A7407B" w:rsidP="000C1D54">
      <w:pPr>
        <w:tabs>
          <w:tab w:val="clear" w:pos="227"/>
          <w:tab w:val="clear" w:pos="454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30F969FC" w14:textId="77777777" w:rsidR="00A7407B" w:rsidRPr="001F50B0" w:rsidRDefault="00A7407B" w:rsidP="00A74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B63BB0A" w14:textId="77777777" w:rsidR="00A7407B" w:rsidRPr="001F50B0" w:rsidRDefault="00A7407B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656D2984" w14:textId="77777777" w:rsidR="00107F8B" w:rsidRPr="001F50B0" w:rsidRDefault="00107F8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A7407B" w:rsidRPr="001F50B0" w14:paraId="72BBBE30" w14:textId="77777777" w:rsidTr="002211BF">
        <w:tc>
          <w:tcPr>
            <w:tcW w:w="2790" w:type="dxa"/>
          </w:tcPr>
          <w:p w14:paraId="2704A16D" w14:textId="77777777" w:rsidR="00A7407B" w:rsidRPr="001F50B0" w:rsidRDefault="00A7407B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77B1955B" w14:textId="77777777" w:rsidR="00A7407B" w:rsidRPr="001F50B0" w:rsidRDefault="00A7407B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407B" w:rsidRPr="001F50B0" w14:paraId="0A0EAEA1" w14:textId="77777777" w:rsidTr="002211BF">
        <w:tc>
          <w:tcPr>
            <w:tcW w:w="2790" w:type="dxa"/>
          </w:tcPr>
          <w:p w14:paraId="277C3AA4" w14:textId="77777777" w:rsidR="00A7407B" w:rsidRPr="001F50B0" w:rsidRDefault="00A7407B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E25B26" w14:textId="77777777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BC22" w14:textId="77777777" w:rsidR="00A7407B" w:rsidRPr="001F50B0" w:rsidRDefault="00A7407B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257163CE" w14:textId="77777777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0752" w:rsidRPr="001F50B0" w14:paraId="3BAC1FD4" w14:textId="77777777" w:rsidTr="002211BF">
        <w:tc>
          <w:tcPr>
            <w:tcW w:w="2790" w:type="dxa"/>
            <w:vAlign w:val="bottom"/>
          </w:tcPr>
          <w:p w14:paraId="704E1354" w14:textId="3BCB78B9" w:rsidR="00DF0752" w:rsidRPr="001F50B0" w:rsidRDefault="00DF0752" w:rsidP="00DF07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45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57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B336D76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E486A3C" w14:textId="5EFB2753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B206F37" w14:textId="77777777" w:rsidR="00DF0752" w:rsidRPr="001F50B0" w:rsidRDefault="00DF0752" w:rsidP="00DF0752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90AAC9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66576EB7" w14:textId="1EF4CB58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433F453C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D4FF812" w14:textId="21A75189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FECAC3F" w14:textId="77777777" w:rsidR="00DF0752" w:rsidRPr="001F50B0" w:rsidRDefault="00DF0752" w:rsidP="00DF07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98C155" w14:textId="2E24F1EC" w:rsidR="00DF0752" w:rsidRPr="001F50B0" w:rsidRDefault="005A64ED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03DA88D" w14:textId="77777777" w:rsidR="00DF0752" w:rsidRPr="001F50B0" w:rsidRDefault="00DF0752" w:rsidP="00DF07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AD29DD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08781ECA" w14:textId="73465281" w:rsidR="00DF0752" w:rsidRPr="001F50B0" w:rsidRDefault="005A64ED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0752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341DEB6" w14:textId="77777777" w:rsidR="00DF0752" w:rsidRPr="001F50B0" w:rsidRDefault="00DF0752" w:rsidP="00DF0752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109AFDB" w14:textId="1A808B19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407B" w:rsidRPr="001F50B0" w14:paraId="442D4D4C" w14:textId="77777777" w:rsidTr="002211BF">
        <w:tc>
          <w:tcPr>
            <w:tcW w:w="2790" w:type="dxa"/>
          </w:tcPr>
          <w:p w14:paraId="554DEC7E" w14:textId="77777777" w:rsidR="00A7407B" w:rsidRPr="001F50B0" w:rsidRDefault="00A7407B" w:rsidP="00F021F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29768DDE" w14:textId="77777777" w:rsidR="00A7407B" w:rsidRPr="001F50B0" w:rsidRDefault="00A7407B" w:rsidP="00F021F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7DA" w:rsidRPr="001F50B0" w14:paraId="36AF6CFB" w14:textId="77777777" w:rsidTr="002211BF">
        <w:tc>
          <w:tcPr>
            <w:tcW w:w="2790" w:type="dxa"/>
          </w:tcPr>
          <w:p w14:paraId="121BCC59" w14:textId="063E22BA" w:rsidR="008457DA" w:rsidRPr="001F50B0" w:rsidRDefault="008457DA" w:rsidP="008457D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4E18B4A" w14:textId="1F387AAD" w:rsidR="008457DA" w:rsidRPr="001F50B0" w:rsidRDefault="008457DA" w:rsidP="008457D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9793E" w14:textId="77777777" w:rsidR="008457DA" w:rsidRPr="001F50B0" w:rsidRDefault="008457DA" w:rsidP="008457D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E623E" w14:textId="6454AB32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BBBF7" w14:textId="77777777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D7065" w14:textId="57549E95" w:rsidR="008457DA" w:rsidRPr="001F50B0" w:rsidRDefault="008457DA" w:rsidP="0084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D94EE" w14:textId="77777777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52019" w14:textId="382AA6FA" w:rsidR="008457DA" w:rsidRPr="001F50B0" w:rsidRDefault="008457DA" w:rsidP="008457D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D2A62" w14:textId="77777777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D43B61" w14:textId="12112E51" w:rsidR="008457DA" w:rsidRPr="001F50B0" w:rsidRDefault="008457DA" w:rsidP="008457D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6F0DF" w14:textId="77777777" w:rsidR="008457DA" w:rsidRPr="001F50B0" w:rsidRDefault="008457DA" w:rsidP="008457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B60374" w14:textId="6349676A" w:rsidR="008457DA" w:rsidRPr="001F50B0" w:rsidRDefault="008457DA" w:rsidP="008457DA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1BF" w:rsidRPr="001F50B0" w14:paraId="6230C4EC" w14:textId="77777777" w:rsidTr="002211BF">
        <w:tc>
          <w:tcPr>
            <w:tcW w:w="2790" w:type="dxa"/>
          </w:tcPr>
          <w:p w14:paraId="6890782B" w14:textId="2F93BB22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21C29953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5EFA64" w14:textId="3281F296" w:rsidR="002211BF" w:rsidRPr="001F50B0" w:rsidRDefault="005A64ED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211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1BB88FF8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5B78B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7D511" w14:textId="38EEF08A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5BAF4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8EBBF1" w14:textId="77777777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1EAF3" w14:textId="56EAC4A9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AF2A9E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10C096" w14:textId="77777777" w:rsidR="002211BF" w:rsidRPr="001F50B0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2CE09" w14:textId="1AB8F636" w:rsidR="002211BF" w:rsidRPr="001F50B0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6F28E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CA468A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B40FC6" w14:textId="1F00FC91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DF5C6" w14:textId="77777777" w:rsidR="002211BF" w:rsidRPr="001F50B0" w:rsidRDefault="002211BF" w:rsidP="002211BF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617C1" w14:textId="77777777" w:rsidR="002211BF" w:rsidRPr="001F50B0" w:rsidRDefault="002211BF" w:rsidP="002211B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A746A" w14:textId="6F5F4FD4" w:rsidR="002211BF" w:rsidRPr="001F50B0" w:rsidRDefault="002211BF" w:rsidP="002211B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1F50B0" w14:paraId="5F61247A" w14:textId="77777777" w:rsidTr="002211BF">
        <w:tc>
          <w:tcPr>
            <w:tcW w:w="2790" w:type="dxa"/>
          </w:tcPr>
          <w:p w14:paraId="39FC43A9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3BD3234F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AAF223" w14:textId="02FA8F78" w:rsidR="002211BF" w:rsidRPr="001F50B0" w:rsidRDefault="005A64ED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2211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A181954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884B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12320" w14:textId="05B60724" w:rsidR="002211BF" w:rsidRPr="001F50B0" w:rsidRDefault="002211BF" w:rsidP="002211BF">
            <w:pPr>
              <w:tabs>
                <w:tab w:val="clear" w:pos="680"/>
              </w:tabs>
              <w:ind w:left="-11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4D7603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CFA310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A0E05" w14:textId="47AF8C3B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8D712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9F7B" w14:textId="77777777" w:rsidR="002211BF" w:rsidRPr="001F50B0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DF223" w14:textId="042A08AE" w:rsidR="002211BF" w:rsidRPr="001F50B0" w:rsidRDefault="002211BF" w:rsidP="002211BF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F1E6D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BAA44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772390" w14:textId="7DDFCF3C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2DB2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E3D84" w14:textId="77777777" w:rsidR="002211BF" w:rsidRPr="001F50B0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FAB07" w14:textId="385B5042" w:rsidR="002211BF" w:rsidRPr="001F50B0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1F50B0" w14:paraId="2F6332A0" w14:textId="77777777" w:rsidTr="002211BF">
        <w:tc>
          <w:tcPr>
            <w:tcW w:w="2790" w:type="dxa"/>
          </w:tcPr>
          <w:p w14:paraId="35988BA1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8315DAE" w14:textId="2C2D5D60" w:rsidR="002211BF" w:rsidRPr="001F50B0" w:rsidRDefault="005A64ED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211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58E3ACE8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322C" w14:textId="1961563F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A9F6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32B91F" w14:textId="38F54650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F4874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F72874" w14:textId="0D1FA778" w:rsidR="002211BF" w:rsidRPr="001F50B0" w:rsidRDefault="002211BF" w:rsidP="002211BF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D7CCA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3B6EE" w14:textId="49626A0E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049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1D9723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BE8EA" w14:textId="03708104" w:rsidR="002211BF" w:rsidRPr="001F50B0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1F50B0" w14:paraId="2410764B" w14:textId="77777777" w:rsidTr="002211BF">
        <w:tc>
          <w:tcPr>
            <w:tcW w:w="2790" w:type="dxa"/>
          </w:tcPr>
          <w:p w14:paraId="0B99E0E5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557095" w14:textId="69E520DF" w:rsidR="002211BF" w:rsidRPr="001F50B0" w:rsidRDefault="005A64ED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221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14:paraId="4DCCD13B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839AC0" w14:textId="0B0C9DA8" w:rsidR="002211BF" w:rsidRPr="001F50B0" w:rsidRDefault="002211BF" w:rsidP="002211BF">
            <w:pPr>
              <w:tabs>
                <w:tab w:val="clear" w:pos="680"/>
              </w:tabs>
              <w:ind w:left="-110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 w:rsidRPr="00221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D49B2E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520EF9" w14:textId="39881427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154970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AF2582" w14:textId="477D69C6" w:rsidR="002211BF" w:rsidRPr="001F50B0" w:rsidRDefault="002211BF" w:rsidP="002211BF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3E9B34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515D2" w14:textId="5B53B6D6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B303EA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A9EDB1" w14:textId="73CFCF61" w:rsidR="002211BF" w:rsidRPr="001F50B0" w:rsidRDefault="002211BF" w:rsidP="002211BF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211BF" w:rsidRPr="001F50B0" w14:paraId="7155C7DE" w14:textId="77777777" w:rsidTr="002211BF">
        <w:tc>
          <w:tcPr>
            <w:tcW w:w="2790" w:type="dxa"/>
          </w:tcPr>
          <w:p w14:paraId="300582CF" w14:textId="5C78FED5" w:rsidR="002211BF" w:rsidRPr="001F50B0" w:rsidRDefault="002211BF" w:rsidP="002211B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5E781238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D213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AF3A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30657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873748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0B2C6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B74C2B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1D93A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27441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CCF4B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96A75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1BF" w:rsidRPr="001F50B0" w14:paraId="13F98225" w14:textId="77777777" w:rsidTr="002211BF">
        <w:tc>
          <w:tcPr>
            <w:tcW w:w="2790" w:type="dxa"/>
          </w:tcPr>
          <w:p w14:paraId="2291D8D3" w14:textId="3E094D8F" w:rsidR="002211BF" w:rsidRPr="001F50B0" w:rsidRDefault="002211BF" w:rsidP="002211B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5037E4CD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177A0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66DED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07E6E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7F1A01" w14:textId="77777777" w:rsidR="002211BF" w:rsidRPr="001F50B0" w:rsidRDefault="002211BF" w:rsidP="002211B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55C40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80CC74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069B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554B35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2F808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24B8F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1BF" w:rsidRPr="0096386A" w14:paraId="0DE10D28" w14:textId="77777777" w:rsidTr="002211BF">
        <w:tc>
          <w:tcPr>
            <w:tcW w:w="2790" w:type="dxa"/>
          </w:tcPr>
          <w:p w14:paraId="02E186CA" w14:textId="77777777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0FC9FAB" w14:textId="4DA66EFE" w:rsidR="002211BF" w:rsidRPr="001F50B0" w:rsidRDefault="005A64ED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62404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205D1C" w14:textId="08F69500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0C2BA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5B4551" w14:textId="72D599B9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5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7F1610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7E0AEC" w14:textId="14798082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5F8E5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DA3816" w14:textId="1443C1E3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6AE76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7FB21F" w14:textId="0655ABEA" w:rsidR="002211BF" w:rsidRPr="0096386A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5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963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11BF" w:rsidRPr="0096386A" w14:paraId="51D08145" w14:textId="77777777" w:rsidTr="002211BF">
        <w:tc>
          <w:tcPr>
            <w:tcW w:w="2790" w:type="dxa"/>
          </w:tcPr>
          <w:p w14:paraId="0DC26C5C" w14:textId="77777777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C3BB11" w14:textId="59A98036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7D7A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6865E" w14:textId="56A87906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D7DD8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C19C11" w14:textId="0CD47D91" w:rsidR="002211BF" w:rsidRPr="001F50B0" w:rsidRDefault="005A64ED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5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558CEE6C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A3928F" w14:textId="2CEBC9B2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A2BF4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B4E55E" w14:textId="6CA57F5D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003B2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2A6E27" w14:textId="4BA86694" w:rsidR="002211BF" w:rsidRPr="0096386A" w:rsidRDefault="005A64ED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5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2211BF" w:rsidRPr="001F50B0" w14:paraId="7BF5BE2F" w14:textId="77777777" w:rsidTr="002211BF">
        <w:tc>
          <w:tcPr>
            <w:tcW w:w="2790" w:type="dxa"/>
          </w:tcPr>
          <w:p w14:paraId="46FC0943" w14:textId="77777777" w:rsidR="002211BF" w:rsidRPr="001F50B0" w:rsidRDefault="002211BF" w:rsidP="002211B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FC16F9" w14:textId="5F19C8F8" w:rsidR="002211BF" w:rsidRPr="001F50B0" w:rsidRDefault="005A64ED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0A1ACF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B35490" w14:textId="3B6DFC46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BFD83A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D70097" w14:textId="569F4B61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3E5A54" w14:textId="77777777" w:rsidR="002211BF" w:rsidRPr="001F50B0" w:rsidRDefault="002211BF" w:rsidP="002211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1C0835" w14:textId="47088096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3B2DE" w14:textId="77777777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A1D1C8" w14:textId="2C39DED3" w:rsidR="002211BF" w:rsidRPr="001F50B0" w:rsidRDefault="002211BF" w:rsidP="002211B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9A50C" w14:textId="77777777" w:rsidR="002211BF" w:rsidRPr="001F50B0" w:rsidRDefault="002211BF" w:rsidP="002211B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3D8A76" w14:textId="1AB7C1D0" w:rsidR="002211BF" w:rsidRPr="001F50B0" w:rsidRDefault="002211BF" w:rsidP="002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B7B3B50" w14:textId="119F211D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C62017" w14:textId="6BC9E1ED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AED3D8E" w14:textId="3A5F3F30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307DCAA" w14:textId="0FA969DC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14ED963" w14:textId="78F69B34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7AD1DFE" w14:textId="376455BE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F3A23E8" w14:textId="77777777" w:rsidR="0099494D" w:rsidRPr="001F50B0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E8DD201" w14:textId="77777777" w:rsidR="00107F8B" w:rsidRPr="001F50B0" w:rsidRDefault="00107F8B" w:rsidP="0087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352144" w:rsidRPr="001F50B0" w14:paraId="3A688C79" w14:textId="77777777" w:rsidTr="004D5238">
        <w:tc>
          <w:tcPr>
            <w:tcW w:w="2790" w:type="dxa"/>
          </w:tcPr>
          <w:p w14:paraId="1C81DFEA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D77DD10" w14:textId="10B711D3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352144" w:rsidRPr="001F50B0" w14:paraId="695E6FD6" w14:textId="77777777" w:rsidTr="004D5238">
        <w:tc>
          <w:tcPr>
            <w:tcW w:w="2790" w:type="dxa"/>
          </w:tcPr>
          <w:p w14:paraId="57E1D9BE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B3B6C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35934" w14:textId="77777777" w:rsidR="00352144" w:rsidRPr="001F50B0" w:rsidRDefault="00352144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111F7DB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52144" w:rsidRPr="001F50B0" w14:paraId="51351600" w14:textId="77777777" w:rsidTr="004D5238">
        <w:tc>
          <w:tcPr>
            <w:tcW w:w="2790" w:type="dxa"/>
            <w:vAlign w:val="bottom"/>
          </w:tcPr>
          <w:p w14:paraId="66F5586E" w14:textId="052C2975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3157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D3C294A" w14:textId="77777777" w:rsidR="00271DFC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4E5F2E" w14:textId="042B53D8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2A66523" w14:textId="77777777" w:rsidR="00352144" w:rsidRPr="001F50B0" w:rsidRDefault="00352144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71AA4A6" w14:textId="77777777" w:rsidR="00271DFC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7482F29D" w14:textId="7785E7CD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5EA25776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022F66" w14:textId="4F6754E9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E11441" w14:textId="77777777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D2BDEE" w14:textId="72052F6F" w:rsidR="00352144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CD35C4" w14:textId="77777777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7299BA5" w14:textId="77777777" w:rsidR="00DF0752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6948607" w14:textId="45C9ECF6" w:rsidR="00352144" w:rsidRPr="001F50B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2144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AE6B4FA" w14:textId="77777777" w:rsidR="00352144" w:rsidRPr="001F50B0" w:rsidRDefault="00352144" w:rsidP="00F021F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FB9AD2B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2144" w:rsidRPr="001F50B0" w14:paraId="096CAAC6" w14:textId="77777777" w:rsidTr="004D5238">
        <w:tc>
          <w:tcPr>
            <w:tcW w:w="2790" w:type="dxa"/>
          </w:tcPr>
          <w:p w14:paraId="7C99CD7F" w14:textId="77777777" w:rsidR="00352144" w:rsidRPr="001F50B0" w:rsidRDefault="00352144" w:rsidP="00F021F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36D76A0" w14:textId="77777777" w:rsidR="00352144" w:rsidRPr="001F50B0" w:rsidRDefault="00352144" w:rsidP="00F021F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144" w:rsidRPr="001F50B0" w14:paraId="36A98B4E" w14:textId="77777777" w:rsidTr="004D5238">
        <w:tc>
          <w:tcPr>
            <w:tcW w:w="3690" w:type="dxa"/>
            <w:gridSpan w:val="2"/>
          </w:tcPr>
          <w:p w14:paraId="28E02ED2" w14:textId="77777777" w:rsidR="00352144" w:rsidRPr="001F50B0" w:rsidRDefault="00352144" w:rsidP="00F021F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70ED4E" w14:textId="77777777" w:rsidR="00352144" w:rsidRPr="001F50B0" w:rsidRDefault="00352144" w:rsidP="00F021F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4C99F5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B36EC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3703BA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6EA7D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DAE70E2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D8623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FC640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587C6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96A0F5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38" w:rsidRPr="001F50B0" w14:paraId="512BB0E2" w14:textId="77777777" w:rsidTr="004D5238">
        <w:tc>
          <w:tcPr>
            <w:tcW w:w="2790" w:type="dxa"/>
          </w:tcPr>
          <w:p w14:paraId="55E14754" w14:textId="77777777" w:rsidR="004D5238" w:rsidRPr="001F50B0" w:rsidRDefault="004D5238" w:rsidP="004D523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300249AB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54E76" w14:textId="7D9336CE" w:rsidR="004D5238" w:rsidRPr="001F50B0" w:rsidRDefault="005A64ED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D5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70B00165" w14:textId="77777777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3A1E6D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C04D2E" w14:textId="67ADFD02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DBEAB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D02586" w14:textId="77777777" w:rsidR="004D5238" w:rsidRPr="001F50B0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10F32" w14:textId="0F6BF04C" w:rsidR="004D5238" w:rsidRPr="001F50B0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F0BC9E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E77CFC" w14:textId="77777777" w:rsidR="004D5238" w:rsidRPr="001F50B0" w:rsidRDefault="004D5238" w:rsidP="004D52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342A7" w14:textId="03B29948" w:rsidR="004D5238" w:rsidRPr="001F50B0" w:rsidRDefault="004D5238" w:rsidP="004D52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0D3B0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AF0870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872E5" w14:textId="56E3B41C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C8DB0" w14:textId="77777777" w:rsidR="004D5238" w:rsidRPr="001F50B0" w:rsidRDefault="004D5238" w:rsidP="004D5238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818716" w14:textId="77777777" w:rsidR="004D5238" w:rsidRPr="001F50B0" w:rsidRDefault="004D5238" w:rsidP="004D5238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FEEDF" w14:textId="60F65680" w:rsidR="004D5238" w:rsidRPr="001F50B0" w:rsidRDefault="004D5238" w:rsidP="004D5238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238" w:rsidRPr="001F50B0" w14:paraId="00694ACF" w14:textId="77777777" w:rsidTr="004D5238">
        <w:tc>
          <w:tcPr>
            <w:tcW w:w="2790" w:type="dxa"/>
          </w:tcPr>
          <w:p w14:paraId="391E28DE" w14:textId="77777777" w:rsidR="004D5238" w:rsidRPr="001F50B0" w:rsidRDefault="004D5238" w:rsidP="004D523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11C1CB4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5A108" w14:textId="56AD3E92" w:rsidR="004D5238" w:rsidRPr="001F50B0" w:rsidRDefault="005A64ED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4D5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3DFF870C" w14:textId="77777777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01E794" w14:textId="77777777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3D2C7" w14:textId="573C1200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79DD08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4146D9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75632" w14:textId="0A47DCC9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2A656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EDCF5C" w14:textId="77777777" w:rsidR="004D5238" w:rsidRPr="001F50B0" w:rsidRDefault="004D5238" w:rsidP="004D52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503CD3" w14:textId="1B38A2B6" w:rsidR="004D5238" w:rsidRPr="001F50B0" w:rsidRDefault="004D5238" w:rsidP="004D52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A3DD2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C6F2FD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C8989" w14:textId="7964C0B4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52005" w14:textId="77777777" w:rsidR="004D5238" w:rsidRPr="001F50B0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1AFB4" w14:textId="77777777" w:rsidR="004D5238" w:rsidRPr="001F50B0" w:rsidRDefault="004D5238" w:rsidP="004D5238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0A2FB" w14:textId="1FA3FCB3" w:rsidR="004D5238" w:rsidRPr="001F50B0" w:rsidRDefault="004D5238" w:rsidP="004D5238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238" w:rsidRPr="001F50B0" w14:paraId="1DE6D877" w14:textId="77777777" w:rsidTr="004D5238">
        <w:tc>
          <w:tcPr>
            <w:tcW w:w="2790" w:type="dxa"/>
          </w:tcPr>
          <w:p w14:paraId="76D7A6F4" w14:textId="77777777" w:rsidR="004D5238" w:rsidRPr="001F50B0" w:rsidRDefault="004D5238" w:rsidP="004D523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A2CD613" w14:textId="43468F5F" w:rsidR="004D5238" w:rsidRPr="001F50B0" w:rsidRDefault="005A64ED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D5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351D856C" w14:textId="77777777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945700" w14:textId="50A9AAB2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A81E0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B55746" w14:textId="70825A12" w:rsidR="004D5238" w:rsidRPr="001F50B0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E1FDA8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CCFF15" w14:textId="145111D1" w:rsidR="004D5238" w:rsidRPr="001F50B0" w:rsidRDefault="004D5238" w:rsidP="004D5238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62956D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0B7DC6" w14:textId="03107CCC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049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4BC1F" w14:textId="77777777" w:rsidR="004D5238" w:rsidRPr="001F50B0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1A4A9" w14:textId="7AE4D834" w:rsidR="004D5238" w:rsidRPr="001F50B0" w:rsidRDefault="004D5238" w:rsidP="004D5238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238" w:rsidRPr="001F50B0" w14:paraId="2F7B2B5F" w14:textId="77777777" w:rsidTr="004D5238">
        <w:tc>
          <w:tcPr>
            <w:tcW w:w="2790" w:type="dxa"/>
          </w:tcPr>
          <w:p w14:paraId="3C0B0474" w14:textId="77777777" w:rsidR="004D5238" w:rsidRPr="001F50B0" w:rsidRDefault="004D5238" w:rsidP="004D523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B6AAF6" w14:textId="25E44772" w:rsidR="004D5238" w:rsidRPr="001F50B0" w:rsidRDefault="005A64ED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  <w:r w:rsidR="004D5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33C96A85" w14:textId="77777777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085146" w14:textId="24B5E837" w:rsidR="004D5238" w:rsidRPr="001F50B0" w:rsidRDefault="004D5238" w:rsidP="004D52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Pr="004D5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22C5EB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0F99E5" w14:textId="467559D6" w:rsidR="004D5238" w:rsidRPr="001F50B0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8FB1A6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9EDD69" w14:textId="02B55437" w:rsidR="004D5238" w:rsidRPr="001F50B0" w:rsidRDefault="004D5238" w:rsidP="004D5238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A0D025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5E14D3" w14:textId="3B10821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51C661" w14:textId="77777777" w:rsidR="004D5238" w:rsidRPr="001F50B0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46E61" w14:textId="4032EE58" w:rsidR="004D5238" w:rsidRPr="001F50B0" w:rsidRDefault="004D5238" w:rsidP="004D5238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5238" w:rsidRPr="001F50B0" w14:paraId="007A8D36" w14:textId="77777777" w:rsidTr="004D5238">
        <w:trPr>
          <w:trHeight w:val="50"/>
        </w:trPr>
        <w:tc>
          <w:tcPr>
            <w:tcW w:w="2790" w:type="dxa"/>
          </w:tcPr>
          <w:p w14:paraId="233BB4D4" w14:textId="77777777" w:rsidR="004D5238" w:rsidRPr="001F50B0" w:rsidRDefault="004D5238" w:rsidP="004D5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94F046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27D4E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1DE4F0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4AF98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311CFA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319CF4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5F197A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1392F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DB8E14" w14:textId="77777777" w:rsidR="004D5238" w:rsidRPr="001F50B0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E64C1C" w14:textId="77777777" w:rsidR="004D5238" w:rsidRPr="001F50B0" w:rsidRDefault="004D5238" w:rsidP="004D523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02CCE0" w14:textId="77777777" w:rsidR="004D5238" w:rsidRPr="001F50B0" w:rsidRDefault="004D5238" w:rsidP="004D523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5238" w:rsidRPr="001F50B0" w14:paraId="14A3CC9F" w14:textId="77777777" w:rsidTr="004D5238">
        <w:trPr>
          <w:trHeight w:val="50"/>
        </w:trPr>
        <w:tc>
          <w:tcPr>
            <w:tcW w:w="2790" w:type="dxa"/>
          </w:tcPr>
          <w:p w14:paraId="523CEC56" w14:textId="3D4DE249" w:rsidR="004D5238" w:rsidRPr="00142DE9" w:rsidRDefault="004D5238" w:rsidP="004D52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6C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06437903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860C6E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297B578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9B0CE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0C47A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E36B1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4EAE2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3C97D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FE5996C" w14:textId="77777777" w:rsidR="004D5238" w:rsidRPr="00151AAC" w:rsidRDefault="004D5238" w:rsidP="004D52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BBC59" w14:textId="77777777" w:rsidR="004D5238" w:rsidRPr="00151AAC" w:rsidRDefault="004D5238" w:rsidP="004D523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B55C54" w14:textId="77777777" w:rsidR="004D5238" w:rsidRPr="00151AAC" w:rsidRDefault="004D5238" w:rsidP="004D523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5238" w:rsidRPr="001F50B0" w14:paraId="4E2A8637" w14:textId="77777777" w:rsidTr="004D5238">
        <w:tc>
          <w:tcPr>
            <w:tcW w:w="2790" w:type="dxa"/>
          </w:tcPr>
          <w:p w14:paraId="2609F0E6" w14:textId="77777777" w:rsidR="004D5238" w:rsidRPr="00142DE9" w:rsidRDefault="004D5238" w:rsidP="004D5238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666B5D34" w14:textId="20CC4BDE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36FD4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5ECFD" w14:textId="2F1A58C5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158A2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23DEE" w14:textId="624C95C4" w:rsidR="004D5238" w:rsidRPr="00151AAC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EAFB3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C73083" w14:textId="5A9A08B3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CB3D5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ABCC98" w14:textId="55C0A580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4C85E" w14:textId="77777777" w:rsidR="004D5238" w:rsidRPr="00151AAC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7C697" w14:textId="50DD52DC" w:rsidR="004D5238" w:rsidRPr="00151AAC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238" w:rsidRPr="001F50B0" w14:paraId="4FF45D01" w14:textId="77777777" w:rsidTr="004D5238">
        <w:tc>
          <w:tcPr>
            <w:tcW w:w="2790" w:type="dxa"/>
          </w:tcPr>
          <w:p w14:paraId="506BD375" w14:textId="77777777" w:rsidR="004D5238" w:rsidRPr="00151AAC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539C036C" w14:textId="76B17297" w:rsidR="004D5238" w:rsidRPr="00151AAC" w:rsidRDefault="005A64ED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3C30DC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B2D9B" w14:textId="7BA3F379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16A4D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7E164" w14:textId="00BC57B3" w:rsidR="004D5238" w:rsidRPr="00151AAC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EE95DE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F825A4" w14:textId="44DF08F6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8BCB2" w14:textId="77777777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FBFABE" w14:textId="75CADE37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F0B17" w14:textId="77777777" w:rsidR="004D5238" w:rsidRPr="00151AAC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93073" w14:textId="61C86906" w:rsidR="004D5238" w:rsidRPr="00A26C8D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8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9638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238" w:rsidRPr="001F50B0" w14:paraId="1B604A83" w14:textId="77777777" w:rsidTr="004D5238">
        <w:tc>
          <w:tcPr>
            <w:tcW w:w="2790" w:type="dxa"/>
          </w:tcPr>
          <w:p w14:paraId="6CA0D62A" w14:textId="77777777" w:rsidR="004D5238" w:rsidRPr="00151AAC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4EB30" w14:textId="3960220B" w:rsidR="004D5238" w:rsidRPr="00151AAC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F79DC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2DCA5" w14:textId="79589E7D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752D4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013AEC" w14:textId="771F0795" w:rsidR="004D5238" w:rsidRPr="00151AAC" w:rsidRDefault="005A64ED" w:rsidP="0092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85" w:right="-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5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083E5A83" w14:textId="77777777" w:rsidR="004D5238" w:rsidRPr="00151AAC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2300D8" w14:textId="3AE7534D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45394" w14:textId="77777777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67514D" w14:textId="061A0551" w:rsidR="004D5238" w:rsidRPr="00151AAC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A6A61B" w14:textId="77777777" w:rsidR="004D5238" w:rsidRPr="00151AAC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F16F2" w14:textId="5F10E47D" w:rsidR="004D5238" w:rsidRPr="00A26C8D" w:rsidRDefault="005A64ED" w:rsidP="0092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5" w:right="-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5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4D5238" w:rsidRPr="001F50B0" w14:paraId="4AEE0C87" w14:textId="77777777" w:rsidTr="004D5238">
        <w:tc>
          <w:tcPr>
            <w:tcW w:w="2790" w:type="dxa"/>
          </w:tcPr>
          <w:p w14:paraId="58173C29" w14:textId="77777777" w:rsidR="004D5238" w:rsidRPr="001F50B0" w:rsidRDefault="004D5238" w:rsidP="004D523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BD00F" w14:textId="0DF2B0E7" w:rsidR="004D5238" w:rsidRPr="001F50B0" w:rsidRDefault="005A64ED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1976C9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EEE4B8" w14:textId="0BDDEEF8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94FAC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023161" w14:textId="72FC3845" w:rsidR="004D5238" w:rsidRPr="001F50B0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2D4368" w14:textId="77777777" w:rsidR="004D5238" w:rsidRPr="001F50B0" w:rsidRDefault="004D5238" w:rsidP="004D52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7FDFA5" w14:textId="1E600116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3A851" w14:textId="77777777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4CEA24" w14:textId="641660BD" w:rsidR="004D5238" w:rsidRPr="001F50B0" w:rsidRDefault="004D5238" w:rsidP="004D52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F4231" w14:textId="77777777" w:rsidR="004D5238" w:rsidRPr="001F50B0" w:rsidRDefault="004D5238" w:rsidP="004D523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5B26D8" w14:textId="2FB631FC" w:rsidR="004D5238" w:rsidRPr="001F50B0" w:rsidRDefault="004D5238" w:rsidP="004D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51E53AF" w14:textId="202EA970" w:rsidR="0099494D" w:rsidRDefault="00352144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</w:p>
    <w:p w14:paraId="28035F88" w14:textId="24749988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832C7EE" w14:textId="3F2CC0EA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2F1A77A" w14:textId="7BB2BE52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33C492D" w14:textId="0AD000B8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8B83D40" w14:textId="7F12B91B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C54407D" w14:textId="173AC2AB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4AE9FF" w14:textId="08FFA73E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2BFB390" w14:textId="1F588470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1DD9076" w14:textId="4BFBB531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262E6BB" w14:textId="773A43CF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1485F07" w14:textId="77777777" w:rsidR="0099494D" w:rsidRPr="001F50B0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FDA7D" w14:textId="645DC899" w:rsidR="00FD2D6E" w:rsidRPr="001F50B0" w:rsidRDefault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FE95EF5" w14:textId="77777777" w:rsidR="00792969" w:rsidRPr="001F50B0" w:rsidRDefault="00792969" w:rsidP="0079296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16A5C0FD" w14:textId="77777777" w:rsidR="00792969" w:rsidRPr="00615904" w:rsidRDefault="00792969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0"/>
        <w:gridCol w:w="1009"/>
        <w:gridCol w:w="268"/>
        <w:gridCol w:w="873"/>
        <w:gridCol w:w="270"/>
        <w:gridCol w:w="990"/>
        <w:gridCol w:w="270"/>
        <w:gridCol w:w="990"/>
        <w:gridCol w:w="270"/>
        <w:gridCol w:w="900"/>
        <w:gridCol w:w="270"/>
        <w:gridCol w:w="1026"/>
      </w:tblGrid>
      <w:tr w:rsidR="00792969" w:rsidRPr="001F50B0" w14:paraId="0105EB29" w14:textId="77777777" w:rsidTr="009614A1">
        <w:trPr>
          <w:tblHeader/>
        </w:trPr>
        <w:tc>
          <w:tcPr>
            <w:tcW w:w="2620" w:type="dxa"/>
          </w:tcPr>
          <w:p w14:paraId="09A4123E" w14:textId="634A8836" w:rsidR="00792969" w:rsidRPr="001F50B0" w:rsidRDefault="00792969" w:rsidP="00F021FD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41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765C84ED" w14:textId="7A73735F" w:rsidR="00792969" w:rsidRPr="001F50B0" w:rsidRDefault="00792969" w:rsidP="00F021F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6645EF9" w14:textId="77777777" w:rsidR="00792969" w:rsidRPr="001F50B0" w:rsidRDefault="00792969" w:rsidP="00F021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39C5F6E" w14:textId="2C2DF90E" w:rsidR="00792969" w:rsidRPr="001F50B0" w:rsidRDefault="00792969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562" w:rsidRPr="001F50B0" w14:paraId="6D266827" w14:textId="77777777" w:rsidTr="009614A1">
        <w:trPr>
          <w:tblHeader/>
        </w:trPr>
        <w:tc>
          <w:tcPr>
            <w:tcW w:w="2620" w:type="dxa"/>
            <w:vAlign w:val="bottom"/>
          </w:tcPr>
          <w:p w14:paraId="5B1B4275" w14:textId="53067FEC" w:rsidR="003E2562" w:rsidRPr="001F50B0" w:rsidRDefault="003E2562" w:rsidP="003E2562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9" w:type="dxa"/>
          </w:tcPr>
          <w:p w14:paraId="590884D2" w14:textId="25D8FD46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3FD1760B" w14:textId="12D6E47F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</w:tcPr>
          <w:p w14:paraId="61AA6CBE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592C05F2" w14:textId="77777777" w:rsidR="0040126D" w:rsidRDefault="0040126D" w:rsidP="00401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04C9B134" w14:textId="77777777" w:rsidR="0040126D" w:rsidRDefault="0040126D" w:rsidP="00401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35458824" w14:textId="08ECF041" w:rsidR="003E2562" w:rsidRPr="001F50B0" w:rsidRDefault="003E2562" w:rsidP="00401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  <w:r w:rsidR="0040126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ยูโร</w:t>
            </w:r>
          </w:p>
        </w:tc>
        <w:tc>
          <w:tcPr>
            <w:tcW w:w="270" w:type="dxa"/>
          </w:tcPr>
          <w:p w14:paraId="47849921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36ED7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35A0A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EFFE81" w14:textId="4FECC3E0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70370E2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5B3A017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7A0E55A8" w14:textId="57114648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12F8F9C8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AB7C3" w14:textId="77777777" w:rsidR="0040126D" w:rsidRDefault="0040126D" w:rsidP="00401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50C885E3" w14:textId="77777777" w:rsidR="0040126D" w:rsidRDefault="0040126D" w:rsidP="00401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4C95D993" w14:textId="37C52B55" w:rsidR="003E2562" w:rsidRPr="001F50B0" w:rsidRDefault="0040126D" w:rsidP="00401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ยูโร</w:t>
            </w:r>
          </w:p>
        </w:tc>
        <w:tc>
          <w:tcPr>
            <w:tcW w:w="270" w:type="dxa"/>
          </w:tcPr>
          <w:p w14:paraId="2BC8AF59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DC8761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42683C" w14:textId="77777777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B5B9C" w14:textId="68A59106" w:rsidR="003E2562" w:rsidRPr="001F50B0" w:rsidRDefault="003E2562" w:rsidP="003E2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92969" w:rsidRPr="001F50B0" w14:paraId="61430609" w14:textId="77777777" w:rsidTr="003E2562">
        <w:trPr>
          <w:tblHeader/>
        </w:trPr>
        <w:tc>
          <w:tcPr>
            <w:tcW w:w="2620" w:type="dxa"/>
          </w:tcPr>
          <w:p w14:paraId="7576A35D" w14:textId="30D21D78" w:rsidR="00792969" w:rsidRPr="001F50B0" w:rsidRDefault="00792969" w:rsidP="00F021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6" w:type="dxa"/>
            <w:gridSpan w:val="11"/>
            <w:hideMark/>
          </w:tcPr>
          <w:p w14:paraId="63662915" w14:textId="7D00CA20" w:rsidR="00792969" w:rsidRPr="001F50B0" w:rsidRDefault="00126216" w:rsidP="00F021F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4A1" w:rsidRPr="001F50B0" w14:paraId="4441703B" w14:textId="77777777" w:rsidTr="009614A1">
        <w:tc>
          <w:tcPr>
            <w:tcW w:w="2620" w:type="dxa"/>
          </w:tcPr>
          <w:p w14:paraId="634B6753" w14:textId="20E1FACD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9" w:type="dxa"/>
            <w:vAlign w:val="bottom"/>
          </w:tcPr>
          <w:p w14:paraId="5EC7D61C" w14:textId="627728DF" w:rsidR="009614A1" w:rsidRPr="00D15824" w:rsidRDefault="00756C1B" w:rsidP="00756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5824">
              <w:rPr>
                <w:rFonts w:asciiTheme="majorBidi" w:hAnsiTheme="majorBidi" w:cstheme="majorBidi"/>
                <w:sz w:val="30"/>
                <w:szCs w:val="30"/>
              </w:rPr>
              <w:t>770,776</w:t>
            </w:r>
          </w:p>
        </w:tc>
        <w:tc>
          <w:tcPr>
            <w:tcW w:w="268" w:type="dxa"/>
          </w:tcPr>
          <w:p w14:paraId="336DCCC9" w14:textId="77777777" w:rsidR="009614A1" w:rsidRPr="00D15824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65601FB" w14:textId="112B6A0C" w:rsidR="009614A1" w:rsidRPr="00D15824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8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6AE2E" w14:textId="77777777" w:rsidR="009614A1" w:rsidRPr="00D15824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A51D29" w14:textId="12BEE037" w:rsidR="009614A1" w:rsidRPr="00D15824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6C1B" w:rsidRPr="00D15824">
              <w:rPr>
                <w:rFonts w:asciiTheme="majorBidi" w:hAnsiTheme="majorBidi" w:cstheme="majorBidi"/>
                <w:sz w:val="30"/>
                <w:szCs w:val="30"/>
              </w:rPr>
              <w:t>770,776</w:t>
            </w:r>
          </w:p>
        </w:tc>
        <w:tc>
          <w:tcPr>
            <w:tcW w:w="270" w:type="dxa"/>
          </w:tcPr>
          <w:p w14:paraId="485C90E0" w14:textId="77777777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2EB931" w14:textId="084C8BC3" w:rsidR="009614A1" w:rsidRPr="001F50B0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769</w:t>
            </w:r>
            <w:r w:rsidR="009614A1" w:rsidRPr="00961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5A64ED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75836224" w14:textId="77777777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58FB02" w14:textId="7F3C3E72" w:rsidR="009614A1" w:rsidRPr="001F50B0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4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2665A" w14:textId="77777777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3D5061" w14:textId="250C02D4" w:rsidR="009614A1" w:rsidRPr="001F50B0" w:rsidRDefault="005A64ED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769</w:t>
            </w:r>
            <w:r w:rsidR="009614A1" w:rsidRPr="00961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9614A1" w:rsidRPr="001F50B0" w14:paraId="7780B9E2" w14:textId="77777777" w:rsidTr="009614A1">
        <w:tc>
          <w:tcPr>
            <w:tcW w:w="2620" w:type="dxa"/>
          </w:tcPr>
          <w:p w14:paraId="1D7B5CDB" w14:textId="1A25D5F3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09" w:type="dxa"/>
            <w:vAlign w:val="bottom"/>
          </w:tcPr>
          <w:p w14:paraId="20A5F3BC" w14:textId="017AECBA" w:rsidR="009614A1" w:rsidRPr="009506A9" w:rsidRDefault="005A64ED" w:rsidP="00E37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7406" w:rsidRPr="009506A9">
              <w:rPr>
                <w:rFonts w:asciiTheme="majorBidi" w:hAnsiTheme="majorBidi" w:cstheme="majorBidi"/>
                <w:sz w:val="30"/>
                <w:szCs w:val="30"/>
              </w:rPr>
              <w:t>5,419</w:t>
            </w:r>
          </w:p>
        </w:tc>
        <w:tc>
          <w:tcPr>
            <w:tcW w:w="268" w:type="dxa"/>
          </w:tcPr>
          <w:p w14:paraId="1984334A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FB05600" w14:textId="359B5E9B" w:rsidR="009614A1" w:rsidRPr="009506A9" w:rsidRDefault="00A27251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2AE04014" w14:textId="77777777" w:rsidR="009614A1" w:rsidRPr="009506A9" w:rsidRDefault="009614A1" w:rsidP="009614A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6FF54" w14:textId="4B3733D8" w:rsidR="009614A1" w:rsidRPr="009506A9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67406" w:rsidRPr="009506A9">
              <w:rPr>
                <w:rFonts w:asciiTheme="majorBidi" w:hAnsiTheme="majorBidi" w:cstheme="majorBidi"/>
                <w:sz w:val="30"/>
                <w:szCs w:val="30"/>
              </w:rPr>
              <w:t>35,609</w:t>
            </w:r>
          </w:p>
        </w:tc>
        <w:tc>
          <w:tcPr>
            <w:tcW w:w="270" w:type="dxa"/>
          </w:tcPr>
          <w:p w14:paraId="3F7E1EF8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76E7D5" w14:textId="0CA1F144" w:rsidR="009614A1" w:rsidRPr="009506A9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67406" w:rsidRPr="009506A9">
              <w:rPr>
                <w:rFonts w:asciiTheme="majorBidi" w:hAnsiTheme="majorBidi" w:cstheme="majorBidi"/>
                <w:sz w:val="30"/>
                <w:szCs w:val="30"/>
              </w:rPr>
              <w:t>35,419</w:t>
            </w:r>
          </w:p>
        </w:tc>
        <w:tc>
          <w:tcPr>
            <w:tcW w:w="270" w:type="dxa"/>
          </w:tcPr>
          <w:p w14:paraId="40A8CB1E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51797" w14:textId="02F9C9BF" w:rsidR="009614A1" w:rsidRPr="009506A9" w:rsidRDefault="00A27251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5AE6BF97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150E57C" w14:textId="209465AD" w:rsidR="009614A1" w:rsidRPr="009506A9" w:rsidRDefault="00267406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35,609</w:t>
            </w:r>
          </w:p>
        </w:tc>
      </w:tr>
      <w:tr w:rsidR="009614A1" w:rsidRPr="001F50B0" w14:paraId="2034F711" w14:textId="77777777" w:rsidTr="009614A1">
        <w:tc>
          <w:tcPr>
            <w:tcW w:w="2620" w:type="dxa"/>
          </w:tcPr>
          <w:p w14:paraId="46998FBF" w14:textId="388D92FC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9" w:type="dxa"/>
            <w:vAlign w:val="bottom"/>
          </w:tcPr>
          <w:p w14:paraId="0C2C6F87" w14:textId="3A73D44C" w:rsidR="009614A1" w:rsidRPr="009506A9" w:rsidRDefault="009614A1" w:rsidP="00E37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1FBF390E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5FC8B9B" w14:textId="65BC2112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8471A8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090449" w14:textId="222D3668" w:rsidR="009614A1" w:rsidRPr="009506A9" w:rsidRDefault="009614A1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F63E94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CBC0B6" w14:textId="2981EA4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ACACDB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7023E0" w14:textId="14D3AE22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D2BCE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E265918" w14:textId="029182F9" w:rsidR="009614A1" w:rsidRPr="009506A9" w:rsidRDefault="009614A1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14A1" w:rsidRPr="001F50B0" w14:paraId="719AC3AD" w14:textId="77777777" w:rsidTr="009614A1">
        <w:tc>
          <w:tcPr>
            <w:tcW w:w="2620" w:type="dxa"/>
          </w:tcPr>
          <w:p w14:paraId="20680C43" w14:textId="58C43DE3" w:rsidR="009614A1" w:rsidRPr="001F50B0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9" w:type="dxa"/>
            <w:vAlign w:val="bottom"/>
          </w:tcPr>
          <w:p w14:paraId="52AB353D" w14:textId="6D68FE76" w:rsidR="009614A1" w:rsidRPr="009506A9" w:rsidRDefault="009614A1" w:rsidP="00E37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D264945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0D582F5" w14:textId="4DA26322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0DAEE4" w14:textId="77777777" w:rsidR="009614A1" w:rsidRPr="009506A9" w:rsidRDefault="009614A1" w:rsidP="009614A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FB6261" w14:textId="4DF3BBCB" w:rsidR="009614A1" w:rsidRPr="009506A9" w:rsidRDefault="009614A1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F9FF40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C21630" w14:textId="6AC8B5F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DA0469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E7E2DE" w14:textId="10D3CCAD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F75DBA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4D384CE" w14:textId="7C49E800" w:rsidR="009614A1" w:rsidRPr="009506A9" w:rsidRDefault="009614A1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14A1" w:rsidRPr="001F50B0" w14:paraId="16F38843" w14:textId="77777777" w:rsidTr="00267406">
        <w:tc>
          <w:tcPr>
            <w:tcW w:w="2620" w:type="dxa"/>
          </w:tcPr>
          <w:p w14:paraId="28EA45C2" w14:textId="77777777" w:rsidR="009614A1" w:rsidRPr="001F50B0" w:rsidRDefault="009614A1" w:rsidP="009614A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951B2F7" w14:textId="7B64EE3A" w:rsidR="009614A1" w:rsidRPr="001F50B0" w:rsidRDefault="009614A1" w:rsidP="009614A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ที่มีความเสี่ยง</w:t>
            </w: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  <w:t xml:space="preserve">       </w:t>
            </w: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95F5" w14:textId="7721D1B9" w:rsidR="009614A1" w:rsidRPr="009506A9" w:rsidRDefault="00756C1B" w:rsidP="00756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267406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9,557</w:t>
            </w:r>
          </w:p>
        </w:tc>
        <w:tc>
          <w:tcPr>
            <w:tcW w:w="268" w:type="dxa"/>
            <w:shd w:val="clear" w:color="auto" w:fill="auto"/>
          </w:tcPr>
          <w:p w14:paraId="24C4A4E2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63384" w14:textId="363AD86B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231862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B41BE" w14:textId="4FFBEE5F" w:rsidR="009614A1" w:rsidRPr="009506A9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67406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695,278</w:t>
            </w:r>
          </w:p>
        </w:tc>
        <w:tc>
          <w:tcPr>
            <w:tcW w:w="270" w:type="dxa"/>
            <w:shd w:val="clear" w:color="auto" w:fill="auto"/>
          </w:tcPr>
          <w:p w14:paraId="34C5DD35" w14:textId="77777777" w:rsidR="009614A1" w:rsidRPr="009506A9" w:rsidRDefault="009614A1" w:rsidP="009614A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40329" w14:textId="04B8E94D" w:rsidR="009614A1" w:rsidRPr="009506A9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67406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698,491</w:t>
            </w:r>
          </w:p>
        </w:tc>
        <w:tc>
          <w:tcPr>
            <w:tcW w:w="270" w:type="dxa"/>
            <w:shd w:val="clear" w:color="auto" w:fill="auto"/>
          </w:tcPr>
          <w:p w14:paraId="6BBA0B9E" w14:textId="7777777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5C906D" w14:textId="7BEB3B16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1D9253" w14:textId="7777777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31CC5" w14:textId="7C07EF12" w:rsidR="009614A1" w:rsidRPr="009506A9" w:rsidRDefault="00267406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694,212</w:t>
            </w:r>
          </w:p>
        </w:tc>
      </w:tr>
      <w:tr w:rsidR="009614A1" w:rsidRPr="009614A1" w14:paraId="7918DAA8" w14:textId="77777777" w:rsidTr="00267406">
        <w:tc>
          <w:tcPr>
            <w:tcW w:w="2620" w:type="dxa"/>
          </w:tcPr>
          <w:p w14:paraId="1ECBC2AB" w14:textId="77777777" w:rsidR="009614A1" w:rsidRPr="001F50B0" w:rsidRDefault="009614A1" w:rsidP="009614A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AD40C64" w14:textId="09F7ED5F" w:rsidR="009614A1" w:rsidRPr="001F50B0" w:rsidRDefault="009614A1" w:rsidP="009614A1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EC42E0" w14:textId="156A7996" w:rsidR="009614A1" w:rsidRPr="009506A9" w:rsidRDefault="009614A1" w:rsidP="00E37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9CE709A" w14:textId="77777777" w:rsidR="009614A1" w:rsidRPr="009506A9" w:rsidRDefault="009614A1" w:rsidP="009614A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2ACFE" w14:textId="037769C0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37F96" w14:textId="77777777" w:rsidR="009614A1" w:rsidRPr="009506A9" w:rsidRDefault="009614A1" w:rsidP="009614A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28C4F" w14:textId="61FCFC9E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FDA557" w14:textId="77777777" w:rsidR="009614A1" w:rsidRPr="009506A9" w:rsidRDefault="009614A1" w:rsidP="009614A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BCD125" w14:textId="20FE0FB3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B070C7" w14:textId="7777777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35130" w14:textId="1E360BC9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AEA8E8" w14:textId="7777777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E929989" w14:textId="02C99A90" w:rsidR="009614A1" w:rsidRPr="009506A9" w:rsidRDefault="009614A1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9506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14A1" w:rsidRPr="001F50B0" w14:paraId="15F458E7" w14:textId="77777777" w:rsidTr="00267406">
        <w:tc>
          <w:tcPr>
            <w:tcW w:w="2620" w:type="dxa"/>
          </w:tcPr>
          <w:p w14:paraId="22F550A5" w14:textId="77777777" w:rsidR="009614A1" w:rsidRPr="001F50B0" w:rsidRDefault="009614A1" w:rsidP="009614A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D7E8D52" w14:textId="38239D90" w:rsidR="009614A1" w:rsidRPr="001F50B0" w:rsidRDefault="009614A1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04E2B" w14:textId="5FBCB5E4" w:rsidR="009614A1" w:rsidRPr="009506A9" w:rsidRDefault="00267406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693,385</w:t>
            </w:r>
          </w:p>
        </w:tc>
        <w:tc>
          <w:tcPr>
            <w:tcW w:w="268" w:type="dxa"/>
            <w:shd w:val="clear" w:color="auto" w:fill="auto"/>
          </w:tcPr>
          <w:p w14:paraId="65C3971E" w14:textId="77777777" w:rsidR="009614A1" w:rsidRPr="009506A9" w:rsidRDefault="009614A1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894F63" w14:textId="02486F48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B75B9B" w14:textId="77777777" w:rsidR="009614A1" w:rsidRPr="009506A9" w:rsidRDefault="009614A1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256EB" w14:textId="0A5DCADB" w:rsidR="009614A1" w:rsidRPr="009506A9" w:rsidRDefault="003978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67406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689,106</w:t>
            </w:r>
          </w:p>
        </w:tc>
        <w:tc>
          <w:tcPr>
            <w:tcW w:w="270" w:type="dxa"/>
            <w:shd w:val="clear" w:color="auto" w:fill="auto"/>
          </w:tcPr>
          <w:p w14:paraId="520D8143" w14:textId="77777777" w:rsidR="009614A1" w:rsidRPr="009506A9" w:rsidRDefault="009614A1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4C5F9" w14:textId="533DAA9C" w:rsidR="009614A1" w:rsidRPr="009506A9" w:rsidRDefault="00267406" w:rsidP="0039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692,319</w:t>
            </w:r>
          </w:p>
        </w:tc>
        <w:tc>
          <w:tcPr>
            <w:tcW w:w="270" w:type="dxa"/>
            <w:shd w:val="clear" w:color="auto" w:fill="auto"/>
          </w:tcPr>
          <w:p w14:paraId="7CCBCB1A" w14:textId="7777777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BA925" w14:textId="056442D8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4ED"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D4BE4A" w14:textId="77777777" w:rsidR="009614A1" w:rsidRPr="009506A9" w:rsidRDefault="009614A1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51284" w14:textId="44513BD5" w:rsidR="009614A1" w:rsidRPr="009506A9" w:rsidRDefault="00267406" w:rsidP="00A27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688,040</w:t>
            </w:r>
          </w:p>
        </w:tc>
      </w:tr>
      <w:tr w:rsidR="0044230F" w:rsidRPr="001F50B0" w14:paraId="2D17A61A" w14:textId="77777777" w:rsidTr="0044230F">
        <w:tc>
          <w:tcPr>
            <w:tcW w:w="2620" w:type="dxa"/>
          </w:tcPr>
          <w:p w14:paraId="721EF011" w14:textId="77777777" w:rsidR="0044230F" w:rsidRPr="001F50B0" w:rsidRDefault="0044230F" w:rsidP="009614A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27ECA65A" w14:textId="77777777" w:rsidR="0044230F" w:rsidRPr="009614A1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CB68D02" w14:textId="77777777" w:rsidR="0044230F" w:rsidRPr="001F50B0" w:rsidRDefault="0044230F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4C560D" w14:textId="77777777" w:rsidR="0044230F" w:rsidRPr="009614A1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DFFC7" w14:textId="77777777" w:rsidR="0044230F" w:rsidRPr="001F50B0" w:rsidRDefault="0044230F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9A1A9C" w14:textId="77777777" w:rsidR="0044230F" w:rsidRPr="009614A1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B97AE" w14:textId="77777777" w:rsidR="0044230F" w:rsidRPr="001F50B0" w:rsidRDefault="0044230F" w:rsidP="009614A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F6D338" w14:textId="77777777" w:rsidR="0044230F" w:rsidRPr="009614A1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1B920" w14:textId="77777777" w:rsidR="0044230F" w:rsidRPr="001F50B0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F7D9CA" w14:textId="77777777" w:rsidR="0044230F" w:rsidRPr="009614A1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AFA12" w14:textId="77777777" w:rsidR="0044230F" w:rsidRPr="001F50B0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4308364B" w14:textId="77777777" w:rsidR="0044230F" w:rsidRPr="009614A1" w:rsidRDefault="0044230F" w:rsidP="0096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75FA76C" w14:textId="508442CF" w:rsidR="003B4E0B" w:rsidRPr="001F50B0" w:rsidRDefault="005A64ED" w:rsidP="00315786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5A64ED">
        <w:rPr>
          <w:rFonts w:asciiTheme="majorBidi" w:hAnsiTheme="majorBidi" w:cstheme="majorBidi"/>
          <w:szCs w:val="30"/>
        </w:rPr>
        <w:t>13</w:t>
      </w:r>
      <w:r w:rsidR="00193598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721D61E3" w14:textId="48B16EC3" w:rsidR="003B4E0B" w:rsidRPr="00615904" w:rsidRDefault="003B4E0B" w:rsidP="0031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98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620"/>
      </w:tblGrid>
      <w:tr w:rsidR="00350F3B" w:rsidRPr="001F50B0" w14:paraId="2F5CC909" w14:textId="77777777" w:rsidTr="00C10C84">
        <w:trPr>
          <w:tblHeader/>
        </w:trPr>
        <w:tc>
          <w:tcPr>
            <w:tcW w:w="5652" w:type="dxa"/>
            <w:shd w:val="clear" w:color="auto" w:fill="auto"/>
          </w:tcPr>
          <w:p w14:paraId="32BD0D95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BEDA9C" w14:textId="68976611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15786"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5786" w:rsidRPr="003157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64ED" w:rsidRPr="005A6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9D53F1B" w14:textId="77777777" w:rsidR="00350F3B" w:rsidRPr="00315786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2BDA3" w14:textId="77777777" w:rsidR="00350F3B" w:rsidRPr="00315786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991CCFC" w14:textId="77777777" w:rsidR="00350F3B" w:rsidRPr="00315786" w:rsidRDefault="00350F3B" w:rsidP="00F021FD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71D748" w14:textId="77777777" w:rsidR="00350F3B" w:rsidRPr="00315786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50F3B" w:rsidRPr="001F50B0" w14:paraId="525329C0" w14:textId="77777777" w:rsidTr="00C10C84">
        <w:trPr>
          <w:tblHeader/>
        </w:trPr>
        <w:tc>
          <w:tcPr>
            <w:tcW w:w="5652" w:type="dxa"/>
            <w:shd w:val="clear" w:color="auto" w:fill="auto"/>
          </w:tcPr>
          <w:p w14:paraId="15993CFB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2C53370" w14:textId="77777777" w:rsidR="00350F3B" w:rsidRPr="00315786" w:rsidRDefault="00350F3B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7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0F3B" w:rsidRPr="001F50B0" w14:paraId="00CD53B6" w14:textId="77777777" w:rsidTr="00C10C84">
        <w:tc>
          <w:tcPr>
            <w:tcW w:w="5652" w:type="dxa"/>
            <w:shd w:val="clear" w:color="auto" w:fill="auto"/>
          </w:tcPr>
          <w:p w14:paraId="5B759153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4855108B" w14:textId="77777777" w:rsidR="00350F3B" w:rsidRPr="00315786" w:rsidRDefault="00350F3B" w:rsidP="00F021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873D9" w14:textId="77777777" w:rsidR="00350F3B" w:rsidRPr="00315786" w:rsidRDefault="00350F3B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310D04" w14:textId="77777777" w:rsidR="00350F3B" w:rsidRPr="00315786" w:rsidRDefault="00350F3B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7429" w:rsidRPr="001F50B0" w14:paraId="05A1A324" w14:textId="77777777" w:rsidTr="00C10C84">
        <w:tc>
          <w:tcPr>
            <w:tcW w:w="5652" w:type="dxa"/>
            <w:shd w:val="clear" w:color="auto" w:fill="auto"/>
          </w:tcPr>
          <w:p w14:paraId="6B95C12F" w14:textId="797A3D82" w:rsidR="00297429" w:rsidRPr="00315786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6B211B16" w14:textId="37E3CF2E" w:rsidR="00297429" w:rsidRPr="00315786" w:rsidRDefault="005A64ED" w:rsidP="00297429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17F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7019144C" w14:textId="77777777" w:rsidR="00297429" w:rsidRPr="00315786" w:rsidRDefault="00297429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D2CAAD0" w14:textId="60BCD0B5" w:rsidR="00297429" w:rsidRPr="00315786" w:rsidRDefault="005A64ED" w:rsidP="00297429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17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350F3B" w:rsidRPr="001F50B0" w14:paraId="1BCFA561" w14:textId="77777777" w:rsidTr="00C10C84">
        <w:tc>
          <w:tcPr>
            <w:tcW w:w="5652" w:type="dxa"/>
            <w:shd w:val="clear" w:color="auto" w:fill="auto"/>
          </w:tcPr>
          <w:p w14:paraId="1426C408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B16A3" w14:textId="712960FE" w:rsidR="00350F3B" w:rsidRPr="00217F75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17F75" w:rsidRPr="00217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2BE039BE" w14:textId="77777777" w:rsidR="00350F3B" w:rsidRPr="00315786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3EF49" w14:textId="13EA26C8" w:rsidR="00350F3B" w:rsidRPr="00315786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17F75" w:rsidRPr="00217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</w:tr>
      <w:tr w:rsidR="00350F3B" w:rsidRPr="00615904" w14:paraId="27662A51" w14:textId="77777777" w:rsidTr="00C10C84">
        <w:tblPrEx>
          <w:tblLook w:val="01E0" w:firstRow="1" w:lastRow="1" w:firstColumn="1" w:lastColumn="1" w:noHBand="0" w:noVBand="0"/>
        </w:tblPrEx>
        <w:tc>
          <w:tcPr>
            <w:tcW w:w="5652" w:type="dxa"/>
            <w:shd w:val="clear" w:color="auto" w:fill="auto"/>
          </w:tcPr>
          <w:p w14:paraId="08083642" w14:textId="77777777" w:rsidR="00350F3B" w:rsidRPr="00615904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E164869" w14:textId="77777777" w:rsidR="00350F3B" w:rsidRPr="00615904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E4B417" w14:textId="77777777" w:rsidR="00350F3B" w:rsidRPr="00615904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BDDCF4B" w14:textId="77777777" w:rsidR="00350F3B" w:rsidRPr="00615904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50F3B" w:rsidRPr="001F50B0" w14:paraId="7D0BE30A" w14:textId="77777777" w:rsidTr="00C10C84">
        <w:tc>
          <w:tcPr>
            <w:tcW w:w="5652" w:type="dxa"/>
            <w:shd w:val="clear" w:color="auto" w:fill="auto"/>
          </w:tcPr>
          <w:p w14:paraId="15723680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57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59A19481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CB080F" w14:textId="77777777" w:rsidR="00350F3B" w:rsidRPr="00315786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00F034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F3B" w:rsidRPr="001F50B0" w14:paraId="6B3B7575" w14:textId="77777777" w:rsidTr="00C10C84">
        <w:tc>
          <w:tcPr>
            <w:tcW w:w="5652" w:type="dxa"/>
            <w:shd w:val="clear" w:color="auto" w:fill="auto"/>
          </w:tcPr>
          <w:p w14:paraId="4C11E2E7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78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53AA3E3" w14:textId="2A1A1ADC" w:rsidR="00350F3B" w:rsidRPr="00315786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36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15AE31DB" w14:textId="77777777" w:rsidR="00350F3B" w:rsidRPr="00315786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BB51BC" w14:textId="01A50018" w:rsidR="00350F3B" w:rsidRPr="00315786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36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</w:tr>
      <w:tr w:rsidR="00350F3B" w:rsidRPr="001F50B0" w14:paraId="386BAAB6" w14:textId="77777777" w:rsidTr="00C10C84">
        <w:tc>
          <w:tcPr>
            <w:tcW w:w="5652" w:type="dxa"/>
            <w:shd w:val="clear" w:color="auto" w:fill="auto"/>
            <w:vAlign w:val="bottom"/>
          </w:tcPr>
          <w:p w14:paraId="6315F360" w14:textId="77777777" w:rsidR="00350F3B" w:rsidRPr="00315786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15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9D0A" w14:textId="75B858A3" w:rsidR="00350F3B" w:rsidRPr="00936030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36030" w:rsidRPr="0093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50636971" w14:textId="77777777" w:rsidR="00350F3B" w:rsidRPr="00315786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0E19B" w14:textId="342700B1" w:rsidR="00350F3B" w:rsidRPr="00315786" w:rsidRDefault="005A64ED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36030" w:rsidRPr="0093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6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</w:tr>
    </w:tbl>
    <w:p w14:paraId="1A66EB96" w14:textId="77777777" w:rsidR="00615904" w:rsidRPr="00615904" w:rsidRDefault="00615904" w:rsidP="007F4CB9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16"/>
          <w:szCs w:val="16"/>
          <w:lang w:bidi="th-TH"/>
        </w:rPr>
      </w:pPr>
    </w:p>
    <w:p w14:paraId="7B60462B" w14:textId="24437F35" w:rsidR="00F81103" w:rsidRPr="001F50B0" w:rsidRDefault="00F72F78" w:rsidP="00936030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บริษัทมีภาระผูกพันกับธนาคารสองแห่ง</w:t>
      </w:r>
      <w:r w:rsidRPr="001F50B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1F50B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17CB7924" w14:textId="77777777" w:rsidR="00536C48" w:rsidRPr="001F50B0" w:rsidRDefault="00536C48" w:rsidP="00F8110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sectPr w:rsidR="00536C48" w:rsidRPr="001F50B0" w:rsidSect="00AE4282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5056E" w14:textId="77777777" w:rsidR="00732216" w:rsidRDefault="00732216" w:rsidP="00CE3999">
      <w:pPr>
        <w:pStyle w:val="BodyText2"/>
      </w:pPr>
      <w:r>
        <w:separator/>
      </w:r>
    </w:p>
  </w:endnote>
  <w:endnote w:type="continuationSeparator" w:id="0">
    <w:p w14:paraId="4E4486D0" w14:textId="77777777" w:rsidR="00732216" w:rsidRDefault="00732216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F2721" w14:textId="023FF01B" w:rsidR="001B40E9" w:rsidRPr="00EC0A85" w:rsidRDefault="001B40E9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09D0FA2" w14:textId="77777777" w:rsidR="001B40E9" w:rsidRPr="008339B1" w:rsidRDefault="001B40E9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46462" w14:textId="7E4C942A" w:rsidR="001B40E9" w:rsidRPr="0042166C" w:rsidRDefault="001B40E9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A5BF770" w14:textId="77777777" w:rsidR="001B40E9" w:rsidRPr="000F024E" w:rsidRDefault="001B40E9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E05FF" w14:textId="2E583D5D" w:rsidR="001B40E9" w:rsidRPr="00EA7D87" w:rsidRDefault="001B40E9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1B40E9" w:rsidRDefault="001B40E9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" filled="f" stroked="f">
              <o:lock v:ext="edit" shapetype="t"/>
              <v:textbox style="mso-fit-shape-to-text:t">
                <w:txbxContent>
                  <w:p w14:paraId="53BFEE49" w14:textId="77777777" w:rsidR="001B40E9" w:rsidRDefault="001B40E9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3306FD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7381" w14:textId="74911388" w:rsidR="001B40E9" w:rsidRPr="004233E3" w:rsidRDefault="001B40E9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1B40E9" w:rsidRPr="000F024E" w:rsidRDefault="001B40E9" w:rsidP="00012399">
    <w:pPr>
      <w:pStyle w:val="Footer"/>
      <w:tabs>
        <w:tab w:val="decimal" w:pos="14130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E1FD3" w14:textId="3782870A" w:rsidR="001B40E9" w:rsidRPr="004233E3" w:rsidRDefault="001B40E9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1B40E9" w:rsidRPr="000F024E" w:rsidRDefault="001B40E9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F9AF4" w14:textId="77777777" w:rsidR="00732216" w:rsidRDefault="00732216" w:rsidP="00CE3999">
      <w:pPr>
        <w:pStyle w:val="BodyText2"/>
      </w:pPr>
      <w:r>
        <w:separator/>
      </w:r>
    </w:p>
  </w:footnote>
  <w:footnote w:type="continuationSeparator" w:id="0">
    <w:p w14:paraId="538A9598" w14:textId="77777777" w:rsidR="00732216" w:rsidRDefault="00732216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1E66B" w14:textId="77777777" w:rsidR="001B40E9" w:rsidRDefault="001B40E9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A91E7A" w14:textId="77777777" w:rsidR="001B40E9" w:rsidRPr="001531FA" w:rsidRDefault="001B40E9" w:rsidP="007657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030F6D" w14:textId="3806C5FD" w:rsidR="001B40E9" w:rsidRPr="001531FA" w:rsidRDefault="001B40E9" w:rsidP="007657F0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 w:rsidRPr="005A64ED">
      <w:rPr>
        <w:rFonts w:ascii="Angsana New" w:hAnsi="Angsana New" w:cs="Angsana New"/>
      </w:rPr>
      <w:t>30</w:t>
    </w:r>
    <w:r>
      <w:rPr>
        <w:rFonts w:ascii="Angsana New" w:hAnsi="Angsana New" w:cs="Angsana New" w:hint="cs"/>
        <w:cs/>
      </w:rPr>
      <w:t xml:space="preserve"> มิถุนายน</w:t>
    </w:r>
    <w:r>
      <w:rPr>
        <w:rFonts w:ascii="Angsana New" w:hAnsi="Angsana New" w:cs="Angsana New"/>
        <w:cs/>
      </w:rPr>
      <w:t xml:space="preserve"> </w:t>
    </w:r>
    <w:r w:rsidRPr="005A64ED">
      <w:rPr>
        <w:rFonts w:ascii="Angsana New" w:hAnsi="Angsana New" w:cs="Angsana New"/>
      </w:rPr>
      <w:t>2563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14:paraId="13EC2669" w14:textId="77777777" w:rsidR="001B40E9" w:rsidRPr="001D0657" w:rsidRDefault="001B40E9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A2B6" w14:textId="77777777" w:rsidR="001B40E9" w:rsidRPr="00511B21" w:rsidRDefault="001B40E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ประเทศไทย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มหาชน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813FC5" w14:textId="77777777" w:rsidR="001B40E9" w:rsidRPr="00511B21" w:rsidRDefault="001B40E9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11B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116CEC" w14:textId="7DD25578" w:rsidR="001B40E9" w:rsidRPr="00511B21" w:rsidRDefault="001B40E9" w:rsidP="00511B21">
    <w:pPr>
      <w:pStyle w:val="Heading5"/>
      <w:rPr>
        <w:rFonts w:ascii="Angsana New" w:hAnsi="Angsana New" w:cs="Angsana New"/>
        <w:sz w:val="32"/>
        <w:szCs w:val="32"/>
      </w:rPr>
    </w:pPr>
    <w:r w:rsidRPr="00511B21">
      <w:rPr>
        <w:rFonts w:ascii="Angsana New" w:hAnsi="Angsana New" w:cs="Angsana New"/>
        <w:sz w:val="32"/>
        <w:szCs w:val="32"/>
        <w:cs/>
      </w:rPr>
      <w:t>สำหรับงวด</w:t>
    </w:r>
    <w:r w:rsidRPr="00511B21">
      <w:rPr>
        <w:rFonts w:ascii="Angsana New" w:hAnsi="Angsana New" w:cs="Angsana New" w:hint="cs"/>
        <w:sz w:val="32"/>
        <w:szCs w:val="32"/>
        <w:cs/>
      </w:rPr>
      <w:t>สาม</w:t>
    </w:r>
    <w:r w:rsidRPr="00511B21">
      <w:rPr>
        <w:rFonts w:ascii="Angsana New" w:hAnsi="Angsana New" w:cs="Angsana New"/>
        <w:sz w:val="32"/>
        <w:szCs w:val="32"/>
        <w:cs/>
      </w:rPr>
      <w:t>เดือน</w:t>
    </w:r>
    <w:r w:rsidRPr="00511B21">
      <w:rPr>
        <w:rFonts w:ascii="Angsana New" w:hAnsi="Angsana New" w:cs="Angsana New" w:hint="cs"/>
        <w:sz w:val="32"/>
        <w:szCs w:val="32"/>
        <w:cs/>
      </w:rPr>
      <w:t>และหกเดือน</w:t>
    </w:r>
    <w:r w:rsidRPr="00511B21">
      <w:rPr>
        <w:rFonts w:ascii="Angsana New" w:hAnsi="Angsana New" w:cs="Angsana New"/>
        <w:sz w:val="32"/>
        <w:szCs w:val="32"/>
        <w:cs/>
      </w:rPr>
      <w:t xml:space="preserve">สิ้นสุดวันที่ </w:t>
    </w:r>
    <w:r w:rsidRPr="005A64ED">
      <w:rPr>
        <w:rFonts w:ascii="Angsana New" w:hAnsi="Angsana New" w:cs="Angsana New"/>
        <w:sz w:val="32"/>
        <w:szCs w:val="32"/>
      </w:rPr>
      <w:t>3</w:t>
    </w:r>
    <w:r w:rsidRPr="005A64ED">
      <w:rPr>
        <w:rFonts w:ascii="Angsana New" w:hAnsi="Angsana New" w:cs="Angsana New" w:hint="cs"/>
        <w:sz w:val="32"/>
        <w:szCs w:val="32"/>
      </w:rPr>
      <w:t>0</w:t>
    </w:r>
    <w:r w:rsidRPr="00511B21">
      <w:rPr>
        <w:rFonts w:ascii="Angsana New" w:hAnsi="Angsana New" w:cs="Angsana New" w:hint="cs"/>
        <w:sz w:val="32"/>
        <w:szCs w:val="32"/>
        <w:cs/>
      </w:rPr>
      <w:t xml:space="preserve"> มิถุนายน</w:t>
    </w:r>
    <w:r w:rsidRPr="00511B21">
      <w:rPr>
        <w:rFonts w:ascii="Angsana New" w:hAnsi="Angsana New" w:cs="Angsana New"/>
        <w:sz w:val="32"/>
        <w:szCs w:val="32"/>
        <w:cs/>
      </w:rPr>
      <w:t xml:space="preserve"> </w:t>
    </w:r>
    <w:r w:rsidRPr="005A64ED">
      <w:rPr>
        <w:rFonts w:ascii="Angsana New" w:hAnsi="Angsana New" w:cs="Angsana New"/>
        <w:sz w:val="32"/>
        <w:szCs w:val="32"/>
      </w:rPr>
      <w:t>2563</w:t>
    </w:r>
    <w:r w:rsidRPr="00511B21">
      <w:rPr>
        <w:rFonts w:ascii="Angsana New" w:hAnsi="Angsana New" w:cs="Angsana New" w:hint="cs"/>
        <w:sz w:val="32"/>
        <w:szCs w:val="32"/>
        <w:cs/>
      </w:rPr>
      <w:t xml:space="preserve"> </w:t>
    </w:r>
    <w:r w:rsidRPr="00511B21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54441A4C" w14:textId="4579C7F0" w:rsidR="001B40E9" w:rsidRPr="001D0657" w:rsidRDefault="001B40E9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25FA9" w14:textId="77777777" w:rsidR="001B40E9" w:rsidRDefault="001B40E9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1B40E9" w:rsidRDefault="001B40E9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0A59A3A1" w:rsidR="001B40E9" w:rsidRDefault="001B40E9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 w:rsidRPr="005A64ED"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5A64ED">
      <w:rPr>
        <w:rFonts w:ascii="Angsana New" w:hAnsi="Angsana New" w:cs="Angsana New"/>
        <w:sz w:val="32"/>
        <w:szCs w:val="32"/>
      </w:rPr>
      <w:t>2549</w:t>
    </w:r>
    <w:r>
      <w:rPr>
        <w:rFonts w:ascii="Angsana New" w:hAnsi="Angsana New" w:cs="Angsana New"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 w:rsidRPr="005A64ED">
      <w:rPr>
        <w:rFonts w:ascii="Angsana New" w:hAnsi="Angsana New" w:cs="Angsana New"/>
        <w:sz w:val="32"/>
        <w:szCs w:val="32"/>
      </w:rPr>
      <w:t>2548</w:t>
    </w:r>
  </w:p>
  <w:p w14:paraId="5171B18A" w14:textId="77777777" w:rsidR="001B40E9" w:rsidRPr="00EA7D87" w:rsidRDefault="001B40E9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39A3" w14:textId="77777777" w:rsidR="001B40E9" w:rsidRPr="00644D4B" w:rsidRDefault="001B40E9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A1240A" w14:textId="77777777" w:rsidR="001B40E9" w:rsidRPr="001531FA" w:rsidRDefault="001B40E9" w:rsidP="003D6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3F085F9" w14:textId="61FBDA57" w:rsidR="001B40E9" w:rsidRPr="001531FA" w:rsidRDefault="001B40E9" w:rsidP="003D6A42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 w:rsidRPr="005A64ED">
      <w:rPr>
        <w:rFonts w:ascii="Angsana New" w:hAnsi="Angsana New" w:cs="Angsana New"/>
      </w:rPr>
      <w:t>3</w:t>
    </w:r>
    <w:r w:rsidRPr="005A64ED">
      <w:rPr>
        <w:rFonts w:ascii="Angsana New" w:hAnsi="Angsana New" w:cs="Angsana New" w:hint="cs"/>
      </w:rPr>
      <w:t>0</w:t>
    </w:r>
    <w:r>
      <w:rPr>
        <w:rFonts w:ascii="Angsana New" w:hAnsi="Angsana New" w:cs="Angsana New" w:hint="cs"/>
        <w:cs/>
      </w:rPr>
      <w:t xml:space="preserve"> มิถุนายน</w:t>
    </w:r>
    <w:r>
      <w:rPr>
        <w:rFonts w:ascii="Angsana New" w:hAnsi="Angsana New" w:cs="Angsana New"/>
        <w:cs/>
      </w:rPr>
      <w:t xml:space="preserve"> </w:t>
    </w:r>
    <w:r w:rsidRPr="005A64ED">
      <w:rPr>
        <w:rFonts w:ascii="Angsana New" w:hAnsi="Angsana New" w:cs="Angsana New"/>
      </w:rPr>
      <w:t>2563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14:paraId="52D9ECCD" w14:textId="77777777" w:rsidR="001B40E9" w:rsidRPr="00BB4C9E" w:rsidRDefault="001B40E9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4B4"/>
    <w:rsid w:val="000219DB"/>
    <w:rsid w:val="00021BB9"/>
    <w:rsid w:val="00021C49"/>
    <w:rsid w:val="0002246C"/>
    <w:rsid w:val="0002302B"/>
    <w:rsid w:val="0002319F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B44"/>
    <w:rsid w:val="00074F31"/>
    <w:rsid w:val="00075452"/>
    <w:rsid w:val="00075BE3"/>
    <w:rsid w:val="000768C7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18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632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42AA"/>
    <w:rsid w:val="00274389"/>
    <w:rsid w:val="002745DD"/>
    <w:rsid w:val="00275350"/>
    <w:rsid w:val="002756C8"/>
    <w:rsid w:val="002756E2"/>
    <w:rsid w:val="002758C0"/>
    <w:rsid w:val="00276699"/>
    <w:rsid w:val="002767F0"/>
    <w:rsid w:val="0027762A"/>
    <w:rsid w:val="002777FA"/>
    <w:rsid w:val="00277B05"/>
    <w:rsid w:val="00277B59"/>
    <w:rsid w:val="00277C42"/>
    <w:rsid w:val="00280165"/>
    <w:rsid w:val="002809E2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231B"/>
    <w:rsid w:val="00293D72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566"/>
    <w:rsid w:val="002C7B45"/>
    <w:rsid w:val="002D03E3"/>
    <w:rsid w:val="002D0402"/>
    <w:rsid w:val="002D0B1E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BD5"/>
    <w:rsid w:val="002F6A0F"/>
    <w:rsid w:val="002F707B"/>
    <w:rsid w:val="002F7C72"/>
    <w:rsid w:val="002F7C88"/>
    <w:rsid w:val="002F7D96"/>
    <w:rsid w:val="00300297"/>
    <w:rsid w:val="00300D80"/>
    <w:rsid w:val="0030118C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6174"/>
    <w:rsid w:val="003164B0"/>
    <w:rsid w:val="00316EAE"/>
    <w:rsid w:val="0031730B"/>
    <w:rsid w:val="00317421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6FD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30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659B"/>
    <w:rsid w:val="003F76E4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F8"/>
    <w:rsid w:val="00483511"/>
    <w:rsid w:val="00483DFB"/>
    <w:rsid w:val="00484395"/>
    <w:rsid w:val="00484759"/>
    <w:rsid w:val="00484C9D"/>
    <w:rsid w:val="00484CA9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552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23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306"/>
    <w:rsid w:val="00507481"/>
    <w:rsid w:val="005074B0"/>
    <w:rsid w:val="0051062B"/>
    <w:rsid w:val="00511362"/>
    <w:rsid w:val="005115D8"/>
    <w:rsid w:val="00511A83"/>
    <w:rsid w:val="00511B21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56E"/>
    <w:rsid w:val="00565AE7"/>
    <w:rsid w:val="00566312"/>
    <w:rsid w:val="00566E09"/>
    <w:rsid w:val="005671FF"/>
    <w:rsid w:val="0056731F"/>
    <w:rsid w:val="00567D43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805"/>
    <w:rsid w:val="0058425C"/>
    <w:rsid w:val="005844A0"/>
    <w:rsid w:val="00584652"/>
    <w:rsid w:val="005846CC"/>
    <w:rsid w:val="0058568F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8E5"/>
    <w:rsid w:val="00614989"/>
    <w:rsid w:val="006153C0"/>
    <w:rsid w:val="006157BE"/>
    <w:rsid w:val="00615904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EC"/>
    <w:rsid w:val="00631473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2B3"/>
    <w:rsid w:val="006607A9"/>
    <w:rsid w:val="00660940"/>
    <w:rsid w:val="006616D1"/>
    <w:rsid w:val="00661768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73ED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A18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1EA0"/>
    <w:rsid w:val="006D2E62"/>
    <w:rsid w:val="006D3580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900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E2D"/>
    <w:rsid w:val="006F20D7"/>
    <w:rsid w:val="006F23EC"/>
    <w:rsid w:val="006F242F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216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5A3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733"/>
    <w:rsid w:val="007B07F6"/>
    <w:rsid w:val="007B0C66"/>
    <w:rsid w:val="007B1A61"/>
    <w:rsid w:val="007B22DB"/>
    <w:rsid w:val="007B3678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3F1"/>
    <w:rsid w:val="008357BE"/>
    <w:rsid w:val="00835C9B"/>
    <w:rsid w:val="00835D4F"/>
    <w:rsid w:val="0083621F"/>
    <w:rsid w:val="008362DF"/>
    <w:rsid w:val="0083640F"/>
    <w:rsid w:val="00836CA4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067"/>
    <w:rsid w:val="008C1934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E88"/>
    <w:rsid w:val="008E511D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129F"/>
    <w:rsid w:val="0092256D"/>
    <w:rsid w:val="00923545"/>
    <w:rsid w:val="00923845"/>
    <w:rsid w:val="00923AB3"/>
    <w:rsid w:val="00923F6E"/>
    <w:rsid w:val="00924181"/>
    <w:rsid w:val="0092449C"/>
    <w:rsid w:val="009244E4"/>
    <w:rsid w:val="009247A3"/>
    <w:rsid w:val="00924A30"/>
    <w:rsid w:val="0092508E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A0C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55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098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FBA"/>
    <w:rsid w:val="00A31A29"/>
    <w:rsid w:val="00A31FCB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3D32"/>
    <w:rsid w:val="00A44019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325A"/>
    <w:rsid w:val="00A53483"/>
    <w:rsid w:val="00A539FF"/>
    <w:rsid w:val="00A53AE6"/>
    <w:rsid w:val="00A53B2D"/>
    <w:rsid w:val="00A53C4E"/>
    <w:rsid w:val="00A54B4B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5A9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146"/>
    <w:rsid w:val="00BC3807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6A2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7C9"/>
    <w:rsid w:val="00C47888"/>
    <w:rsid w:val="00C47B00"/>
    <w:rsid w:val="00C47C3A"/>
    <w:rsid w:val="00C47D62"/>
    <w:rsid w:val="00C509DB"/>
    <w:rsid w:val="00C509F9"/>
    <w:rsid w:val="00C50B57"/>
    <w:rsid w:val="00C512C5"/>
    <w:rsid w:val="00C51A76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336"/>
    <w:rsid w:val="00CE4E2F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733"/>
    <w:rsid w:val="00D46D45"/>
    <w:rsid w:val="00D47018"/>
    <w:rsid w:val="00D47623"/>
    <w:rsid w:val="00D47DA9"/>
    <w:rsid w:val="00D47F9B"/>
    <w:rsid w:val="00D500E7"/>
    <w:rsid w:val="00D505D0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2901"/>
    <w:rsid w:val="00D8335A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72D"/>
    <w:rsid w:val="00DF4AC9"/>
    <w:rsid w:val="00DF4E71"/>
    <w:rsid w:val="00DF53CA"/>
    <w:rsid w:val="00DF54FC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DE"/>
    <w:rsid w:val="00E14DBE"/>
    <w:rsid w:val="00E14FDC"/>
    <w:rsid w:val="00E155DA"/>
    <w:rsid w:val="00E15A00"/>
    <w:rsid w:val="00E15BA9"/>
    <w:rsid w:val="00E15D35"/>
    <w:rsid w:val="00E1608D"/>
    <w:rsid w:val="00E1704D"/>
    <w:rsid w:val="00E17909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0B88"/>
    <w:rsid w:val="00ED141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478E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2A6"/>
    <w:rsid w:val="00F255C7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0E5C"/>
    <w:rsid w:val="00F7137A"/>
    <w:rsid w:val="00F7177C"/>
    <w:rsid w:val="00F717EB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3A62-F9DE-4CF8-926A-E64CD385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26</Pages>
  <Words>5225</Words>
  <Characters>23546</Characters>
  <Application>Microsoft Office Word</Application>
  <DocSecurity>0</DocSecurity>
  <Lines>196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2020-08-11T03:51:00Z</cp:lastPrinted>
  <dcterms:created xsi:type="dcterms:W3CDTF">2020-08-11T12:47:00Z</dcterms:created>
  <dcterms:modified xsi:type="dcterms:W3CDTF">2020-08-11T12:50:00Z</dcterms:modified>
</cp:coreProperties>
</file>